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3.xml" ContentType="application/vnd.openxmlformats-officedocument.wordprocessingml.footer+xml"/>
  <Override PartName="/word/header7.xml" ContentType="application/vnd.openxmlformats-officedocument.wordprocessingml.header+xml"/>
  <Override PartName="/word/footer4.xml" ContentType="application/vnd.openxmlformats-officedocument.wordprocessingml.footer+xml"/>
  <Override PartName="/word/header8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7D43" w:rsidRPr="00A408D3" w:rsidRDefault="006E7D43" w:rsidP="00A408D3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A408D3">
        <w:rPr>
          <w:rFonts w:ascii="Angsana New" w:hAnsi="Angsana New"/>
          <w:b/>
          <w:bCs/>
          <w:sz w:val="30"/>
          <w:szCs w:val="30"/>
          <w:cs/>
          <w:lang w:val="th-TH"/>
        </w:rPr>
        <w:t>ข้อมูลทั่วไป</w:t>
      </w:r>
    </w:p>
    <w:p w:rsidR="006E7D43" w:rsidRPr="00010047" w:rsidRDefault="006E7D43" w:rsidP="00A408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360"/>
        <w:jc w:val="thaiDistribute"/>
        <w:rPr>
          <w:rFonts w:ascii="Angsana New" w:hAnsi="Angsana New"/>
          <w:spacing w:val="-4"/>
          <w:sz w:val="30"/>
          <w:szCs w:val="30"/>
        </w:rPr>
      </w:pPr>
      <w:r w:rsidRPr="00010047">
        <w:rPr>
          <w:rFonts w:ascii="Angsana New" w:hAnsi="Angsana New"/>
          <w:spacing w:val="-4"/>
          <w:sz w:val="30"/>
          <w:szCs w:val="30"/>
          <w:cs/>
        </w:rPr>
        <w:t xml:space="preserve">บริษัท </w:t>
      </w:r>
      <w:r w:rsidRPr="00010047">
        <w:rPr>
          <w:rFonts w:ascii="Angsana New" w:hAnsi="Angsana New" w:hint="cs"/>
          <w:spacing w:val="-4"/>
          <w:sz w:val="30"/>
          <w:szCs w:val="30"/>
          <w:cs/>
        </w:rPr>
        <w:t>ยูเรกา ดีไซน์</w:t>
      </w:r>
      <w:r w:rsidRPr="00010047">
        <w:rPr>
          <w:rFonts w:ascii="Angsana New" w:hAnsi="Angsana New"/>
          <w:spacing w:val="-4"/>
          <w:sz w:val="30"/>
          <w:szCs w:val="30"/>
          <w:cs/>
        </w:rPr>
        <w:t xml:space="preserve"> จำกัด (มหาชน)  </w:t>
      </w:r>
      <w:r w:rsidRPr="00010047">
        <w:rPr>
          <w:rFonts w:ascii="Angsana New" w:hAnsi="Angsana New"/>
          <w:spacing w:val="-4"/>
          <w:sz w:val="30"/>
          <w:szCs w:val="30"/>
        </w:rPr>
        <w:t>“</w:t>
      </w:r>
      <w:r w:rsidRPr="00010047">
        <w:rPr>
          <w:rFonts w:ascii="Angsana New" w:hAnsi="Angsana New"/>
          <w:spacing w:val="-4"/>
          <w:sz w:val="30"/>
          <w:szCs w:val="30"/>
          <w:cs/>
        </w:rPr>
        <w:t>บริษัท</w:t>
      </w:r>
      <w:r w:rsidRPr="00010047">
        <w:rPr>
          <w:rFonts w:ascii="Angsana New" w:hAnsi="Angsana New"/>
          <w:spacing w:val="-4"/>
          <w:sz w:val="30"/>
          <w:szCs w:val="30"/>
        </w:rPr>
        <w:t>”</w:t>
      </w:r>
      <w:r w:rsidRPr="00010047">
        <w:rPr>
          <w:rFonts w:ascii="Angsana New" w:hAnsi="Angsana New"/>
          <w:spacing w:val="-4"/>
          <w:sz w:val="30"/>
          <w:szCs w:val="30"/>
          <w:cs/>
        </w:rPr>
        <w:t xml:space="preserve"> เป็นนิติบุคคลที่จัดตั้งขึ้นในประเทศไท</w:t>
      </w:r>
      <w:r w:rsidRPr="00010047">
        <w:rPr>
          <w:rFonts w:ascii="Angsana New" w:hAnsi="Angsana New" w:hint="cs"/>
          <w:spacing w:val="-4"/>
          <w:sz w:val="30"/>
          <w:szCs w:val="30"/>
          <w:cs/>
        </w:rPr>
        <w:t>ย และมีที่อยู่จดทะเบียน</w:t>
      </w:r>
      <w:r w:rsidR="00EB2C54" w:rsidRPr="00523559">
        <w:rPr>
          <w:rFonts w:ascii="Angsana New" w:hAnsi="Angsana New" w:hint="cs"/>
          <w:spacing w:val="-4"/>
          <w:sz w:val="30"/>
          <w:szCs w:val="30"/>
          <w:cs/>
        </w:rPr>
        <w:t>ตั้งอยู่เลขที่</w:t>
      </w:r>
      <w:r w:rsidR="00EB2C54" w:rsidRPr="00523559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061BDB" w:rsidRPr="00061BDB">
        <w:rPr>
          <w:rFonts w:ascii="Angsana New" w:hAnsi="Angsana New"/>
          <w:spacing w:val="-4"/>
          <w:sz w:val="30"/>
          <w:szCs w:val="30"/>
        </w:rPr>
        <w:t>19</w:t>
      </w:r>
      <w:r w:rsidR="00EB2C54" w:rsidRPr="00523559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EB2C54" w:rsidRPr="00523559">
        <w:rPr>
          <w:rFonts w:ascii="Angsana New" w:hAnsi="Angsana New" w:hint="cs"/>
          <w:spacing w:val="-4"/>
          <w:sz w:val="30"/>
          <w:szCs w:val="30"/>
          <w:cs/>
        </w:rPr>
        <w:t>หมู่ที่</w:t>
      </w:r>
      <w:r w:rsidR="00EB2C54" w:rsidRPr="00523559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061BDB" w:rsidRPr="00061BDB">
        <w:rPr>
          <w:rFonts w:ascii="Angsana New" w:hAnsi="Angsana New"/>
          <w:spacing w:val="-4"/>
          <w:sz w:val="30"/>
          <w:szCs w:val="30"/>
        </w:rPr>
        <w:t>11</w:t>
      </w:r>
      <w:r w:rsidR="00EB2C54" w:rsidRPr="00523559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EB2C54" w:rsidRPr="00523559">
        <w:rPr>
          <w:rFonts w:ascii="Angsana New" w:hAnsi="Angsana New" w:hint="cs"/>
          <w:spacing w:val="-4"/>
          <w:sz w:val="30"/>
          <w:szCs w:val="30"/>
          <w:cs/>
        </w:rPr>
        <w:t>ตำบลลาดสวาย</w:t>
      </w:r>
      <w:r w:rsidR="00EB2C54" w:rsidRPr="00523559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EB2C54" w:rsidRPr="00523559">
        <w:rPr>
          <w:rFonts w:ascii="Angsana New" w:hAnsi="Angsana New" w:hint="cs"/>
          <w:spacing w:val="-4"/>
          <w:sz w:val="30"/>
          <w:szCs w:val="30"/>
          <w:cs/>
        </w:rPr>
        <w:t>อำเภอลำลูกกา</w:t>
      </w:r>
      <w:r w:rsidR="00EB2C54" w:rsidRPr="00523559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EB2C54" w:rsidRPr="00523559">
        <w:rPr>
          <w:rFonts w:ascii="Angsana New" w:hAnsi="Angsana New" w:hint="cs"/>
          <w:spacing w:val="-4"/>
          <w:sz w:val="30"/>
          <w:szCs w:val="30"/>
          <w:cs/>
        </w:rPr>
        <w:t>จังหวัดปทุมธานี</w:t>
      </w:r>
    </w:p>
    <w:p w:rsidR="006E7D43" w:rsidRPr="00424352" w:rsidRDefault="006E7D43" w:rsidP="00A408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360"/>
        <w:jc w:val="thaiDistribute"/>
        <w:rPr>
          <w:rFonts w:ascii="Angsana New" w:hAnsi="Angsana New"/>
          <w:spacing w:val="-4"/>
          <w:sz w:val="30"/>
          <w:szCs w:val="30"/>
        </w:rPr>
      </w:pPr>
      <w:r w:rsidRPr="00424352">
        <w:rPr>
          <w:rFonts w:ascii="Angsana New" w:hAnsi="Angsana New"/>
          <w:spacing w:val="-4"/>
          <w:sz w:val="30"/>
          <w:szCs w:val="30"/>
          <w:cs/>
        </w:rPr>
        <w:t>บริษัทจดทะเบียนกับตลาดหลักทรัพย์แห่งประเทศไทยเมื่อเดือน</w:t>
      </w:r>
      <w:r w:rsidRPr="00424352">
        <w:rPr>
          <w:rFonts w:ascii="Angsana New" w:hAnsi="Angsana New" w:hint="cs"/>
          <w:spacing w:val="-4"/>
          <w:sz w:val="30"/>
          <w:szCs w:val="30"/>
          <w:cs/>
        </w:rPr>
        <w:t xml:space="preserve">กุมภาพันธ์ </w:t>
      </w:r>
      <w:r w:rsidR="00061BDB">
        <w:rPr>
          <w:rFonts w:ascii="Angsana New" w:hAnsi="Angsana New"/>
          <w:spacing w:val="-4"/>
          <w:sz w:val="30"/>
          <w:szCs w:val="30"/>
        </w:rPr>
        <w:t>2</w:t>
      </w:r>
      <w:r w:rsidRPr="00424352">
        <w:rPr>
          <w:rFonts w:ascii="Angsana New" w:hAnsi="Angsana New"/>
          <w:spacing w:val="-4"/>
          <w:sz w:val="30"/>
          <w:szCs w:val="30"/>
        </w:rPr>
        <w:t>556</w:t>
      </w:r>
    </w:p>
    <w:p w:rsidR="006E7D43" w:rsidRPr="0049216E" w:rsidRDefault="006E7D43" w:rsidP="00A408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360"/>
        <w:jc w:val="thaiDistribute"/>
        <w:rPr>
          <w:rFonts w:ascii="Angsana New" w:hAnsi="Angsana New"/>
          <w:spacing w:val="-4"/>
          <w:sz w:val="30"/>
          <w:szCs w:val="30"/>
        </w:rPr>
      </w:pPr>
      <w:r w:rsidRPr="00FB044B">
        <w:rPr>
          <w:rFonts w:ascii="Angsana New" w:hAnsi="Angsana New" w:hint="cs"/>
          <w:spacing w:val="-4"/>
          <w:sz w:val="30"/>
          <w:szCs w:val="30"/>
          <w:cs/>
        </w:rPr>
        <w:t>ผู้ถือหุ้นรายใหญ่ในระหว่าง</w:t>
      </w:r>
      <w:r>
        <w:rPr>
          <w:rFonts w:ascii="Angsana New" w:hAnsi="Angsana New" w:hint="cs"/>
          <w:spacing w:val="-4"/>
          <w:sz w:val="30"/>
          <w:szCs w:val="30"/>
          <w:cs/>
        </w:rPr>
        <w:t>งวด</w:t>
      </w:r>
      <w:r w:rsidRPr="00FB044B">
        <w:rPr>
          <w:rFonts w:ascii="Angsana New" w:hAnsi="Angsana New" w:hint="cs"/>
          <w:spacing w:val="-4"/>
          <w:sz w:val="30"/>
          <w:szCs w:val="30"/>
          <w:cs/>
        </w:rPr>
        <w:t xml:space="preserve">ได้แก่ </w:t>
      </w:r>
      <w:r w:rsidR="00FB5DC3">
        <w:rPr>
          <w:rFonts w:ascii="Angsana New" w:hAnsi="Angsana New" w:hint="cs"/>
          <w:spacing w:val="-4"/>
          <w:sz w:val="30"/>
          <w:szCs w:val="30"/>
          <w:cs/>
        </w:rPr>
        <w:t>นายนรากร ราชพลสิทธิ์</w:t>
      </w:r>
      <w:r w:rsidRPr="0073621C">
        <w:rPr>
          <w:rFonts w:ascii="Angsana New" w:hAnsi="Angsana New"/>
          <w:spacing w:val="-4"/>
          <w:sz w:val="30"/>
          <w:szCs w:val="30"/>
          <w:cs/>
        </w:rPr>
        <w:t xml:space="preserve"> ซึ่งถือหุ้</w:t>
      </w:r>
      <w:r w:rsidRPr="005C77E8">
        <w:rPr>
          <w:rFonts w:ascii="Angsana New" w:hAnsi="Angsana New"/>
          <w:spacing w:val="-4"/>
          <w:sz w:val="30"/>
          <w:szCs w:val="30"/>
          <w:cs/>
        </w:rPr>
        <w:t>น</w:t>
      </w:r>
      <w:r w:rsidRPr="005C77E8">
        <w:rPr>
          <w:rFonts w:ascii="Angsana New" w:hAnsi="Angsana New" w:hint="cs"/>
          <w:spacing w:val="-4"/>
          <w:sz w:val="30"/>
          <w:szCs w:val="30"/>
          <w:cs/>
        </w:rPr>
        <w:t>รวมประมาณ</w:t>
      </w:r>
      <w:r w:rsidRPr="005C77E8">
        <w:rPr>
          <w:rFonts w:ascii="Angsana New" w:hAnsi="Angsana New"/>
          <w:spacing w:val="-4"/>
          <w:sz w:val="30"/>
          <w:szCs w:val="30"/>
          <w:cs/>
        </w:rPr>
        <w:t xml:space="preserve">ร้อยละ </w:t>
      </w:r>
      <w:r w:rsidR="00061BDB">
        <w:rPr>
          <w:rFonts w:ascii="Angsana New" w:hAnsi="Angsana New"/>
          <w:spacing w:val="-4"/>
          <w:sz w:val="30"/>
          <w:szCs w:val="30"/>
        </w:rPr>
        <w:t>11</w:t>
      </w:r>
      <w:r>
        <w:rPr>
          <w:rFonts w:ascii="Angsana New" w:hAnsi="Angsana New"/>
          <w:spacing w:val="-4"/>
          <w:sz w:val="30"/>
          <w:szCs w:val="30"/>
        </w:rPr>
        <w:t xml:space="preserve"> 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และ </w:t>
      </w:r>
      <w:r w:rsidR="00FB5DC3">
        <w:rPr>
          <w:rFonts w:ascii="Angsana New" w:hAnsi="Angsana New" w:hint="cs"/>
          <w:spacing w:val="-4"/>
          <w:sz w:val="30"/>
          <w:szCs w:val="30"/>
          <w:cs/>
        </w:rPr>
        <w:t>นางสาวจุไรรัตน์      พงศ์สอน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 ซึ่งถือหุ้นประมาณร้อยละ </w:t>
      </w:r>
      <w:r w:rsidR="00061BDB">
        <w:rPr>
          <w:rFonts w:ascii="Angsana New" w:hAnsi="Angsana New"/>
          <w:spacing w:val="-4"/>
          <w:sz w:val="30"/>
          <w:szCs w:val="30"/>
        </w:rPr>
        <w:t>10</w:t>
      </w:r>
    </w:p>
    <w:p w:rsidR="006E7D43" w:rsidRDefault="006E7D43" w:rsidP="00A408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360"/>
        <w:jc w:val="thaiDistribute"/>
        <w:rPr>
          <w:rFonts w:ascii="Angsana New" w:hAnsi="Angsana New"/>
          <w:spacing w:val="-4"/>
          <w:sz w:val="30"/>
          <w:szCs w:val="30"/>
        </w:rPr>
      </w:pPr>
      <w:r w:rsidRPr="00A408D3">
        <w:rPr>
          <w:rFonts w:ascii="Angsana New" w:hAnsi="Angsana New" w:hint="cs"/>
          <w:spacing w:val="-4"/>
          <w:sz w:val="30"/>
          <w:szCs w:val="30"/>
          <w:cs/>
        </w:rPr>
        <w:t>กลุ่ม</w:t>
      </w:r>
      <w:r w:rsidRPr="00A408D3">
        <w:rPr>
          <w:rFonts w:ascii="Angsana New" w:hAnsi="Angsana New"/>
          <w:spacing w:val="-4"/>
          <w:sz w:val="30"/>
          <w:szCs w:val="30"/>
          <w:cs/>
        </w:rPr>
        <w:t>บริษัทดำเนินธุรกิจหลักเกี่ยวกับ</w:t>
      </w:r>
      <w:r w:rsidRPr="00A408D3">
        <w:rPr>
          <w:rFonts w:ascii="Angsana New" w:hAnsi="Angsana New" w:hint="cs"/>
          <w:spacing w:val="-4"/>
          <w:sz w:val="30"/>
          <w:szCs w:val="30"/>
          <w:cs/>
        </w:rPr>
        <w:t>การ</w:t>
      </w:r>
      <w:r w:rsidR="005E747A" w:rsidRPr="00A45001">
        <w:rPr>
          <w:rFonts w:ascii="Angsana New" w:hAnsi="Angsana New"/>
          <w:spacing w:val="-4"/>
          <w:sz w:val="30"/>
          <w:szCs w:val="30"/>
          <w:cs/>
        </w:rPr>
        <w:t>ออกแบบ</w:t>
      </w:r>
      <w:r w:rsidR="005E747A" w:rsidRPr="00A45001">
        <w:rPr>
          <w:rFonts w:ascii="Angsana New" w:hAnsi="Angsana New" w:hint="cs"/>
          <w:spacing w:val="-4"/>
          <w:sz w:val="30"/>
          <w:szCs w:val="30"/>
          <w:cs/>
        </w:rPr>
        <w:t>และผลิตเครื่องจักร รวมถึงเครื่องป้อนชิ้นงานสำหรับอุตสาหกรรม</w:t>
      </w:r>
      <w:r w:rsidR="0041361E">
        <w:rPr>
          <w:rFonts w:ascii="Angsana New" w:hAnsi="Angsana New"/>
          <w:spacing w:val="-4"/>
          <w:sz w:val="30"/>
          <w:szCs w:val="30"/>
        </w:rPr>
        <w:t xml:space="preserve">         </w:t>
      </w:r>
      <w:r w:rsidR="005E747A" w:rsidRPr="00A45001">
        <w:rPr>
          <w:rFonts w:ascii="Angsana New" w:hAnsi="Angsana New" w:hint="cs"/>
          <w:spacing w:val="-4"/>
          <w:sz w:val="30"/>
          <w:szCs w:val="30"/>
          <w:cs/>
        </w:rPr>
        <w:t>ยานยนต์และอุตสาหกรรมอื่น</w:t>
      </w:r>
      <w:r w:rsidRPr="00A408D3">
        <w:rPr>
          <w:rFonts w:ascii="Angsana New" w:hAnsi="Angsana New" w:hint="cs"/>
          <w:spacing w:val="-4"/>
          <w:sz w:val="30"/>
          <w:szCs w:val="30"/>
          <w:cs/>
        </w:rPr>
        <w:t xml:space="preserve"> รายละเอียดของบริษัทย่อย ณ วันที่ </w:t>
      </w:r>
      <w:r w:rsidR="00061BDB" w:rsidRPr="00061BDB">
        <w:rPr>
          <w:rFonts w:ascii="Angsana New" w:hAnsi="Angsana New" w:hint="cs"/>
          <w:spacing w:val="-4"/>
          <w:sz w:val="30"/>
          <w:szCs w:val="30"/>
        </w:rPr>
        <w:t>31</w:t>
      </w:r>
      <w:r w:rsidRPr="00A408D3">
        <w:rPr>
          <w:rFonts w:ascii="Angsana New" w:hAnsi="Angsana New" w:hint="cs"/>
          <w:spacing w:val="-4"/>
          <w:sz w:val="30"/>
          <w:szCs w:val="30"/>
          <w:cs/>
        </w:rPr>
        <w:t xml:space="preserve"> มีนาคม </w:t>
      </w:r>
      <w:r w:rsidR="00061BDB" w:rsidRPr="00061BDB">
        <w:rPr>
          <w:rFonts w:ascii="Angsana New" w:hAnsi="Angsana New" w:hint="cs"/>
          <w:spacing w:val="-4"/>
          <w:sz w:val="30"/>
          <w:szCs w:val="30"/>
        </w:rPr>
        <w:t>256</w:t>
      </w:r>
      <w:r w:rsidR="00061BDB">
        <w:rPr>
          <w:rFonts w:ascii="Angsana New" w:hAnsi="Angsana New"/>
          <w:spacing w:val="-4"/>
          <w:sz w:val="30"/>
          <w:szCs w:val="30"/>
        </w:rPr>
        <w:t>3</w:t>
      </w:r>
      <w:r w:rsidRPr="00A408D3">
        <w:rPr>
          <w:rFonts w:ascii="Angsana New" w:hAnsi="Angsana New" w:hint="cs"/>
          <w:spacing w:val="-4"/>
          <w:sz w:val="30"/>
          <w:szCs w:val="30"/>
          <w:cs/>
        </w:rPr>
        <w:t xml:space="preserve"> ได้เปิดเผยไว้ในหมายเหตุประกอบงบการเงินข้อ </w:t>
      </w:r>
      <w:r w:rsidR="00061BDB">
        <w:rPr>
          <w:rFonts w:ascii="Angsana New" w:hAnsi="Angsana New"/>
          <w:spacing w:val="-4"/>
          <w:sz w:val="30"/>
          <w:szCs w:val="30"/>
        </w:rPr>
        <w:t>2</w:t>
      </w:r>
    </w:p>
    <w:p w:rsidR="006E7D43" w:rsidRDefault="006E7D43" w:rsidP="00A408D3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360"/>
        <w:jc w:val="thaiDistribute"/>
        <w:rPr>
          <w:rFonts w:ascii="Angsana New" w:hAnsi="Angsana New"/>
          <w:b/>
          <w:bCs/>
          <w:sz w:val="30"/>
          <w:szCs w:val="30"/>
        </w:rPr>
      </w:pPr>
      <w:r w:rsidRPr="008559AE">
        <w:rPr>
          <w:rFonts w:ascii="Angsana New" w:hAnsi="Angsana New"/>
          <w:b/>
          <w:bCs/>
          <w:sz w:val="30"/>
          <w:szCs w:val="30"/>
          <w:cs/>
          <w:lang w:val="th-TH"/>
        </w:rPr>
        <w:t>เกณฑ์การจัดทำงบการเงิน</w:t>
      </w:r>
      <w:r w:rsidR="00A408D3">
        <w:rPr>
          <w:rFonts w:ascii="Angsana New" w:hAnsi="Angsana New" w:hint="cs"/>
          <w:b/>
          <w:bCs/>
          <w:sz w:val="30"/>
          <w:szCs w:val="30"/>
          <w:cs/>
          <w:lang w:val="th-TH"/>
        </w:rPr>
        <w:t>และการนำเสนองบการเงินรวม</w:t>
      </w:r>
    </w:p>
    <w:p w:rsidR="00A273C4" w:rsidRPr="00A273C4" w:rsidRDefault="00A273C4" w:rsidP="005938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12"/>
        </w:tabs>
        <w:spacing w:before="120"/>
        <w:jc w:val="thaiDistribute"/>
        <w:rPr>
          <w:rFonts w:ascii="Angsana New" w:hAnsi="Angsana New"/>
          <w:b/>
          <w:bCs/>
          <w:spacing w:val="-4"/>
          <w:sz w:val="30"/>
          <w:szCs w:val="30"/>
        </w:rPr>
      </w:pPr>
      <w:r>
        <w:rPr>
          <w:rFonts w:ascii="Angsana New" w:hAnsi="Angsana New" w:hint="cs"/>
          <w:b/>
          <w:bCs/>
          <w:spacing w:val="-4"/>
          <w:sz w:val="30"/>
          <w:szCs w:val="30"/>
          <w:cs/>
        </w:rPr>
        <w:t xml:space="preserve">        </w:t>
      </w:r>
      <w:r w:rsidR="00F273AE">
        <w:rPr>
          <w:rFonts w:ascii="Angsana New" w:hAnsi="Angsana New"/>
          <w:b/>
          <w:bCs/>
          <w:spacing w:val="-4"/>
          <w:sz w:val="30"/>
          <w:szCs w:val="30"/>
          <w:lang w:val="en-GB"/>
        </w:rPr>
        <w:t>2.1</w:t>
      </w:r>
      <w:r w:rsidR="0056176E">
        <w:rPr>
          <w:rFonts w:ascii="Angsana New" w:hAnsi="Angsana New"/>
          <w:b/>
          <w:bCs/>
          <w:spacing w:val="-4"/>
          <w:sz w:val="30"/>
          <w:szCs w:val="30"/>
          <w:lang w:val="en-GB"/>
        </w:rPr>
        <w:tab/>
      </w:r>
      <w:r w:rsidRPr="00A273C4">
        <w:rPr>
          <w:rFonts w:ascii="Angsana New" w:hAnsi="Angsana New" w:hint="cs"/>
          <w:b/>
          <w:bCs/>
          <w:spacing w:val="-4"/>
          <w:sz w:val="30"/>
          <w:szCs w:val="30"/>
          <w:cs/>
        </w:rPr>
        <w:t>การแพร่ระบาดของโรคติดเชื้อไวรัสโคโรนา</w:t>
      </w:r>
      <w:r w:rsidRPr="00A273C4">
        <w:rPr>
          <w:rFonts w:ascii="Angsana New" w:hAnsi="Angsana New"/>
          <w:b/>
          <w:bCs/>
          <w:spacing w:val="-4"/>
          <w:sz w:val="30"/>
          <w:szCs w:val="30"/>
        </w:rPr>
        <w:t xml:space="preserve"> 2019</w:t>
      </w:r>
    </w:p>
    <w:p w:rsidR="00A273C4" w:rsidRPr="00A273C4" w:rsidRDefault="00A273C4" w:rsidP="00A273C4">
      <w:pPr>
        <w:tabs>
          <w:tab w:val="clear" w:pos="454"/>
          <w:tab w:val="clear" w:pos="680"/>
          <w:tab w:val="left" w:pos="810"/>
        </w:tabs>
        <w:spacing w:before="120" w:line="240" w:lineRule="auto"/>
        <w:ind w:left="806" w:right="-43"/>
        <w:jc w:val="thaiDistribute"/>
        <w:rPr>
          <w:rFonts w:ascii="Angsana New" w:hAnsi="Angsana New"/>
          <w:sz w:val="30"/>
          <w:szCs w:val="30"/>
          <w:cs/>
        </w:rPr>
      </w:pPr>
      <w:r w:rsidRPr="00A273C4">
        <w:rPr>
          <w:rFonts w:ascii="Angsana New" w:hAnsi="Angsana New"/>
          <w:sz w:val="30"/>
          <w:szCs w:val="30"/>
          <w:cs/>
        </w:rPr>
        <w:t xml:space="preserve">สถานการณ์การแพร่ระบาดของโรคติดเชื้อไวรัสโคโรนา </w:t>
      </w:r>
      <w:r w:rsidRPr="00A273C4">
        <w:rPr>
          <w:rFonts w:ascii="Angsana New" w:hAnsi="Angsana New"/>
          <w:sz w:val="30"/>
          <w:szCs w:val="30"/>
        </w:rPr>
        <w:t xml:space="preserve">2019 </w:t>
      </w:r>
      <w:r w:rsidRPr="00A273C4">
        <w:rPr>
          <w:rFonts w:ascii="Angsana New" w:hAnsi="Angsana New"/>
          <w:sz w:val="30"/>
          <w:szCs w:val="30"/>
          <w:cs/>
        </w:rPr>
        <w:t>ที่ปัจจุบันได้ขยายวงกว้างขึ้นอย่างต่อเนื่องทำให้เกิดการชะลอตัวของเศรษฐกิจ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ฝ่ายบริหารของกลุ่ม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ทั้งนี้ฝ่ายบริหารได้ใช้ประมาณการและดุลยพินิจในประเด็นต่าง ๆ เมื่อสถานการณ์มีการเปลี่ยนแปลง</w:t>
      </w:r>
    </w:p>
    <w:p w:rsidR="006E7D43" w:rsidRPr="00A408D3" w:rsidRDefault="00F273AE" w:rsidP="00E657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before="120" w:line="240" w:lineRule="auto"/>
        <w:ind w:left="360"/>
        <w:jc w:val="thaiDistribute"/>
        <w:rPr>
          <w:rFonts w:ascii="Angsana New" w:hAnsi="Angsana New"/>
          <w:b/>
          <w:bCs/>
          <w:spacing w:val="-4"/>
          <w:sz w:val="30"/>
          <w:szCs w:val="30"/>
        </w:rPr>
      </w:pPr>
      <w:r>
        <w:rPr>
          <w:rFonts w:ascii="Angsana New" w:hAnsi="Angsana New"/>
          <w:b/>
          <w:bCs/>
          <w:spacing w:val="-4"/>
          <w:sz w:val="30"/>
          <w:szCs w:val="30"/>
        </w:rPr>
        <w:t>2.2</w:t>
      </w:r>
      <w:r w:rsidR="00375287">
        <w:rPr>
          <w:rFonts w:ascii="Angsana New" w:hAnsi="Angsana New"/>
          <w:b/>
          <w:bCs/>
          <w:spacing w:val="-4"/>
          <w:sz w:val="30"/>
          <w:szCs w:val="30"/>
        </w:rPr>
        <w:t xml:space="preserve">  </w:t>
      </w:r>
      <w:r w:rsidR="006E7D43" w:rsidRPr="00A408D3">
        <w:rPr>
          <w:rFonts w:ascii="Angsana New" w:hAnsi="Angsana New"/>
          <w:b/>
          <w:bCs/>
          <w:spacing w:val="-4"/>
          <w:sz w:val="30"/>
          <w:szCs w:val="30"/>
          <w:cs/>
        </w:rPr>
        <w:tab/>
        <w:t>เกณฑ์การถือปฏิบัติ</w:t>
      </w:r>
    </w:p>
    <w:p w:rsidR="006E7D43" w:rsidRPr="00E65711" w:rsidRDefault="006B3BEF" w:rsidP="0010670E">
      <w:pPr>
        <w:tabs>
          <w:tab w:val="clear" w:pos="454"/>
          <w:tab w:val="clear" w:pos="680"/>
          <w:tab w:val="clear" w:pos="907"/>
          <w:tab w:val="left" w:pos="810"/>
          <w:tab w:val="left" w:pos="900"/>
        </w:tabs>
        <w:spacing w:before="120" w:line="240" w:lineRule="auto"/>
        <w:ind w:left="806" w:right="-43"/>
        <w:jc w:val="thaiDistribute"/>
        <w:rPr>
          <w:rFonts w:ascii="Angsana New" w:hAnsi="Angsana New"/>
          <w:sz w:val="30"/>
          <w:szCs w:val="30"/>
        </w:rPr>
      </w:pPr>
      <w:r w:rsidRPr="006B3BEF">
        <w:rPr>
          <w:rFonts w:ascii="Angsana New" w:hAnsi="Angsana New" w:hint="cs"/>
          <w:sz w:val="30"/>
          <w:szCs w:val="30"/>
          <w:cs/>
        </w:rPr>
        <w:t>งบการเงินระหว่างกาลนี้จัดทำขึ้นตามมาตรฐานการบัญชีฉบับที่</w:t>
      </w:r>
      <w:r w:rsidRPr="006B3BEF">
        <w:rPr>
          <w:rFonts w:ascii="Angsana New" w:hAnsi="Angsana New"/>
          <w:sz w:val="30"/>
          <w:szCs w:val="30"/>
          <w:cs/>
        </w:rPr>
        <w:t xml:space="preserve"> </w:t>
      </w:r>
      <w:r w:rsidR="00502091" w:rsidRPr="00502091">
        <w:rPr>
          <w:rFonts w:ascii="Angsana New" w:hAnsi="Angsana New"/>
          <w:sz w:val="30"/>
          <w:szCs w:val="30"/>
        </w:rPr>
        <w:t>34</w:t>
      </w:r>
      <w:r w:rsidRPr="006B3BEF">
        <w:rPr>
          <w:rFonts w:ascii="Angsana New" w:hAnsi="Angsana New"/>
          <w:sz w:val="30"/>
          <w:szCs w:val="30"/>
          <w:cs/>
        </w:rPr>
        <w:t xml:space="preserve"> </w:t>
      </w:r>
      <w:r w:rsidRPr="006B3BEF">
        <w:rPr>
          <w:rFonts w:ascii="Angsana New" w:hAnsi="Angsana New" w:hint="cs"/>
          <w:sz w:val="30"/>
          <w:szCs w:val="30"/>
          <w:cs/>
        </w:rPr>
        <w:t>เรื่อง</w:t>
      </w:r>
      <w:r w:rsidRPr="006B3BEF">
        <w:rPr>
          <w:rFonts w:ascii="Angsana New" w:hAnsi="Angsana New"/>
          <w:sz w:val="30"/>
          <w:szCs w:val="30"/>
          <w:cs/>
        </w:rPr>
        <w:t xml:space="preserve"> </w:t>
      </w:r>
      <w:r w:rsidRPr="006B3BEF">
        <w:rPr>
          <w:rFonts w:ascii="Angsana New" w:hAnsi="Angsana New" w:hint="cs"/>
          <w:sz w:val="30"/>
          <w:szCs w:val="30"/>
          <w:cs/>
        </w:rPr>
        <w:t>การรายงานทางการเงินระหว่างกาล</w:t>
      </w:r>
      <w:r w:rsidRPr="006B3BEF">
        <w:rPr>
          <w:rFonts w:ascii="Angsana New" w:hAnsi="Angsana New"/>
          <w:sz w:val="30"/>
          <w:szCs w:val="30"/>
          <w:cs/>
        </w:rPr>
        <w:t xml:space="preserve"> </w:t>
      </w:r>
      <w:r w:rsidRPr="006B3BEF">
        <w:rPr>
          <w:rFonts w:ascii="Angsana New" w:hAnsi="Angsana New" w:hint="cs"/>
          <w:sz w:val="30"/>
          <w:szCs w:val="30"/>
          <w:cs/>
        </w:rPr>
        <w:t>โดยบริษัทเลือกเสนองบการเงินระหว่างกาลแบบย่อ</w:t>
      </w:r>
      <w:r w:rsidRPr="006B3BEF">
        <w:rPr>
          <w:rFonts w:ascii="Angsana New" w:hAnsi="Angsana New"/>
          <w:sz w:val="30"/>
          <w:szCs w:val="30"/>
          <w:cs/>
        </w:rPr>
        <w:t xml:space="preserve"> </w:t>
      </w:r>
      <w:r w:rsidRPr="006B3BEF">
        <w:rPr>
          <w:rFonts w:ascii="Angsana New" w:hAnsi="Angsana New" w:hint="cs"/>
          <w:sz w:val="30"/>
          <w:szCs w:val="30"/>
          <w:cs/>
        </w:rPr>
        <w:t>อย่างไรก็ตาม</w:t>
      </w:r>
      <w:r w:rsidRPr="006B3BEF">
        <w:rPr>
          <w:rFonts w:ascii="Angsana New" w:hAnsi="Angsana New"/>
          <w:sz w:val="30"/>
          <w:szCs w:val="30"/>
          <w:cs/>
        </w:rPr>
        <w:t xml:space="preserve"> </w:t>
      </w:r>
      <w:r w:rsidRPr="006B3BEF">
        <w:rPr>
          <w:rFonts w:ascii="Angsana New" w:hAnsi="Angsana New" w:hint="cs"/>
          <w:sz w:val="30"/>
          <w:szCs w:val="30"/>
          <w:cs/>
        </w:rPr>
        <w:t>ได้มีการขยายการแสดงรายการในงบการเงินเพิ่มเติมเช่นเดียวกับงบการเงินประจำปี</w:t>
      </w:r>
      <w:r w:rsidR="006E7D43" w:rsidRPr="00E65711">
        <w:rPr>
          <w:rFonts w:ascii="Angsana New" w:hAnsi="Angsana New"/>
          <w:sz w:val="30"/>
          <w:szCs w:val="30"/>
        </w:rPr>
        <w:t xml:space="preserve"> </w:t>
      </w:r>
    </w:p>
    <w:p w:rsidR="00C02497" w:rsidRDefault="006E7D43" w:rsidP="00A273C4">
      <w:pPr>
        <w:tabs>
          <w:tab w:val="clear" w:pos="454"/>
          <w:tab w:val="clear" w:pos="680"/>
          <w:tab w:val="left" w:pos="810"/>
        </w:tabs>
        <w:spacing w:before="120" w:line="240" w:lineRule="auto"/>
        <w:ind w:left="806" w:right="-43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งบ</w:t>
      </w:r>
      <w:r w:rsidRPr="00712F07">
        <w:rPr>
          <w:rFonts w:ascii="Angsana New" w:hAnsi="Angsana New"/>
          <w:sz w:val="30"/>
          <w:szCs w:val="30"/>
          <w:cs/>
        </w:rPr>
        <w:t>การเงินระหว่างกาลนี้จัดทำขึ้นเพื่อให้ข้อมูลเพิ่มเติมจากงบการเงินสำหรับปี</w:t>
      </w:r>
      <w:r w:rsidR="00B3510F">
        <w:rPr>
          <w:rFonts w:ascii="Angsana New" w:hAnsi="Angsana New" w:hint="cs"/>
          <w:sz w:val="30"/>
          <w:szCs w:val="30"/>
          <w:cs/>
        </w:rPr>
        <w:t>ที่นำเสนอครั้งล่าสุด</w:t>
      </w:r>
      <w:r w:rsidR="00A408D3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งบ</w:t>
      </w:r>
      <w:r w:rsidRPr="003F31F5">
        <w:rPr>
          <w:rFonts w:ascii="Angsana New" w:hAnsi="Angsana New"/>
          <w:sz w:val="30"/>
          <w:szCs w:val="30"/>
          <w:cs/>
        </w:rPr>
        <w:t>การเงิน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</w:t>
      </w:r>
      <w:r w:rsidRPr="00712F07">
        <w:rPr>
          <w:rFonts w:ascii="Angsana New" w:hAnsi="Angsana New"/>
          <w:sz w:val="30"/>
          <w:szCs w:val="30"/>
          <w:cs/>
        </w:rPr>
        <w:t>รายงานไปแล้ว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Pr="00712F07">
        <w:rPr>
          <w:rFonts w:ascii="Angsana New" w:hAnsi="Angsana New"/>
          <w:sz w:val="30"/>
          <w:szCs w:val="30"/>
          <w:cs/>
        </w:rPr>
        <w:t xml:space="preserve"> ดังนั</w:t>
      </w:r>
      <w:r>
        <w:rPr>
          <w:rFonts w:ascii="Angsana New" w:hAnsi="Angsana New"/>
          <w:sz w:val="30"/>
          <w:szCs w:val="30"/>
          <w:cs/>
        </w:rPr>
        <w:t>้นการอ่าน</w:t>
      </w:r>
      <w:r>
        <w:rPr>
          <w:rFonts w:ascii="Angsana New" w:hAnsi="Angsana New" w:hint="cs"/>
          <w:sz w:val="30"/>
          <w:szCs w:val="30"/>
          <w:cs/>
        </w:rPr>
        <w:t>งบ</w:t>
      </w:r>
      <w:r>
        <w:rPr>
          <w:rFonts w:ascii="Angsana New" w:hAnsi="Angsana New"/>
          <w:sz w:val="30"/>
          <w:szCs w:val="30"/>
          <w:cs/>
        </w:rPr>
        <w:t>การเงินระหว่างกาลนี้จึงควร</w:t>
      </w:r>
      <w:r w:rsidRPr="00712F07">
        <w:rPr>
          <w:rFonts w:ascii="Angsana New" w:hAnsi="Angsana New"/>
          <w:sz w:val="30"/>
          <w:szCs w:val="30"/>
          <w:cs/>
        </w:rPr>
        <w:t>อ่านควบคู่กับงบการเงิน</w:t>
      </w:r>
      <w:r w:rsidRPr="003F31F5">
        <w:rPr>
          <w:rFonts w:ascii="Angsana New" w:hAnsi="Angsana New"/>
          <w:sz w:val="30"/>
          <w:szCs w:val="30"/>
          <w:cs/>
        </w:rPr>
        <w:t>ของ</w:t>
      </w:r>
      <w:r w:rsidRPr="00D95C94">
        <w:rPr>
          <w:rFonts w:ascii="Angsana New" w:hAnsi="Angsana New"/>
          <w:sz w:val="30"/>
          <w:szCs w:val="30"/>
          <w:cs/>
        </w:rPr>
        <w:t>บริษัทและบริษัทย่อยสำหรับ</w:t>
      </w:r>
      <w:r w:rsidRPr="00712F07">
        <w:rPr>
          <w:rFonts w:ascii="Angsana New" w:hAnsi="Angsana New"/>
          <w:sz w:val="30"/>
          <w:szCs w:val="30"/>
          <w:cs/>
        </w:rPr>
        <w:t>ปี</w:t>
      </w:r>
      <w:r w:rsidRPr="00F8282A">
        <w:rPr>
          <w:rFonts w:ascii="Angsana New" w:hAnsi="Angsana New"/>
          <w:sz w:val="30"/>
          <w:szCs w:val="30"/>
          <w:cs/>
        </w:rPr>
        <w:t>สิ้นสุด</w:t>
      </w:r>
      <w:r w:rsidRPr="00782F39">
        <w:rPr>
          <w:rFonts w:ascii="Angsana New" w:hAnsi="Angsana New"/>
          <w:sz w:val="30"/>
          <w:szCs w:val="30"/>
          <w:cs/>
        </w:rPr>
        <w:t>วันที่</w:t>
      </w:r>
      <w:r w:rsidR="00502091">
        <w:rPr>
          <w:rFonts w:ascii="Angsana New" w:hAnsi="Angsana New"/>
          <w:sz w:val="30"/>
          <w:szCs w:val="30"/>
        </w:rPr>
        <w:t xml:space="preserve"> </w:t>
      </w:r>
      <w:r w:rsidR="00061BDB">
        <w:rPr>
          <w:rFonts w:ascii="Angsana New" w:hAnsi="Angsana New"/>
          <w:sz w:val="30"/>
          <w:szCs w:val="30"/>
        </w:rPr>
        <w:t>31</w:t>
      </w:r>
      <w:r w:rsidR="00502091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>ธันวาคม</w:t>
      </w:r>
      <w:r>
        <w:rPr>
          <w:rFonts w:ascii="Angsana New" w:hAnsi="Angsana New"/>
          <w:sz w:val="30"/>
          <w:szCs w:val="30"/>
        </w:rPr>
        <w:t xml:space="preserve"> </w:t>
      </w:r>
      <w:r w:rsidR="00061BDB">
        <w:rPr>
          <w:rFonts w:ascii="Angsana New" w:hAnsi="Angsana New"/>
          <w:sz w:val="30"/>
          <w:szCs w:val="30"/>
        </w:rPr>
        <w:t>2</w:t>
      </w:r>
      <w:r>
        <w:rPr>
          <w:rFonts w:ascii="Angsana New" w:hAnsi="Angsana New"/>
          <w:sz w:val="30"/>
          <w:szCs w:val="30"/>
        </w:rPr>
        <w:t>56</w:t>
      </w:r>
      <w:r w:rsidR="00061BDB">
        <w:rPr>
          <w:rFonts w:ascii="Angsana New" w:hAnsi="Angsana New"/>
          <w:sz w:val="30"/>
          <w:szCs w:val="30"/>
        </w:rPr>
        <w:t>2</w:t>
      </w:r>
    </w:p>
    <w:p w:rsidR="00AD6A0E" w:rsidRPr="00A408D3" w:rsidRDefault="00AD6A0E" w:rsidP="00A273C4">
      <w:pPr>
        <w:tabs>
          <w:tab w:val="clear" w:pos="454"/>
          <w:tab w:val="clear" w:pos="680"/>
          <w:tab w:val="left" w:pos="810"/>
        </w:tabs>
        <w:spacing w:before="120" w:line="240" w:lineRule="auto"/>
        <w:ind w:left="806" w:right="-43"/>
        <w:jc w:val="thaiDistribute"/>
        <w:rPr>
          <w:rFonts w:ascii="Angsana New" w:hAnsi="Angsana New"/>
          <w:sz w:val="30"/>
          <w:szCs w:val="30"/>
        </w:rPr>
      </w:pPr>
    </w:p>
    <w:p w:rsidR="006E7D43" w:rsidRPr="00A408D3" w:rsidRDefault="006E7D43" w:rsidP="00E65711">
      <w:pPr>
        <w:tabs>
          <w:tab w:val="clear" w:pos="454"/>
          <w:tab w:val="clear" w:pos="680"/>
          <w:tab w:val="left" w:pos="810"/>
        </w:tabs>
        <w:spacing w:before="120" w:line="240" w:lineRule="auto"/>
        <w:ind w:left="806" w:right="-43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งบ</w:t>
      </w:r>
      <w:r w:rsidRPr="00D75CE8">
        <w:rPr>
          <w:rFonts w:ascii="Angsana New" w:hAnsi="Angsana New"/>
          <w:sz w:val="30"/>
          <w:szCs w:val="30"/>
          <w:cs/>
        </w:rPr>
        <w:t>การเงินระหว่าง</w:t>
      </w:r>
      <w:r w:rsidRPr="00D760D3">
        <w:rPr>
          <w:rFonts w:ascii="Angsana New" w:hAnsi="Angsana New"/>
          <w:sz w:val="30"/>
          <w:szCs w:val="30"/>
          <w:cs/>
        </w:rPr>
        <w:t>กาล</w:t>
      </w:r>
      <w:r w:rsidR="00A172AC">
        <w:rPr>
          <w:rFonts w:ascii="Angsana New" w:hAnsi="Angsana New" w:hint="cs"/>
          <w:sz w:val="30"/>
          <w:szCs w:val="30"/>
          <w:cs/>
        </w:rPr>
        <w:t>ฉบับนี้จัดทำขึ้น</w:t>
      </w:r>
      <w:r w:rsidR="007D2936">
        <w:rPr>
          <w:rFonts w:ascii="Angsana New" w:hAnsi="Angsana New" w:hint="cs"/>
          <w:sz w:val="30"/>
          <w:szCs w:val="30"/>
          <w:cs/>
        </w:rPr>
        <w:t>เป็นภาษาไทย การแปลงงบการเงินฉบั</w:t>
      </w:r>
      <w:r w:rsidR="00A172AC">
        <w:rPr>
          <w:rFonts w:ascii="Angsana New" w:hAnsi="Angsana New" w:hint="cs"/>
          <w:sz w:val="30"/>
          <w:szCs w:val="30"/>
          <w:cs/>
        </w:rPr>
        <w:t>บนี้เป็นภาษาอื่นต้องให้</w:t>
      </w:r>
      <w:r w:rsidRPr="00D760D3">
        <w:rPr>
          <w:rFonts w:ascii="Angsana New" w:hAnsi="Angsana New"/>
          <w:sz w:val="30"/>
          <w:szCs w:val="30"/>
          <w:cs/>
        </w:rPr>
        <w:t>สอดคล้องกับงบการเงิน</w:t>
      </w:r>
      <w:r w:rsidR="00A172AC">
        <w:rPr>
          <w:rFonts w:ascii="Angsana New" w:hAnsi="Angsana New" w:hint="cs"/>
          <w:sz w:val="30"/>
          <w:szCs w:val="30"/>
          <w:cs/>
        </w:rPr>
        <w:t>ฉบับภาษาไทย</w:t>
      </w:r>
    </w:p>
    <w:p w:rsidR="0095092B" w:rsidRDefault="00876F04" w:rsidP="00E657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before="120" w:line="240" w:lineRule="auto"/>
        <w:ind w:left="360"/>
        <w:jc w:val="thaiDistribute"/>
        <w:rPr>
          <w:rFonts w:ascii="Angsana New" w:hAnsi="Angsana New"/>
          <w:b/>
          <w:bCs/>
          <w:spacing w:val="-4"/>
          <w:sz w:val="30"/>
          <w:szCs w:val="30"/>
        </w:rPr>
      </w:pPr>
      <w:r>
        <w:rPr>
          <w:rFonts w:ascii="Angsana New" w:hAnsi="Angsana New"/>
          <w:b/>
          <w:bCs/>
          <w:spacing w:val="-4"/>
          <w:sz w:val="30"/>
          <w:szCs w:val="30"/>
          <w:lang w:val="en-GB"/>
        </w:rPr>
        <w:t>2.3</w:t>
      </w:r>
      <w:r w:rsidR="00375287">
        <w:rPr>
          <w:rFonts w:ascii="Angsana New" w:hAnsi="Angsana New"/>
          <w:b/>
          <w:bCs/>
          <w:spacing w:val="-4"/>
          <w:sz w:val="30"/>
          <w:szCs w:val="30"/>
        </w:rPr>
        <w:t xml:space="preserve">  </w:t>
      </w:r>
      <w:r w:rsidR="006E7D43" w:rsidRPr="00A408D3">
        <w:rPr>
          <w:rFonts w:ascii="Angsana New" w:hAnsi="Angsana New"/>
          <w:b/>
          <w:bCs/>
          <w:spacing w:val="-4"/>
          <w:sz w:val="30"/>
          <w:szCs w:val="30"/>
          <w:cs/>
        </w:rPr>
        <w:tab/>
      </w:r>
      <w:r w:rsidR="0095092B">
        <w:rPr>
          <w:rFonts w:ascii="Angsana New" w:hAnsi="Angsana New" w:hint="cs"/>
          <w:b/>
          <w:bCs/>
          <w:spacing w:val="-4"/>
          <w:sz w:val="30"/>
          <w:szCs w:val="30"/>
          <w:cs/>
        </w:rPr>
        <w:t>เกณฑ์ในการนำเสนองบการเงินรวม</w:t>
      </w:r>
    </w:p>
    <w:p w:rsidR="0095092B" w:rsidRDefault="0095092B" w:rsidP="00C024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10"/>
        <w:jc w:val="thaiDistribute"/>
        <w:rPr>
          <w:rFonts w:ascii="Angsana New" w:eastAsia="Calibri" w:hAnsi="Angsana New"/>
          <w:sz w:val="30"/>
          <w:szCs w:val="30"/>
        </w:rPr>
      </w:pPr>
      <w:r w:rsidRPr="0095092B">
        <w:rPr>
          <w:rFonts w:ascii="Angsana New" w:eastAsia="Calibri" w:hAnsi="Angsana New"/>
          <w:sz w:val="30"/>
          <w:szCs w:val="30"/>
          <w:cs/>
        </w:rPr>
        <w:t>งบการเงินรวมนี้ได้รวมงบการเงินของ</w:t>
      </w:r>
      <w:r w:rsidRPr="00010047">
        <w:rPr>
          <w:rFonts w:ascii="Angsana New" w:hAnsi="Angsana New"/>
          <w:spacing w:val="-4"/>
          <w:sz w:val="30"/>
          <w:szCs w:val="30"/>
          <w:cs/>
        </w:rPr>
        <w:t xml:space="preserve">บริษัท </w:t>
      </w:r>
      <w:r w:rsidRPr="00010047">
        <w:rPr>
          <w:rFonts w:ascii="Angsana New" w:hAnsi="Angsana New" w:hint="cs"/>
          <w:spacing w:val="-4"/>
          <w:sz w:val="30"/>
          <w:szCs w:val="30"/>
          <w:cs/>
        </w:rPr>
        <w:t>ยูเรกา ดีไซน์</w:t>
      </w:r>
      <w:r w:rsidRPr="00010047">
        <w:rPr>
          <w:rFonts w:ascii="Angsana New" w:hAnsi="Angsana New"/>
          <w:spacing w:val="-4"/>
          <w:sz w:val="30"/>
          <w:szCs w:val="30"/>
          <w:cs/>
        </w:rPr>
        <w:t xml:space="preserve"> จำกัด (มหาชน)</w:t>
      </w:r>
      <w:r w:rsidRPr="0095092B">
        <w:rPr>
          <w:rFonts w:ascii="Angsana New" w:eastAsia="Calibri" w:hAnsi="Angsana New" w:hint="cs"/>
          <w:sz w:val="30"/>
          <w:szCs w:val="30"/>
          <w:cs/>
        </w:rPr>
        <w:t xml:space="preserve"> และบริษัทย่อยที่บริษัทมีอำนาจควบคุมหรือถือหุ้นเกินกว่าร้อยละ </w:t>
      </w:r>
      <w:r w:rsidRPr="0095092B">
        <w:rPr>
          <w:rFonts w:ascii="Angsana New" w:eastAsia="Calibri" w:hAnsi="Angsana New"/>
          <w:sz w:val="30"/>
          <w:szCs w:val="30"/>
        </w:rPr>
        <w:t>5</w:t>
      </w:r>
      <w:r w:rsidR="00061BDB">
        <w:rPr>
          <w:rFonts w:ascii="Angsana New" w:eastAsia="Calibri" w:hAnsi="Angsana New"/>
          <w:sz w:val="30"/>
          <w:szCs w:val="30"/>
        </w:rPr>
        <w:t>0</w:t>
      </w:r>
      <w:r w:rsidRPr="0095092B">
        <w:rPr>
          <w:rFonts w:ascii="Angsana New" w:eastAsia="Calibri" w:hAnsi="Angsana New"/>
          <w:sz w:val="30"/>
          <w:szCs w:val="30"/>
        </w:rPr>
        <w:t xml:space="preserve"> </w:t>
      </w:r>
      <w:r w:rsidRPr="0095092B">
        <w:rPr>
          <w:rFonts w:ascii="Angsana New" w:eastAsia="Calibri" w:hAnsi="Angsana New" w:hint="cs"/>
          <w:sz w:val="30"/>
          <w:szCs w:val="30"/>
          <w:cs/>
        </w:rPr>
        <w:t>ของหุ้นที่บริษัทมีสิทธิออกเสียง ดังนี้</w:t>
      </w:r>
    </w:p>
    <w:tbl>
      <w:tblPr>
        <w:tblW w:w="9270" w:type="dxa"/>
        <w:tblInd w:w="540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2970"/>
        <w:gridCol w:w="283"/>
        <w:gridCol w:w="1276"/>
        <w:gridCol w:w="283"/>
        <w:gridCol w:w="1398"/>
        <w:gridCol w:w="283"/>
        <w:gridCol w:w="2777"/>
      </w:tblGrid>
      <w:tr w:rsidR="0095092B" w:rsidRPr="0095092B" w:rsidTr="00E65711">
        <w:trPr>
          <w:trHeight w:val="403"/>
        </w:trPr>
        <w:tc>
          <w:tcPr>
            <w:tcW w:w="2970" w:type="dxa"/>
            <w:shd w:val="clear" w:color="auto" w:fill="auto"/>
            <w:noWrap/>
            <w:vAlign w:val="center"/>
          </w:tcPr>
          <w:p w:rsidR="0095092B" w:rsidRPr="0095092B" w:rsidRDefault="0095092B" w:rsidP="00950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  <w:noWrap/>
            <w:vAlign w:val="bottom"/>
          </w:tcPr>
          <w:p w:rsidR="0095092B" w:rsidRPr="0095092B" w:rsidRDefault="0095092B" w:rsidP="00950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957" w:type="dxa"/>
            <w:gridSpan w:val="3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95092B" w:rsidRPr="0095092B" w:rsidRDefault="0095092B" w:rsidP="00950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95092B">
              <w:rPr>
                <w:rFonts w:ascii="Angsana New" w:eastAsia="Times New Roman" w:hAnsi="Angsana New"/>
                <w:sz w:val="30"/>
                <w:szCs w:val="30"/>
                <w:cs/>
              </w:rPr>
              <w:t>สัดส่วนการลงทุน</w:t>
            </w:r>
            <w:r w:rsidRPr="0095092B">
              <w:rPr>
                <w:rFonts w:ascii="Angsana New" w:eastAsia="Times New Roman" w:hAnsi="Angsana New"/>
                <w:sz w:val="30"/>
                <w:szCs w:val="30"/>
              </w:rPr>
              <w:t xml:space="preserve"> (</w:t>
            </w:r>
            <w:r w:rsidRPr="0095092B">
              <w:rPr>
                <w:rFonts w:ascii="Angsana New" w:eastAsia="Times New Roman" w:hAnsi="Angsana New"/>
                <w:sz w:val="30"/>
                <w:szCs w:val="30"/>
                <w:cs/>
              </w:rPr>
              <w:t>ร้อยละ</w:t>
            </w:r>
            <w:r w:rsidRPr="0095092B">
              <w:rPr>
                <w:rFonts w:ascii="Angsana New" w:eastAsia="Times New Roman" w:hAnsi="Angsana New"/>
                <w:sz w:val="30"/>
                <w:szCs w:val="30"/>
              </w:rPr>
              <w:t>)</w:t>
            </w:r>
          </w:p>
        </w:tc>
        <w:tc>
          <w:tcPr>
            <w:tcW w:w="283" w:type="dxa"/>
            <w:shd w:val="clear" w:color="auto" w:fill="auto"/>
            <w:noWrap/>
            <w:vAlign w:val="bottom"/>
          </w:tcPr>
          <w:p w:rsidR="0095092B" w:rsidRPr="0095092B" w:rsidRDefault="0095092B" w:rsidP="00950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777" w:type="dxa"/>
            <w:tcBorders>
              <w:bottom w:val="nil"/>
            </w:tcBorders>
            <w:shd w:val="clear" w:color="auto" w:fill="auto"/>
            <w:noWrap/>
            <w:vAlign w:val="center"/>
          </w:tcPr>
          <w:p w:rsidR="0095092B" w:rsidRPr="0095092B" w:rsidRDefault="0095092B" w:rsidP="00950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</w:tr>
      <w:tr w:rsidR="0095092B" w:rsidRPr="0095092B" w:rsidTr="00E65711">
        <w:trPr>
          <w:trHeight w:val="403"/>
        </w:trPr>
        <w:tc>
          <w:tcPr>
            <w:tcW w:w="2970" w:type="dxa"/>
            <w:shd w:val="clear" w:color="auto" w:fill="auto"/>
            <w:noWrap/>
            <w:vAlign w:val="center"/>
          </w:tcPr>
          <w:p w:rsidR="0095092B" w:rsidRPr="0095092B" w:rsidRDefault="0095092B" w:rsidP="00950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  <w:noWrap/>
            <w:vAlign w:val="bottom"/>
          </w:tcPr>
          <w:p w:rsidR="0095092B" w:rsidRPr="0095092B" w:rsidRDefault="0095092B" w:rsidP="00950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:rsidR="0095092B" w:rsidRPr="0095092B" w:rsidRDefault="0095092B" w:rsidP="00950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95092B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ณ วันที่ </w:t>
            </w:r>
            <w:r w:rsidR="00061BDB">
              <w:rPr>
                <w:rFonts w:ascii="Angsana New" w:eastAsia="Times New Roman" w:hAnsi="Angsana New"/>
                <w:sz w:val="30"/>
                <w:szCs w:val="30"/>
              </w:rPr>
              <w:t>31</w:t>
            </w:r>
          </w:p>
        </w:tc>
        <w:tc>
          <w:tcPr>
            <w:tcW w:w="283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95092B" w:rsidRPr="0095092B" w:rsidRDefault="0095092B" w:rsidP="00950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139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95092B" w:rsidRPr="0095092B" w:rsidRDefault="0095092B" w:rsidP="00950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95092B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ณ วันที่ </w:t>
            </w:r>
            <w:r w:rsidR="00061BDB">
              <w:rPr>
                <w:rFonts w:ascii="Angsana New" w:eastAsia="Times New Roman" w:hAnsi="Angsana New"/>
                <w:sz w:val="30"/>
                <w:szCs w:val="30"/>
              </w:rPr>
              <w:t>31</w:t>
            </w:r>
          </w:p>
        </w:tc>
        <w:tc>
          <w:tcPr>
            <w:tcW w:w="283" w:type="dxa"/>
            <w:shd w:val="clear" w:color="auto" w:fill="auto"/>
            <w:noWrap/>
            <w:vAlign w:val="bottom"/>
          </w:tcPr>
          <w:p w:rsidR="0095092B" w:rsidRPr="0095092B" w:rsidRDefault="0095092B" w:rsidP="00950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777" w:type="dxa"/>
            <w:tcBorders>
              <w:bottom w:val="nil"/>
            </w:tcBorders>
            <w:shd w:val="clear" w:color="auto" w:fill="auto"/>
            <w:noWrap/>
            <w:vAlign w:val="center"/>
          </w:tcPr>
          <w:p w:rsidR="0095092B" w:rsidRPr="0095092B" w:rsidRDefault="0095092B" w:rsidP="00950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</w:tr>
      <w:tr w:rsidR="0095092B" w:rsidRPr="0095092B" w:rsidTr="00E65711">
        <w:trPr>
          <w:trHeight w:val="403"/>
        </w:trPr>
        <w:tc>
          <w:tcPr>
            <w:tcW w:w="2970" w:type="dxa"/>
            <w:shd w:val="clear" w:color="auto" w:fill="auto"/>
            <w:noWrap/>
            <w:vAlign w:val="center"/>
          </w:tcPr>
          <w:p w:rsidR="0095092B" w:rsidRPr="0095092B" w:rsidRDefault="0095092B" w:rsidP="00950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  <w:noWrap/>
            <w:vAlign w:val="bottom"/>
          </w:tcPr>
          <w:p w:rsidR="0095092B" w:rsidRPr="0095092B" w:rsidRDefault="0095092B" w:rsidP="00950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95092B" w:rsidRPr="0095092B" w:rsidRDefault="0095092B" w:rsidP="00950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95092B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มีนาคม </w:t>
            </w:r>
            <w:r w:rsidR="00061BDB">
              <w:rPr>
                <w:rFonts w:ascii="Angsana New" w:eastAsia="Times New Roman" w:hAnsi="Angsana New"/>
                <w:sz w:val="30"/>
                <w:szCs w:val="30"/>
              </w:rPr>
              <w:t>2</w:t>
            </w:r>
            <w:r w:rsidRPr="0095092B">
              <w:rPr>
                <w:rFonts w:ascii="Angsana New" w:eastAsia="Times New Roman" w:hAnsi="Angsana New"/>
                <w:sz w:val="30"/>
                <w:szCs w:val="30"/>
              </w:rPr>
              <w:t>56</w:t>
            </w:r>
            <w:r w:rsidR="00061BDB">
              <w:rPr>
                <w:rFonts w:ascii="Angsana New" w:eastAsia="Times New Roman" w:hAnsi="Angsana New"/>
                <w:sz w:val="30"/>
                <w:szCs w:val="30"/>
              </w:rPr>
              <w:t>3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95092B" w:rsidRPr="0095092B" w:rsidRDefault="0095092B" w:rsidP="00950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398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95092B" w:rsidRPr="0095092B" w:rsidRDefault="0095092B" w:rsidP="00950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95092B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ธันวาคม </w:t>
            </w:r>
            <w:r w:rsidR="00061BDB">
              <w:rPr>
                <w:rFonts w:ascii="Angsana New" w:eastAsia="Times New Roman" w:hAnsi="Angsana New"/>
                <w:sz w:val="30"/>
                <w:szCs w:val="30"/>
              </w:rPr>
              <w:t>2</w:t>
            </w:r>
            <w:r w:rsidRPr="0095092B">
              <w:rPr>
                <w:rFonts w:ascii="Angsana New" w:eastAsia="Times New Roman" w:hAnsi="Angsana New"/>
                <w:sz w:val="30"/>
                <w:szCs w:val="30"/>
              </w:rPr>
              <w:t>56</w:t>
            </w:r>
            <w:r w:rsidR="00061BDB">
              <w:rPr>
                <w:rFonts w:ascii="Angsana New" w:eastAsia="Times New Roman" w:hAnsi="Angsana New"/>
                <w:sz w:val="30"/>
                <w:szCs w:val="30"/>
              </w:rPr>
              <w:t>2</w:t>
            </w:r>
          </w:p>
        </w:tc>
        <w:tc>
          <w:tcPr>
            <w:tcW w:w="283" w:type="dxa"/>
            <w:shd w:val="clear" w:color="auto" w:fill="auto"/>
            <w:noWrap/>
            <w:vAlign w:val="bottom"/>
          </w:tcPr>
          <w:p w:rsidR="0095092B" w:rsidRPr="0095092B" w:rsidRDefault="0095092B" w:rsidP="00950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777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95092B" w:rsidRPr="0095092B" w:rsidRDefault="0095092B" w:rsidP="00950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95092B">
              <w:rPr>
                <w:rFonts w:ascii="Angsana New" w:eastAsia="Times New Roman" w:hAnsi="Angsana New"/>
                <w:sz w:val="30"/>
                <w:szCs w:val="30"/>
                <w:cs/>
              </w:rPr>
              <w:t>ประเภทธุรกิจ</w:t>
            </w:r>
          </w:p>
        </w:tc>
      </w:tr>
      <w:tr w:rsidR="0095092B" w:rsidRPr="0095092B" w:rsidTr="00E65711">
        <w:trPr>
          <w:trHeight w:val="403"/>
        </w:trPr>
        <w:tc>
          <w:tcPr>
            <w:tcW w:w="2970" w:type="dxa"/>
            <w:tcBorders>
              <w:top w:val="nil"/>
            </w:tcBorders>
            <w:shd w:val="clear" w:color="auto" w:fill="auto"/>
            <w:noWrap/>
            <w:vAlign w:val="bottom"/>
          </w:tcPr>
          <w:p w:rsidR="0095092B" w:rsidRPr="0095092B" w:rsidRDefault="0095092B" w:rsidP="00876F04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6" w:firstLine="96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95092B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บริษัท บีเอส มายโค ไบโอเทค </w:t>
            </w:r>
          </w:p>
        </w:tc>
        <w:tc>
          <w:tcPr>
            <w:tcW w:w="283" w:type="dxa"/>
            <w:tcBorders>
              <w:top w:val="nil"/>
            </w:tcBorders>
            <w:shd w:val="clear" w:color="auto" w:fill="auto"/>
            <w:noWrap/>
            <w:vAlign w:val="bottom"/>
          </w:tcPr>
          <w:p w:rsidR="0095092B" w:rsidRPr="0095092B" w:rsidRDefault="0095092B" w:rsidP="00950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95092B" w:rsidRPr="003C5266" w:rsidRDefault="0095092B" w:rsidP="00950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3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3C5266">
              <w:rPr>
                <w:rFonts w:ascii="Angsana New" w:eastAsia="Times New Roman" w:hAnsi="Angsana New"/>
                <w:sz w:val="30"/>
                <w:szCs w:val="30"/>
              </w:rPr>
              <w:t>85.65</w:t>
            </w:r>
          </w:p>
        </w:tc>
        <w:tc>
          <w:tcPr>
            <w:tcW w:w="283" w:type="dxa"/>
            <w:tcBorders>
              <w:top w:val="nil"/>
            </w:tcBorders>
            <w:shd w:val="clear" w:color="auto" w:fill="auto"/>
            <w:noWrap/>
            <w:vAlign w:val="bottom"/>
          </w:tcPr>
          <w:p w:rsidR="0095092B" w:rsidRPr="0095092B" w:rsidRDefault="0095092B" w:rsidP="00950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39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95092B" w:rsidRPr="0095092B" w:rsidRDefault="0095092B" w:rsidP="00950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3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95092B">
              <w:rPr>
                <w:rFonts w:ascii="Angsana New" w:eastAsia="Times New Roman" w:hAnsi="Angsana New"/>
                <w:sz w:val="30"/>
                <w:szCs w:val="30"/>
              </w:rPr>
              <w:t>85.65</w:t>
            </w:r>
          </w:p>
        </w:tc>
        <w:tc>
          <w:tcPr>
            <w:tcW w:w="283" w:type="dxa"/>
            <w:tcBorders>
              <w:top w:val="nil"/>
            </w:tcBorders>
            <w:shd w:val="clear" w:color="auto" w:fill="auto"/>
            <w:noWrap/>
            <w:vAlign w:val="bottom"/>
          </w:tcPr>
          <w:p w:rsidR="0095092B" w:rsidRPr="0095092B" w:rsidRDefault="0095092B" w:rsidP="00950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77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95092B" w:rsidRPr="0095092B" w:rsidRDefault="0095092B" w:rsidP="00E65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ผลิตสารกำจัดศัตรูพืชและ</w:t>
            </w:r>
          </w:p>
        </w:tc>
      </w:tr>
      <w:tr w:rsidR="0095092B" w:rsidRPr="0095092B" w:rsidTr="00E65711">
        <w:trPr>
          <w:trHeight w:val="403"/>
        </w:trPr>
        <w:tc>
          <w:tcPr>
            <w:tcW w:w="2970" w:type="dxa"/>
            <w:shd w:val="clear" w:color="auto" w:fill="auto"/>
            <w:noWrap/>
            <w:vAlign w:val="bottom"/>
          </w:tcPr>
          <w:p w:rsidR="0095092B" w:rsidRPr="0095092B" w:rsidRDefault="0095092B" w:rsidP="0095092B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283" w:type="dxa"/>
            <w:shd w:val="clear" w:color="auto" w:fill="auto"/>
            <w:noWrap/>
            <w:vAlign w:val="bottom"/>
          </w:tcPr>
          <w:p w:rsidR="0095092B" w:rsidRPr="0095092B" w:rsidRDefault="0095092B" w:rsidP="00950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95092B" w:rsidRPr="003C5266" w:rsidRDefault="0095092B" w:rsidP="00950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  <w:noWrap/>
            <w:vAlign w:val="bottom"/>
          </w:tcPr>
          <w:p w:rsidR="0095092B" w:rsidRPr="0095092B" w:rsidRDefault="0095092B" w:rsidP="00950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398" w:type="dxa"/>
            <w:shd w:val="clear" w:color="auto" w:fill="auto"/>
            <w:noWrap/>
            <w:vAlign w:val="bottom"/>
          </w:tcPr>
          <w:p w:rsidR="0095092B" w:rsidRPr="0095092B" w:rsidRDefault="0095092B" w:rsidP="00950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  <w:noWrap/>
            <w:vAlign w:val="bottom"/>
          </w:tcPr>
          <w:p w:rsidR="0095092B" w:rsidRPr="0095092B" w:rsidRDefault="0095092B" w:rsidP="00950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777" w:type="dxa"/>
            <w:shd w:val="clear" w:color="auto" w:fill="auto"/>
            <w:noWrap/>
            <w:vAlign w:val="bottom"/>
          </w:tcPr>
          <w:p w:rsidR="0095092B" w:rsidRPr="0095092B" w:rsidRDefault="00E65711" w:rsidP="00E65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ผลิตภัณฑ์</w:t>
            </w:r>
            <w:r w:rsidR="0095092B">
              <w:rPr>
                <w:rFonts w:ascii="Angsana New" w:eastAsia="Times New Roman" w:hAnsi="Angsana New" w:hint="cs"/>
                <w:sz w:val="30"/>
                <w:szCs w:val="30"/>
                <w:cs/>
              </w:rPr>
              <w:t>เคมีเกษตร</w:t>
            </w:r>
          </w:p>
        </w:tc>
      </w:tr>
      <w:tr w:rsidR="0095092B" w:rsidRPr="0095092B" w:rsidTr="00E65711">
        <w:trPr>
          <w:trHeight w:val="403"/>
        </w:trPr>
        <w:tc>
          <w:tcPr>
            <w:tcW w:w="2970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95092B" w:rsidRPr="0095092B" w:rsidRDefault="0095092B" w:rsidP="00FF063C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2"/>
              <w:rPr>
                <w:rFonts w:ascii="Angsana New" w:eastAsia="Times New Roman" w:hAnsi="Angsana New"/>
                <w:sz w:val="30"/>
                <w:szCs w:val="30"/>
              </w:rPr>
            </w:pPr>
            <w:r w:rsidRPr="0095092B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บริษัท </w:t>
            </w:r>
            <w:r w:rsidR="00FF063C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กิจการร่วมค้า 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95092B" w:rsidRPr="0095092B" w:rsidRDefault="0095092B" w:rsidP="00950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95092B" w:rsidRPr="003C5266" w:rsidRDefault="0095092B" w:rsidP="00950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3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3C5266">
              <w:rPr>
                <w:rFonts w:ascii="Angsana New" w:eastAsia="Times New Roman" w:hAnsi="Angsana New"/>
                <w:sz w:val="30"/>
                <w:szCs w:val="30"/>
              </w:rPr>
              <w:t>9</w:t>
            </w:r>
            <w:r w:rsidR="00061BDB" w:rsidRPr="003C5266">
              <w:rPr>
                <w:rFonts w:ascii="Angsana New" w:eastAsia="Times New Roman" w:hAnsi="Angsana New"/>
                <w:sz w:val="30"/>
                <w:szCs w:val="30"/>
              </w:rPr>
              <w:t>0</w:t>
            </w:r>
            <w:r w:rsidRPr="003C5266">
              <w:rPr>
                <w:rFonts w:ascii="Angsana New" w:eastAsia="Times New Roman" w:hAnsi="Angsana New"/>
                <w:sz w:val="30"/>
                <w:szCs w:val="30"/>
              </w:rPr>
              <w:t>.</w:t>
            </w:r>
            <w:r w:rsidR="00061BDB" w:rsidRPr="003C5266">
              <w:rPr>
                <w:rFonts w:ascii="Angsana New" w:eastAsia="Times New Roman" w:hAnsi="Angsana New"/>
                <w:sz w:val="30"/>
                <w:szCs w:val="30"/>
              </w:rPr>
              <w:t>00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95092B" w:rsidRPr="0095092B" w:rsidRDefault="0095092B" w:rsidP="00950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398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95092B" w:rsidRPr="0095092B" w:rsidRDefault="0095092B" w:rsidP="00950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3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95092B">
              <w:rPr>
                <w:rFonts w:ascii="Angsana New" w:eastAsia="Times New Roman" w:hAnsi="Angsana New"/>
                <w:sz w:val="30"/>
                <w:szCs w:val="30"/>
              </w:rPr>
              <w:t>9</w:t>
            </w:r>
            <w:r w:rsidR="00061BDB">
              <w:rPr>
                <w:rFonts w:ascii="Angsana New" w:eastAsia="Times New Roman" w:hAnsi="Angsana New"/>
                <w:sz w:val="30"/>
                <w:szCs w:val="30"/>
              </w:rPr>
              <w:t>0</w:t>
            </w:r>
            <w:r w:rsidRPr="0095092B">
              <w:rPr>
                <w:rFonts w:ascii="Angsana New" w:eastAsia="Times New Roman" w:hAnsi="Angsana New"/>
                <w:sz w:val="30"/>
                <w:szCs w:val="30"/>
              </w:rPr>
              <w:t>.</w:t>
            </w:r>
            <w:r w:rsidR="00061BDB">
              <w:rPr>
                <w:rFonts w:ascii="Angsana New" w:eastAsia="Times New Roman" w:hAnsi="Angsana New"/>
                <w:sz w:val="30"/>
                <w:szCs w:val="30"/>
              </w:rPr>
              <w:t>00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95092B" w:rsidRPr="0095092B" w:rsidRDefault="0095092B" w:rsidP="00950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777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95092B" w:rsidRPr="0095092B" w:rsidRDefault="0095092B" w:rsidP="00E65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ผลิตและจำหน่ายน้ำดื่ม น้ำดิบ</w:t>
            </w:r>
          </w:p>
        </w:tc>
      </w:tr>
      <w:tr w:rsidR="00FF063C" w:rsidRPr="0095092B" w:rsidTr="00E65711">
        <w:trPr>
          <w:trHeight w:val="403"/>
        </w:trPr>
        <w:tc>
          <w:tcPr>
            <w:tcW w:w="2970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FF063C" w:rsidRPr="0095092B" w:rsidRDefault="00FF063C" w:rsidP="00876F04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2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   </w:t>
            </w:r>
            <w:r w:rsidRPr="00FF063C">
              <w:rPr>
                <w:rFonts w:ascii="Angsana New" w:eastAsia="Times New Roman" w:hAnsi="Angsana New" w:hint="cs"/>
                <w:sz w:val="30"/>
                <w:szCs w:val="30"/>
                <w:cs/>
              </w:rPr>
              <w:t>ยูเรกา</w:t>
            </w:r>
            <w:r w:rsidRPr="00FF063C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 </w:t>
            </w:r>
            <w:r w:rsidRPr="00FF063C">
              <w:rPr>
                <w:rFonts w:ascii="Angsana New" w:eastAsia="Times New Roman" w:hAnsi="Angsana New" w:hint="cs"/>
                <w:sz w:val="30"/>
                <w:szCs w:val="30"/>
                <w:cs/>
              </w:rPr>
              <w:t>ยูยู</w:t>
            </w:r>
            <w:r w:rsidRPr="00FF063C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 </w:t>
            </w:r>
            <w:r w:rsidRPr="00FF063C">
              <w:rPr>
                <w:rFonts w:ascii="Angsana New" w:eastAsia="Times New Roman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FF063C" w:rsidRPr="0095092B" w:rsidRDefault="00FF063C" w:rsidP="00950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FF063C" w:rsidRPr="003C5266" w:rsidRDefault="00FF063C" w:rsidP="00950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3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FF063C" w:rsidRPr="0095092B" w:rsidRDefault="00FF063C" w:rsidP="00950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398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FF063C" w:rsidRPr="0095092B" w:rsidRDefault="00FF063C" w:rsidP="00950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3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FF063C" w:rsidRPr="0095092B" w:rsidRDefault="00FF063C" w:rsidP="00950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777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FF063C" w:rsidRDefault="00FF063C" w:rsidP="00E65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</w:tr>
      <w:tr w:rsidR="0095092B" w:rsidRPr="0095092B" w:rsidTr="00E65711">
        <w:trPr>
          <w:trHeight w:val="403"/>
        </w:trPr>
        <w:tc>
          <w:tcPr>
            <w:tcW w:w="2970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95092B" w:rsidRPr="0095092B" w:rsidRDefault="0095092B" w:rsidP="00876F04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2"/>
              <w:rPr>
                <w:rFonts w:ascii="Angsana New" w:eastAsia="Times New Roman" w:hAnsi="Angsana New"/>
                <w:sz w:val="30"/>
                <w:szCs w:val="30"/>
              </w:rPr>
            </w:pPr>
            <w:r w:rsidRPr="0095092B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บริษัท ยูเรกา เอนเนอร์จี จำกัด 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95092B" w:rsidRPr="0095092B" w:rsidRDefault="0095092B" w:rsidP="00950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95092B" w:rsidRPr="003C5266" w:rsidRDefault="0095092B" w:rsidP="00950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3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3C5266">
              <w:rPr>
                <w:rFonts w:ascii="Angsana New" w:eastAsia="Times New Roman" w:hAnsi="Angsana New"/>
                <w:sz w:val="30"/>
                <w:szCs w:val="30"/>
              </w:rPr>
              <w:t>55.</w:t>
            </w:r>
            <w:r w:rsidR="00061BDB" w:rsidRPr="003C5266">
              <w:rPr>
                <w:rFonts w:ascii="Angsana New" w:eastAsia="Times New Roman" w:hAnsi="Angsana New"/>
                <w:sz w:val="30"/>
                <w:szCs w:val="30"/>
              </w:rPr>
              <w:t>00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95092B" w:rsidRPr="0095092B" w:rsidRDefault="0095092B" w:rsidP="00950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398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95092B" w:rsidRPr="0095092B" w:rsidRDefault="0095092B" w:rsidP="00950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3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95092B">
              <w:rPr>
                <w:rFonts w:ascii="Angsana New" w:eastAsia="Times New Roman" w:hAnsi="Angsana New"/>
                <w:sz w:val="30"/>
                <w:szCs w:val="30"/>
              </w:rPr>
              <w:t>55.</w:t>
            </w:r>
            <w:r w:rsidR="00061BDB">
              <w:rPr>
                <w:rFonts w:ascii="Angsana New" w:eastAsia="Times New Roman" w:hAnsi="Angsana New"/>
                <w:sz w:val="30"/>
                <w:szCs w:val="30"/>
              </w:rPr>
              <w:t>00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95092B" w:rsidRPr="0095092B" w:rsidRDefault="0095092B" w:rsidP="00950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777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95092B" w:rsidRPr="0095092B" w:rsidRDefault="004B3AEB" w:rsidP="00E65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ผลิต</w:t>
            </w:r>
            <w:r w:rsidR="0095092B">
              <w:rPr>
                <w:rFonts w:ascii="Angsana New" w:eastAsia="Times New Roman" w:hAnsi="Angsana New" w:hint="cs"/>
                <w:sz w:val="30"/>
                <w:szCs w:val="30"/>
                <w:cs/>
              </w:rPr>
              <w:t>พลังงาน</w:t>
            </w:r>
          </w:p>
        </w:tc>
      </w:tr>
    </w:tbl>
    <w:p w:rsidR="00E65711" w:rsidRPr="00E65711" w:rsidRDefault="00E65711" w:rsidP="00E657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810"/>
        <w:jc w:val="thaiDistribute"/>
        <w:rPr>
          <w:rFonts w:ascii="Angsana New" w:eastAsia="Calibri" w:hAnsi="Angsana New"/>
          <w:sz w:val="30"/>
          <w:szCs w:val="30"/>
        </w:rPr>
      </w:pPr>
      <w:r w:rsidRPr="00E65711">
        <w:rPr>
          <w:rFonts w:ascii="Angsana New" w:eastAsia="Calibri" w:hAnsi="Angsana New"/>
          <w:sz w:val="30"/>
          <w:szCs w:val="30"/>
          <w:cs/>
        </w:rPr>
        <w:t>รายการบัญชีกับบริษัทย่อยที่มีสาระสำคัญได้ถูกหักออกจากงบการเงินรวมแล้ว</w:t>
      </w:r>
    </w:p>
    <w:p w:rsidR="00E65711" w:rsidRPr="00E65711" w:rsidRDefault="00E65711" w:rsidP="00E657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before="120" w:line="240" w:lineRule="auto"/>
        <w:ind w:left="810"/>
        <w:jc w:val="thaiDistribute"/>
        <w:rPr>
          <w:rFonts w:ascii="Angsana New" w:hAnsi="Angsana New"/>
          <w:b/>
          <w:bCs/>
          <w:spacing w:val="-4"/>
          <w:sz w:val="30"/>
          <w:szCs w:val="30"/>
        </w:rPr>
      </w:pPr>
      <w:r w:rsidRPr="00E65711">
        <w:rPr>
          <w:rFonts w:ascii="Angsana New" w:eastAsia="Calibri" w:hAnsi="Angsana New"/>
          <w:sz w:val="30"/>
          <w:szCs w:val="30"/>
          <w:cs/>
          <w:lang w:val="en-GB"/>
        </w:rPr>
        <w:t>ง</w:t>
      </w:r>
      <w:r w:rsidRPr="00E65711">
        <w:rPr>
          <w:rFonts w:ascii="Angsana New" w:eastAsia="Calibri" w:hAnsi="Angsana New"/>
          <w:sz w:val="30"/>
          <w:szCs w:val="30"/>
          <w:cs/>
        </w:rPr>
        <w:t>บการเงินรวมนี้ได้จัดทำขึ้นโดยใช้นโยบายการบัญชีเช่นเดียวกับที่ใช้สำหรับรายการบัญชีที่เหมือนกันหรือเหตุการณ์ทางบัญชีที่คล้ายคลึงกันสำหรับการจัดทำงบการเงินเฉพาะของบริษัท</w:t>
      </w:r>
    </w:p>
    <w:p w:rsidR="006E7D43" w:rsidRPr="00A408D3" w:rsidRDefault="005D09B3" w:rsidP="00E657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before="120" w:line="240" w:lineRule="auto"/>
        <w:ind w:left="360"/>
        <w:jc w:val="thaiDistribute"/>
        <w:rPr>
          <w:rFonts w:ascii="Angsana New" w:hAnsi="Angsana New"/>
          <w:b/>
          <w:bCs/>
          <w:spacing w:val="-4"/>
          <w:sz w:val="30"/>
          <w:szCs w:val="30"/>
        </w:rPr>
      </w:pPr>
      <w:r>
        <w:rPr>
          <w:rFonts w:ascii="Angsana New" w:hAnsi="Angsana New"/>
          <w:b/>
          <w:bCs/>
          <w:spacing w:val="-4"/>
          <w:sz w:val="30"/>
          <w:szCs w:val="30"/>
          <w:lang w:val="en-GB"/>
        </w:rPr>
        <w:t>2.4</w:t>
      </w:r>
      <w:r w:rsidR="0056176E">
        <w:rPr>
          <w:rFonts w:ascii="Angsana New" w:hAnsi="Angsana New"/>
          <w:b/>
          <w:bCs/>
          <w:spacing w:val="-4"/>
          <w:sz w:val="30"/>
          <w:szCs w:val="30"/>
          <w:lang w:val="en-GB"/>
        </w:rPr>
        <w:tab/>
      </w:r>
      <w:r w:rsidR="006E7D43" w:rsidRPr="00A408D3">
        <w:rPr>
          <w:rFonts w:ascii="Angsana New" w:hAnsi="Angsana New"/>
          <w:b/>
          <w:bCs/>
          <w:spacing w:val="-4"/>
          <w:sz w:val="30"/>
          <w:szCs w:val="30"/>
          <w:cs/>
        </w:rPr>
        <w:t>สกุลเงินที่</w:t>
      </w:r>
      <w:r w:rsidR="006E7D43" w:rsidRPr="00A408D3">
        <w:rPr>
          <w:rFonts w:ascii="Angsana New" w:hAnsi="Angsana New" w:hint="cs"/>
          <w:b/>
          <w:bCs/>
          <w:spacing w:val="-4"/>
          <w:sz w:val="30"/>
          <w:szCs w:val="30"/>
          <w:cs/>
        </w:rPr>
        <w:t>ใช้ในการดำเนินงานและ</w:t>
      </w:r>
      <w:r w:rsidR="006E7D43" w:rsidRPr="00A408D3">
        <w:rPr>
          <w:rFonts w:ascii="Angsana New" w:hAnsi="Angsana New"/>
          <w:b/>
          <w:bCs/>
          <w:spacing w:val="-4"/>
          <w:sz w:val="30"/>
          <w:szCs w:val="30"/>
          <w:cs/>
        </w:rPr>
        <w:t xml:space="preserve">นำเสนองบการเงิน  </w:t>
      </w:r>
    </w:p>
    <w:p w:rsidR="00A273C4" w:rsidRPr="009D1056" w:rsidRDefault="006E7D43" w:rsidP="00AD6A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810"/>
        <w:jc w:val="thaiDistribute"/>
        <w:rPr>
          <w:rFonts w:ascii="Angsana New" w:hAnsi="Angsana New"/>
          <w:sz w:val="30"/>
          <w:szCs w:val="30"/>
          <w:cs/>
        </w:rPr>
      </w:pPr>
      <w:r w:rsidRPr="009D1056">
        <w:rPr>
          <w:rFonts w:ascii="Angsana New" w:hAnsi="Angsana New"/>
          <w:sz w:val="30"/>
          <w:szCs w:val="30"/>
          <w:cs/>
        </w:rPr>
        <w:t>งบการเงินระหว่างกาลนี้จัดทำและแสดงหน่วยเงินตราเป็นเงินบาท</w:t>
      </w:r>
      <w:r w:rsidRPr="009D1056">
        <w:rPr>
          <w:rFonts w:ascii="Angsana New" w:hAnsi="Angsana New" w:hint="cs"/>
          <w:sz w:val="30"/>
          <w:szCs w:val="30"/>
          <w:cs/>
        </w:rPr>
        <w:t>ซึ่งเป็นสกุลเงินที่ใช้ในการดำเนินงานของบริษัท</w:t>
      </w:r>
      <w:r w:rsidRPr="009D1056">
        <w:rPr>
          <w:rFonts w:ascii="Angsana New" w:hAnsi="Angsana New"/>
          <w:sz w:val="30"/>
          <w:szCs w:val="30"/>
          <w:cs/>
        </w:rPr>
        <w:t xml:space="preserve"> </w:t>
      </w:r>
      <w:r w:rsidR="0010670E">
        <w:rPr>
          <w:rFonts w:ascii="Angsana New" w:hAnsi="Angsana New" w:hint="cs"/>
          <w:sz w:val="30"/>
          <w:szCs w:val="30"/>
          <w:cs/>
        </w:rPr>
        <w:t>ข้อมูลทางการเงินทั้งหมดมีการปัดเศษในหมายเหตุประกอบงบการเงิน เพื่อให้แสดงเป็นหลักพันบาทและหลัก</w:t>
      </w:r>
      <w:r w:rsidR="005D09B3">
        <w:rPr>
          <w:rFonts w:ascii="Angsana New" w:hAnsi="Angsana New" w:hint="cs"/>
          <w:sz w:val="30"/>
          <w:szCs w:val="30"/>
          <w:cs/>
        </w:rPr>
        <w:t>ล้าน</w:t>
      </w:r>
      <w:r w:rsidR="0010670E">
        <w:rPr>
          <w:rFonts w:ascii="Angsana New" w:hAnsi="Angsana New" w:hint="cs"/>
          <w:sz w:val="30"/>
          <w:szCs w:val="30"/>
          <w:cs/>
        </w:rPr>
        <w:t>บาท ยกเว้นที่ระบุไว้เป็นอย่างอื่น</w:t>
      </w:r>
    </w:p>
    <w:p w:rsidR="006E7D43" w:rsidRPr="00E65711" w:rsidRDefault="007D1CB3" w:rsidP="00E657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before="120" w:line="240" w:lineRule="auto"/>
        <w:ind w:left="360"/>
        <w:jc w:val="thaiDistribute"/>
        <w:rPr>
          <w:rFonts w:ascii="Angsana New" w:hAnsi="Angsana New"/>
          <w:b/>
          <w:bCs/>
          <w:spacing w:val="-4"/>
          <w:sz w:val="30"/>
          <w:szCs w:val="30"/>
        </w:rPr>
      </w:pPr>
      <w:r>
        <w:rPr>
          <w:rFonts w:ascii="Angsana New" w:hAnsi="Angsana New"/>
          <w:b/>
          <w:bCs/>
          <w:spacing w:val="-4"/>
          <w:sz w:val="30"/>
          <w:szCs w:val="30"/>
          <w:lang w:val="en-GB"/>
        </w:rPr>
        <w:t>2.5</w:t>
      </w:r>
      <w:r w:rsidR="00375287">
        <w:rPr>
          <w:rFonts w:ascii="Angsana New" w:hAnsi="Angsana New"/>
          <w:b/>
          <w:bCs/>
          <w:spacing w:val="-4"/>
          <w:sz w:val="30"/>
          <w:szCs w:val="30"/>
        </w:rPr>
        <w:t xml:space="preserve">  </w:t>
      </w:r>
      <w:r w:rsidR="006E7D43" w:rsidRPr="00E65711">
        <w:rPr>
          <w:rFonts w:ascii="Angsana New" w:hAnsi="Angsana New"/>
          <w:b/>
          <w:bCs/>
          <w:spacing w:val="-4"/>
          <w:sz w:val="30"/>
          <w:szCs w:val="30"/>
          <w:cs/>
        </w:rPr>
        <w:tab/>
        <w:t>การ</w:t>
      </w:r>
      <w:r w:rsidR="006E7D43" w:rsidRPr="00E65711">
        <w:rPr>
          <w:rFonts w:ascii="Angsana New" w:hAnsi="Angsana New" w:hint="cs"/>
          <w:b/>
          <w:bCs/>
          <w:spacing w:val="-4"/>
          <w:sz w:val="30"/>
          <w:szCs w:val="30"/>
          <w:cs/>
        </w:rPr>
        <w:t>ใช้วิจารณญาณและการ</w:t>
      </w:r>
      <w:r w:rsidR="006E7D43" w:rsidRPr="00E65711">
        <w:rPr>
          <w:rFonts w:ascii="Angsana New" w:hAnsi="Angsana New"/>
          <w:b/>
          <w:bCs/>
          <w:spacing w:val="-4"/>
          <w:sz w:val="30"/>
          <w:szCs w:val="30"/>
          <w:cs/>
        </w:rPr>
        <w:t>ประมาณการ</w:t>
      </w:r>
    </w:p>
    <w:p w:rsidR="00C02497" w:rsidRDefault="006E7D43" w:rsidP="00A273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810"/>
        <w:jc w:val="thaiDistribute"/>
        <w:rPr>
          <w:rFonts w:ascii="Angsana New" w:hAnsi="Angsana New"/>
          <w:sz w:val="30"/>
          <w:szCs w:val="30"/>
        </w:rPr>
      </w:pPr>
      <w:r w:rsidRPr="00FD520B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</w:t>
      </w:r>
      <w:r w:rsidR="00E40BC5">
        <w:rPr>
          <w:rFonts w:ascii="Angsana New" w:hAnsi="Angsana New" w:hint="cs"/>
          <w:sz w:val="30"/>
          <w:szCs w:val="30"/>
          <w:cs/>
        </w:rPr>
        <w:t>ให้</w:t>
      </w:r>
      <w:r w:rsidRPr="00FD520B">
        <w:rPr>
          <w:rFonts w:ascii="Angsana New" w:hAnsi="Angsana New"/>
          <w:sz w:val="30"/>
          <w:szCs w:val="30"/>
          <w:cs/>
        </w:rPr>
        <w:t>เป็นไปตามมาตรฐานการรายงานทางการเงิน ผู้บริหารต้องใช้วิจารณญาณ</w:t>
      </w:r>
      <w:r w:rsidRPr="00FD520B">
        <w:rPr>
          <w:rFonts w:ascii="Angsana New" w:hAnsi="Angsana New"/>
          <w:sz w:val="30"/>
          <w:szCs w:val="30"/>
        </w:rPr>
        <w:t xml:space="preserve">    </w:t>
      </w:r>
      <w:r>
        <w:rPr>
          <w:rFonts w:ascii="Angsana New" w:hAnsi="Angsana New"/>
          <w:sz w:val="30"/>
          <w:szCs w:val="30"/>
          <w:cs/>
        </w:rPr>
        <w:t xml:space="preserve"> การประมาณและข้อสมมติ</w:t>
      </w:r>
      <w:r w:rsidRPr="00FD520B">
        <w:rPr>
          <w:rFonts w:ascii="Angsana New" w:hAnsi="Angsana New"/>
          <w:sz w:val="30"/>
          <w:szCs w:val="30"/>
          <w:cs/>
        </w:rPr>
        <w:t>หลายประการ ซึ่งมีผลกระทบต่อการกำหนดนโยบายการบัญชีและการรายงานจำนวนเงินที่เกี่ยวกับสินทรัพย์ หนี้สิน รายได้ และค่าใช้จ่าย  ผลที่เกิดขึ้นจริงอาจแตกต่างจากที่ประมาณไว้</w:t>
      </w:r>
    </w:p>
    <w:p w:rsidR="00AD6A0E" w:rsidRDefault="00AD6A0E" w:rsidP="00A273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810"/>
        <w:jc w:val="thaiDistribute"/>
        <w:rPr>
          <w:rFonts w:ascii="Angsana New" w:hAnsi="Angsana New"/>
          <w:sz w:val="30"/>
          <w:szCs w:val="30"/>
        </w:rPr>
      </w:pPr>
    </w:p>
    <w:p w:rsidR="00AD6A0E" w:rsidRDefault="00AD6A0E" w:rsidP="00A273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810"/>
        <w:jc w:val="thaiDistribute"/>
        <w:rPr>
          <w:rFonts w:ascii="Angsana New" w:hAnsi="Angsana New"/>
          <w:sz w:val="30"/>
          <w:szCs w:val="30"/>
        </w:rPr>
      </w:pPr>
    </w:p>
    <w:p w:rsidR="00AD6A0E" w:rsidRDefault="00AD6A0E" w:rsidP="00A273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810"/>
        <w:jc w:val="thaiDistribute"/>
        <w:rPr>
          <w:rFonts w:ascii="Angsana New" w:hAnsi="Angsana New"/>
          <w:sz w:val="30"/>
          <w:szCs w:val="30"/>
        </w:rPr>
      </w:pPr>
    </w:p>
    <w:p w:rsidR="00AD6A0E" w:rsidRDefault="00AD6A0E" w:rsidP="00A273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810"/>
        <w:jc w:val="thaiDistribute"/>
        <w:rPr>
          <w:rFonts w:ascii="Angsana New" w:hAnsi="Angsana New"/>
          <w:sz w:val="30"/>
          <w:szCs w:val="30"/>
        </w:rPr>
      </w:pPr>
    </w:p>
    <w:p w:rsidR="003F2A68" w:rsidRPr="00E65711" w:rsidRDefault="00E65711" w:rsidP="00E657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before="120" w:line="240" w:lineRule="auto"/>
        <w:ind w:left="360"/>
        <w:jc w:val="thaiDistribute"/>
        <w:rPr>
          <w:rFonts w:ascii="Angsana New" w:hAnsi="Angsana New"/>
          <w:b/>
          <w:bCs/>
          <w:spacing w:val="-4"/>
          <w:sz w:val="30"/>
          <w:szCs w:val="30"/>
        </w:rPr>
      </w:pPr>
      <w:r w:rsidRPr="00E65711">
        <w:rPr>
          <w:rFonts w:ascii="Angsana New" w:hAnsi="Angsana New"/>
          <w:b/>
          <w:bCs/>
          <w:spacing w:val="-4"/>
          <w:sz w:val="30"/>
          <w:szCs w:val="30"/>
          <w:cs/>
        </w:rPr>
        <w:lastRenderedPageBreak/>
        <w:t xml:space="preserve"> </w:t>
      </w:r>
      <w:r w:rsidR="00125EC1">
        <w:rPr>
          <w:rFonts w:ascii="Angsana New" w:hAnsi="Angsana New"/>
          <w:b/>
          <w:bCs/>
          <w:spacing w:val="-4"/>
          <w:sz w:val="30"/>
          <w:szCs w:val="30"/>
        </w:rPr>
        <w:t>2.6</w:t>
      </w:r>
      <w:r w:rsidR="00375287">
        <w:rPr>
          <w:rFonts w:ascii="Angsana New" w:hAnsi="Angsana New"/>
          <w:b/>
          <w:bCs/>
          <w:spacing w:val="-4"/>
          <w:sz w:val="30"/>
          <w:szCs w:val="30"/>
        </w:rPr>
        <w:t xml:space="preserve">  </w:t>
      </w:r>
      <w:r w:rsidR="003F2A68" w:rsidRPr="00E65711">
        <w:rPr>
          <w:rFonts w:ascii="Angsana New" w:hAnsi="Angsana New"/>
          <w:b/>
          <w:bCs/>
          <w:spacing w:val="-4"/>
          <w:sz w:val="30"/>
          <w:szCs w:val="30"/>
          <w:cs/>
        </w:rPr>
        <w:tab/>
        <w:t>การ</w:t>
      </w:r>
      <w:r w:rsidR="003F2A68" w:rsidRPr="00E65711">
        <w:rPr>
          <w:rFonts w:ascii="Angsana New" w:hAnsi="Angsana New" w:hint="cs"/>
          <w:b/>
          <w:bCs/>
          <w:spacing w:val="-4"/>
          <w:sz w:val="30"/>
          <w:szCs w:val="30"/>
          <w:cs/>
        </w:rPr>
        <w:t>ใช้เกณฑ์ในการดำเนินงานต่อเนื่อง</w:t>
      </w:r>
    </w:p>
    <w:p w:rsidR="00683F9C" w:rsidRPr="00E560F0" w:rsidRDefault="00233859" w:rsidP="00E657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810"/>
        <w:jc w:val="thaiDistribute"/>
        <w:rPr>
          <w:rFonts w:ascii="Angsana New" w:hAnsi="Angsana New"/>
          <w:spacing w:val="-2"/>
          <w:sz w:val="30"/>
          <w:szCs w:val="30"/>
        </w:rPr>
      </w:pPr>
      <w:r w:rsidRPr="00E560F0">
        <w:rPr>
          <w:rFonts w:ascii="Angsana New" w:hAnsi="Angsana New"/>
          <w:spacing w:val="-2"/>
          <w:sz w:val="30"/>
          <w:szCs w:val="30"/>
          <w:cs/>
        </w:rPr>
        <w:t>สำหรับ</w:t>
      </w:r>
      <w:r w:rsidRPr="00E560F0">
        <w:rPr>
          <w:rFonts w:ascii="Angsana New" w:hAnsi="Angsana New" w:hint="cs"/>
          <w:spacing w:val="-2"/>
          <w:sz w:val="30"/>
          <w:szCs w:val="30"/>
          <w:cs/>
        </w:rPr>
        <w:t>งวดสามเดือน</w:t>
      </w:r>
      <w:r w:rsidRPr="00E560F0">
        <w:rPr>
          <w:rFonts w:ascii="Angsana New" w:hAnsi="Angsana New"/>
          <w:spacing w:val="-2"/>
          <w:sz w:val="30"/>
          <w:szCs w:val="30"/>
          <w:cs/>
        </w:rPr>
        <w:t>สิ้นสุดวันที่</w:t>
      </w:r>
      <w:r w:rsidRPr="00E560F0">
        <w:rPr>
          <w:rFonts w:ascii="Angsana New" w:hAnsi="Angsana New"/>
          <w:spacing w:val="-2"/>
          <w:sz w:val="30"/>
          <w:szCs w:val="30"/>
        </w:rPr>
        <w:t xml:space="preserve"> </w:t>
      </w:r>
      <w:r w:rsidR="00061BDB" w:rsidRPr="00E560F0">
        <w:rPr>
          <w:rFonts w:ascii="Angsana New" w:hAnsi="Angsana New"/>
          <w:spacing w:val="-2"/>
          <w:sz w:val="30"/>
          <w:szCs w:val="30"/>
        </w:rPr>
        <w:t>31</w:t>
      </w:r>
      <w:r w:rsidRPr="00E560F0">
        <w:rPr>
          <w:rFonts w:ascii="Angsana New" w:hAnsi="Angsana New"/>
          <w:spacing w:val="-2"/>
          <w:sz w:val="30"/>
          <w:szCs w:val="30"/>
        </w:rPr>
        <w:t xml:space="preserve"> </w:t>
      </w:r>
      <w:r w:rsidRPr="00E560F0">
        <w:rPr>
          <w:rFonts w:ascii="Angsana New" w:hAnsi="Angsana New" w:hint="cs"/>
          <w:spacing w:val="-2"/>
          <w:sz w:val="30"/>
          <w:szCs w:val="30"/>
          <w:cs/>
        </w:rPr>
        <w:t>มีนาคม</w:t>
      </w:r>
      <w:r w:rsidRPr="00E560F0">
        <w:rPr>
          <w:rFonts w:ascii="Angsana New" w:hAnsi="Angsana New"/>
          <w:spacing w:val="-2"/>
          <w:sz w:val="30"/>
          <w:szCs w:val="30"/>
        </w:rPr>
        <w:t xml:space="preserve"> </w:t>
      </w:r>
      <w:r w:rsidR="00061BDB" w:rsidRPr="00E560F0">
        <w:rPr>
          <w:rFonts w:ascii="Angsana New" w:hAnsi="Angsana New"/>
          <w:spacing w:val="-2"/>
          <w:sz w:val="30"/>
          <w:szCs w:val="30"/>
        </w:rPr>
        <w:t>2</w:t>
      </w:r>
      <w:r w:rsidRPr="00E560F0">
        <w:rPr>
          <w:rFonts w:ascii="Angsana New" w:hAnsi="Angsana New"/>
          <w:spacing w:val="-2"/>
          <w:sz w:val="30"/>
          <w:szCs w:val="30"/>
        </w:rPr>
        <w:t>56</w:t>
      </w:r>
      <w:r w:rsidR="00061BDB" w:rsidRPr="00E560F0">
        <w:rPr>
          <w:rFonts w:ascii="Angsana New" w:hAnsi="Angsana New"/>
          <w:spacing w:val="-2"/>
          <w:sz w:val="30"/>
          <w:szCs w:val="30"/>
        </w:rPr>
        <w:t>3</w:t>
      </w:r>
      <w:r w:rsidRPr="00E560F0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E560F0">
        <w:rPr>
          <w:rFonts w:ascii="Angsana New" w:hAnsi="Angsana New" w:hint="cs"/>
          <w:spacing w:val="-2"/>
          <w:sz w:val="30"/>
          <w:szCs w:val="30"/>
          <w:cs/>
        </w:rPr>
        <w:t>กลุ่มบริษัทและบริษัท</w:t>
      </w:r>
      <w:r w:rsidRPr="00E560F0">
        <w:rPr>
          <w:rFonts w:ascii="Angsana New" w:hAnsi="Angsana New"/>
          <w:spacing w:val="-2"/>
          <w:sz w:val="30"/>
          <w:szCs w:val="30"/>
          <w:cs/>
        </w:rPr>
        <w:t>มีขาดทุนสุทธิ</w:t>
      </w:r>
      <w:r w:rsidR="00F34A30" w:rsidRPr="00E560F0">
        <w:rPr>
          <w:rFonts w:ascii="Angsana New" w:hAnsi="Angsana New" w:hint="cs"/>
          <w:spacing w:val="-2"/>
          <w:sz w:val="30"/>
          <w:szCs w:val="30"/>
          <w:cs/>
        </w:rPr>
        <w:t>ในงบกำไรขาดทุนเบ็ดเสร็จรวมและงบกำไรขาดทุนเบ็ดเสร็จเฉพาะกิจการ</w:t>
      </w:r>
      <w:r w:rsidRPr="00E560F0">
        <w:rPr>
          <w:rFonts w:ascii="Angsana New" w:hAnsi="Angsana New"/>
          <w:spacing w:val="-2"/>
          <w:sz w:val="30"/>
          <w:szCs w:val="30"/>
          <w:cs/>
        </w:rPr>
        <w:t>จำนวน</w:t>
      </w:r>
      <w:r w:rsidR="00B04ADB" w:rsidRPr="00E560F0">
        <w:rPr>
          <w:rFonts w:ascii="Angsana New" w:hAnsi="Angsana New" w:hint="cs"/>
          <w:spacing w:val="-2"/>
          <w:sz w:val="30"/>
          <w:szCs w:val="30"/>
          <w:cs/>
        </w:rPr>
        <w:t>เงิน</w:t>
      </w:r>
      <w:r w:rsidR="00E65711" w:rsidRPr="00E560F0">
        <w:rPr>
          <w:rFonts w:ascii="Angsana New" w:hAnsi="Angsana New"/>
          <w:spacing w:val="-2"/>
          <w:sz w:val="30"/>
          <w:szCs w:val="30"/>
        </w:rPr>
        <w:t xml:space="preserve"> </w:t>
      </w:r>
      <w:r w:rsidR="00153E24" w:rsidRPr="00E560F0">
        <w:rPr>
          <w:rFonts w:ascii="Angsana New" w:hAnsi="Angsana New"/>
          <w:spacing w:val="-2"/>
          <w:sz w:val="30"/>
          <w:szCs w:val="30"/>
          <w:lang w:val="en-GB"/>
        </w:rPr>
        <w:t>23.5</w:t>
      </w:r>
      <w:r w:rsidRPr="00E560F0">
        <w:rPr>
          <w:rFonts w:ascii="Angsana New" w:hAnsi="Angsana New"/>
          <w:spacing w:val="-2"/>
          <w:sz w:val="30"/>
          <w:szCs w:val="30"/>
        </w:rPr>
        <w:t xml:space="preserve"> </w:t>
      </w:r>
      <w:r w:rsidRPr="00E560F0">
        <w:rPr>
          <w:rFonts w:ascii="Angsana New" w:hAnsi="Angsana New"/>
          <w:spacing w:val="-2"/>
          <w:sz w:val="30"/>
          <w:szCs w:val="30"/>
          <w:cs/>
        </w:rPr>
        <w:t>ล้านบาท</w:t>
      </w:r>
      <w:r w:rsidRPr="00E560F0">
        <w:rPr>
          <w:rFonts w:ascii="Angsana New" w:hAnsi="Angsana New" w:hint="cs"/>
          <w:spacing w:val="-2"/>
          <w:sz w:val="30"/>
          <w:szCs w:val="30"/>
          <w:cs/>
        </w:rPr>
        <w:t>และ</w:t>
      </w:r>
      <w:r w:rsidR="00E65711" w:rsidRPr="00E560F0">
        <w:rPr>
          <w:rFonts w:ascii="Angsana New" w:hAnsi="Angsana New"/>
          <w:spacing w:val="-2"/>
          <w:sz w:val="30"/>
          <w:szCs w:val="30"/>
        </w:rPr>
        <w:t xml:space="preserve"> </w:t>
      </w:r>
      <w:r w:rsidR="00153E24" w:rsidRPr="00E560F0">
        <w:rPr>
          <w:rFonts w:ascii="Angsana New" w:hAnsi="Angsana New"/>
          <w:spacing w:val="-2"/>
          <w:sz w:val="30"/>
          <w:szCs w:val="30"/>
        </w:rPr>
        <w:t>12.1</w:t>
      </w:r>
      <w:r w:rsidRPr="00E560F0">
        <w:rPr>
          <w:rFonts w:ascii="Angsana New" w:hAnsi="Angsana New"/>
          <w:spacing w:val="-2"/>
          <w:sz w:val="30"/>
          <w:szCs w:val="30"/>
        </w:rPr>
        <w:t xml:space="preserve"> </w:t>
      </w:r>
      <w:r w:rsidRPr="00E560F0">
        <w:rPr>
          <w:rFonts w:ascii="Angsana New" w:hAnsi="Angsana New"/>
          <w:spacing w:val="-2"/>
          <w:sz w:val="30"/>
          <w:szCs w:val="30"/>
          <w:cs/>
        </w:rPr>
        <w:t>ล้านบาทตามลำดับ</w:t>
      </w:r>
      <w:r w:rsidR="00E40BC5" w:rsidRPr="00E560F0">
        <w:rPr>
          <w:rFonts w:ascii="Angsana New" w:hAnsi="Angsana New" w:hint="cs"/>
          <w:spacing w:val="-2"/>
          <w:sz w:val="30"/>
          <w:szCs w:val="30"/>
          <w:cs/>
        </w:rPr>
        <w:t>และ</w:t>
      </w:r>
      <w:r w:rsidRPr="00E560F0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683F9C" w:rsidRPr="00E560F0">
        <w:rPr>
          <w:rFonts w:ascii="Angsana New" w:hAnsi="Angsana New"/>
          <w:spacing w:val="-2"/>
          <w:sz w:val="30"/>
          <w:szCs w:val="30"/>
          <w:cs/>
        </w:rPr>
        <w:t>ณ</w:t>
      </w:r>
      <w:r w:rsidR="00683F9C" w:rsidRPr="00E560F0">
        <w:rPr>
          <w:rFonts w:ascii="Angsana New" w:hAnsi="Angsana New"/>
          <w:spacing w:val="-2"/>
          <w:sz w:val="30"/>
          <w:szCs w:val="30"/>
        </w:rPr>
        <w:t xml:space="preserve"> </w:t>
      </w:r>
      <w:r w:rsidR="00683F9C" w:rsidRPr="00E560F0">
        <w:rPr>
          <w:rFonts w:ascii="Angsana New" w:hAnsi="Angsana New"/>
          <w:spacing w:val="-2"/>
          <w:sz w:val="30"/>
          <w:szCs w:val="30"/>
          <w:cs/>
        </w:rPr>
        <w:t>วันเดียวกัน</w:t>
      </w:r>
      <w:r w:rsidR="00683F9C" w:rsidRPr="00E560F0">
        <w:rPr>
          <w:rFonts w:ascii="Angsana New" w:hAnsi="Angsana New"/>
          <w:spacing w:val="-2"/>
          <w:sz w:val="30"/>
          <w:szCs w:val="30"/>
        </w:rPr>
        <w:t xml:space="preserve"> </w:t>
      </w:r>
      <w:r w:rsidR="00683F9C" w:rsidRPr="00E560F0">
        <w:rPr>
          <w:rFonts w:ascii="Angsana New" w:hAnsi="Angsana New" w:hint="cs"/>
          <w:spacing w:val="-2"/>
          <w:sz w:val="30"/>
          <w:szCs w:val="30"/>
          <w:cs/>
        </w:rPr>
        <w:t>กลุ่มบริษัท</w:t>
      </w:r>
      <w:r w:rsidR="005F23FB" w:rsidRPr="00E560F0">
        <w:rPr>
          <w:rFonts w:ascii="Angsana New" w:hAnsi="Angsana New" w:hint="cs"/>
          <w:spacing w:val="-2"/>
          <w:sz w:val="30"/>
          <w:szCs w:val="30"/>
          <w:cs/>
        </w:rPr>
        <w:t>และบริษัท</w:t>
      </w:r>
      <w:r w:rsidRPr="00E560F0">
        <w:rPr>
          <w:rFonts w:ascii="Angsana New" w:hAnsi="Angsana New" w:hint="cs"/>
          <w:spacing w:val="-2"/>
          <w:sz w:val="30"/>
          <w:szCs w:val="30"/>
          <w:cs/>
        </w:rPr>
        <w:t>มีขาดทุนสะสมจำนวน</w:t>
      </w:r>
      <w:r w:rsidR="00B04ADB" w:rsidRPr="00E560F0">
        <w:rPr>
          <w:rFonts w:ascii="Angsana New" w:hAnsi="Angsana New" w:hint="cs"/>
          <w:spacing w:val="-2"/>
          <w:sz w:val="30"/>
          <w:szCs w:val="30"/>
          <w:cs/>
        </w:rPr>
        <w:t>เงิน</w:t>
      </w:r>
      <w:r w:rsidRPr="00E560F0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D14AED">
        <w:rPr>
          <w:rFonts w:ascii="Angsana New" w:hAnsi="Angsana New"/>
          <w:spacing w:val="-2"/>
          <w:sz w:val="30"/>
          <w:szCs w:val="30"/>
        </w:rPr>
        <w:t>183.2</w:t>
      </w:r>
      <w:r w:rsidRPr="00E560F0">
        <w:rPr>
          <w:rFonts w:ascii="Angsana New" w:hAnsi="Angsana New"/>
          <w:spacing w:val="-2"/>
          <w:sz w:val="30"/>
          <w:szCs w:val="30"/>
        </w:rPr>
        <w:t xml:space="preserve"> </w:t>
      </w:r>
      <w:r w:rsidRPr="00E560F0">
        <w:rPr>
          <w:rFonts w:ascii="Angsana New" w:hAnsi="Angsana New" w:hint="cs"/>
          <w:spacing w:val="-2"/>
          <w:sz w:val="30"/>
          <w:szCs w:val="30"/>
          <w:cs/>
        </w:rPr>
        <w:t xml:space="preserve">ล้านบาทและ </w:t>
      </w:r>
      <w:r w:rsidR="00D14AED">
        <w:rPr>
          <w:rFonts w:ascii="Angsana New" w:hAnsi="Angsana New"/>
          <w:spacing w:val="-2"/>
          <w:sz w:val="30"/>
          <w:szCs w:val="30"/>
        </w:rPr>
        <w:t>194.3</w:t>
      </w:r>
      <w:r w:rsidRPr="00E560F0">
        <w:rPr>
          <w:rFonts w:ascii="Angsana New" w:hAnsi="Angsana New" w:hint="cs"/>
          <w:spacing w:val="-2"/>
          <w:sz w:val="30"/>
          <w:szCs w:val="30"/>
          <w:cs/>
        </w:rPr>
        <w:t xml:space="preserve"> ล้านบาทตามลำดับ (</w:t>
      </w:r>
      <w:r w:rsidR="00061BDB" w:rsidRPr="00E560F0">
        <w:rPr>
          <w:rFonts w:ascii="Angsana New" w:hAnsi="Angsana New"/>
          <w:spacing w:val="-2"/>
          <w:sz w:val="30"/>
          <w:szCs w:val="30"/>
        </w:rPr>
        <w:t>31</w:t>
      </w:r>
      <w:r w:rsidR="00EF70D2" w:rsidRPr="00E560F0">
        <w:rPr>
          <w:rFonts w:ascii="Angsana New" w:hAnsi="Angsana New"/>
          <w:spacing w:val="-2"/>
          <w:sz w:val="30"/>
          <w:szCs w:val="30"/>
        </w:rPr>
        <w:t xml:space="preserve"> </w:t>
      </w:r>
      <w:r w:rsidR="00EF70D2" w:rsidRPr="00E560F0">
        <w:rPr>
          <w:rFonts w:ascii="Angsana New" w:hAnsi="Angsana New" w:hint="cs"/>
          <w:spacing w:val="-2"/>
          <w:sz w:val="30"/>
          <w:szCs w:val="30"/>
          <w:cs/>
        </w:rPr>
        <w:t xml:space="preserve">ธันวาคม </w:t>
      </w:r>
      <w:r w:rsidR="00061BDB" w:rsidRPr="00E560F0">
        <w:rPr>
          <w:rFonts w:ascii="Angsana New" w:hAnsi="Angsana New"/>
          <w:spacing w:val="-2"/>
          <w:sz w:val="30"/>
          <w:szCs w:val="30"/>
        </w:rPr>
        <w:t>2</w:t>
      </w:r>
      <w:r w:rsidR="00E65711" w:rsidRPr="00E560F0">
        <w:rPr>
          <w:rFonts w:ascii="Angsana New" w:hAnsi="Angsana New"/>
          <w:spacing w:val="-2"/>
          <w:sz w:val="30"/>
          <w:szCs w:val="30"/>
        </w:rPr>
        <w:t>56</w:t>
      </w:r>
      <w:r w:rsidR="00061BDB" w:rsidRPr="00E560F0">
        <w:rPr>
          <w:rFonts w:ascii="Angsana New" w:hAnsi="Angsana New"/>
          <w:spacing w:val="-2"/>
          <w:sz w:val="30"/>
          <w:szCs w:val="30"/>
        </w:rPr>
        <w:t>2</w:t>
      </w:r>
      <w:r w:rsidR="00E65711" w:rsidRPr="00E560F0">
        <w:rPr>
          <w:rFonts w:ascii="Angsana New" w:hAnsi="Angsana New"/>
          <w:spacing w:val="-2"/>
          <w:sz w:val="30"/>
          <w:szCs w:val="30"/>
        </w:rPr>
        <w:t xml:space="preserve">: </w:t>
      </w:r>
      <w:r w:rsidR="00061BDB" w:rsidRPr="00E560F0">
        <w:rPr>
          <w:rFonts w:ascii="Angsana New" w:hAnsi="Angsana New"/>
          <w:spacing w:val="-2"/>
          <w:sz w:val="30"/>
          <w:szCs w:val="30"/>
        </w:rPr>
        <w:t>1</w:t>
      </w:r>
      <w:r w:rsidR="00E65711" w:rsidRPr="00E560F0">
        <w:rPr>
          <w:rFonts w:ascii="Angsana New" w:hAnsi="Angsana New"/>
          <w:spacing w:val="-2"/>
          <w:sz w:val="30"/>
          <w:szCs w:val="30"/>
        </w:rPr>
        <w:t>6</w:t>
      </w:r>
      <w:r w:rsidR="00061BDB" w:rsidRPr="00E560F0">
        <w:rPr>
          <w:rFonts w:ascii="Angsana New" w:hAnsi="Angsana New"/>
          <w:spacing w:val="-2"/>
          <w:sz w:val="30"/>
          <w:szCs w:val="30"/>
        </w:rPr>
        <w:t>1</w:t>
      </w:r>
      <w:r w:rsidR="00E65711" w:rsidRPr="00E560F0">
        <w:rPr>
          <w:rFonts w:ascii="Angsana New" w:hAnsi="Angsana New"/>
          <w:spacing w:val="-2"/>
          <w:sz w:val="30"/>
          <w:szCs w:val="30"/>
        </w:rPr>
        <w:t>.</w:t>
      </w:r>
      <w:r w:rsidR="00061BDB" w:rsidRPr="00E560F0">
        <w:rPr>
          <w:rFonts w:ascii="Angsana New" w:hAnsi="Angsana New"/>
          <w:spacing w:val="-2"/>
          <w:sz w:val="30"/>
          <w:szCs w:val="30"/>
        </w:rPr>
        <w:t>3</w:t>
      </w:r>
      <w:r w:rsidRPr="00E560F0">
        <w:rPr>
          <w:rFonts w:ascii="Angsana New" w:hAnsi="Angsana New"/>
          <w:spacing w:val="-2"/>
          <w:sz w:val="30"/>
          <w:szCs w:val="30"/>
        </w:rPr>
        <w:t xml:space="preserve"> </w:t>
      </w:r>
      <w:r w:rsidRPr="00E560F0">
        <w:rPr>
          <w:rFonts w:ascii="Angsana New" w:hAnsi="Angsana New" w:hint="cs"/>
          <w:spacing w:val="-2"/>
          <w:sz w:val="30"/>
          <w:szCs w:val="30"/>
          <w:cs/>
        </w:rPr>
        <w:t xml:space="preserve">ล้านบาทและ </w:t>
      </w:r>
      <w:r w:rsidR="00061BDB" w:rsidRPr="00E560F0">
        <w:rPr>
          <w:rFonts w:ascii="Angsana New" w:hAnsi="Angsana New"/>
          <w:spacing w:val="-2"/>
          <w:sz w:val="30"/>
          <w:szCs w:val="30"/>
        </w:rPr>
        <w:t>1</w:t>
      </w:r>
      <w:r w:rsidR="00E65711" w:rsidRPr="00E560F0">
        <w:rPr>
          <w:rFonts w:ascii="Angsana New" w:hAnsi="Angsana New"/>
          <w:spacing w:val="-2"/>
          <w:sz w:val="30"/>
          <w:szCs w:val="30"/>
        </w:rPr>
        <w:t>8</w:t>
      </w:r>
      <w:r w:rsidR="00061BDB" w:rsidRPr="00E560F0">
        <w:rPr>
          <w:rFonts w:ascii="Angsana New" w:hAnsi="Angsana New"/>
          <w:spacing w:val="-2"/>
          <w:sz w:val="30"/>
          <w:szCs w:val="30"/>
        </w:rPr>
        <w:t>2</w:t>
      </w:r>
      <w:r w:rsidR="00E65711" w:rsidRPr="00E560F0">
        <w:rPr>
          <w:rFonts w:ascii="Angsana New" w:hAnsi="Angsana New"/>
          <w:spacing w:val="-2"/>
          <w:sz w:val="30"/>
          <w:szCs w:val="30"/>
        </w:rPr>
        <w:t>.</w:t>
      </w:r>
      <w:r w:rsidR="00061BDB" w:rsidRPr="00E560F0">
        <w:rPr>
          <w:rFonts w:ascii="Angsana New" w:hAnsi="Angsana New"/>
          <w:spacing w:val="-2"/>
          <w:sz w:val="30"/>
          <w:szCs w:val="30"/>
        </w:rPr>
        <w:t>3</w:t>
      </w:r>
      <w:r w:rsidRPr="00E560F0">
        <w:rPr>
          <w:rFonts w:ascii="Angsana New" w:hAnsi="Angsana New"/>
          <w:spacing w:val="-2"/>
          <w:sz w:val="30"/>
          <w:szCs w:val="30"/>
        </w:rPr>
        <w:t xml:space="preserve"> </w:t>
      </w:r>
      <w:r w:rsidRPr="00E560F0">
        <w:rPr>
          <w:rFonts w:ascii="Angsana New" w:hAnsi="Angsana New" w:hint="cs"/>
          <w:spacing w:val="-2"/>
          <w:sz w:val="30"/>
          <w:szCs w:val="30"/>
          <w:cs/>
        </w:rPr>
        <w:t xml:space="preserve">ล้านบาทตามลำดับ) </w:t>
      </w:r>
      <w:r w:rsidR="005F23FB" w:rsidRPr="00E560F0">
        <w:rPr>
          <w:rFonts w:ascii="Angsana New" w:hAnsi="Angsana New" w:hint="cs"/>
          <w:spacing w:val="-2"/>
          <w:sz w:val="30"/>
          <w:szCs w:val="30"/>
          <w:cs/>
        </w:rPr>
        <w:t>นอกจากนี้</w:t>
      </w:r>
      <w:r w:rsidRPr="00E560F0">
        <w:rPr>
          <w:rFonts w:ascii="Angsana New" w:hAnsi="Angsana New" w:hint="cs"/>
          <w:spacing w:val="-2"/>
          <w:sz w:val="30"/>
          <w:szCs w:val="30"/>
          <w:cs/>
        </w:rPr>
        <w:t>กลุ่มบริษัทและ</w:t>
      </w:r>
      <w:r w:rsidRPr="00E560F0">
        <w:rPr>
          <w:rFonts w:ascii="Angsana New" w:hAnsi="Angsana New"/>
          <w:spacing w:val="-2"/>
          <w:sz w:val="30"/>
          <w:szCs w:val="30"/>
          <w:cs/>
        </w:rPr>
        <w:t>บริษัทไม่สามารถดำรงอัตราส่วนความสามารถในการชำระหนี้ตามที่กำหนดในสัญญาเงินกู้ยืมจากสถาบันการเงินแห่งหนึ่ง</w:t>
      </w:r>
      <w:r w:rsidRPr="00E560F0">
        <w:rPr>
          <w:rFonts w:ascii="Angsana New" w:hAnsi="Angsana New"/>
          <w:spacing w:val="-2"/>
          <w:sz w:val="30"/>
          <w:szCs w:val="30"/>
        </w:rPr>
        <w:t xml:space="preserve"> </w:t>
      </w:r>
      <w:r w:rsidRPr="00E560F0">
        <w:rPr>
          <w:rFonts w:ascii="Angsana New" w:hAnsi="Angsana New" w:hint="cs"/>
          <w:spacing w:val="-2"/>
          <w:sz w:val="30"/>
          <w:szCs w:val="30"/>
          <w:cs/>
        </w:rPr>
        <w:t>อย่างไรก็ตามบริษัทได้รับหนังสือยืนยันการผ่อนผันจากสถาบันการเงินสำหรับการละเมิดสัญญาเงินกู้ยืมดังกล่าวแล้ว</w:t>
      </w:r>
      <w:r w:rsidRPr="00E560F0">
        <w:rPr>
          <w:rFonts w:ascii="Angsana New" w:hAnsi="Angsana New"/>
          <w:spacing w:val="-2"/>
          <w:sz w:val="30"/>
          <w:szCs w:val="30"/>
        </w:rPr>
        <w:t xml:space="preserve"> </w:t>
      </w:r>
      <w:r w:rsidR="00683F9C" w:rsidRPr="00E560F0">
        <w:rPr>
          <w:rFonts w:ascii="Angsana New" w:hAnsi="Angsana New"/>
          <w:spacing w:val="-2"/>
          <w:sz w:val="30"/>
          <w:szCs w:val="30"/>
          <w:cs/>
        </w:rPr>
        <w:t>สถานการณ์ดังกล่าวแสดงให้เห็นว่า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ในการดำเนินงานอย่างต่อเนื่องของ</w:t>
      </w:r>
      <w:r w:rsidR="00683F9C" w:rsidRPr="00E560F0">
        <w:rPr>
          <w:rFonts w:ascii="Angsana New" w:hAnsi="Angsana New" w:hint="cs"/>
          <w:spacing w:val="-2"/>
          <w:sz w:val="30"/>
          <w:szCs w:val="30"/>
          <w:cs/>
        </w:rPr>
        <w:t>กลุ่มบริษัท</w:t>
      </w:r>
      <w:r w:rsidR="00683F9C" w:rsidRPr="00E560F0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683F9C" w:rsidRPr="00E560F0">
        <w:rPr>
          <w:rFonts w:ascii="Angsana New" w:hAnsi="Angsana New" w:hint="cs"/>
          <w:spacing w:val="-2"/>
          <w:sz w:val="30"/>
          <w:szCs w:val="30"/>
          <w:cs/>
        </w:rPr>
        <w:t>กลุ่มบริษัท</w:t>
      </w:r>
      <w:r w:rsidR="00683F9C" w:rsidRPr="00E560F0">
        <w:rPr>
          <w:rFonts w:ascii="Angsana New" w:hAnsi="Angsana New"/>
          <w:spacing w:val="-2"/>
          <w:sz w:val="30"/>
          <w:szCs w:val="30"/>
          <w:cs/>
        </w:rPr>
        <w:t>ใช้นโยบายและวิธีการเพื่อจัดการความเสี่ยงด้านสภาพคล่อง</w:t>
      </w:r>
      <w:r w:rsidR="00683F9C" w:rsidRPr="00E560F0">
        <w:rPr>
          <w:rFonts w:ascii="Angsana New" w:hAnsi="Angsana New"/>
          <w:spacing w:val="-2"/>
          <w:sz w:val="30"/>
          <w:szCs w:val="30"/>
        </w:rPr>
        <w:t xml:space="preserve"> </w:t>
      </w:r>
      <w:r w:rsidR="00683F9C" w:rsidRPr="00E560F0">
        <w:rPr>
          <w:rFonts w:ascii="Angsana New" w:hAnsi="Angsana New"/>
          <w:spacing w:val="-2"/>
          <w:sz w:val="30"/>
          <w:szCs w:val="30"/>
          <w:cs/>
        </w:rPr>
        <w:t xml:space="preserve">และสถานการณ์อื่นๆ </w:t>
      </w:r>
    </w:p>
    <w:p w:rsidR="00233859" w:rsidRPr="00683740" w:rsidRDefault="00683F9C" w:rsidP="00E657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810"/>
        <w:jc w:val="thaiDistribute"/>
        <w:rPr>
          <w:rFonts w:ascii="Angsana New" w:hAnsi="Angsana New"/>
          <w:sz w:val="30"/>
          <w:szCs w:val="30"/>
        </w:rPr>
      </w:pPr>
      <w:r w:rsidRPr="00E65711">
        <w:rPr>
          <w:rFonts w:ascii="Angsana New" w:hAnsi="Angsana New"/>
          <w:sz w:val="30"/>
          <w:szCs w:val="30"/>
          <w:cs/>
        </w:rPr>
        <w:t>ผู้บริหารของกลุ่มบริษัทเชื่อมั่นว่า</w:t>
      </w:r>
      <w:r w:rsidRPr="00E65711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E65711">
        <w:rPr>
          <w:rFonts w:ascii="Angsana New" w:hAnsi="Angsana New"/>
          <w:sz w:val="30"/>
          <w:szCs w:val="30"/>
          <w:cs/>
        </w:rPr>
        <w:t>และบริษัทจะสามารถหาแหล่งเงินทุนได้ในอนาคต</w:t>
      </w:r>
      <w:r w:rsidRPr="00E65711">
        <w:rPr>
          <w:rFonts w:ascii="Angsana New" w:hAnsi="Angsana New" w:hint="cs"/>
          <w:sz w:val="30"/>
          <w:szCs w:val="30"/>
          <w:cs/>
        </w:rPr>
        <w:t>อันใกล้</w:t>
      </w:r>
      <w:r w:rsidRPr="00E65711">
        <w:rPr>
          <w:rFonts w:ascii="Angsana New" w:hAnsi="Angsana New"/>
          <w:sz w:val="30"/>
          <w:szCs w:val="30"/>
          <w:cs/>
        </w:rPr>
        <w:t xml:space="preserve"> งบการเงินรวมและงบการเงินเฉพาะกิจการได้จัดทำขึ้นโดยฝ่ายบริหารของกลุ่มบริษัทและบริษัทโดยใช้หลัก</w:t>
      </w:r>
      <w:r w:rsidRPr="00E65711">
        <w:rPr>
          <w:rFonts w:ascii="Angsana New" w:hAnsi="Angsana New" w:hint="cs"/>
          <w:sz w:val="30"/>
          <w:szCs w:val="30"/>
          <w:cs/>
        </w:rPr>
        <w:t>เกณฑ์</w:t>
      </w:r>
      <w:r w:rsidRPr="00E65711">
        <w:rPr>
          <w:rFonts w:ascii="Angsana New" w:hAnsi="Angsana New"/>
          <w:sz w:val="30"/>
          <w:szCs w:val="30"/>
          <w:cs/>
        </w:rPr>
        <w:t>การดำเนินงานต่อเนื่อง โดยมีข้อสมมติว่ากิจการมีเงินทุนหมุนเวียนและวงเงินสินเชื่อเพียงพอสำหรับการดำเนินธุรกิจ</w:t>
      </w:r>
      <w:r w:rsidRPr="00E65711">
        <w:rPr>
          <w:rFonts w:ascii="Angsana New" w:hAnsi="Angsana New" w:hint="cs"/>
          <w:sz w:val="30"/>
          <w:szCs w:val="30"/>
          <w:cs/>
        </w:rPr>
        <w:t>ตาม</w:t>
      </w:r>
      <w:r w:rsidRPr="00E65711">
        <w:rPr>
          <w:rFonts w:ascii="Angsana New" w:hAnsi="Angsana New"/>
          <w:sz w:val="30"/>
          <w:szCs w:val="30"/>
          <w:cs/>
        </w:rPr>
        <w:t>ที่กลุ่</w:t>
      </w:r>
      <w:r w:rsidR="00E560F0">
        <w:rPr>
          <w:rFonts w:ascii="Angsana New" w:hAnsi="Angsana New"/>
          <w:sz w:val="30"/>
          <w:szCs w:val="30"/>
          <w:cs/>
        </w:rPr>
        <w:t>มบริษัทและบริษัทต้องการ ดังนั้น</w:t>
      </w:r>
      <w:r w:rsidRPr="00E65711">
        <w:rPr>
          <w:rFonts w:ascii="Angsana New" w:hAnsi="Angsana New"/>
          <w:sz w:val="30"/>
          <w:szCs w:val="30"/>
          <w:cs/>
        </w:rPr>
        <w:t>งบการเงินรวมและงบการเงินเฉพาะกิจการ</w:t>
      </w:r>
      <w:r w:rsidRPr="00E65711">
        <w:rPr>
          <w:rFonts w:ascii="Angsana New" w:hAnsi="Angsana New" w:hint="cs"/>
          <w:sz w:val="30"/>
          <w:szCs w:val="30"/>
          <w:cs/>
        </w:rPr>
        <w:t>จึง</w:t>
      </w:r>
      <w:r w:rsidRPr="00E65711">
        <w:rPr>
          <w:rFonts w:ascii="Angsana New" w:hAnsi="Angsana New"/>
          <w:sz w:val="30"/>
          <w:szCs w:val="30"/>
          <w:cs/>
        </w:rPr>
        <w:t>ไม่ได้รวมรายการปรับปรุง</w:t>
      </w:r>
      <w:r w:rsidRPr="00E65711">
        <w:rPr>
          <w:rFonts w:ascii="Angsana New" w:hAnsi="Angsana New" w:hint="cs"/>
          <w:sz w:val="30"/>
          <w:szCs w:val="30"/>
          <w:cs/>
        </w:rPr>
        <w:t>มูลค่า</w:t>
      </w:r>
      <w:r w:rsidRPr="00E65711">
        <w:rPr>
          <w:rFonts w:ascii="Angsana New" w:hAnsi="Angsana New"/>
          <w:sz w:val="30"/>
          <w:szCs w:val="30"/>
          <w:cs/>
        </w:rPr>
        <w:t>สินทรัพย์</w:t>
      </w:r>
      <w:r w:rsidRPr="00E65711">
        <w:rPr>
          <w:rFonts w:ascii="Angsana New" w:hAnsi="Angsana New" w:hint="cs"/>
          <w:sz w:val="30"/>
          <w:szCs w:val="30"/>
          <w:cs/>
        </w:rPr>
        <w:t>และ</w:t>
      </w:r>
      <w:r w:rsidRPr="00E65711">
        <w:rPr>
          <w:rFonts w:ascii="Angsana New" w:hAnsi="Angsana New"/>
          <w:sz w:val="30"/>
          <w:szCs w:val="30"/>
          <w:cs/>
        </w:rPr>
        <w:t>การจัดประเภทรายการ</w:t>
      </w:r>
      <w:r w:rsidRPr="00E65711">
        <w:rPr>
          <w:rFonts w:ascii="Angsana New" w:hAnsi="Angsana New" w:hint="cs"/>
          <w:sz w:val="30"/>
          <w:szCs w:val="30"/>
          <w:cs/>
        </w:rPr>
        <w:t>สินทรัพย์</w:t>
      </w:r>
      <w:r w:rsidRPr="00E65711">
        <w:rPr>
          <w:rFonts w:ascii="Angsana New" w:hAnsi="Angsana New"/>
          <w:sz w:val="30"/>
          <w:szCs w:val="30"/>
          <w:cs/>
        </w:rPr>
        <w:t>และหนี้สินใหม่</w:t>
      </w:r>
      <w:r w:rsidRPr="00E65711">
        <w:rPr>
          <w:rFonts w:ascii="Angsana New" w:hAnsi="Angsana New" w:hint="cs"/>
          <w:sz w:val="30"/>
          <w:szCs w:val="30"/>
          <w:cs/>
        </w:rPr>
        <w:t xml:space="preserve"> </w:t>
      </w:r>
      <w:r w:rsidRPr="00E65711">
        <w:rPr>
          <w:rFonts w:ascii="Angsana New" w:hAnsi="Angsana New"/>
          <w:sz w:val="30"/>
          <w:szCs w:val="30"/>
          <w:cs/>
        </w:rPr>
        <w:t>ซึ่งอาจจำเป็นหากกลุ่มบริษัทและบริษัทไม่สามารถดำเนินงานต่อเนื่องต่อไปได้</w:t>
      </w:r>
    </w:p>
    <w:p w:rsidR="00233859" w:rsidRDefault="00125EC1" w:rsidP="009471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before="120"/>
        <w:ind w:left="360"/>
        <w:jc w:val="thaiDistribute"/>
        <w:rPr>
          <w:rFonts w:ascii="Angsana New" w:hAnsi="Angsana New"/>
          <w:b/>
          <w:bCs/>
          <w:spacing w:val="-4"/>
          <w:sz w:val="30"/>
          <w:szCs w:val="30"/>
        </w:rPr>
      </w:pPr>
      <w:r>
        <w:rPr>
          <w:rFonts w:ascii="Angsana New" w:hAnsi="Angsana New"/>
          <w:b/>
          <w:bCs/>
          <w:spacing w:val="-4"/>
          <w:sz w:val="30"/>
          <w:szCs w:val="30"/>
        </w:rPr>
        <w:t>2.7</w:t>
      </w:r>
      <w:r w:rsidR="00375287">
        <w:rPr>
          <w:rFonts w:ascii="Angsana New" w:hAnsi="Angsana New"/>
          <w:b/>
          <w:bCs/>
          <w:spacing w:val="-4"/>
          <w:sz w:val="30"/>
          <w:szCs w:val="30"/>
        </w:rPr>
        <w:t xml:space="preserve">  </w:t>
      </w:r>
      <w:r w:rsidR="009471F5" w:rsidRPr="00E65711">
        <w:rPr>
          <w:rFonts w:ascii="Angsana New" w:hAnsi="Angsana New"/>
          <w:b/>
          <w:bCs/>
          <w:spacing w:val="-4"/>
          <w:sz w:val="30"/>
          <w:szCs w:val="30"/>
          <w:cs/>
        </w:rPr>
        <w:tab/>
      </w:r>
      <w:r w:rsidR="009471F5">
        <w:rPr>
          <w:rFonts w:ascii="Angsana New" w:hAnsi="Angsana New" w:hint="cs"/>
          <w:b/>
          <w:bCs/>
          <w:spacing w:val="-4"/>
          <w:sz w:val="30"/>
          <w:szCs w:val="30"/>
          <w:cs/>
        </w:rPr>
        <w:t>นโยบายการบัญชี</w:t>
      </w:r>
    </w:p>
    <w:p w:rsidR="00ED6168" w:rsidRPr="00ED6168" w:rsidRDefault="00ED6168" w:rsidP="00ED61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before="120" w:line="240" w:lineRule="auto"/>
        <w:ind w:left="806"/>
        <w:jc w:val="thaiDistribute"/>
        <w:rPr>
          <w:rFonts w:ascii="Angsana New" w:eastAsia="Times New Roman" w:hAnsi="Angsana New"/>
          <w:sz w:val="30"/>
          <w:szCs w:val="30"/>
        </w:rPr>
      </w:pPr>
      <w:r w:rsidRPr="00ED6168">
        <w:rPr>
          <w:rFonts w:ascii="Angsana New" w:eastAsia="Times New Roman" w:hAnsi="Angsana New"/>
          <w:sz w:val="30"/>
          <w:szCs w:val="30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สำหรับการจัดทำงบการเงินสำหรับปีสิ้นสุดวันที่ </w:t>
      </w:r>
      <w:r w:rsidR="00061BDB">
        <w:rPr>
          <w:rFonts w:ascii="Angsana New" w:eastAsia="Times New Roman" w:hAnsi="Angsana New"/>
          <w:sz w:val="30"/>
          <w:szCs w:val="30"/>
        </w:rPr>
        <w:t>31</w:t>
      </w:r>
      <w:r w:rsidRPr="00ED6168">
        <w:rPr>
          <w:rFonts w:ascii="Angsana New" w:eastAsia="Times New Roman" w:hAnsi="Angsana New"/>
          <w:sz w:val="30"/>
          <w:szCs w:val="30"/>
          <w:cs/>
        </w:rPr>
        <w:t xml:space="preserve"> ธันวาคม </w:t>
      </w:r>
      <w:r w:rsidR="00061BDB">
        <w:rPr>
          <w:rFonts w:ascii="Angsana New" w:eastAsia="Times New Roman" w:hAnsi="Angsana New"/>
          <w:sz w:val="30"/>
          <w:szCs w:val="30"/>
        </w:rPr>
        <w:t>2</w:t>
      </w:r>
      <w:r>
        <w:rPr>
          <w:rFonts w:ascii="Angsana New" w:eastAsia="Times New Roman" w:hAnsi="Angsana New"/>
          <w:sz w:val="30"/>
          <w:szCs w:val="30"/>
        </w:rPr>
        <w:t>56</w:t>
      </w:r>
      <w:r w:rsidR="00061BDB">
        <w:rPr>
          <w:rFonts w:ascii="Angsana New" w:eastAsia="Times New Roman" w:hAnsi="Angsana New"/>
          <w:sz w:val="30"/>
          <w:szCs w:val="30"/>
        </w:rPr>
        <w:t>2</w:t>
      </w:r>
    </w:p>
    <w:p w:rsidR="009471F5" w:rsidRDefault="00ED6168" w:rsidP="00ED61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before="120" w:line="240" w:lineRule="auto"/>
        <w:ind w:left="806"/>
        <w:jc w:val="thaiDistribute"/>
        <w:rPr>
          <w:rFonts w:ascii="Angsana New" w:eastAsia="Times New Roman" w:hAnsi="Angsana New"/>
          <w:sz w:val="30"/>
          <w:szCs w:val="30"/>
        </w:rPr>
      </w:pPr>
      <w:r w:rsidRPr="00125EC1">
        <w:rPr>
          <w:rFonts w:ascii="Angsana New" w:eastAsia="Times New Roman" w:hAnsi="Angsana New"/>
          <w:sz w:val="30"/>
          <w:szCs w:val="30"/>
          <w:cs/>
        </w:rPr>
        <w:t>มาตรฐานการรายงานทางการเงินที่มีผลบังคับใช้สำหรับ</w:t>
      </w:r>
      <w:r w:rsidR="00125EC1" w:rsidRPr="00125EC1">
        <w:rPr>
          <w:rFonts w:ascii="Angsana New" w:eastAsia="Times New Roman" w:hAnsi="Angsana New" w:hint="cs"/>
          <w:sz w:val="30"/>
          <w:szCs w:val="30"/>
          <w:cs/>
        </w:rPr>
        <w:t>งวดปัจจุบัน</w:t>
      </w:r>
    </w:p>
    <w:p w:rsidR="00693776" w:rsidRDefault="00693776" w:rsidP="00ED61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before="120" w:line="240" w:lineRule="auto"/>
        <w:ind w:left="806"/>
        <w:jc w:val="thaiDistribute"/>
        <w:rPr>
          <w:rFonts w:ascii="Angsana New" w:eastAsia="Times New Roman" w:hAnsi="Angsana New"/>
          <w:sz w:val="30"/>
          <w:szCs w:val="30"/>
        </w:rPr>
      </w:pPr>
    </w:p>
    <w:p w:rsidR="00693776" w:rsidRDefault="00693776" w:rsidP="00ED61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before="120" w:line="240" w:lineRule="auto"/>
        <w:ind w:left="806"/>
        <w:jc w:val="thaiDistribute"/>
        <w:rPr>
          <w:rFonts w:ascii="Angsana New" w:eastAsia="Times New Roman" w:hAnsi="Angsana New"/>
          <w:sz w:val="30"/>
          <w:szCs w:val="30"/>
        </w:rPr>
      </w:pPr>
    </w:p>
    <w:p w:rsidR="00693776" w:rsidRDefault="00693776" w:rsidP="00ED61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before="120" w:line="240" w:lineRule="auto"/>
        <w:ind w:left="806"/>
        <w:jc w:val="thaiDistribute"/>
        <w:rPr>
          <w:rFonts w:ascii="Angsana New" w:eastAsia="Times New Roman" w:hAnsi="Angsana New"/>
          <w:sz w:val="30"/>
          <w:szCs w:val="30"/>
        </w:rPr>
      </w:pPr>
    </w:p>
    <w:p w:rsidR="00693776" w:rsidRDefault="00693776" w:rsidP="00ED61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before="120" w:line="240" w:lineRule="auto"/>
        <w:ind w:left="806"/>
        <w:jc w:val="thaiDistribute"/>
        <w:rPr>
          <w:rFonts w:ascii="Angsana New" w:eastAsia="Times New Roman" w:hAnsi="Angsana New"/>
          <w:sz w:val="30"/>
          <w:szCs w:val="30"/>
        </w:rPr>
      </w:pPr>
    </w:p>
    <w:p w:rsidR="00693776" w:rsidRDefault="00693776" w:rsidP="00ED61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before="120" w:line="240" w:lineRule="auto"/>
        <w:ind w:left="806"/>
        <w:jc w:val="thaiDistribute"/>
        <w:rPr>
          <w:rFonts w:ascii="Angsana New" w:eastAsia="Times New Roman" w:hAnsi="Angsana New"/>
          <w:sz w:val="30"/>
          <w:szCs w:val="30"/>
        </w:rPr>
      </w:pPr>
    </w:p>
    <w:p w:rsidR="00693776" w:rsidRDefault="00693776" w:rsidP="00ED61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before="120" w:line="240" w:lineRule="auto"/>
        <w:ind w:left="806"/>
        <w:jc w:val="thaiDistribute"/>
        <w:rPr>
          <w:rFonts w:ascii="Angsana New" w:eastAsia="Times New Roman" w:hAnsi="Angsana New"/>
          <w:sz w:val="30"/>
          <w:szCs w:val="30"/>
        </w:rPr>
      </w:pPr>
    </w:p>
    <w:p w:rsidR="00693776" w:rsidRDefault="00693776" w:rsidP="00ED61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before="120" w:line="240" w:lineRule="auto"/>
        <w:ind w:left="806"/>
        <w:jc w:val="thaiDistribute"/>
        <w:rPr>
          <w:rFonts w:ascii="Angsana New" w:eastAsia="Times New Roman" w:hAnsi="Angsana New"/>
          <w:sz w:val="30"/>
          <w:szCs w:val="30"/>
        </w:rPr>
      </w:pPr>
    </w:p>
    <w:p w:rsidR="00693776" w:rsidRPr="00125EC1" w:rsidRDefault="00693776" w:rsidP="00ED61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before="120" w:line="240" w:lineRule="auto"/>
        <w:ind w:left="806"/>
        <w:jc w:val="thaiDistribute"/>
        <w:rPr>
          <w:rFonts w:ascii="Angsana New" w:eastAsia="Times New Roman" w:hAnsi="Angsana New"/>
          <w:sz w:val="30"/>
          <w:szCs w:val="30"/>
          <w:cs/>
        </w:rPr>
      </w:pPr>
    </w:p>
    <w:p w:rsidR="00ED6168" w:rsidRPr="00125EC1" w:rsidRDefault="00ED6168" w:rsidP="00F51C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overflowPunct w:val="0"/>
        <w:autoSpaceDE w:val="0"/>
        <w:autoSpaceDN w:val="0"/>
        <w:adjustRightInd w:val="0"/>
        <w:spacing w:before="120" w:after="120" w:line="240" w:lineRule="auto"/>
        <w:ind w:left="709"/>
        <w:jc w:val="thaiDistribute"/>
        <w:rPr>
          <w:rFonts w:ascii="AngsanaUPC" w:eastAsia="Calibri" w:hAnsi="AngsanaUPC" w:cs="AngsanaUPC"/>
          <w:sz w:val="30"/>
          <w:szCs w:val="30"/>
        </w:rPr>
      </w:pPr>
      <w:r w:rsidRPr="00125EC1">
        <w:rPr>
          <w:rFonts w:ascii="Times New Roman" w:eastAsia="Times New Roman" w:hAnsi="Times New Roman"/>
          <w:b/>
          <w:bCs/>
          <w:sz w:val="30"/>
          <w:szCs w:val="30"/>
          <w:cs/>
        </w:rPr>
        <w:lastRenderedPageBreak/>
        <w:t>มาตรฐานการรายงานทางการเงิน กลุ่มเครื่องมือทางการเงิน</w:t>
      </w:r>
    </w:p>
    <w:tbl>
      <w:tblPr>
        <w:tblW w:w="8332" w:type="dxa"/>
        <w:tblInd w:w="656" w:type="dxa"/>
        <w:tblLook w:val="01E0" w:firstRow="1" w:lastRow="1" w:firstColumn="1" w:lastColumn="1" w:noHBand="0" w:noVBand="0"/>
      </w:tblPr>
      <w:tblGrid>
        <w:gridCol w:w="1072"/>
        <w:gridCol w:w="7260"/>
      </w:tblGrid>
      <w:tr w:rsidR="00ED6168" w:rsidRPr="00125EC1" w:rsidTr="00B6100E">
        <w:tc>
          <w:tcPr>
            <w:tcW w:w="8332" w:type="dxa"/>
            <w:gridSpan w:val="2"/>
          </w:tcPr>
          <w:p w:rsidR="00ED6168" w:rsidRPr="00125EC1" w:rsidRDefault="00ED6168" w:rsidP="00ED6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8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810" w:right="-18" w:hanging="764"/>
              <w:jc w:val="thaiDistribute"/>
              <w:textAlignment w:val="baseline"/>
              <w:rPr>
                <w:rFonts w:ascii="Angsana New" w:eastAsia="Times New Roman" w:hAnsi="Angsana New"/>
                <w:sz w:val="30"/>
                <w:szCs w:val="30"/>
                <w:cs/>
                <w:lang w:val="th-TH"/>
              </w:rPr>
            </w:pPr>
            <w:r w:rsidRPr="00125EC1"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</w:tr>
      <w:tr w:rsidR="00ED6168" w:rsidRPr="00125EC1" w:rsidTr="00B6100E">
        <w:tc>
          <w:tcPr>
            <w:tcW w:w="1072" w:type="dxa"/>
          </w:tcPr>
          <w:p w:rsidR="00ED6168" w:rsidRPr="00125EC1" w:rsidRDefault="00ED6168" w:rsidP="00ED6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  <w:tab w:val="left" w:pos="798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810" w:right="-138" w:hanging="764"/>
              <w:textAlignment w:val="baseline"/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</w:pPr>
            <w:r w:rsidRPr="00125EC1">
              <w:rPr>
                <w:rFonts w:ascii="Angsana New" w:eastAsia="Times New Roman" w:hAnsi="Angsana New"/>
                <w:sz w:val="30"/>
                <w:szCs w:val="30"/>
                <w:cs/>
                <w:lang w:val="th-TH"/>
              </w:rPr>
              <w:t xml:space="preserve">ฉบับที่ </w:t>
            </w:r>
            <w:r w:rsidRPr="00125EC1">
              <w:rPr>
                <w:rFonts w:ascii="Angsana New" w:eastAsia="Times New Roman" w:hAnsi="Angsana New"/>
                <w:sz w:val="30"/>
                <w:szCs w:val="30"/>
              </w:rPr>
              <w:t>7</w:t>
            </w:r>
          </w:p>
        </w:tc>
        <w:tc>
          <w:tcPr>
            <w:tcW w:w="7260" w:type="dxa"/>
          </w:tcPr>
          <w:p w:rsidR="00ED6168" w:rsidRPr="00125EC1" w:rsidRDefault="00ED6168" w:rsidP="00ED6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8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810" w:right="-18" w:hanging="764"/>
              <w:jc w:val="thaiDistribute"/>
              <w:textAlignment w:val="baseline"/>
              <w:rPr>
                <w:rFonts w:ascii="Angsana New" w:eastAsia="Times New Roman" w:hAnsi="Angsana New"/>
                <w:sz w:val="30"/>
                <w:szCs w:val="30"/>
                <w:cs/>
                <w:lang w:val="th-TH"/>
              </w:rPr>
            </w:pPr>
            <w:r w:rsidRPr="00125EC1">
              <w:rPr>
                <w:rFonts w:ascii="Angsana New" w:eastAsia="Times New Roman" w:hAnsi="Angsana New"/>
                <w:sz w:val="30"/>
                <w:szCs w:val="30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ED6168" w:rsidRPr="00125EC1" w:rsidTr="00B6100E">
        <w:tc>
          <w:tcPr>
            <w:tcW w:w="1072" w:type="dxa"/>
          </w:tcPr>
          <w:p w:rsidR="00ED6168" w:rsidRPr="00125EC1" w:rsidRDefault="00ED6168" w:rsidP="00ED6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  <w:tab w:val="left" w:pos="798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810" w:right="-138" w:hanging="764"/>
              <w:textAlignment w:val="baseline"/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</w:pPr>
            <w:r w:rsidRPr="00125EC1">
              <w:rPr>
                <w:rFonts w:ascii="Angsana New" w:eastAsia="Times New Roman" w:hAnsi="Angsana New"/>
                <w:sz w:val="30"/>
                <w:szCs w:val="30"/>
                <w:cs/>
                <w:lang w:val="th-TH"/>
              </w:rPr>
              <w:t xml:space="preserve">ฉบับที่ </w:t>
            </w:r>
            <w:r w:rsidRPr="00125EC1">
              <w:rPr>
                <w:rFonts w:ascii="Angsana New" w:eastAsia="Times New Roman" w:hAnsi="Angsana New"/>
                <w:sz w:val="30"/>
                <w:szCs w:val="30"/>
              </w:rPr>
              <w:t>9</w:t>
            </w:r>
          </w:p>
        </w:tc>
        <w:tc>
          <w:tcPr>
            <w:tcW w:w="7260" w:type="dxa"/>
          </w:tcPr>
          <w:p w:rsidR="00ED6168" w:rsidRPr="00125EC1" w:rsidRDefault="00ED6168" w:rsidP="00ED6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8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810" w:right="-18" w:hanging="764"/>
              <w:jc w:val="thaiDistribute"/>
              <w:textAlignment w:val="baseline"/>
              <w:rPr>
                <w:rFonts w:ascii="Angsana New" w:eastAsia="Times New Roman" w:hAnsi="Angsana New"/>
                <w:sz w:val="30"/>
                <w:szCs w:val="30"/>
                <w:cs/>
                <w:lang w:val="th-TH"/>
              </w:rPr>
            </w:pPr>
            <w:r w:rsidRPr="00125EC1">
              <w:rPr>
                <w:rFonts w:ascii="Angsana New" w:eastAsia="Times New Roman" w:hAnsi="Angsana New"/>
                <w:sz w:val="30"/>
                <w:szCs w:val="30"/>
                <w:cs/>
                <w:lang w:val="th-TH"/>
              </w:rPr>
              <w:t>เครื่องมือทางการเงิน</w:t>
            </w:r>
            <w:r w:rsidRPr="00125EC1">
              <w:rPr>
                <w:rFonts w:ascii="Angsana New" w:eastAsia="Times New Roman" w:hAnsi="Angsana New" w:hint="cs"/>
                <w:sz w:val="30"/>
                <w:szCs w:val="30"/>
                <w:cs/>
                <w:lang w:val="th-TH"/>
              </w:rPr>
              <w:t>มาตรฐานการบัญชี</w:t>
            </w:r>
          </w:p>
        </w:tc>
      </w:tr>
      <w:tr w:rsidR="00ED6168" w:rsidRPr="00125EC1" w:rsidTr="00B6100E">
        <w:tc>
          <w:tcPr>
            <w:tcW w:w="8332" w:type="dxa"/>
            <w:gridSpan w:val="2"/>
          </w:tcPr>
          <w:p w:rsidR="00ED6168" w:rsidRPr="00125EC1" w:rsidRDefault="00ED6168" w:rsidP="00ED6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8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810" w:right="-18" w:hanging="764"/>
              <w:jc w:val="thaiDistribute"/>
              <w:textAlignment w:val="baseline"/>
              <w:rPr>
                <w:rFonts w:ascii="Angsana New" w:eastAsia="Times New Roman" w:hAnsi="Angsana New"/>
                <w:sz w:val="30"/>
                <w:szCs w:val="30"/>
                <w:cs/>
                <w:lang w:val="th-TH"/>
              </w:rPr>
            </w:pPr>
            <w:r w:rsidRPr="00125EC1"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  <w:t>มาตรฐานการ</w:t>
            </w:r>
            <w:r w:rsidRPr="00125EC1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>บัญชี</w:t>
            </w:r>
          </w:p>
        </w:tc>
      </w:tr>
      <w:tr w:rsidR="00ED6168" w:rsidRPr="00125EC1" w:rsidTr="00B6100E">
        <w:tc>
          <w:tcPr>
            <w:tcW w:w="1072" w:type="dxa"/>
          </w:tcPr>
          <w:p w:rsidR="00ED6168" w:rsidRPr="00125EC1" w:rsidRDefault="00ED6168" w:rsidP="00ED6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  <w:tab w:val="left" w:pos="798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810" w:right="-138" w:hanging="764"/>
              <w:textAlignment w:val="baseline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125EC1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ฉบับที่ </w:t>
            </w:r>
            <w:r w:rsidR="00061BDB" w:rsidRPr="00125EC1">
              <w:rPr>
                <w:rFonts w:ascii="Angsana New" w:eastAsia="Times New Roman" w:hAnsi="Angsana New"/>
                <w:sz w:val="30"/>
                <w:szCs w:val="30"/>
              </w:rPr>
              <w:t>32</w:t>
            </w:r>
            <w:r w:rsidRPr="00125EC1">
              <w:rPr>
                <w:rFonts w:ascii="Angsana New" w:eastAsia="Times New Roman" w:hAnsi="Angsana New"/>
                <w:sz w:val="30"/>
                <w:szCs w:val="30"/>
              </w:rPr>
              <w:t xml:space="preserve"> </w:t>
            </w:r>
          </w:p>
        </w:tc>
        <w:tc>
          <w:tcPr>
            <w:tcW w:w="7260" w:type="dxa"/>
          </w:tcPr>
          <w:p w:rsidR="00ED6168" w:rsidRPr="00125EC1" w:rsidRDefault="00ED6168" w:rsidP="00ED6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8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810" w:right="-18" w:hanging="764"/>
              <w:jc w:val="thaiDistribute"/>
              <w:textAlignment w:val="baseline"/>
              <w:rPr>
                <w:rFonts w:ascii="Angsana New" w:eastAsia="Times New Roman" w:hAnsi="Angsana New"/>
                <w:sz w:val="30"/>
                <w:szCs w:val="30"/>
                <w:cs/>
                <w:lang w:val="th-TH"/>
              </w:rPr>
            </w:pPr>
            <w:r w:rsidRPr="00125EC1">
              <w:rPr>
                <w:rFonts w:ascii="Angsana New" w:eastAsia="Times New Roman" w:hAnsi="Angsana New"/>
                <w:sz w:val="30"/>
                <w:szCs w:val="30"/>
                <w:cs/>
                <w:lang w:val="th-TH"/>
              </w:rPr>
              <w:t>การแสดงรายการเครื่องมือทางการเงิน</w:t>
            </w:r>
            <w:r w:rsidRPr="00125EC1">
              <w:rPr>
                <w:rFonts w:ascii="Angsana New" w:eastAsia="Times New Roman" w:hAnsi="Angsana New" w:hint="cs"/>
                <w:sz w:val="30"/>
                <w:szCs w:val="30"/>
                <w:cs/>
                <w:lang w:val="th-TH"/>
              </w:rPr>
              <w:t>การตีความมาตรฐานการรายงานทางการเงิน</w:t>
            </w:r>
          </w:p>
        </w:tc>
      </w:tr>
      <w:tr w:rsidR="00ED6168" w:rsidRPr="00125EC1" w:rsidTr="00B6100E">
        <w:tc>
          <w:tcPr>
            <w:tcW w:w="8332" w:type="dxa"/>
            <w:gridSpan w:val="2"/>
          </w:tcPr>
          <w:p w:rsidR="00ED6168" w:rsidRPr="00125EC1" w:rsidRDefault="00ED6168" w:rsidP="00ED6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8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810" w:right="-18" w:hanging="764"/>
              <w:jc w:val="thaiDistribute"/>
              <w:textAlignment w:val="baseline"/>
              <w:rPr>
                <w:rFonts w:ascii="Angsana New" w:eastAsia="Times New Roman" w:hAnsi="Angsana New"/>
                <w:sz w:val="30"/>
                <w:szCs w:val="30"/>
                <w:cs/>
                <w:lang w:val="th-TH"/>
              </w:rPr>
            </w:pPr>
            <w:r w:rsidRPr="00125EC1">
              <w:rPr>
                <w:rFonts w:ascii="Angsana New" w:eastAsia="Times New Roman" w:hAnsi="Angsana New" w:hint="cs"/>
                <w:sz w:val="30"/>
                <w:szCs w:val="30"/>
                <w:cs/>
                <w:lang w:val="th-TH"/>
              </w:rPr>
              <w:t>การตีความมาตรฐานการรายงานทางการเงิน</w:t>
            </w:r>
          </w:p>
        </w:tc>
      </w:tr>
      <w:tr w:rsidR="00ED6168" w:rsidRPr="00125EC1" w:rsidTr="00B6100E">
        <w:tc>
          <w:tcPr>
            <w:tcW w:w="1072" w:type="dxa"/>
          </w:tcPr>
          <w:p w:rsidR="00ED6168" w:rsidRPr="00125EC1" w:rsidRDefault="00ED6168" w:rsidP="00ED6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  <w:tab w:val="left" w:pos="798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810" w:right="-138" w:hanging="764"/>
              <w:textAlignment w:val="baseline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125EC1"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  <w:t xml:space="preserve">ฉบับที่ </w:t>
            </w:r>
            <w:r w:rsidR="00061BDB" w:rsidRPr="00125EC1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16</w:t>
            </w:r>
          </w:p>
        </w:tc>
        <w:tc>
          <w:tcPr>
            <w:tcW w:w="7260" w:type="dxa"/>
          </w:tcPr>
          <w:p w:rsidR="00ED6168" w:rsidRPr="00125EC1" w:rsidRDefault="00ED6168" w:rsidP="00ED6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8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810" w:right="-18" w:hanging="764"/>
              <w:jc w:val="thaiDistribute"/>
              <w:textAlignment w:val="baseline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125EC1">
              <w:rPr>
                <w:rFonts w:ascii="Angsana New" w:eastAsia="Times New Roman" w:hAnsi="Angsana New"/>
                <w:sz w:val="30"/>
                <w:szCs w:val="30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ED6168" w:rsidRPr="00125EC1" w:rsidTr="00B6100E">
        <w:tc>
          <w:tcPr>
            <w:tcW w:w="1072" w:type="dxa"/>
          </w:tcPr>
          <w:p w:rsidR="00ED6168" w:rsidRPr="00125EC1" w:rsidRDefault="00ED6168" w:rsidP="00ED6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  <w:tab w:val="left" w:pos="798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810" w:right="-138" w:hanging="764"/>
              <w:textAlignment w:val="baseline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125EC1"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  <w:t xml:space="preserve">ฉบับที่ </w:t>
            </w:r>
            <w:r w:rsidR="00061BDB" w:rsidRPr="00125EC1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1</w:t>
            </w:r>
            <w:r w:rsidRPr="00125EC1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9</w:t>
            </w:r>
          </w:p>
        </w:tc>
        <w:tc>
          <w:tcPr>
            <w:tcW w:w="7260" w:type="dxa"/>
          </w:tcPr>
          <w:p w:rsidR="00ED6168" w:rsidRPr="00125EC1" w:rsidRDefault="00ED6168" w:rsidP="00ED6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8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810" w:right="-18" w:hanging="764"/>
              <w:jc w:val="thaiDistribute"/>
              <w:textAlignment w:val="baseline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125EC1">
              <w:rPr>
                <w:rFonts w:ascii="Angsana New" w:eastAsia="Times New Roman" w:hAnsi="Angsana New"/>
                <w:sz w:val="30"/>
                <w:szCs w:val="30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ED6168" w:rsidRPr="00ED6168" w:rsidRDefault="00ED6168" w:rsidP="00ED61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line="240" w:lineRule="auto"/>
        <w:ind w:left="720"/>
        <w:jc w:val="thaiDistribute"/>
        <w:rPr>
          <w:rFonts w:ascii="Angsana New" w:eastAsia="Calibri" w:hAnsi="Angsana New"/>
          <w:sz w:val="30"/>
          <w:szCs w:val="30"/>
        </w:rPr>
      </w:pPr>
      <w:r w:rsidRPr="00125EC1">
        <w:rPr>
          <w:rFonts w:ascii="Angsana New" w:eastAsia="Times New Roman" w:hAnsi="Angsana New" w:hint="cs"/>
          <w:sz w:val="30"/>
          <w:szCs w:val="30"/>
          <w:cs/>
        </w:rPr>
        <w:t>มาตรฐานการรายงานทางการเงินกลุ่มดังกล่าวข้างต้น</w:t>
      </w:r>
      <w:r w:rsidRPr="00125EC1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125EC1">
        <w:rPr>
          <w:rFonts w:ascii="Angsana New" w:eastAsia="Times New Roman" w:hAnsi="Angsana New" w:hint="cs"/>
          <w:sz w:val="30"/>
          <w:szCs w:val="30"/>
          <w:cs/>
        </w:rPr>
        <w:t>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</w:t>
      </w:r>
      <w:r w:rsidRPr="00125EC1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125EC1">
        <w:rPr>
          <w:rFonts w:ascii="Angsana New" w:eastAsia="Times New Roman" w:hAnsi="Angsana New" w:hint="cs"/>
          <w:sz w:val="30"/>
          <w:szCs w:val="30"/>
          <w:cs/>
        </w:rPr>
        <w:t>ลักษณะของกระแสเงินสดตามสัญญาและแผนธุรกิจของกิจการ</w:t>
      </w:r>
      <w:r w:rsidRPr="00125EC1">
        <w:rPr>
          <w:rFonts w:ascii="Angsana New" w:eastAsia="Times New Roman" w:hAnsi="Angsana New"/>
          <w:sz w:val="30"/>
          <w:szCs w:val="30"/>
          <w:cs/>
        </w:rPr>
        <w:t xml:space="preserve"> (</w:t>
      </w:r>
      <w:r w:rsidRPr="00125EC1">
        <w:rPr>
          <w:rFonts w:ascii="Angsana New" w:eastAsia="Times New Roman" w:hAnsi="Angsana New"/>
          <w:sz w:val="30"/>
          <w:szCs w:val="30"/>
        </w:rPr>
        <w:t xml:space="preserve">Business Model) </w:t>
      </w:r>
      <w:r w:rsidRPr="00125EC1">
        <w:rPr>
          <w:rFonts w:ascii="Angsana New" w:eastAsia="Times New Roman" w:hAnsi="Angsana New" w:hint="cs"/>
          <w:sz w:val="30"/>
          <w:szCs w:val="30"/>
          <w:cs/>
        </w:rPr>
        <w:t>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</w:t>
      </w:r>
      <w:r w:rsidRPr="00125EC1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125EC1">
        <w:rPr>
          <w:rFonts w:ascii="Angsana New" w:eastAsia="Times New Roman" w:hAnsi="Angsana New" w:hint="cs"/>
          <w:sz w:val="30"/>
          <w:szCs w:val="30"/>
          <w:cs/>
        </w:rPr>
        <w:t>และหลักการเกี่ยวกับการบัญชีป้องกันความเสี่ยง</w:t>
      </w:r>
      <w:r w:rsidRPr="00125EC1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125EC1">
        <w:rPr>
          <w:rFonts w:ascii="Angsana New" w:eastAsia="Times New Roman" w:hAnsi="Angsana New" w:hint="cs"/>
          <w:sz w:val="30"/>
          <w:szCs w:val="30"/>
          <w:cs/>
        </w:rPr>
        <w:t>รวมถึงการแสดงรายการและการเปิดเผยข้อมูลเครื่องมือทางการเงิน</w:t>
      </w:r>
      <w:r w:rsidRPr="00125EC1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125EC1">
        <w:rPr>
          <w:rFonts w:ascii="Angsana New" w:eastAsia="Times New Roman" w:hAnsi="Angsana New" w:hint="cs"/>
          <w:sz w:val="30"/>
          <w:szCs w:val="30"/>
          <w:cs/>
        </w:rPr>
        <w:t>และเมื่อมาตรฐาน</w:t>
      </w:r>
      <w:r w:rsidRPr="00125EC1">
        <w:rPr>
          <w:rFonts w:ascii="Angsana New" w:eastAsia="Times New Roman" w:hAnsi="Angsana New"/>
          <w:sz w:val="30"/>
          <w:szCs w:val="30"/>
          <w:cs/>
        </w:rPr>
        <w:t>การรายงานทางการเงินกลุ่มนี้มีผลบังคับใช้</w:t>
      </w:r>
      <w:r w:rsidRPr="00125EC1">
        <w:rPr>
          <w:rFonts w:ascii="Angsana New" w:eastAsia="Calibri" w:hAnsi="Angsana New"/>
          <w:sz w:val="30"/>
          <w:szCs w:val="30"/>
          <w:cs/>
        </w:rPr>
        <w:t xml:space="preserve"> จะทำให้มาตรฐานการบัญชี การตีความมาตรฐานการบัญชี และแนวปฏิบัติทางการบัญชีบางฉบับที่มีผลบังคับใช้อยู่ในปัจจุบันถูกยกเลิกไป</w:t>
      </w:r>
    </w:p>
    <w:p w:rsidR="00ED6168" w:rsidRPr="00ED6168" w:rsidRDefault="00627AF2" w:rsidP="00ED61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line="240" w:lineRule="auto"/>
        <w:ind w:left="720"/>
        <w:jc w:val="thaiDistribute"/>
        <w:rPr>
          <w:rFonts w:ascii="Angsana New" w:eastAsia="Times New Roman" w:hAnsi="Angsana New"/>
          <w:sz w:val="30"/>
          <w:szCs w:val="30"/>
        </w:rPr>
      </w:pPr>
      <w:r w:rsidRPr="00627AF2">
        <w:rPr>
          <w:rFonts w:ascii="Angsana New" w:eastAsia="Times New Roman" w:hAnsi="Angsana New" w:hint="cs"/>
          <w:sz w:val="30"/>
          <w:szCs w:val="30"/>
          <w:cs/>
        </w:rPr>
        <w:t>ทั้งนี้ มาตรฐานกลุ่มนี้ไม่มี</w:t>
      </w:r>
      <w:r w:rsidR="00ED6168" w:rsidRPr="00627AF2">
        <w:rPr>
          <w:rFonts w:ascii="Angsana New" w:eastAsia="Times New Roman" w:hAnsi="Angsana New"/>
          <w:sz w:val="30"/>
          <w:szCs w:val="30"/>
          <w:cs/>
        </w:rPr>
        <w:t>ผลกระทบ</w:t>
      </w:r>
      <w:r w:rsidRPr="00627AF2">
        <w:rPr>
          <w:rFonts w:ascii="Angsana New" w:eastAsia="Times New Roman" w:hAnsi="Angsana New" w:hint="cs"/>
          <w:sz w:val="30"/>
          <w:szCs w:val="30"/>
          <w:cs/>
        </w:rPr>
        <w:t>อย่างมีสาระสำคัญ</w:t>
      </w:r>
      <w:r w:rsidR="00ED6168" w:rsidRPr="00627AF2">
        <w:rPr>
          <w:rFonts w:ascii="Angsana New" w:eastAsia="Times New Roman" w:hAnsi="Angsana New"/>
          <w:sz w:val="30"/>
          <w:szCs w:val="30"/>
          <w:cs/>
        </w:rPr>
        <w:t>ต่องบการเงิน</w:t>
      </w:r>
      <w:r w:rsidRPr="00627AF2">
        <w:rPr>
          <w:rFonts w:ascii="Angsana New" w:eastAsia="Times New Roman" w:hAnsi="Angsana New" w:hint="cs"/>
          <w:sz w:val="30"/>
          <w:szCs w:val="30"/>
          <w:cs/>
        </w:rPr>
        <w:t>ของกลุ่มบริษัท</w:t>
      </w:r>
    </w:p>
    <w:p w:rsidR="00ED6168" w:rsidRPr="00BE3CA9" w:rsidRDefault="00ED6168" w:rsidP="00ED61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  <w:tab w:val="left" w:pos="1080"/>
        </w:tabs>
        <w:overflowPunct w:val="0"/>
        <w:autoSpaceDE w:val="0"/>
        <w:autoSpaceDN w:val="0"/>
        <w:adjustRightInd w:val="0"/>
        <w:spacing w:before="120" w:after="120" w:line="240" w:lineRule="auto"/>
        <w:ind w:left="720"/>
        <w:jc w:val="thaiDistribute"/>
        <w:rPr>
          <w:rFonts w:ascii="Angsana New" w:eastAsia="Times New Roman" w:hAnsi="Angsana New"/>
          <w:b/>
          <w:bCs/>
          <w:sz w:val="30"/>
          <w:szCs w:val="30"/>
        </w:rPr>
      </w:pPr>
      <w:r w:rsidRPr="00BE3CA9">
        <w:rPr>
          <w:rFonts w:ascii="Angsana New" w:eastAsia="Times New Roman" w:hAnsi="Angsana New"/>
          <w:b/>
          <w:bCs/>
          <w:sz w:val="30"/>
          <w:szCs w:val="30"/>
          <w:cs/>
        </w:rPr>
        <w:t xml:space="preserve">มาตรฐานการรายงานทางการเงิน ฉบับที่ </w:t>
      </w:r>
      <w:r w:rsidR="00061BDB" w:rsidRPr="00BE3CA9">
        <w:rPr>
          <w:rFonts w:ascii="Angsana New" w:eastAsia="Times New Roman" w:hAnsi="Angsana New"/>
          <w:b/>
          <w:bCs/>
          <w:sz w:val="30"/>
          <w:szCs w:val="30"/>
        </w:rPr>
        <w:t>1</w:t>
      </w:r>
      <w:r w:rsidRPr="00BE3CA9">
        <w:rPr>
          <w:rFonts w:ascii="Angsana New" w:eastAsia="Times New Roman" w:hAnsi="Angsana New"/>
          <w:b/>
          <w:bCs/>
          <w:sz w:val="30"/>
          <w:szCs w:val="30"/>
        </w:rPr>
        <w:t xml:space="preserve">6 </w:t>
      </w:r>
      <w:r w:rsidRPr="00BE3CA9">
        <w:rPr>
          <w:rFonts w:ascii="Angsana New" w:eastAsia="Times New Roman" w:hAnsi="Angsana New"/>
          <w:b/>
          <w:bCs/>
          <w:sz w:val="30"/>
          <w:szCs w:val="30"/>
          <w:cs/>
        </w:rPr>
        <w:t>เรื่อง สัญญาเช่า</w:t>
      </w:r>
    </w:p>
    <w:p w:rsidR="00ED6168" w:rsidRPr="00BE3CA9" w:rsidRDefault="00ED6168" w:rsidP="00ED61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0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before="120" w:after="120" w:line="240" w:lineRule="auto"/>
        <w:ind w:left="720" w:hanging="360"/>
        <w:jc w:val="thaiDistribute"/>
        <w:textAlignment w:val="baseline"/>
        <w:rPr>
          <w:rFonts w:ascii="Angsana New" w:eastAsia="Times New Roman" w:hAnsi="Angsana New"/>
          <w:sz w:val="30"/>
          <w:szCs w:val="30"/>
        </w:rPr>
      </w:pPr>
      <w:r w:rsidRPr="00BE3CA9">
        <w:rPr>
          <w:rFonts w:ascii="Angsana New" w:eastAsia="Times New Roman" w:hAnsi="Angsana New"/>
          <w:sz w:val="30"/>
          <w:szCs w:val="30"/>
          <w:cs/>
        </w:rPr>
        <w:tab/>
        <w:t xml:space="preserve">มาตรฐานการรายงานทางการเงิน ฉบับที่ </w:t>
      </w:r>
      <w:r w:rsidR="00061BDB" w:rsidRPr="00BE3CA9">
        <w:rPr>
          <w:rFonts w:ascii="Angsana New" w:eastAsia="Times New Roman" w:hAnsi="Angsana New"/>
          <w:sz w:val="30"/>
          <w:szCs w:val="30"/>
        </w:rPr>
        <w:t>1</w:t>
      </w:r>
      <w:r w:rsidRPr="00BE3CA9">
        <w:rPr>
          <w:rFonts w:ascii="Angsana New" w:eastAsia="Times New Roman" w:hAnsi="Angsana New"/>
          <w:sz w:val="30"/>
          <w:szCs w:val="30"/>
        </w:rPr>
        <w:t>6</w:t>
      </w:r>
      <w:r w:rsidRPr="00BE3CA9">
        <w:rPr>
          <w:rFonts w:ascii="Angsana New" w:eastAsia="Times New Roman" w:hAnsi="Angsana New"/>
          <w:sz w:val="30"/>
          <w:szCs w:val="30"/>
          <w:cs/>
        </w:rPr>
        <w:t xml:space="preserve"> ใช้แทนมาตรฐานการบัญชี ฉบับที่ </w:t>
      </w:r>
      <w:r w:rsidR="00061BDB" w:rsidRPr="00BE3CA9">
        <w:rPr>
          <w:rFonts w:ascii="Angsana New" w:eastAsia="Times New Roman" w:hAnsi="Angsana New"/>
          <w:sz w:val="30"/>
          <w:szCs w:val="30"/>
        </w:rPr>
        <w:t>1</w:t>
      </w:r>
      <w:r w:rsidRPr="00BE3CA9">
        <w:rPr>
          <w:rFonts w:ascii="Angsana New" w:eastAsia="Times New Roman" w:hAnsi="Angsana New"/>
          <w:sz w:val="30"/>
          <w:szCs w:val="30"/>
        </w:rPr>
        <w:t>7</w:t>
      </w:r>
      <w:r w:rsidRPr="00BE3CA9">
        <w:rPr>
          <w:rFonts w:ascii="Angsana New" w:eastAsia="Times New Roman" w:hAnsi="Angsana New"/>
          <w:sz w:val="30"/>
          <w:szCs w:val="30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="00061BDB" w:rsidRPr="00BE3CA9">
        <w:rPr>
          <w:rFonts w:ascii="Angsana New" w:eastAsia="Times New Roman" w:hAnsi="Angsana New"/>
          <w:sz w:val="30"/>
          <w:szCs w:val="30"/>
        </w:rPr>
        <w:t>12</w:t>
      </w:r>
      <w:r w:rsidRPr="00BE3CA9">
        <w:rPr>
          <w:rFonts w:ascii="Angsana New" w:eastAsia="Times New Roman" w:hAnsi="Angsana New"/>
          <w:sz w:val="30"/>
          <w:szCs w:val="30"/>
        </w:rPr>
        <w:t xml:space="preserve"> </w:t>
      </w:r>
      <w:r w:rsidRPr="00BE3CA9">
        <w:rPr>
          <w:rFonts w:ascii="Angsana New" w:eastAsia="Times New Roman" w:hAnsi="Angsana New"/>
          <w:sz w:val="30"/>
          <w:szCs w:val="30"/>
          <w:cs/>
        </w:rPr>
        <w:t>เดือน เว้นแต่สินทรัพย์อ้างอิงนั้นมีมูลค่าต่ำ</w:t>
      </w:r>
    </w:p>
    <w:p w:rsidR="00ED6168" w:rsidRPr="00ED6168" w:rsidRDefault="00ED6168" w:rsidP="00ED61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0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before="120" w:after="120" w:line="240" w:lineRule="auto"/>
        <w:ind w:left="720" w:hanging="360"/>
        <w:jc w:val="thaiDistribute"/>
        <w:textAlignment w:val="baseline"/>
        <w:rPr>
          <w:rFonts w:ascii="Angsana New" w:eastAsia="Times New Roman" w:hAnsi="Angsana New"/>
          <w:sz w:val="30"/>
          <w:szCs w:val="30"/>
        </w:rPr>
      </w:pPr>
      <w:r w:rsidRPr="00BE3CA9">
        <w:rPr>
          <w:rFonts w:ascii="Angsana New" w:eastAsia="Times New Roman" w:hAnsi="Angsana New"/>
          <w:sz w:val="30"/>
          <w:szCs w:val="30"/>
          <w:cs/>
        </w:rPr>
        <w:tab/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="00061BDB" w:rsidRPr="00BE3CA9">
        <w:rPr>
          <w:rFonts w:ascii="Angsana New" w:eastAsia="Times New Roman" w:hAnsi="Angsana New"/>
          <w:sz w:val="30"/>
          <w:szCs w:val="30"/>
        </w:rPr>
        <w:t>1</w:t>
      </w:r>
      <w:r w:rsidRPr="00BE3CA9">
        <w:rPr>
          <w:rFonts w:ascii="Angsana New" w:eastAsia="Times New Roman" w:hAnsi="Angsana New"/>
          <w:sz w:val="30"/>
          <w:szCs w:val="30"/>
        </w:rPr>
        <w:t xml:space="preserve">7 </w:t>
      </w:r>
      <w:r w:rsidRPr="00BE3CA9">
        <w:rPr>
          <w:rFonts w:ascii="Angsana New" w:eastAsia="Times New Roman" w:hAnsi="Angsana New"/>
          <w:sz w:val="30"/>
          <w:szCs w:val="30"/>
          <w:cs/>
        </w:rPr>
        <w:t xml:space="preserve">ผู้ให้เช่ายังคงต้องจัดประเภทสัญญาเช่าเป็นสัญญาเช่าดำเนินงานหรือสัญญาเช่าเงินทุนโดยใช้หลักการเช่นเดียวกันกับมาตรฐานการบัญชีฉบับที่ </w:t>
      </w:r>
      <w:r w:rsidR="00061BDB" w:rsidRPr="00BE3CA9">
        <w:rPr>
          <w:rFonts w:ascii="Angsana New" w:eastAsia="Times New Roman" w:hAnsi="Angsana New"/>
          <w:sz w:val="30"/>
          <w:szCs w:val="30"/>
        </w:rPr>
        <w:t>1</w:t>
      </w:r>
      <w:r w:rsidRPr="00BE3CA9">
        <w:rPr>
          <w:rFonts w:ascii="Angsana New" w:eastAsia="Times New Roman" w:hAnsi="Angsana New"/>
          <w:sz w:val="30"/>
          <w:szCs w:val="30"/>
        </w:rPr>
        <w:t>7</w:t>
      </w:r>
    </w:p>
    <w:p w:rsidR="00ED6168" w:rsidRDefault="00273F11" w:rsidP="00ED61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0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before="120" w:after="120" w:line="240" w:lineRule="auto"/>
        <w:ind w:left="720"/>
        <w:jc w:val="thaiDistribute"/>
        <w:textAlignment w:val="baseline"/>
        <w:rPr>
          <w:rFonts w:ascii="Angsana New" w:eastAsia="Times New Roman" w:hAnsi="Angsana New"/>
          <w:sz w:val="30"/>
          <w:szCs w:val="30"/>
        </w:rPr>
      </w:pPr>
      <w:r w:rsidRPr="00273F11">
        <w:rPr>
          <w:rFonts w:ascii="Angsana New" w:eastAsia="Times New Roman" w:hAnsi="Angsana New" w:hint="cs"/>
          <w:sz w:val="30"/>
          <w:szCs w:val="30"/>
          <w:cs/>
        </w:rPr>
        <w:t>ทั้งนี้</w:t>
      </w:r>
      <w:r w:rsidRPr="00273F11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273F11">
        <w:rPr>
          <w:rFonts w:ascii="Angsana New" w:eastAsia="Times New Roman" w:hAnsi="Angsana New" w:hint="cs"/>
          <w:sz w:val="30"/>
          <w:szCs w:val="30"/>
          <w:cs/>
        </w:rPr>
        <w:t>มาตรฐานกลุ่มนี้ไม่มีผลกระทบอย่างมีสาระสำคัญต่องบการเงินของกลุ่มบริษัท</w:t>
      </w:r>
    </w:p>
    <w:p w:rsidR="00693776" w:rsidRDefault="00693776" w:rsidP="00ED61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0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before="120" w:after="120" w:line="240" w:lineRule="auto"/>
        <w:ind w:left="720"/>
        <w:jc w:val="thaiDistribute"/>
        <w:textAlignment w:val="baseline"/>
        <w:rPr>
          <w:rFonts w:ascii="Angsana New" w:eastAsia="Times New Roman" w:hAnsi="Angsana New"/>
          <w:sz w:val="30"/>
          <w:szCs w:val="30"/>
        </w:rPr>
      </w:pPr>
    </w:p>
    <w:p w:rsidR="00693776" w:rsidRDefault="00693776" w:rsidP="00ED61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0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before="120" w:after="120" w:line="240" w:lineRule="auto"/>
        <w:ind w:left="720"/>
        <w:jc w:val="thaiDistribute"/>
        <w:textAlignment w:val="baseline"/>
        <w:rPr>
          <w:rFonts w:ascii="Angsana New" w:eastAsia="Times New Roman" w:hAnsi="Angsana New"/>
          <w:sz w:val="30"/>
          <w:szCs w:val="30"/>
        </w:rPr>
      </w:pPr>
    </w:p>
    <w:p w:rsidR="00693776" w:rsidRPr="00693776" w:rsidRDefault="00693776" w:rsidP="006937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0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before="120" w:after="120" w:line="240" w:lineRule="auto"/>
        <w:ind w:left="720"/>
        <w:jc w:val="thaiDistribute"/>
        <w:textAlignment w:val="baseline"/>
        <w:rPr>
          <w:rFonts w:ascii="Angsana New" w:eastAsia="Times New Roman" w:hAnsi="Angsana New"/>
          <w:b/>
          <w:bCs/>
          <w:sz w:val="30"/>
          <w:szCs w:val="30"/>
        </w:rPr>
      </w:pPr>
      <w:r w:rsidRPr="00693776">
        <w:rPr>
          <w:rFonts w:ascii="Angsana New" w:eastAsia="Times New Roman" w:hAnsi="Angsana New"/>
          <w:b/>
          <w:bCs/>
          <w:sz w:val="30"/>
          <w:szCs w:val="30"/>
          <w:cs/>
        </w:rPr>
        <w:lastRenderedPageBreak/>
        <w:t xml:space="preserve">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693776">
        <w:rPr>
          <w:rFonts w:ascii="Angsana New" w:eastAsia="Times New Roman" w:hAnsi="Angsana New"/>
          <w:b/>
          <w:bCs/>
          <w:sz w:val="30"/>
          <w:szCs w:val="30"/>
        </w:rPr>
        <w:t>2019 (COVID-19)</w:t>
      </w:r>
    </w:p>
    <w:p w:rsidR="00693776" w:rsidRPr="00693776" w:rsidRDefault="00693776" w:rsidP="006937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0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before="120" w:after="120" w:line="240" w:lineRule="auto"/>
        <w:ind w:left="720"/>
        <w:jc w:val="thaiDistribute"/>
        <w:textAlignment w:val="baseline"/>
        <w:rPr>
          <w:rFonts w:ascii="Angsana New" w:eastAsia="Times New Roman" w:hAnsi="Angsana New"/>
          <w:sz w:val="30"/>
          <w:szCs w:val="30"/>
        </w:rPr>
      </w:pPr>
      <w:r w:rsidRPr="00693776">
        <w:rPr>
          <w:rFonts w:ascii="Angsana New" w:eastAsia="Times New Roman" w:hAnsi="Angsana New"/>
          <w:sz w:val="30"/>
          <w:szCs w:val="30"/>
          <w:cs/>
        </w:rPr>
        <w:t xml:space="preserve"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693776">
        <w:rPr>
          <w:rFonts w:ascii="Angsana New" w:eastAsia="Times New Roman" w:hAnsi="Angsana New"/>
          <w:sz w:val="30"/>
          <w:szCs w:val="30"/>
        </w:rPr>
        <w:t>2019</w:t>
      </w:r>
      <w:r w:rsidRPr="00693776">
        <w:rPr>
          <w:rFonts w:ascii="Angsana New" w:eastAsia="Times New Roman" w:hAnsi="Angsana New"/>
          <w:sz w:val="30"/>
          <w:szCs w:val="30"/>
          <w:cs/>
        </w:rPr>
        <w:t xml:space="preserve"> (</w:t>
      </w:r>
      <w:r w:rsidRPr="00693776">
        <w:rPr>
          <w:rFonts w:ascii="Angsana New" w:eastAsia="Times New Roman" w:hAnsi="Angsana New"/>
          <w:sz w:val="30"/>
          <w:szCs w:val="30"/>
        </w:rPr>
        <w:t>COVID-19</w:t>
      </w:r>
      <w:r w:rsidRPr="00693776">
        <w:rPr>
          <w:rFonts w:ascii="Angsana New" w:eastAsia="Times New Roman" w:hAnsi="Angsana New"/>
          <w:sz w:val="30"/>
          <w:szCs w:val="30"/>
          <w:cs/>
        </w:rPr>
        <w:t>) โดยมีวัตถุประสงค์เพื่อลดผลกระทบในบางเรื่องจากการปฏิบัติตามมาตรฐานการรายงานทางการเงินบางฉบับ และเพื่อให้เกิดความชัดเจนในวิธีปฏิบัติทางบัญชี ในช่วงเวลาที่ยังมีความไม่แน่นอนเกี่ยวกับสถานการณ์ดังกล่าว</w:t>
      </w:r>
    </w:p>
    <w:p w:rsidR="00693776" w:rsidRPr="00693776" w:rsidRDefault="00693776" w:rsidP="006937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0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before="120" w:after="120" w:line="240" w:lineRule="auto"/>
        <w:ind w:left="720"/>
        <w:jc w:val="thaiDistribute"/>
        <w:textAlignment w:val="baseline"/>
        <w:rPr>
          <w:rFonts w:ascii="Angsana New" w:eastAsia="Times New Roman" w:hAnsi="Angsana New"/>
          <w:sz w:val="30"/>
          <w:szCs w:val="30"/>
        </w:rPr>
      </w:pPr>
      <w:r w:rsidRPr="00693776">
        <w:rPr>
          <w:rFonts w:ascii="Angsana New" w:eastAsia="Times New Roman" w:hAnsi="Angsana New"/>
          <w:sz w:val="30"/>
          <w:szCs w:val="30"/>
          <w:cs/>
        </w:rPr>
        <w:t xml:space="preserve">แนวปฏิบัติทางการบัญชีดังกล่าวได้ประกาศลงในราชกิจจานุเบกษาเมื่อวันที่ </w:t>
      </w:r>
      <w:r w:rsidRPr="00693776">
        <w:rPr>
          <w:rFonts w:ascii="Angsana New" w:eastAsia="Times New Roman" w:hAnsi="Angsana New"/>
          <w:sz w:val="30"/>
          <w:szCs w:val="30"/>
        </w:rPr>
        <w:t xml:space="preserve">22 </w:t>
      </w:r>
      <w:r w:rsidRPr="00693776">
        <w:rPr>
          <w:rFonts w:ascii="Angsana New" w:eastAsia="Times New Roman" w:hAnsi="Angsana New"/>
          <w:sz w:val="30"/>
          <w:szCs w:val="30"/>
          <w:cs/>
        </w:rPr>
        <w:t xml:space="preserve">เมษายน </w:t>
      </w:r>
      <w:r w:rsidRPr="00693776">
        <w:rPr>
          <w:rFonts w:ascii="Angsana New" w:eastAsia="Times New Roman" w:hAnsi="Angsana New"/>
          <w:sz w:val="30"/>
          <w:szCs w:val="30"/>
        </w:rPr>
        <w:t xml:space="preserve">2563 </w:t>
      </w:r>
      <w:r w:rsidRPr="00693776">
        <w:rPr>
          <w:rFonts w:ascii="Angsana New" w:eastAsia="Times New Roman" w:hAnsi="Angsana New"/>
          <w:sz w:val="30"/>
          <w:szCs w:val="30"/>
          <w:cs/>
        </w:rPr>
        <w:t>และมีผลบังคับใช้สำหรับการจัดทำงบการเงินของกลุ่มบริษัทที่มีรอบระยะเวลา</w:t>
      </w:r>
      <w:r w:rsidRPr="00693776">
        <w:rPr>
          <w:rFonts w:ascii="Angsana New" w:eastAsia="Times New Roman" w:hAnsi="Angsana New" w:hint="cs"/>
          <w:sz w:val="30"/>
          <w:szCs w:val="30"/>
          <w:cs/>
        </w:rPr>
        <w:t>รายงาน</w:t>
      </w:r>
      <w:r w:rsidRPr="00693776">
        <w:rPr>
          <w:rFonts w:ascii="Angsana New" w:eastAsia="Times New Roman" w:hAnsi="Angsana New"/>
          <w:sz w:val="30"/>
          <w:szCs w:val="30"/>
          <w:cs/>
        </w:rPr>
        <w:t>สิ้นสุด</w:t>
      </w:r>
      <w:r w:rsidRPr="00693776">
        <w:rPr>
          <w:rFonts w:ascii="Angsana New" w:eastAsia="Times New Roman" w:hAnsi="Angsana New" w:hint="cs"/>
          <w:sz w:val="30"/>
          <w:szCs w:val="30"/>
          <w:cs/>
        </w:rPr>
        <w:t>ภาย</w:t>
      </w:r>
      <w:r w:rsidRPr="00693776">
        <w:rPr>
          <w:rFonts w:ascii="Angsana New" w:eastAsia="Times New Roman" w:hAnsi="Angsana New"/>
          <w:sz w:val="30"/>
          <w:szCs w:val="30"/>
          <w:cs/>
        </w:rPr>
        <w:t xml:space="preserve">ในช่วงเวลาระหว่างวันที่ </w:t>
      </w:r>
      <w:r w:rsidRPr="00693776">
        <w:rPr>
          <w:rFonts w:ascii="Angsana New" w:eastAsia="Times New Roman" w:hAnsi="Angsana New"/>
          <w:sz w:val="30"/>
          <w:szCs w:val="30"/>
        </w:rPr>
        <w:t xml:space="preserve">1 </w:t>
      </w:r>
      <w:r w:rsidRPr="00693776">
        <w:rPr>
          <w:rFonts w:ascii="Angsana New" w:eastAsia="Times New Roman" w:hAnsi="Angsana New"/>
          <w:sz w:val="30"/>
          <w:szCs w:val="30"/>
          <w:cs/>
        </w:rPr>
        <w:t xml:space="preserve">มกราคม </w:t>
      </w:r>
      <w:r w:rsidRPr="00693776">
        <w:rPr>
          <w:rFonts w:ascii="Angsana New" w:eastAsia="Times New Roman" w:hAnsi="Angsana New"/>
          <w:sz w:val="30"/>
          <w:szCs w:val="30"/>
        </w:rPr>
        <w:t xml:space="preserve">2563 </w:t>
      </w:r>
      <w:r w:rsidRPr="00693776">
        <w:rPr>
          <w:rFonts w:ascii="Angsana New" w:eastAsia="Times New Roman" w:hAnsi="Angsana New"/>
          <w:sz w:val="30"/>
          <w:szCs w:val="30"/>
          <w:cs/>
        </w:rPr>
        <w:t xml:space="preserve">ถึงวันที่ </w:t>
      </w:r>
      <w:r w:rsidRPr="00693776">
        <w:rPr>
          <w:rFonts w:ascii="Angsana New" w:eastAsia="Times New Roman" w:hAnsi="Angsana New"/>
          <w:sz w:val="30"/>
          <w:szCs w:val="30"/>
        </w:rPr>
        <w:t xml:space="preserve">31 </w:t>
      </w:r>
      <w:r w:rsidRPr="00693776">
        <w:rPr>
          <w:rFonts w:ascii="Angsana New" w:eastAsia="Times New Roman" w:hAnsi="Angsana New"/>
          <w:sz w:val="30"/>
          <w:szCs w:val="30"/>
          <w:cs/>
        </w:rPr>
        <w:t xml:space="preserve">ธันวาคม </w:t>
      </w:r>
      <w:r w:rsidRPr="00693776">
        <w:rPr>
          <w:rFonts w:ascii="Angsana New" w:eastAsia="Times New Roman" w:hAnsi="Angsana New"/>
          <w:sz w:val="30"/>
          <w:szCs w:val="30"/>
        </w:rPr>
        <w:t xml:space="preserve">2563 </w:t>
      </w:r>
    </w:p>
    <w:p w:rsidR="00693776" w:rsidRPr="00693776" w:rsidRDefault="00693776" w:rsidP="006937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0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before="120" w:after="120" w:line="240" w:lineRule="auto"/>
        <w:ind w:left="720"/>
        <w:jc w:val="thaiDistribute"/>
        <w:textAlignment w:val="baseline"/>
        <w:rPr>
          <w:rFonts w:ascii="Angsana New" w:eastAsia="Times New Roman" w:hAnsi="Angsana New"/>
          <w:sz w:val="30"/>
          <w:szCs w:val="30"/>
        </w:rPr>
      </w:pPr>
      <w:r w:rsidRPr="00693776">
        <w:rPr>
          <w:rFonts w:ascii="Angsana New" w:eastAsia="Times New Roman" w:hAnsi="Angsana New"/>
          <w:sz w:val="30"/>
          <w:szCs w:val="30"/>
          <w:cs/>
        </w:rPr>
        <w:t>กลุ่มบริษัทเลือกใช้มาตรการผ่อนปรนชั่วคราวสำหรับทางเลือกเพิ่มเติมทางบัญชีดังต่อไปนี้</w:t>
      </w:r>
    </w:p>
    <w:p w:rsidR="00693776" w:rsidRPr="00693776" w:rsidRDefault="00693776" w:rsidP="007C4D23">
      <w:pPr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0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before="120" w:after="120" w:line="240" w:lineRule="auto"/>
        <w:ind w:hanging="191"/>
        <w:jc w:val="thaiDistribute"/>
        <w:textAlignment w:val="baseline"/>
        <w:rPr>
          <w:rFonts w:ascii="Angsana New" w:eastAsia="Times New Roman" w:hAnsi="Angsana New"/>
          <w:sz w:val="30"/>
          <w:szCs w:val="30"/>
        </w:rPr>
      </w:pPr>
      <w:r w:rsidRPr="00693776">
        <w:rPr>
          <w:rFonts w:ascii="Angsana New" w:eastAsia="Times New Roman" w:hAnsi="Angsana New"/>
          <w:sz w:val="30"/>
          <w:szCs w:val="30"/>
          <w:cs/>
        </w:rPr>
        <w:t>เลือกที่จะไม่</w:t>
      </w:r>
      <w:r w:rsidRPr="00693776">
        <w:rPr>
          <w:rFonts w:ascii="Angsana New" w:eastAsia="Times New Roman" w:hAnsi="Angsana New" w:hint="cs"/>
          <w:sz w:val="30"/>
          <w:szCs w:val="30"/>
          <w:cs/>
        </w:rPr>
        <w:t>ต้อง</w:t>
      </w:r>
      <w:r w:rsidRPr="00693776">
        <w:rPr>
          <w:rFonts w:ascii="Angsana New" w:eastAsia="Times New Roman" w:hAnsi="Angsana New"/>
          <w:sz w:val="30"/>
          <w:szCs w:val="30"/>
          <w:cs/>
        </w:rPr>
        <w:t xml:space="preserve">นำข้อมูลที่มีการคาดการณ์ไปในอนาคต </w:t>
      </w:r>
      <w:r w:rsidRPr="00693776">
        <w:rPr>
          <w:rFonts w:ascii="Angsana New" w:eastAsia="Times New Roman" w:hAnsi="Angsana New"/>
          <w:sz w:val="30"/>
          <w:szCs w:val="30"/>
        </w:rPr>
        <w:t xml:space="preserve">(Forward-looking information) </w:t>
      </w:r>
      <w:r w:rsidRPr="00693776">
        <w:rPr>
          <w:rFonts w:ascii="Angsana New" w:eastAsia="Times New Roman" w:hAnsi="Angsana New"/>
          <w:sz w:val="30"/>
          <w:szCs w:val="30"/>
          <w:cs/>
        </w:rPr>
        <w:t>มาใช้วัดมูลค่าของผลขาดทุนด้านเครดิตที่คาดว่าจะเกิดขึ้น ในกรณีที่กลุ่มบริษัทใช้วิธีการอย่างง่ายในการวัดมูลค่าของผลขาดทุนด้านเครดิตที่คาดว่าจะเกิดขึ้น</w:t>
      </w:r>
    </w:p>
    <w:p w:rsidR="00693776" w:rsidRPr="00693776" w:rsidRDefault="00693776" w:rsidP="007C4D23">
      <w:pPr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0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before="120" w:after="120" w:line="240" w:lineRule="auto"/>
        <w:ind w:hanging="191"/>
        <w:jc w:val="thaiDistribute"/>
        <w:textAlignment w:val="baseline"/>
        <w:rPr>
          <w:rFonts w:ascii="Angsana New" w:eastAsia="Times New Roman" w:hAnsi="Angsana New"/>
          <w:sz w:val="30"/>
          <w:szCs w:val="30"/>
        </w:rPr>
      </w:pPr>
      <w:r w:rsidRPr="00693776">
        <w:rPr>
          <w:rFonts w:ascii="Angsana New" w:eastAsia="Times New Roman" w:hAnsi="Angsana New"/>
          <w:sz w:val="30"/>
          <w:szCs w:val="30"/>
          <w:cs/>
        </w:rPr>
        <w:t xml:space="preserve">เลือกที่จะไม่นำสถานการณ์ </w:t>
      </w:r>
      <w:r w:rsidRPr="00693776">
        <w:rPr>
          <w:rFonts w:ascii="Angsana New" w:eastAsia="Times New Roman" w:hAnsi="Angsana New"/>
          <w:sz w:val="30"/>
          <w:szCs w:val="30"/>
        </w:rPr>
        <w:t xml:space="preserve">COVID-19 </w:t>
      </w:r>
      <w:r w:rsidRPr="00693776">
        <w:rPr>
          <w:rFonts w:ascii="Angsana New" w:eastAsia="Times New Roman" w:hAnsi="Angsana New"/>
          <w:sz w:val="30"/>
          <w:szCs w:val="30"/>
          <w:cs/>
        </w:rPr>
        <w:t xml:space="preserve">มาถือเป็นข้อบ่งชี้ของการด้อยค่า ตามมาตรฐานการบัญชี ฉบับที่ </w:t>
      </w:r>
      <w:r w:rsidRPr="00693776">
        <w:rPr>
          <w:rFonts w:ascii="Angsana New" w:eastAsia="Times New Roman" w:hAnsi="Angsana New"/>
          <w:sz w:val="30"/>
          <w:szCs w:val="30"/>
        </w:rPr>
        <w:t xml:space="preserve">36 </w:t>
      </w:r>
      <w:r w:rsidRPr="00693776">
        <w:rPr>
          <w:rFonts w:ascii="Angsana New" w:eastAsia="Times New Roman" w:hAnsi="Angsana New"/>
          <w:sz w:val="30"/>
          <w:szCs w:val="30"/>
          <w:cs/>
        </w:rPr>
        <w:t>เรื่อง การด้อยค่าของสินทรัพย์</w:t>
      </w:r>
    </w:p>
    <w:p w:rsidR="00273F11" w:rsidRDefault="00273F11" w:rsidP="00ED61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0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before="120" w:after="120" w:line="240" w:lineRule="auto"/>
        <w:ind w:left="720"/>
        <w:jc w:val="thaiDistribute"/>
        <w:textAlignment w:val="baseline"/>
        <w:rPr>
          <w:rFonts w:ascii="Angsana New" w:eastAsia="Times New Roman" w:hAnsi="Angsana New"/>
          <w:sz w:val="30"/>
          <w:szCs w:val="30"/>
        </w:rPr>
      </w:pPr>
    </w:p>
    <w:p w:rsidR="00C02497" w:rsidRDefault="00C02497" w:rsidP="00ED61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0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before="120" w:after="120" w:line="240" w:lineRule="auto"/>
        <w:ind w:left="720"/>
        <w:jc w:val="thaiDistribute"/>
        <w:textAlignment w:val="baseline"/>
        <w:rPr>
          <w:rFonts w:ascii="Angsana New" w:eastAsia="Times New Roman" w:hAnsi="Angsana New"/>
          <w:sz w:val="30"/>
          <w:szCs w:val="30"/>
        </w:rPr>
      </w:pPr>
    </w:p>
    <w:p w:rsidR="003745F8" w:rsidRDefault="003745F8" w:rsidP="00ED61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0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before="120" w:after="120" w:line="240" w:lineRule="auto"/>
        <w:ind w:left="720"/>
        <w:jc w:val="thaiDistribute"/>
        <w:textAlignment w:val="baseline"/>
        <w:rPr>
          <w:rFonts w:ascii="Angsana New" w:eastAsia="Times New Roman" w:hAnsi="Angsana New"/>
          <w:sz w:val="30"/>
          <w:szCs w:val="30"/>
          <w:lang w:val="en-GB"/>
        </w:rPr>
      </w:pPr>
    </w:p>
    <w:p w:rsidR="00693776" w:rsidRDefault="00693776" w:rsidP="00ED61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0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before="120" w:after="120" w:line="240" w:lineRule="auto"/>
        <w:ind w:left="720"/>
        <w:jc w:val="thaiDistribute"/>
        <w:textAlignment w:val="baseline"/>
        <w:rPr>
          <w:rFonts w:ascii="Angsana New" w:eastAsia="Times New Roman" w:hAnsi="Angsana New"/>
          <w:sz w:val="30"/>
          <w:szCs w:val="30"/>
          <w:lang w:val="en-GB"/>
        </w:rPr>
      </w:pPr>
    </w:p>
    <w:p w:rsidR="00693776" w:rsidRDefault="00693776" w:rsidP="00ED61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0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before="120" w:after="120" w:line="240" w:lineRule="auto"/>
        <w:ind w:left="720"/>
        <w:jc w:val="thaiDistribute"/>
        <w:textAlignment w:val="baseline"/>
        <w:rPr>
          <w:rFonts w:ascii="Angsana New" w:eastAsia="Times New Roman" w:hAnsi="Angsana New"/>
          <w:sz w:val="30"/>
          <w:szCs w:val="30"/>
          <w:lang w:val="en-GB"/>
        </w:rPr>
      </w:pPr>
    </w:p>
    <w:p w:rsidR="00693776" w:rsidRDefault="00693776" w:rsidP="00ED61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0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before="120" w:after="120" w:line="240" w:lineRule="auto"/>
        <w:ind w:left="720"/>
        <w:jc w:val="thaiDistribute"/>
        <w:textAlignment w:val="baseline"/>
        <w:rPr>
          <w:rFonts w:ascii="Angsana New" w:eastAsia="Times New Roman" w:hAnsi="Angsana New"/>
          <w:sz w:val="30"/>
          <w:szCs w:val="30"/>
          <w:lang w:val="en-GB"/>
        </w:rPr>
      </w:pPr>
    </w:p>
    <w:p w:rsidR="00693776" w:rsidRDefault="00693776" w:rsidP="00ED61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0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before="120" w:after="120" w:line="240" w:lineRule="auto"/>
        <w:ind w:left="720"/>
        <w:jc w:val="thaiDistribute"/>
        <w:textAlignment w:val="baseline"/>
        <w:rPr>
          <w:rFonts w:ascii="Angsana New" w:eastAsia="Times New Roman" w:hAnsi="Angsana New"/>
          <w:sz w:val="30"/>
          <w:szCs w:val="30"/>
          <w:lang w:val="en-GB"/>
        </w:rPr>
      </w:pPr>
    </w:p>
    <w:p w:rsidR="00693776" w:rsidRDefault="00693776" w:rsidP="00ED61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0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before="120" w:after="120" w:line="240" w:lineRule="auto"/>
        <w:ind w:left="720"/>
        <w:jc w:val="thaiDistribute"/>
        <w:textAlignment w:val="baseline"/>
        <w:rPr>
          <w:rFonts w:ascii="Angsana New" w:eastAsia="Times New Roman" w:hAnsi="Angsana New"/>
          <w:sz w:val="30"/>
          <w:szCs w:val="30"/>
          <w:lang w:val="en-GB"/>
        </w:rPr>
      </w:pPr>
    </w:p>
    <w:p w:rsidR="00693776" w:rsidRDefault="00693776" w:rsidP="00ED61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0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before="120" w:after="120" w:line="240" w:lineRule="auto"/>
        <w:ind w:left="720"/>
        <w:jc w:val="thaiDistribute"/>
        <w:textAlignment w:val="baseline"/>
        <w:rPr>
          <w:rFonts w:ascii="Angsana New" w:eastAsia="Times New Roman" w:hAnsi="Angsana New"/>
          <w:sz w:val="30"/>
          <w:szCs w:val="30"/>
          <w:lang w:val="en-GB"/>
        </w:rPr>
      </w:pPr>
    </w:p>
    <w:p w:rsidR="005A37E6" w:rsidRDefault="005A37E6" w:rsidP="00ED61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0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before="120" w:after="120" w:line="240" w:lineRule="auto"/>
        <w:ind w:left="720"/>
        <w:jc w:val="thaiDistribute"/>
        <w:textAlignment w:val="baseline"/>
        <w:rPr>
          <w:rFonts w:ascii="Angsana New" w:eastAsia="Times New Roman" w:hAnsi="Angsana New"/>
          <w:sz w:val="30"/>
          <w:szCs w:val="30"/>
          <w:lang w:val="en-GB"/>
        </w:rPr>
      </w:pPr>
    </w:p>
    <w:p w:rsidR="005A37E6" w:rsidRDefault="005A37E6" w:rsidP="00ED61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0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before="120" w:after="120" w:line="240" w:lineRule="auto"/>
        <w:ind w:left="720"/>
        <w:jc w:val="thaiDistribute"/>
        <w:textAlignment w:val="baseline"/>
        <w:rPr>
          <w:rFonts w:ascii="Angsana New" w:eastAsia="Times New Roman" w:hAnsi="Angsana New"/>
          <w:sz w:val="30"/>
          <w:szCs w:val="30"/>
          <w:lang w:val="en-GB"/>
        </w:rPr>
      </w:pPr>
    </w:p>
    <w:p w:rsidR="005A37E6" w:rsidRPr="005A37E6" w:rsidRDefault="005A37E6" w:rsidP="00ED61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0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before="120" w:after="120" w:line="240" w:lineRule="auto"/>
        <w:ind w:left="720"/>
        <w:jc w:val="thaiDistribute"/>
        <w:textAlignment w:val="baseline"/>
        <w:rPr>
          <w:rFonts w:ascii="Angsana New" w:eastAsia="Times New Roman" w:hAnsi="Angsana New"/>
          <w:sz w:val="30"/>
          <w:szCs w:val="30"/>
          <w:cs/>
          <w:lang w:val="en-GB"/>
        </w:rPr>
      </w:pPr>
    </w:p>
    <w:p w:rsidR="006E7D43" w:rsidRPr="00D80A44" w:rsidRDefault="006E7D43" w:rsidP="00C32E2E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360"/>
        <w:jc w:val="thaiDistribute"/>
        <w:rPr>
          <w:rFonts w:ascii="Angsana New" w:hAnsi="Angsana New"/>
          <w:bCs/>
          <w:sz w:val="30"/>
          <w:szCs w:val="30"/>
        </w:rPr>
      </w:pPr>
      <w:r w:rsidRPr="00D80A44">
        <w:rPr>
          <w:rFonts w:ascii="Angsana New" w:hAnsi="Angsana New"/>
          <w:bCs/>
          <w:sz w:val="30"/>
          <w:szCs w:val="30"/>
          <w:cs/>
        </w:rPr>
        <w:lastRenderedPageBreak/>
        <w:t>บุคคลหรือกิจการที่เกี่ยวข้องกัน</w:t>
      </w:r>
    </w:p>
    <w:p w:rsidR="006E7D43" w:rsidRPr="00D80A44" w:rsidRDefault="006E7D43" w:rsidP="00F51CCC">
      <w:pPr>
        <w:tabs>
          <w:tab w:val="clear" w:pos="454"/>
          <w:tab w:val="left" w:pos="360"/>
        </w:tabs>
        <w:spacing w:before="120"/>
        <w:ind w:left="360" w:right="-29"/>
        <w:jc w:val="thaiDistribute"/>
        <w:rPr>
          <w:rFonts w:ascii="Angsana New" w:hAnsi="Angsana New"/>
          <w:sz w:val="30"/>
          <w:szCs w:val="30"/>
        </w:rPr>
      </w:pPr>
      <w:r w:rsidRPr="00D80A44">
        <w:rPr>
          <w:rFonts w:ascii="Angsana New" w:hAnsi="Angsana New" w:hint="cs"/>
          <w:sz w:val="30"/>
          <w:szCs w:val="30"/>
          <w:cs/>
        </w:rPr>
        <w:t xml:space="preserve">เพื่อวัตถุประสงค์ในการจัดทำงบการเงิน </w:t>
      </w:r>
      <w:r w:rsidRPr="00D80A44">
        <w:rPr>
          <w:rFonts w:ascii="Angsana New" w:hAnsi="Angsana New"/>
          <w:sz w:val="30"/>
          <w:szCs w:val="30"/>
          <w:cs/>
        </w:rPr>
        <w:t>บุคคลหรือกิจการ</w:t>
      </w:r>
      <w:r w:rsidRPr="00D80A44">
        <w:rPr>
          <w:rFonts w:ascii="Angsana New" w:hAnsi="Angsana New" w:hint="cs"/>
          <w:sz w:val="30"/>
          <w:szCs w:val="30"/>
          <w:cs/>
        </w:rPr>
        <w:t>เป็นบุคคลหรือกิจการ</w:t>
      </w:r>
      <w:r w:rsidRPr="00D80A44">
        <w:rPr>
          <w:rFonts w:ascii="Angsana New" w:hAnsi="Angsana New"/>
          <w:sz w:val="30"/>
          <w:szCs w:val="30"/>
          <w:cs/>
        </w:rPr>
        <w:t>ที่เกี่ยวข้องกัน</w:t>
      </w:r>
      <w:r w:rsidRPr="00D80A44">
        <w:rPr>
          <w:rFonts w:ascii="Angsana New" w:hAnsi="Angsana New" w:hint="cs"/>
          <w:sz w:val="30"/>
          <w:szCs w:val="30"/>
          <w:cs/>
        </w:rPr>
        <w:t>กับกลุ่มบริษัทหากกลุ่มบริษัทมีอำนาจควบคุมหรือควบคุมร่วมกันทั้งทางตรงและทางอ้อมหรือมีอิทธิพลอย่างมี</w:t>
      </w:r>
      <w:r>
        <w:rPr>
          <w:rFonts w:ascii="Angsana New" w:hAnsi="Angsana New" w:hint="cs"/>
          <w:sz w:val="30"/>
          <w:szCs w:val="30"/>
          <w:cs/>
        </w:rPr>
        <w:t>นัย</w:t>
      </w:r>
      <w:r w:rsidRPr="00D80A44">
        <w:rPr>
          <w:rFonts w:ascii="Angsana New" w:hAnsi="Angsana New" w:hint="cs"/>
          <w:sz w:val="30"/>
          <w:szCs w:val="30"/>
          <w:cs/>
        </w:rPr>
        <w:t>สำคัญต่อบุคคลหรือกิจการในการตัดสินใจทางการเงินและการบริหารหรือในทางกลับกัน</w:t>
      </w:r>
      <w:r w:rsidRPr="00D80A44">
        <w:rPr>
          <w:rFonts w:ascii="Angsana New" w:hAnsi="Angsana New"/>
          <w:sz w:val="30"/>
          <w:szCs w:val="30"/>
        </w:rPr>
        <w:t xml:space="preserve"> </w:t>
      </w:r>
      <w:r w:rsidRPr="00D80A44">
        <w:rPr>
          <w:rFonts w:ascii="Angsana New" w:hAnsi="Angsana New" w:hint="cs"/>
          <w:sz w:val="30"/>
          <w:szCs w:val="30"/>
          <w:cs/>
        </w:rPr>
        <w:t>หรือกลุ่มบริษัทอยู่ภายใต้การควบคุมเดียวกันหรืออยู่ภายใต้อิทธิพลอย่างมีนัยสำคัญเดียวกันกับบุคคลหรือกิจการนั้น การเกี่ยวข้องกันนี้อาจเป็นรายบุคคลหรือเป็นกิจการ</w:t>
      </w:r>
    </w:p>
    <w:p w:rsidR="006E7D43" w:rsidRPr="007B3493" w:rsidRDefault="009B592D" w:rsidP="007B3493">
      <w:pPr>
        <w:pStyle w:val="ListParagraph"/>
        <w:numPr>
          <w:ilvl w:val="1"/>
          <w:numId w:val="24"/>
        </w:numPr>
        <w:tabs>
          <w:tab w:val="clear" w:pos="227"/>
          <w:tab w:val="clear" w:pos="454"/>
          <w:tab w:val="left" w:pos="426"/>
        </w:tabs>
        <w:spacing w:after="120"/>
        <w:ind w:right="-29"/>
        <w:rPr>
          <w:rFonts w:ascii="Angsana New" w:hAnsi="Angsana New"/>
          <w:sz w:val="30"/>
          <w:szCs w:val="30"/>
        </w:rPr>
      </w:pPr>
      <w:r w:rsidRPr="007B3493">
        <w:rPr>
          <w:rFonts w:ascii="Angsana New" w:hAnsi="Angsana New" w:hint="cs"/>
          <w:sz w:val="30"/>
          <w:szCs w:val="30"/>
          <w:cs/>
        </w:rPr>
        <w:t>ลักษณะความสัมพันธ์</w:t>
      </w:r>
    </w:p>
    <w:tbl>
      <w:tblPr>
        <w:tblW w:w="9418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260"/>
        <w:gridCol w:w="1478"/>
        <w:gridCol w:w="4680"/>
      </w:tblGrid>
      <w:tr w:rsidR="006E7D43" w:rsidRPr="00DB6E5F" w:rsidTr="007B3493">
        <w:trPr>
          <w:trHeight w:val="20"/>
        </w:trPr>
        <w:tc>
          <w:tcPr>
            <w:tcW w:w="3260" w:type="dxa"/>
            <w:shd w:val="clear" w:color="auto" w:fill="auto"/>
          </w:tcPr>
          <w:p w:rsidR="006E7D43" w:rsidRPr="00DB6E5F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B6E5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478" w:type="dxa"/>
            <w:shd w:val="clear" w:color="auto" w:fill="auto"/>
          </w:tcPr>
          <w:p w:rsidR="006E7D43" w:rsidRPr="00DB6E5F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6E5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  <w:p w:rsidR="006E7D43" w:rsidRPr="00DB6E5F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DB6E5F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DB6E5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4680" w:type="dxa"/>
            <w:shd w:val="clear" w:color="auto" w:fill="auto"/>
          </w:tcPr>
          <w:p w:rsidR="006E7D43" w:rsidRPr="00DB6E5F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6E5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DB5BCB" w:rsidRPr="00DB6E5F" w:rsidTr="007B3493">
        <w:trPr>
          <w:trHeight w:val="20"/>
        </w:trPr>
        <w:tc>
          <w:tcPr>
            <w:tcW w:w="3260" w:type="dxa"/>
            <w:shd w:val="clear" w:color="auto" w:fill="auto"/>
          </w:tcPr>
          <w:p w:rsidR="00DB5BCB" w:rsidRPr="00473512" w:rsidRDefault="00DB5BCB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73512">
              <w:rPr>
                <w:rFonts w:ascii="Angsana New" w:hAnsi="Angsana New" w:hint="cs"/>
                <w:sz w:val="30"/>
                <w:szCs w:val="30"/>
                <w:cs/>
              </w:rPr>
              <w:t>บริษัท บีเอส มายโค ไบโอเทค จำกัด</w:t>
            </w:r>
          </w:p>
        </w:tc>
        <w:tc>
          <w:tcPr>
            <w:tcW w:w="1478" w:type="dxa"/>
            <w:shd w:val="clear" w:color="auto" w:fill="auto"/>
          </w:tcPr>
          <w:p w:rsidR="00DB5BCB" w:rsidRPr="00473512" w:rsidRDefault="00DB5BCB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73512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680" w:type="dxa"/>
            <w:shd w:val="clear" w:color="auto" w:fill="auto"/>
          </w:tcPr>
          <w:p w:rsidR="00DB5BCB" w:rsidRPr="00473512" w:rsidRDefault="00DB5BCB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73512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</w:tr>
      <w:tr w:rsidR="00DB5BCB" w:rsidRPr="00DB6E5F" w:rsidTr="007B3493">
        <w:trPr>
          <w:trHeight w:val="20"/>
        </w:trPr>
        <w:tc>
          <w:tcPr>
            <w:tcW w:w="3260" w:type="dxa"/>
            <w:shd w:val="clear" w:color="auto" w:fill="auto"/>
          </w:tcPr>
          <w:p w:rsidR="00DB5BCB" w:rsidRPr="00473512" w:rsidRDefault="00DB5BCB" w:rsidP="00DB5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73512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r w:rsidR="007B3493">
              <w:rPr>
                <w:rFonts w:ascii="Angsana New" w:hAnsi="Angsana New" w:hint="cs"/>
                <w:sz w:val="30"/>
                <w:szCs w:val="30"/>
                <w:cs/>
              </w:rPr>
              <w:t xml:space="preserve">กิจการร่วมค้า </w:t>
            </w:r>
            <w:r w:rsidRPr="00473512">
              <w:rPr>
                <w:rFonts w:ascii="Angsana New" w:hAnsi="Angsana New" w:hint="cs"/>
                <w:sz w:val="30"/>
                <w:szCs w:val="30"/>
                <w:cs/>
              </w:rPr>
              <w:t>ยูเรกา ยูยู จำกัด</w:t>
            </w:r>
          </w:p>
        </w:tc>
        <w:tc>
          <w:tcPr>
            <w:tcW w:w="1478" w:type="dxa"/>
            <w:shd w:val="clear" w:color="auto" w:fill="auto"/>
          </w:tcPr>
          <w:p w:rsidR="00DB5BCB" w:rsidRPr="00473512" w:rsidRDefault="00DB5BCB" w:rsidP="00DB5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73512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680" w:type="dxa"/>
            <w:shd w:val="clear" w:color="auto" w:fill="auto"/>
          </w:tcPr>
          <w:p w:rsidR="00DB5BCB" w:rsidRPr="00473512" w:rsidRDefault="00DB5BCB" w:rsidP="00DB5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73512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</w:tr>
      <w:tr w:rsidR="00DB5BCB" w:rsidRPr="00DB6E5F" w:rsidTr="007B3493">
        <w:trPr>
          <w:trHeight w:val="20"/>
        </w:trPr>
        <w:tc>
          <w:tcPr>
            <w:tcW w:w="3260" w:type="dxa"/>
            <w:shd w:val="clear" w:color="auto" w:fill="auto"/>
          </w:tcPr>
          <w:p w:rsidR="00DB5BCB" w:rsidRPr="00473512" w:rsidRDefault="00DB5BCB" w:rsidP="00DB5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73512">
              <w:rPr>
                <w:rFonts w:ascii="Angsana New" w:hAnsi="Angsana New" w:hint="cs"/>
                <w:sz w:val="30"/>
                <w:szCs w:val="30"/>
                <w:cs/>
              </w:rPr>
              <w:t>บริษัท ยูเรกา เอนเนอร์จี จำกัด</w:t>
            </w:r>
          </w:p>
        </w:tc>
        <w:tc>
          <w:tcPr>
            <w:tcW w:w="1478" w:type="dxa"/>
            <w:shd w:val="clear" w:color="auto" w:fill="auto"/>
          </w:tcPr>
          <w:p w:rsidR="00DB5BCB" w:rsidRPr="00473512" w:rsidRDefault="00DB5BCB" w:rsidP="00DB5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73512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680" w:type="dxa"/>
            <w:shd w:val="clear" w:color="auto" w:fill="auto"/>
          </w:tcPr>
          <w:p w:rsidR="00DB5BCB" w:rsidRPr="00473512" w:rsidRDefault="00DB5BCB" w:rsidP="00DB5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73512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</w:tr>
      <w:tr w:rsidR="006E7D43" w:rsidRPr="00DB6E5F" w:rsidTr="007B3493">
        <w:trPr>
          <w:trHeight w:val="20"/>
        </w:trPr>
        <w:tc>
          <w:tcPr>
            <w:tcW w:w="3260" w:type="dxa"/>
            <w:shd w:val="clear" w:color="auto" w:fill="auto"/>
          </w:tcPr>
          <w:p w:rsidR="006E7D43" w:rsidRPr="00DB6E5F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478" w:type="dxa"/>
            <w:shd w:val="clear" w:color="auto" w:fill="auto"/>
          </w:tcPr>
          <w:p w:rsidR="006E7D43" w:rsidRPr="00DB6E5F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DB6E5F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680" w:type="dxa"/>
            <w:shd w:val="clear" w:color="auto" w:fill="auto"/>
          </w:tcPr>
          <w:p w:rsidR="006E7D43" w:rsidRPr="00144D5F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44D5F">
              <w:rPr>
                <w:rFonts w:ascii="Angsana New" w:hAnsi="Angsana New" w:hint="cs"/>
                <w:sz w:val="30"/>
                <w:szCs w:val="30"/>
                <w:cs/>
              </w:rPr>
              <w:t>บุคคลที่มีอำนาจและความรับผิดชอบการวางแผน สั่งการและควบคุมกิจกรรมต่าง ๆ ของกิจการไม่ว่าทางตรงหรือทางอ้อม ทั้งน</w:t>
            </w:r>
            <w:r>
              <w:rPr>
                <w:rFonts w:ascii="Angsana New" w:hAnsi="Angsana New"/>
                <w:sz w:val="30"/>
                <w:szCs w:val="30"/>
                <w:cs/>
              </w:rPr>
              <w:t>ี้รวมถึง</w:t>
            </w:r>
            <w:r w:rsidRPr="00144D5F">
              <w:rPr>
                <w:rFonts w:ascii="Angsana New" w:hAnsi="Angsana New" w:hint="cs"/>
                <w:sz w:val="30"/>
                <w:szCs w:val="30"/>
                <w:cs/>
              </w:rPr>
              <w:t>กรรมการของ</w:t>
            </w:r>
            <w:r w:rsidRPr="00E444AE">
              <w:rPr>
                <w:rFonts w:ascii="Angsana New" w:hAnsi="Angsana New"/>
                <w:sz w:val="30"/>
                <w:szCs w:val="30"/>
                <w:cs/>
              </w:rPr>
              <w:t>กลุ่มบริษัท</w:t>
            </w:r>
            <w:r w:rsidRPr="00144D5F">
              <w:rPr>
                <w:rFonts w:ascii="Angsana New" w:hAnsi="Angsana New" w:hint="cs"/>
                <w:sz w:val="30"/>
                <w:szCs w:val="30"/>
                <w:cs/>
              </w:rPr>
              <w:t xml:space="preserve"> (ไม่ว่าจะทำหน้าที่ในระดับบริหารหรือไม่)</w:t>
            </w:r>
          </w:p>
        </w:tc>
      </w:tr>
      <w:tr w:rsidR="006E7D43" w:rsidRPr="00DB6E5F" w:rsidTr="007B3493">
        <w:trPr>
          <w:trHeight w:val="20"/>
        </w:trPr>
        <w:tc>
          <w:tcPr>
            <w:tcW w:w="3260" w:type="dxa"/>
            <w:shd w:val="clear" w:color="auto" w:fill="auto"/>
          </w:tcPr>
          <w:p w:rsidR="006E7D43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444AE">
              <w:rPr>
                <w:rFonts w:ascii="Angsana New" w:hAnsi="Angsana New"/>
                <w:sz w:val="30"/>
                <w:szCs w:val="30"/>
                <w:cs/>
              </w:rPr>
              <w:t>นายนรากร  ราชพลสิทธิ์</w:t>
            </w:r>
          </w:p>
        </w:tc>
        <w:tc>
          <w:tcPr>
            <w:tcW w:w="1478" w:type="dxa"/>
            <w:shd w:val="clear" w:color="auto" w:fill="auto"/>
          </w:tcPr>
          <w:p w:rsidR="006E7D43" w:rsidRPr="00DB6E5F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680" w:type="dxa"/>
            <w:shd w:val="clear" w:color="auto" w:fill="auto"/>
          </w:tcPr>
          <w:p w:rsidR="006E7D43" w:rsidRPr="00144D5F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เป็นผู้ถือหุ้นรายใหญ่ 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</w:rPr>
              <w:t>ถือหุ้นในบริษัทตั้งแต่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="00061BDB">
              <w:rPr>
                <w:rFonts w:ascii="Angsana New" w:hAnsi="Angsana New"/>
                <w:sz w:val="30"/>
                <w:szCs w:val="30"/>
              </w:rPr>
              <w:t>10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</w:rPr>
              <w:t>ขึ้นไป และเป็นกรรมการของบริษัท</w:t>
            </w:r>
          </w:p>
        </w:tc>
      </w:tr>
      <w:tr w:rsidR="006E7D43" w:rsidRPr="00DB6E5F" w:rsidTr="007B3493">
        <w:trPr>
          <w:trHeight w:val="20"/>
        </w:trPr>
        <w:tc>
          <w:tcPr>
            <w:tcW w:w="3260" w:type="dxa"/>
            <w:shd w:val="clear" w:color="auto" w:fill="auto"/>
          </w:tcPr>
          <w:p w:rsidR="006E7D43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มณีอุดมสุข จำกัด</w:t>
            </w:r>
          </w:p>
        </w:tc>
        <w:tc>
          <w:tcPr>
            <w:tcW w:w="1478" w:type="dxa"/>
            <w:shd w:val="clear" w:color="auto" w:fill="auto"/>
          </w:tcPr>
          <w:p w:rsidR="006E7D43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680" w:type="dxa"/>
            <w:shd w:val="clear" w:color="auto" w:fill="auto"/>
          </w:tcPr>
          <w:p w:rsidR="006E7D43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มีผู้ถือหุ้นรายใหญ่ร่วมกัน</w:t>
            </w:r>
          </w:p>
        </w:tc>
      </w:tr>
    </w:tbl>
    <w:p w:rsidR="009908A6" w:rsidRPr="009908A6" w:rsidRDefault="009B592D" w:rsidP="009908A6">
      <w:pPr>
        <w:pStyle w:val="BodyText"/>
        <w:numPr>
          <w:ilvl w:val="1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rPr>
          <w:rFonts w:ascii="Angsana New" w:hAnsi="Angsana New"/>
          <w:sz w:val="30"/>
          <w:szCs w:val="30"/>
          <w:cs/>
        </w:rPr>
      </w:pPr>
      <w:r w:rsidRPr="009B592D">
        <w:rPr>
          <w:rFonts w:ascii="Angsana New" w:hAnsi="Angsana New" w:hint="cs"/>
          <w:sz w:val="30"/>
          <w:szCs w:val="30"/>
          <w:cs/>
        </w:rPr>
        <w:t>นโยบายการกำหนดราคา</w:t>
      </w:r>
    </w:p>
    <w:tbl>
      <w:tblPr>
        <w:tblW w:w="9436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4036"/>
        <w:gridCol w:w="270"/>
        <w:gridCol w:w="5130"/>
      </w:tblGrid>
      <w:tr w:rsidR="006E7D43" w:rsidRPr="000C7DE9" w:rsidTr="00F51CCC">
        <w:tc>
          <w:tcPr>
            <w:tcW w:w="4036" w:type="dxa"/>
          </w:tcPr>
          <w:p w:rsidR="006E7D43" w:rsidRPr="000C7DE9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7D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270" w:type="dxa"/>
          </w:tcPr>
          <w:p w:rsidR="006E7D43" w:rsidRPr="000C7DE9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0" w:type="dxa"/>
          </w:tcPr>
          <w:p w:rsidR="006E7D43" w:rsidRPr="000C7DE9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7D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6E7D43" w:rsidRPr="000C7DE9" w:rsidTr="00F51CCC">
        <w:tc>
          <w:tcPr>
            <w:tcW w:w="4036" w:type="dxa"/>
          </w:tcPr>
          <w:p w:rsidR="006E7D43" w:rsidRPr="00473512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73512">
              <w:rPr>
                <w:rFonts w:ascii="Angsana New" w:hAnsi="Angsana New" w:hint="cs"/>
                <w:sz w:val="30"/>
                <w:szCs w:val="30"/>
                <w:cs/>
              </w:rPr>
              <w:t>ขายสินค้าและการให้บริการ</w:t>
            </w:r>
          </w:p>
        </w:tc>
        <w:tc>
          <w:tcPr>
            <w:tcW w:w="270" w:type="dxa"/>
          </w:tcPr>
          <w:p w:rsidR="006E7D43" w:rsidRPr="00473512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0" w:type="dxa"/>
          </w:tcPr>
          <w:p w:rsidR="006E7D43" w:rsidRPr="00473512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73512">
              <w:rPr>
                <w:rFonts w:ascii="Angsana New" w:hAnsi="Angsana New"/>
                <w:sz w:val="30"/>
                <w:szCs w:val="30"/>
                <w:cs/>
              </w:rPr>
              <w:t>ราคาต้นทุนบวกกำไรส่วนเพิ่ม</w:t>
            </w:r>
          </w:p>
        </w:tc>
      </w:tr>
      <w:tr w:rsidR="006E7D43" w:rsidRPr="000C7DE9" w:rsidTr="00F51CCC">
        <w:tc>
          <w:tcPr>
            <w:tcW w:w="4036" w:type="dxa"/>
          </w:tcPr>
          <w:p w:rsidR="006E7D43" w:rsidRPr="00473512" w:rsidRDefault="00CB0A51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73512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270" w:type="dxa"/>
          </w:tcPr>
          <w:p w:rsidR="006E7D43" w:rsidRPr="00473512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0" w:type="dxa"/>
          </w:tcPr>
          <w:p w:rsidR="006E7D43" w:rsidRPr="00473512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73512">
              <w:rPr>
                <w:rFonts w:ascii="Angsana New" w:hAnsi="Angsana New"/>
                <w:sz w:val="30"/>
                <w:szCs w:val="30"/>
                <w:cs/>
              </w:rPr>
              <w:t>ราคาตามที่ตกลงร่วมกันตามสัญญา</w:t>
            </w:r>
          </w:p>
        </w:tc>
      </w:tr>
      <w:tr w:rsidR="006E7D43" w:rsidRPr="000C7DE9" w:rsidTr="00F51CCC">
        <w:tc>
          <w:tcPr>
            <w:tcW w:w="4036" w:type="dxa"/>
          </w:tcPr>
          <w:p w:rsidR="006E7D43" w:rsidRPr="00473512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73512">
              <w:rPr>
                <w:rFonts w:ascii="Angsana New" w:hAnsi="Angsana New" w:hint="cs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270" w:type="dxa"/>
          </w:tcPr>
          <w:p w:rsidR="006E7D43" w:rsidRPr="00473512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0" w:type="dxa"/>
          </w:tcPr>
          <w:p w:rsidR="006E7D43" w:rsidRPr="00473512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73512">
              <w:rPr>
                <w:rFonts w:ascii="Angsana New" w:hAnsi="Angsana New"/>
                <w:sz w:val="30"/>
                <w:szCs w:val="30"/>
                <w:cs/>
              </w:rPr>
              <w:t>ราคาตามเงื่อนไขทางธุรกิจปกติเช่นเดียวกับรายการซื้อ</w:t>
            </w:r>
            <w:r w:rsidRPr="00473512">
              <w:rPr>
                <w:rFonts w:ascii="Angsana New" w:hAnsi="Angsana New" w:hint="cs"/>
                <w:sz w:val="30"/>
                <w:szCs w:val="30"/>
                <w:cs/>
              </w:rPr>
              <w:t xml:space="preserve">สินค้า </w:t>
            </w:r>
          </w:p>
          <w:p w:rsidR="006E7D43" w:rsidRPr="00473512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73512">
              <w:rPr>
                <w:rFonts w:ascii="Angsana New" w:hAnsi="Angsana New" w:hint="cs"/>
                <w:sz w:val="30"/>
                <w:szCs w:val="30"/>
                <w:cs/>
              </w:rPr>
              <w:t xml:space="preserve">    </w:t>
            </w:r>
            <w:r w:rsidRPr="00473512">
              <w:rPr>
                <w:rFonts w:ascii="Angsana New" w:hAnsi="Angsana New"/>
                <w:sz w:val="30"/>
                <w:szCs w:val="30"/>
                <w:cs/>
              </w:rPr>
              <w:t>จากกิจการอื่นที่ไม่เกี่ยวข้องกัน</w:t>
            </w:r>
          </w:p>
        </w:tc>
      </w:tr>
      <w:tr w:rsidR="006E7D43" w:rsidRPr="00CA792E" w:rsidTr="00F51CCC">
        <w:tc>
          <w:tcPr>
            <w:tcW w:w="4036" w:type="dxa"/>
          </w:tcPr>
          <w:p w:rsidR="006E7D43" w:rsidRPr="00473512" w:rsidRDefault="00CB0A51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73512">
              <w:rPr>
                <w:rFonts w:ascii="Angsana New" w:hAnsi="Angsana New" w:hint="cs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270" w:type="dxa"/>
          </w:tcPr>
          <w:p w:rsidR="006E7D43" w:rsidRPr="00473512" w:rsidRDefault="006E7D43" w:rsidP="00F407DE">
            <w:pPr>
              <w:spacing w:line="240" w:lineRule="auto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0" w:type="dxa"/>
          </w:tcPr>
          <w:p w:rsidR="006E7D43" w:rsidRPr="00473512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73512">
              <w:rPr>
                <w:rFonts w:ascii="Angsana New" w:hAnsi="Angsana New" w:hint="cs"/>
                <w:sz w:val="30"/>
                <w:szCs w:val="30"/>
                <w:cs/>
              </w:rPr>
              <w:t>ราคาตามที่ตกลงร่วมกันตามสัญญา</w:t>
            </w:r>
          </w:p>
        </w:tc>
      </w:tr>
      <w:tr w:rsidR="006E7D43" w:rsidRPr="00044158" w:rsidTr="00F51CCC">
        <w:tc>
          <w:tcPr>
            <w:tcW w:w="4036" w:type="dxa"/>
            <w:shd w:val="clear" w:color="auto" w:fill="auto"/>
          </w:tcPr>
          <w:p w:rsidR="006E7D43" w:rsidRPr="00473512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73512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270" w:type="dxa"/>
            <w:shd w:val="clear" w:color="auto" w:fill="auto"/>
          </w:tcPr>
          <w:p w:rsidR="006E7D43" w:rsidRPr="00473512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0" w:type="dxa"/>
            <w:shd w:val="clear" w:color="auto" w:fill="auto"/>
          </w:tcPr>
          <w:p w:rsidR="006E7D43" w:rsidRPr="00473512" w:rsidRDefault="006E7D43" w:rsidP="00F407DE">
            <w:pPr>
              <w:pStyle w:val="a"/>
              <w:tabs>
                <w:tab w:val="clear" w:pos="1080"/>
              </w:tabs>
              <w:ind w:left="207" w:right="-25" w:hanging="207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473512">
              <w:rPr>
                <w:rFonts w:asciiTheme="majorBidi" w:hAnsiTheme="majorBidi" w:cstheme="majorBidi"/>
                <w:spacing w:val="8"/>
                <w:cs/>
                <w:lang w:val="en-US"/>
              </w:rPr>
              <w:t>อัตราดอกเบี้ยเงิน</w:t>
            </w:r>
            <w:r w:rsidRPr="00473512">
              <w:rPr>
                <w:rFonts w:asciiTheme="majorBidi" w:hAnsiTheme="majorBidi" w:cstheme="majorBidi" w:hint="cs"/>
                <w:spacing w:val="8"/>
                <w:cs/>
                <w:lang w:val="en-US"/>
              </w:rPr>
              <w:t>กู้ยืมระยะสั้น</w:t>
            </w:r>
            <w:r w:rsidRPr="00473512">
              <w:rPr>
                <w:rFonts w:asciiTheme="majorBidi" w:hAnsiTheme="majorBidi" w:cstheme="majorBidi"/>
                <w:cs/>
                <w:lang w:val="en-US"/>
              </w:rPr>
              <w:t>ของสถาบันการเงินภายในประเทศแห่งหนึ่ง</w:t>
            </w:r>
            <w:r w:rsidRPr="00473512">
              <w:rPr>
                <w:rFonts w:asciiTheme="majorBidi" w:hAnsiTheme="majorBidi" w:cstheme="majorBidi"/>
                <w:lang w:val="en-US"/>
              </w:rPr>
              <w:t xml:space="preserve"> </w:t>
            </w:r>
          </w:p>
        </w:tc>
      </w:tr>
      <w:tr w:rsidR="006E7D43" w:rsidRPr="00044158" w:rsidTr="00F51CCC">
        <w:tc>
          <w:tcPr>
            <w:tcW w:w="4036" w:type="dxa"/>
            <w:shd w:val="clear" w:color="auto" w:fill="auto"/>
          </w:tcPr>
          <w:p w:rsidR="006E7D43" w:rsidRPr="00473512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73512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270" w:type="dxa"/>
            <w:shd w:val="clear" w:color="auto" w:fill="auto"/>
          </w:tcPr>
          <w:p w:rsidR="006E7D43" w:rsidRPr="00473512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0" w:type="dxa"/>
            <w:shd w:val="clear" w:color="auto" w:fill="auto"/>
          </w:tcPr>
          <w:p w:rsidR="006E7D43" w:rsidRPr="00473512" w:rsidRDefault="006E7D43" w:rsidP="00F407DE">
            <w:pPr>
              <w:pStyle w:val="a"/>
              <w:tabs>
                <w:tab w:val="clear" w:pos="1080"/>
              </w:tabs>
              <w:ind w:left="207" w:right="-25" w:hanging="207"/>
              <w:jc w:val="thaiDistribute"/>
              <w:rPr>
                <w:rFonts w:asciiTheme="majorBidi" w:hAnsiTheme="majorBidi" w:cstheme="majorBidi"/>
                <w:spacing w:val="8"/>
                <w:cs/>
                <w:lang w:val="en-US"/>
              </w:rPr>
            </w:pPr>
            <w:r w:rsidRPr="00473512">
              <w:rPr>
                <w:rFonts w:asciiTheme="majorBidi" w:hAnsiTheme="majorBidi" w:cstheme="majorBidi"/>
                <w:spacing w:val="8"/>
                <w:cs/>
                <w:lang w:val="en-US"/>
              </w:rPr>
              <w:t>อัตราดอกเบี้ยเงิน</w:t>
            </w:r>
            <w:r w:rsidRPr="00473512">
              <w:rPr>
                <w:rFonts w:asciiTheme="majorBidi" w:hAnsiTheme="majorBidi" w:cstheme="majorBidi" w:hint="cs"/>
                <w:spacing w:val="8"/>
                <w:cs/>
                <w:lang w:val="en-US"/>
              </w:rPr>
              <w:t>กู้ยืมระยะสั้น</w:t>
            </w:r>
            <w:r w:rsidRPr="00473512">
              <w:rPr>
                <w:rFonts w:asciiTheme="majorBidi" w:hAnsiTheme="majorBidi" w:cstheme="majorBidi"/>
                <w:cs/>
                <w:lang w:val="en-US"/>
              </w:rPr>
              <w:t>ของสถาบันการเงินภายในประเทศแห่งหนึ่ง</w:t>
            </w:r>
          </w:p>
        </w:tc>
      </w:tr>
      <w:tr w:rsidR="006E7D43" w:rsidRPr="00044158" w:rsidTr="00F51CCC">
        <w:tc>
          <w:tcPr>
            <w:tcW w:w="4036" w:type="dxa"/>
          </w:tcPr>
          <w:p w:rsidR="006E7D43" w:rsidRPr="00473512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73512">
              <w:rPr>
                <w:rFonts w:ascii="Angsana New" w:hAnsi="Angsana New"/>
                <w:sz w:val="30"/>
                <w:szCs w:val="30"/>
                <w:cs/>
              </w:rPr>
              <w:t>ค่าตอบแทน</w:t>
            </w:r>
            <w:r w:rsidRPr="00473512">
              <w:rPr>
                <w:rFonts w:ascii="Angsana New" w:hAnsi="Angsana New" w:hint="cs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270" w:type="dxa"/>
          </w:tcPr>
          <w:p w:rsidR="006E7D43" w:rsidRPr="00473512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0" w:type="dxa"/>
          </w:tcPr>
          <w:p w:rsidR="006E7D43" w:rsidRPr="00473512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73512">
              <w:rPr>
                <w:rFonts w:ascii="Angsana New" w:hAnsi="Angsana New" w:hint="cs"/>
                <w:sz w:val="30"/>
                <w:szCs w:val="30"/>
                <w:cs/>
              </w:rPr>
              <w:t>ตามหลักเกณฑ์ ที่กำหนดโดยคณะกรรมการสรรหาและ</w:t>
            </w:r>
          </w:p>
        </w:tc>
      </w:tr>
      <w:tr w:rsidR="006E7D43" w:rsidRPr="00CA792E" w:rsidTr="00F51CCC">
        <w:tc>
          <w:tcPr>
            <w:tcW w:w="4036" w:type="dxa"/>
          </w:tcPr>
          <w:p w:rsidR="006E7D43" w:rsidRPr="00473512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6E7D43" w:rsidRPr="00473512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0" w:type="dxa"/>
          </w:tcPr>
          <w:p w:rsidR="006E7D43" w:rsidRPr="00473512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73512">
              <w:rPr>
                <w:rFonts w:ascii="Angsana New" w:hAnsi="Angsana New" w:hint="cs"/>
                <w:sz w:val="30"/>
                <w:szCs w:val="30"/>
                <w:cs/>
              </w:rPr>
              <w:t xml:space="preserve">    พิจารณาผลตอบแทน</w:t>
            </w:r>
            <w:r w:rsidRPr="0047351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73512">
              <w:rPr>
                <w:rFonts w:ascii="Angsana New" w:hAnsi="Angsana New" w:hint="cs"/>
                <w:sz w:val="30"/>
                <w:szCs w:val="30"/>
                <w:cs/>
              </w:rPr>
              <w:t>และตามหลักเกณฑ์ที่บริษัทกำหนด</w:t>
            </w:r>
          </w:p>
        </w:tc>
      </w:tr>
    </w:tbl>
    <w:p w:rsidR="006E7D43" w:rsidRPr="009B592D" w:rsidRDefault="00061BDB" w:rsidP="00CC54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709" w:hanging="283"/>
        <w:rPr>
          <w:rFonts w:ascii="Angsana New" w:hAnsi="Angsana New"/>
          <w:b/>
          <w:sz w:val="30"/>
          <w:szCs w:val="30"/>
        </w:rPr>
      </w:pPr>
      <w:r>
        <w:rPr>
          <w:rFonts w:ascii="Angsana New" w:hAnsi="Angsana New"/>
          <w:bCs/>
          <w:sz w:val="30"/>
          <w:szCs w:val="30"/>
        </w:rPr>
        <w:lastRenderedPageBreak/>
        <w:t>3</w:t>
      </w:r>
      <w:r w:rsidR="009B592D" w:rsidRPr="009B592D">
        <w:rPr>
          <w:rFonts w:ascii="Angsana New" w:hAnsi="Angsana New"/>
          <w:bCs/>
          <w:sz w:val="30"/>
          <w:szCs w:val="30"/>
        </w:rPr>
        <w:t>.</w:t>
      </w:r>
      <w:r>
        <w:rPr>
          <w:rFonts w:ascii="Angsana New" w:hAnsi="Angsana New"/>
          <w:bCs/>
          <w:sz w:val="30"/>
          <w:szCs w:val="30"/>
        </w:rPr>
        <w:t>3</w:t>
      </w:r>
      <w:r w:rsidR="009B592D" w:rsidRPr="009B592D">
        <w:rPr>
          <w:rFonts w:ascii="Angsana New" w:hAnsi="Angsana New"/>
          <w:b/>
          <w:sz w:val="30"/>
          <w:szCs w:val="30"/>
        </w:rPr>
        <w:t xml:space="preserve"> </w:t>
      </w:r>
      <w:r w:rsidR="006E7D43" w:rsidRPr="009B592D">
        <w:rPr>
          <w:rFonts w:ascii="Angsana New" w:hAnsi="Angsana New"/>
          <w:b/>
          <w:sz w:val="30"/>
          <w:szCs w:val="30"/>
          <w:cs/>
        </w:rPr>
        <w:t>รายการที่สำคัญกับบุคคลหรือกิจการที่เกี่ยวข้องกันสำหรับงวดสามเดือนสิ้นสุด</w:t>
      </w:r>
      <w:r w:rsidR="006E7D43" w:rsidRPr="00F51CCC">
        <w:rPr>
          <w:rFonts w:ascii="Angsana New" w:hAnsi="Angsana New"/>
          <w:b/>
          <w:sz w:val="30"/>
          <w:szCs w:val="30"/>
          <w:cs/>
        </w:rPr>
        <w:t xml:space="preserve">วันที่ </w:t>
      </w:r>
      <w:r w:rsidRPr="00F51CCC">
        <w:rPr>
          <w:rFonts w:ascii="Angsana New" w:hAnsi="Angsana New"/>
          <w:bCs/>
          <w:sz w:val="30"/>
          <w:szCs w:val="30"/>
        </w:rPr>
        <w:t>31</w:t>
      </w:r>
      <w:r w:rsidR="006E7D43" w:rsidRPr="00F51CCC">
        <w:rPr>
          <w:rFonts w:ascii="Angsana New" w:hAnsi="Angsana New"/>
          <w:bCs/>
          <w:sz w:val="30"/>
          <w:szCs w:val="30"/>
          <w:cs/>
        </w:rPr>
        <w:t xml:space="preserve"> </w:t>
      </w:r>
      <w:r w:rsidR="006E7D43" w:rsidRPr="00F51CCC">
        <w:rPr>
          <w:rFonts w:ascii="Angsana New" w:hAnsi="Angsana New"/>
          <w:b/>
          <w:sz w:val="30"/>
          <w:szCs w:val="30"/>
          <w:cs/>
        </w:rPr>
        <w:t>มีนาคม</w:t>
      </w:r>
      <w:r w:rsidR="009B592D" w:rsidRPr="00F51CCC">
        <w:rPr>
          <w:rFonts w:ascii="Angsana New" w:hAnsi="Angsana New"/>
          <w:bCs/>
          <w:sz w:val="30"/>
          <w:szCs w:val="30"/>
        </w:rPr>
        <w:t xml:space="preserve"> </w:t>
      </w:r>
      <w:r w:rsidRPr="00F51CCC">
        <w:rPr>
          <w:rFonts w:ascii="Angsana New" w:hAnsi="Angsana New"/>
          <w:bCs/>
          <w:sz w:val="30"/>
          <w:szCs w:val="30"/>
        </w:rPr>
        <w:t>2</w:t>
      </w:r>
      <w:r w:rsidR="009B592D" w:rsidRPr="00F51CCC">
        <w:rPr>
          <w:rFonts w:ascii="Angsana New" w:hAnsi="Angsana New"/>
          <w:bCs/>
          <w:sz w:val="30"/>
          <w:szCs w:val="30"/>
        </w:rPr>
        <w:t>56</w:t>
      </w:r>
      <w:r w:rsidRPr="00F51CCC">
        <w:rPr>
          <w:rFonts w:ascii="Angsana New" w:hAnsi="Angsana New"/>
          <w:bCs/>
          <w:sz w:val="30"/>
          <w:szCs w:val="30"/>
        </w:rPr>
        <w:t>3</w:t>
      </w:r>
      <w:r w:rsidR="009B592D" w:rsidRPr="00F51CCC">
        <w:rPr>
          <w:rFonts w:ascii="Angsana New" w:hAnsi="Angsana New"/>
          <w:bCs/>
          <w:sz w:val="30"/>
          <w:szCs w:val="30"/>
        </w:rPr>
        <w:t xml:space="preserve"> </w:t>
      </w:r>
      <w:r w:rsidR="009B592D" w:rsidRPr="00F51CCC">
        <w:rPr>
          <w:rFonts w:ascii="Angsana New" w:hAnsi="Angsana New" w:hint="cs"/>
          <w:b/>
          <w:sz w:val="30"/>
          <w:szCs w:val="30"/>
          <w:cs/>
        </w:rPr>
        <w:t>และ</w:t>
      </w:r>
      <w:r w:rsidR="009B592D" w:rsidRPr="00F51CCC">
        <w:rPr>
          <w:rFonts w:ascii="Angsana New" w:hAnsi="Angsana New" w:hint="cs"/>
          <w:bCs/>
          <w:sz w:val="30"/>
          <w:szCs w:val="30"/>
          <w:cs/>
        </w:rPr>
        <w:t xml:space="preserve"> </w:t>
      </w:r>
      <w:r w:rsidRPr="00F51CCC">
        <w:rPr>
          <w:rFonts w:ascii="Angsana New" w:hAnsi="Angsana New"/>
          <w:bCs/>
          <w:sz w:val="30"/>
          <w:szCs w:val="30"/>
        </w:rPr>
        <w:t>2</w:t>
      </w:r>
      <w:r w:rsidR="009B592D" w:rsidRPr="00F51CCC">
        <w:rPr>
          <w:rFonts w:ascii="Angsana New" w:hAnsi="Angsana New"/>
          <w:bCs/>
          <w:sz w:val="30"/>
          <w:szCs w:val="30"/>
        </w:rPr>
        <w:t>56</w:t>
      </w:r>
      <w:r w:rsidRPr="00F51CCC">
        <w:rPr>
          <w:rFonts w:ascii="Angsana New" w:hAnsi="Angsana New"/>
          <w:bCs/>
          <w:sz w:val="30"/>
          <w:szCs w:val="30"/>
        </w:rPr>
        <w:t>2</w:t>
      </w:r>
      <w:r w:rsidR="006E7D43" w:rsidRPr="009B592D">
        <w:rPr>
          <w:rFonts w:ascii="Angsana New" w:hAnsi="Angsana New"/>
          <w:b/>
          <w:sz w:val="30"/>
          <w:szCs w:val="30"/>
          <w:cs/>
        </w:rPr>
        <w:t xml:space="preserve"> สรุปได้ดังนี้</w:t>
      </w:r>
    </w:p>
    <w:tbl>
      <w:tblPr>
        <w:tblW w:w="9436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4036"/>
        <w:gridCol w:w="1170"/>
        <w:gridCol w:w="270"/>
        <w:gridCol w:w="1170"/>
        <w:gridCol w:w="270"/>
        <w:gridCol w:w="1080"/>
        <w:gridCol w:w="270"/>
        <w:gridCol w:w="1170"/>
      </w:tblGrid>
      <w:tr w:rsidR="006240FE" w:rsidRPr="00AC7CB0" w:rsidTr="00F51CCC">
        <w:trPr>
          <w:tblHeader/>
        </w:trPr>
        <w:tc>
          <w:tcPr>
            <w:tcW w:w="4036" w:type="dxa"/>
          </w:tcPr>
          <w:p w:rsidR="006240FE" w:rsidRPr="00AF795C" w:rsidRDefault="006240FE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  <w:tcBorders>
              <w:bottom w:val="single" w:sz="4" w:space="0" w:color="auto"/>
            </w:tcBorders>
          </w:tcPr>
          <w:p w:rsidR="006240FE" w:rsidRPr="009B592D" w:rsidRDefault="006240FE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B592D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6E7D43" w:rsidRPr="00AC7CB0" w:rsidTr="00F51CCC">
        <w:trPr>
          <w:tblHeader/>
        </w:trPr>
        <w:tc>
          <w:tcPr>
            <w:tcW w:w="4036" w:type="dxa"/>
          </w:tcPr>
          <w:p w:rsidR="006E7D43" w:rsidRPr="00AF795C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</w:tcPr>
          <w:p w:rsidR="006E7D43" w:rsidRPr="009B592D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B592D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6E7D43" w:rsidRPr="009B592D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</w:tcPr>
          <w:p w:rsidR="006E7D43" w:rsidRPr="009B592D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592D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E7D43" w:rsidRPr="00AC7CB0" w:rsidTr="00F51CCC">
        <w:trPr>
          <w:tblHeader/>
        </w:trPr>
        <w:tc>
          <w:tcPr>
            <w:tcW w:w="4036" w:type="dxa"/>
          </w:tcPr>
          <w:p w:rsidR="006E7D43" w:rsidRPr="00AC7CB0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C7CB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 </w:t>
            </w:r>
            <w:r w:rsidR="00061BD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AC7CB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6E7D43" w:rsidRPr="009B592D" w:rsidRDefault="00061BDB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1BDB">
              <w:rPr>
                <w:rFonts w:ascii="Angsana New" w:hAnsi="Angsana New"/>
                <w:sz w:val="30"/>
                <w:szCs w:val="30"/>
              </w:rPr>
              <w:t>25</w:t>
            </w:r>
            <w:r w:rsidR="006E7D43" w:rsidRPr="009B592D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6E7D43" w:rsidRPr="009B592D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6E7D43" w:rsidRPr="009B592D" w:rsidRDefault="00061BDB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1BD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6E7D43" w:rsidRPr="009B592D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6E7D43" w:rsidRPr="009B592D" w:rsidRDefault="00061BDB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1BDB">
              <w:rPr>
                <w:rFonts w:ascii="Angsana New" w:hAnsi="Angsana New"/>
                <w:sz w:val="30"/>
                <w:szCs w:val="30"/>
              </w:rPr>
              <w:t>25</w:t>
            </w:r>
            <w:r w:rsidR="006E7D43" w:rsidRPr="009B592D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6E7D43" w:rsidRPr="009B592D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6E7D43" w:rsidRPr="009B592D" w:rsidRDefault="00061BDB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1BD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6E7D43" w:rsidRPr="00AC7CB0" w:rsidTr="00F51CCC">
        <w:tc>
          <w:tcPr>
            <w:tcW w:w="4036" w:type="dxa"/>
          </w:tcPr>
          <w:p w:rsidR="006E7D43" w:rsidRPr="00AC7CB0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7C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:rsidR="006E7D43" w:rsidRPr="00AC7CB0" w:rsidRDefault="006E7D43" w:rsidP="00F407D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E7D43" w:rsidRPr="00AC7CB0" w:rsidRDefault="006E7D43" w:rsidP="00F407D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6E7D43" w:rsidRPr="00AC7CB0" w:rsidRDefault="006E7D43" w:rsidP="00F407D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E7D43" w:rsidRPr="00AC7CB0" w:rsidRDefault="006E7D43" w:rsidP="00F407D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E7D43" w:rsidRPr="00AC7CB0" w:rsidRDefault="006E7D43" w:rsidP="00F407D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E7D43" w:rsidRPr="00AC7CB0" w:rsidRDefault="006E7D43" w:rsidP="00F407D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6E7D43" w:rsidRPr="00AC7CB0" w:rsidRDefault="006E7D43" w:rsidP="00F407D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A7D7E" w:rsidRPr="00AC7CB0" w:rsidTr="00F51CCC">
        <w:tc>
          <w:tcPr>
            <w:tcW w:w="4036" w:type="dxa"/>
          </w:tcPr>
          <w:p w:rsidR="00DA7D7E" w:rsidRPr="00AC7CB0" w:rsidRDefault="00DA7D7E" w:rsidP="00DA7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ขายสินค้าและ</w:t>
            </w:r>
            <w:r w:rsidRPr="00AC7CB0">
              <w:rPr>
                <w:rFonts w:ascii="Angsana New" w:hAnsi="Angsana New" w:hint="cs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1170" w:type="dxa"/>
            <w:shd w:val="clear" w:color="auto" w:fill="auto"/>
          </w:tcPr>
          <w:p w:rsidR="00DA7D7E" w:rsidRPr="00AC7CB0" w:rsidRDefault="00DA7D7E" w:rsidP="00DA7D7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DA7D7E" w:rsidRPr="00AC7CB0" w:rsidRDefault="00DA7D7E" w:rsidP="00DA7D7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A7D7E" w:rsidRPr="00AC7CB0" w:rsidRDefault="00DA7D7E" w:rsidP="00DA7D7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C7CB0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DA7D7E" w:rsidRPr="00AC7CB0" w:rsidRDefault="00DA7D7E" w:rsidP="00DA7D7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DA7D7E" w:rsidRPr="00AC7CB0" w:rsidRDefault="00DA7D7E" w:rsidP="00DA7D7E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C7CB0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DA7D7E" w:rsidRPr="00AC7CB0" w:rsidRDefault="00DA7D7E" w:rsidP="00DA7D7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DA7D7E" w:rsidRPr="00AC7CB0" w:rsidRDefault="00DA7D7E" w:rsidP="00DA7D7E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68</w:t>
            </w:r>
          </w:p>
        </w:tc>
      </w:tr>
      <w:tr w:rsidR="00DA7D7E" w:rsidRPr="00381548" w:rsidTr="00F51CCC">
        <w:tc>
          <w:tcPr>
            <w:tcW w:w="4036" w:type="dxa"/>
          </w:tcPr>
          <w:p w:rsidR="00DA7D7E" w:rsidRPr="00381548" w:rsidRDefault="00DA7D7E" w:rsidP="00DA7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B0A51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1170" w:type="dxa"/>
            <w:shd w:val="clear" w:color="auto" w:fill="auto"/>
          </w:tcPr>
          <w:p w:rsidR="00DA7D7E" w:rsidRPr="00AC7CB0" w:rsidRDefault="00DA7D7E" w:rsidP="00DA7D7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DA7D7E" w:rsidRPr="00381548" w:rsidRDefault="00DA7D7E" w:rsidP="00DA7D7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A7D7E" w:rsidRPr="00381548" w:rsidRDefault="00DA7D7E" w:rsidP="00DA7D7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81548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DA7D7E" w:rsidRPr="00381548" w:rsidRDefault="00DA7D7E" w:rsidP="00DA7D7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DA7D7E" w:rsidRPr="00381548" w:rsidRDefault="0023602E" w:rsidP="00DA7D7E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3602E">
              <w:rPr>
                <w:rFonts w:ascii="Angsana New" w:hAnsi="Angsana New"/>
                <w:sz w:val="30"/>
                <w:szCs w:val="30"/>
                <w:lang w:val="en-US" w:bidi="th-TH"/>
              </w:rPr>
              <w:t>65</w:t>
            </w:r>
            <w:r w:rsidR="00694ECD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</w:tcPr>
          <w:p w:rsidR="00DA7D7E" w:rsidRPr="00381548" w:rsidRDefault="00DA7D7E" w:rsidP="00DA7D7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DA7D7E" w:rsidRPr="00381548" w:rsidRDefault="00061BDB" w:rsidP="00DA7D7E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DA7D7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DA7D7E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DA7D7E" w:rsidRPr="00381548" w:rsidTr="00F51CCC">
        <w:tc>
          <w:tcPr>
            <w:tcW w:w="4036" w:type="dxa"/>
          </w:tcPr>
          <w:p w:rsidR="00DA7D7E" w:rsidRPr="00381548" w:rsidRDefault="00DA7D7E" w:rsidP="00DA7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ซื้อสินค้าและ</w:t>
            </w:r>
            <w:r w:rsidRPr="00381548">
              <w:rPr>
                <w:rFonts w:ascii="Angsana New" w:hAnsi="Angsana New" w:hint="cs"/>
                <w:sz w:val="30"/>
                <w:szCs w:val="30"/>
                <w:cs/>
              </w:rPr>
              <w:t>บริการ</w:t>
            </w:r>
          </w:p>
        </w:tc>
        <w:tc>
          <w:tcPr>
            <w:tcW w:w="1170" w:type="dxa"/>
            <w:shd w:val="clear" w:color="auto" w:fill="auto"/>
          </w:tcPr>
          <w:p w:rsidR="00DA7D7E" w:rsidRPr="00AC7CB0" w:rsidRDefault="00DA7D7E" w:rsidP="00DA7D7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DA7D7E" w:rsidRPr="00381548" w:rsidRDefault="00DA7D7E" w:rsidP="00DA7D7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A7D7E" w:rsidRPr="00381548" w:rsidRDefault="00DA7D7E" w:rsidP="00DA7D7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81548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DA7D7E" w:rsidRPr="00381548" w:rsidRDefault="00DA7D7E" w:rsidP="00DA7D7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DA7D7E" w:rsidRPr="00381548" w:rsidRDefault="00DA7D7E" w:rsidP="00DA7D7E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DA7D7E" w:rsidRPr="00381548" w:rsidRDefault="00DA7D7E" w:rsidP="00DA7D7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DA7D7E" w:rsidRPr="00381548" w:rsidRDefault="00061BDB" w:rsidP="00DA7D7E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</w:t>
            </w:r>
            <w:r w:rsidR="00DA7D7E">
              <w:rPr>
                <w:rFonts w:ascii="Angsana New" w:hAnsi="Angsana New"/>
                <w:sz w:val="30"/>
                <w:szCs w:val="30"/>
                <w:lang w:val="en-US"/>
              </w:rPr>
              <w:t>,966</w:t>
            </w:r>
          </w:p>
        </w:tc>
      </w:tr>
      <w:tr w:rsidR="00DA7D7E" w:rsidRPr="00381548" w:rsidTr="00F51CCC">
        <w:tc>
          <w:tcPr>
            <w:tcW w:w="4036" w:type="dxa"/>
          </w:tcPr>
          <w:p w:rsidR="00DA7D7E" w:rsidRPr="004C2EB7" w:rsidRDefault="00DA7D7E" w:rsidP="00DA7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B0A51">
              <w:rPr>
                <w:rFonts w:ascii="Angsana New" w:hAnsi="Angsana New" w:hint="cs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1170" w:type="dxa"/>
            <w:shd w:val="clear" w:color="auto" w:fill="auto"/>
          </w:tcPr>
          <w:p w:rsidR="00DA7D7E" w:rsidRPr="00AC7CB0" w:rsidRDefault="00DA7D7E" w:rsidP="00DA7D7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DA7D7E" w:rsidRPr="004C2EB7" w:rsidRDefault="00DA7D7E" w:rsidP="00DA7D7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A7D7E" w:rsidRPr="004C2EB7" w:rsidRDefault="00DA7D7E" w:rsidP="00DA7D7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C2EB7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DA7D7E" w:rsidRPr="004C2EB7" w:rsidRDefault="00DA7D7E" w:rsidP="00DA7D7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DA7D7E" w:rsidRPr="004C2EB7" w:rsidRDefault="0023602E" w:rsidP="00DA7D7E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DA7D7E" w:rsidRPr="004C2EB7" w:rsidRDefault="00DA7D7E" w:rsidP="00DA7D7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DA7D7E" w:rsidRPr="004C2EB7" w:rsidRDefault="00061BDB" w:rsidP="00DA7D7E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DA7D7E">
              <w:rPr>
                <w:rFonts w:ascii="Angsana New" w:hAnsi="Angsana New"/>
                <w:sz w:val="30"/>
                <w:szCs w:val="30"/>
                <w:lang w:val="en-US"/>
              </w:rPr>
              <w:t>89</w:t>
            </w:r>
          </w:p>
        </w:tc>
      </w:tr>
      <w:tr w:rsidR="00DA7D7E" w:rsidRPr="00381548" w:rsidTr="00F51CCC">
        <w:trPr>
          <w:trHeight w:hRule="exact" w:val="374"/>
        </w:trPr>
        <w:tc>
          <w:tcPr>
            <w:tcW w:w="4036" w:type="dxa"/>
          </w:tcPr>
          <w:p w:rsidR="00DA7D7E" w:rsidRPr="004C2EB7" w:rsidRDefault="00DA7D7E" w:rsidP="00DA7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C2EB7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70" w:type="dxa"/>
            <w:shd w:val="clear" w:color="auto" w:fill="auto"/>
          </w:tcPr>
          <w:p w:rsidR="00DA7D7E" w:rsidRPr="00AC7CB0" w:rsidRDefault="00DA7D7E" w:rsidP="00DA7D7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DA7D7E" w:rsidRPr="004C2EB7" w:rsidRDefault="00DA7D7E" w:rsidP="00DA7D7E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A7D7E" w:rsidRPr="004C2EB7" w:rsidRDefault="00DA7D7E" w:rsidP="00DA7D7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C2EB7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DA7D7E" w:rsidRPr="004C2EB7" w:rsidRDefault="00DA7D7E" w:rsidP="00DA7D7E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DA7D7E" w:rsidRPr="00A30D77" w:rsidRDefault="00061BDB" w:rsidP="00252FDE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32</w:t>
            </w:r>
            <w:r w:rsidR="00DA7D7E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</w:tcPr>
          <w:p w:rsidR="00DA7D7E" w:rsidRPr="004C2EB7" w:rsidRDefault="00DA7D7E" w:rsidP="00DA7D7E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A7D7E" w:rsidRPr="004C2EB7" w:rsidRDefault="00DA7D7E" w:rsidP="00DA7D7E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DA7D7E" w:rsidRPr="00AC7CB0" w:rsidTr="00F51CCC">
        <w:trPr>
          <w:trHeight w:hRule="exact" w:val="374"/>
        </w:trPr>
        <w:tc>
          <w:tcPr>
            <w:tcW w:w="4036" w:type="dxa"/>
          </w:tcPr>
          <w:p w:rsidR="00DA7D7E" w:rsidRPr="004C2EB7" w:rsidRDefault="00DA7D7E" w:rsidP="00DA7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C2EB7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70" w:type="dxa"/>
            <w:shd w:val="clear" w:color="auto" w:fill="auto"/>
          </w:tcPr>
          <w:p w:rsidR="00DA7D7E" w:rsidRPr="00AC7CB0" w:rsidRDefault="00DA7D7E" w:rsidP="00DA7D7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DA7D7E" w:rsidRPr="004C2EB7" w:rsidRDefault="00DA7D7E" w:rsidP="00DA7D7E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A7D7E" w:rsidRPr="004C2EB7" w:rsidRDefault="00DA7D7E" w:rsidP="00DA7D7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C2EB7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DA7D7E" w:rsidRPr="004C2EB7" w:rsidRDefault="00DA7D7E" w:rsidP="00DA7D7E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DA7D7E" w:rsidRPr="004C2EB7" w:rsidRDefault="00DA7D7E" w:rsidP="00252FDE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DA7D7E" w:rsidRPr="004C2EB7" w:rsidRDefault="00DA7D7E" w:rsidP="00DA7D7E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DA7D7E" w:rsidRPr="004C2EB7" w:rsidRDefault="00DA7D7E" w:rsidP="00FC11F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86</w:t>
            </w:r>
          </w:p>
        </w:tc>
      </w:tr>
      <w:tr w:rsidR="00DA7D7E" w:rsidRPr="00AC7CB0" w:rsidTr="00F51CCC">
        <w:trPr>
          <w:trHeight w:hRule="exact" w:val="374"/>
        </w:trPr>
        <w:tc>
          <w:tcPr>
            <w:tcW w:w="4036" w:type="dxa"/>
          </w:tcPr>
          <w:p w:rsidR="00DA7D7E" w:rsidRPr="004C2EB7" w:rsidRDefault="00DA7D7E" w:rsidP="00DA7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DA7D7E" w:rsidRPr="004C2EB7" w:rsidRDefault="00DA7D7E" w:rsidP="00DA7D7E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DA7D7E" w:rsidRPr="004C2EB7" w:rsidRDefault="00DA7D7E" w:rsidP="00DA7D7E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A7D7E" w:rsidRPr="004C2EB7" w:rsidRDefault="00DA7D7E" w:rsidP="00DA7D7E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DA7D7E" w:rsidRPr="004C2EB7" w:rsidRDefault="00DA7D7E" w:rsidP="00DA7D7E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DA7D7E" w:rsidRPr="00792866" w:rsidRDefault="00DA7D7E" w:rsidP="00DA7D7E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DA7D7E" w:rsidRPr="004C2EB7" w:rsidRDefault="00DA7D7E" w:rsidP="00DA7D7E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DA7D7E" w:rsidRPr="004C2EB7" w:rsidRDefault="00DA7D7E" w:rsidP="00DA7D7E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A7D7E" w:rsidRPr="007942DC" w:rsidTr="00F51CCC">
        <w:tc>
          <w:tcPr>
            <w:tcW w:w="4036" w:type="dxa"/>
          </w:tcPr>
          <w:p w:rsidR="00DA7D7E" w:rsidRPr="007942DC" w:rsidRDefault="00DA7D7E" w:rsidP="00DA7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942D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70" w:type="dxa"/>
            <w:shd w:val="clear" w:color="auto" w:fill="auto"/>
          </w:tcPr>
          <w:p w:rsidR="00DA7D7E" w:rsidRPr="007942DC" w:rsidRDefault="00DA7D7E" w:rsidP="00DA7D7E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DA7D7E" w:rsidRPr="007942DC" w:rsidRDefault="00DA7D7E" w:rsidP="00DA7D7E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DA7D7E" w:rsidRPr="007942DC" w:rsidRDefault="00DA7D7E" w:rsidP="00DA7D7E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DA7D7E" w:rsidRPr="007942DC" w:rsidRDefault="00DA7D7E" w:rsidP="00DA7D7E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DA7D7E" w:rsidRPr="007942DC" w:rsidRDefault="00DA7D7E" w:rsidP="00DA7D7E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DA7D7E" w:rsidRPr="007942DC" w:rsidRDefault="00DA7D7E" w:rsidP="00DA7D7E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DA7D7E" w:rsidRPr="007942DC" w:rsidRDefault="00DA7D7E" w:rsidP="00DA7D7E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A7D7E" w:rsidRPr="007942DC" w:rsidTr="00F51CCC">
        <w:tc>
          <w:tcPr>
            <w:tcW w:w="4036" w:type="dxa"/>
          </w:tcPr>
          <w:p w:rsidR="00DA7D7E" w:rsidRPr="007942DC" w:rsidRDefault="00DA7D7E" w:rsidP="00DA7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942DC">
              <w:rPr>
                <w:rFonts w:ascii="Angsana New" w:hAnsi="Angsana New"/>
                <w:sz w:val="30"/>
                <w:szCs w:val="30"/>
                <w:cs/>
              </w:rPr>
              <w:t>ค่าตอบแท</w:t>
            </w:r>
            <w:r w:rsidRPr="007942DC">
              <w:rPr>
                <w:rFonts w:ascii="Angsana New" w:hAnsi="Angsana New" w:hint="cs"/>
                <w:sz w:val="30"/>
                <w:szCs w:val="30"/>
                <w:cs/>
              </w:rPr>
              <w:t>นผู้บริหารสำคัญ</w:t>
            </w:r>
          </w:p>
        </w:tc>
        <w:tc>
          <w:tcPr>
            <w:tcW w:w="1170" w:type="dxa"/>
            <w:shd w:val="clear" w:color="auto" w:fill="auto"/>
          </w:tcPr>
          <w:p w:rsidR="00DA7D7E" w:rsidRPr="007942DC" w:rsidRDefault="00DA7D7E" w:rsidP="00DA7D7E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DA7D7E" w:rsidRPr="007942DC" w:rsidRDefault="00DA7D7E" w:rsidP="00DA7D7E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DA7D7E" w:rsidRPr="007942DC" w:rsidRDefault="00DA7D7E" w:rsidP="00DA7D7E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DA7D7E" w:rsidRPr="007942DC" w:rsidRDefault="00DA7D7E" w:rsidP="00DA7D7E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DA7D7E" w:rsidRPr="007942DC" w:rsidRDefault="00DA7D7E" w:rsidP="00DA7D7E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DA7D7E" w:rsidRPr="007942DC" w:rsidRDefault="00DA7D7E" w:rsidP="00DA7D7E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DA7D7E" w:rsidRPr="007942DC" w:rsidRDefault="00DA7D7E" w:rsidP="00DA7D7E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DA7D7E" w:rsidRPr="007942DC" w:rsidTr="00F51CCC">
        <w:tc>
          <w:tcPr>
            <w:tcW w:w="4036" w:type="dxa"/>
          </w:tcPr>
          <w:p w:rsidR="00DA7D7E" w:rsidRPr="007942DC" w:rsidRDefault="00DA7D7E" w:rsidP="00DA7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942DC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7942DC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170" w:type="dxa"/>
            <w:shd w:val="clear" w:color="auto" w:fill="auto"/>
          </w:tcPr>
          <w:p w:rsidR="00DA7D7E" w:rsidRPr="0079626F" w:rsidRDefault="00A94138" w:rsidP="00DA7D7E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2,034</w:t>
            </w:r>
          </w:p>
        </w:tc>
        <w:tc>
          <w:tcPr>
            <w:tcW w:w="270" w:type="dxa"/>
          </w:tcPr>
          <w:p w:rsidR="00DA7D7E" w:rsidRPr="007942DC" w:rsidRDefault="00DA7D7E" w:rsidP="00DA7D7E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DA7D7E" w:rsidRPr="007942DC" w:rsidRDefault="00DA7D7E" w:rsidP="00DA7D7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7,</w:t>
            </w:r>
            <w:r w:rsidR="00061BDB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="00061BDB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</w:tcPr>
          <w:p w:rsidR="00DA7D7E" w:rsidRPr="007942DC" w:rsidRDefault="00DA7D7E" w:rsidP="00DA7D7E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DA7D7E" w:rsidRPr="007942DC" w:rsidRDefault="00A94138" w:rsidP="00DA7D7E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1,897</w:t>
            </w:r>
          </w:p>
        </w:tc>
        <w:tc>
          <w:tcPr>
            <w:tcW w:w="270" w:type="dxa"/>
          </w:tcPr>
          <w:p w:rsidR="00DA7D7E" w:rsidRPr="007942DC" w:rsidRDefault="00DA7D7E" w:rsidP="00DA7D7E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A7D7E" w:rsidRPr="007942DC" w:rsidRDefault="00061BDB" w:rsidP="00DA7D7E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DA7D7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DA7D7E">
              <w:rPr>
                <w:rFonts w:ascii="Angsana New" w:hAnsi="Angsana New"/>
                <w:sz w:val="30"/>
                <w:szCs w:val="30"/>
                <w:lang w:val="en-US"/>
              </w:rPr>
              <w:t>59</w:t>
            </w:r>
          </w:p>
        </w:tc>
      </w:tr>
      <w:tr w:rsidR="00DA7D7E" w:rsidRPr="007942DC" w:rsidTr="00F51CCC">
        <w:tc>
          <w:tcPr>
            <w:tcW w:w="4036" w:type="dxa"/>
          </w:tcPr>
          <w:p w:rsidR="00DA7D7E" w:rsidRPr="007942DC" w:rsidRDefault="00DA7D7E" w:rsidP="00DA7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942DC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7942DC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DA7D7E" w:rsidRPr="0079626F" w:rsidRDefault="00E56858" w:rsidP="00DA7D7E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75</w:t>
            </w:r>
          </w:p>
        </w:tc>
        <w:tc>
          <w:tcPr>
            <w:tcW w:w="270" w:type="dxa"/>
          </w:tcPr>
          <w:p w:rsidR="00DA7D7E" w:rsidRPr="007942DC" w:rsidRDefault="00DA7D7E" w:rsidP="00DA7D7E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DA7D7E" w:rsidRPr="007942DC" w:rsidRDefault="00061BDB" w:rsidP="00DA7D7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131</w:t>
            </w:r>
          </w:p>
        </w:tc>
        <w:tc>
          <w:tcPr>
            <w:tcW w:w="270" w:type="dxa"/>
          </w:tcPr>
          <w:p w:rsidR="00DA7D7E" w:rsidRPr="007942DC" w:rsidRDefault="00DA7D7E" w:rsidP="00DA7D7E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DA7D7E" w:rsidRPr="007942DC" w:rsidRDefault="00A94138" w:rsidP="00DA7D7E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66</w:t>
            </w:r>
          </w:p>
        </w:tc>
        <w:tc>
          <w:tcPr>
            <w:tcW w:w="270" w:type="dxa"/>
          </w:tcPr>
          <w:p w:rsidR="00DA7D7E" w:rsidRPr="007942DC" w:rsidRDefault="00DA7D7E" w:rsidP="00DA7D7E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DA7D7E" w:rsidRPr="007942DC" w:rsidRDefault="00DA7D7E" w:rsidP="00DA7D7E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="00061BDB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</w:tr>
      <w:tr w:rsidR="00DA7D7E" w:rsidRPr="007942DC" w:rsidTr="00F51CCC">
        <w:tc>
          <w:tcPr>
            <w:tcW w:w="4036" w:type="dxa"/>
          </w:tcPr>
          <w:p w:rsidR="00DA7D7E" w:rsidRPr="007942DC" w:rsidRDefault="00DA7D7E" w:rsidP="00DA7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42D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7942D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A7D7E" w:rsidRPr="0079626F" w:rsidRDefault="00E56858" w:rsidP="00DA7D7E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2,109</w:t>
            </w:r>
          </w:p>
        </w:tc>
        <w:tc>
          <w:tcPr>
            <w:tcW w:w="270" w:type="dxa"/>
          </w:tcPr>
          <w:p w:rsidR="00DA7D7E" w:rsidRPr="007942DC" w:rsidRDefault="00DA7D7E" w:rsidP="00DA7D7E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DA7D7E" w:rsidRPr="007942DC" w:rsidRDefault="00DA7D7E" w:rsidP="00DA7D7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7,</w:t>
            </w:r>
            <w:r w:rsidR="00061BD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303</w:t>
            </w:r>
          </w:p>
        </w:tc>
        <w:tc>
          <w:tcPr>
            <w:tcW w:w="270" w:type="dxa"/>
          </w:tcPr>
          <w:p w:rsidR="00DA7D7E" w:rsidRPr="007942DC" w:rsidRDefault="00DA7D7E" w:rsidP="00DA7D7E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A7D7E" w:rsidRPr="007942DC" w:rsidRDefault="00A94138" w:rsidP="00DA7D7E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1,963</w:t>
            </w:r>
          </w:p>
        </w:tc>
        <w:tc>
          <w:tcPr>
            <w:tcW w:w="270" w:type="dxa"/>
          </w:tcPr>
          <w:p w:rsidR="00DA7D7E" w:rsidRPr="007942DC" w:rsidRDefault="00DA7D7E" w:rsidP="00DA7D7E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DA7D7E" w:rsidRPr="007942DC" w:rsidRDefault="00061BDB" w:rsidP="00DA7D7E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  <w:r w:rsidR="00DA7D7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241</w:t>
            </w:r>
          </w:p>
        </w:tc>
      </w:tr>
      <w:tr w:rsidR="00DA7D7E" w:rsidRPr="00AC7CB0" w:rsidTr="00F51CCC">
        <w:tc>
          <w:tcPr>
            <w:tcW w:w="4036" w:type="dxa"/>
          </w:tcPr>
          <w:p w:rsidR="00DA7D7E" w:rsidRPr="00AC7CB0" w:rsidRDefault="00DA7D7E" w:rsidP="00DA7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DA7D7E" w:rsidRPr="00AC7CB0" w:rsidRDefault="00DA7D7E" w:rsidP="00DA7D7E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70" w:type="dxa"/>
          </w:tcPr>
          <w:p w:rsidR="00DA7D7E" w:rsidRPr="00AC7CB0" w:rsidRDefault="00DA7D7E" w:rsidP="00DA7D7E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DA7D7E" w:rsidRPr="00AC7CB0" w:rsidRDefault="00DA7D7E" w:rsidP="00DA7D7E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70" w:type="dxa"/>
          </w:tcPr>
          <w:p w:rsidR="00DA7D7E" w:rsidRPr="00AC7CB0" w:rsidRDefault="00DA7D7E" w:rsidP="00DA7D7E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DA7D7E" w:rsidRPr="00AC7CB0" w:rsidRDefault="00DA7D7E" w:rsidP="00DA7D7E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/>
              <w:jc w:val="both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70" w:type="dxa"/>
          </w:tcPr>
          <w:p w:rsidR="00DA7D7E" w:rsidRPr="00AC7CB0" w:rsidRDefault="00DA7D7E" w:rsidP="00DA7D7E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DA7D7E" w:rsidRPr="00AC7CB0" w:rsidRDefault="00DA7D7E" w:rsidP="00DA7D7E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</w:tr>
      <w:tr w:rsidR="00DA7D7E" w:rsidRPr="00AC7CB0" w:rsidTr="00F51CCC">
        <w:tc>
          <w:tcPr>
            <w:tcW w:w="4036" w:type="dxa"/>
          </w:tcPr>
          <w:p w:rsidR="00DA7D7E" w:rsidRPr="007942DC" w:rsidRDefault="00DA7D7E" w:rsidP="00DA7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บุคคลหรือ</w:t>
            </w:r>
            <w:r w:rsidRPr="007942D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</w:tcPr>
          <w:p w:rsidR="00DA7D7E" w:rsidRPr="007942DC" w:rsidRDefault="00DA7D7E" w:rsidP="00DA7D7E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DA7D7E" w:rsidRPr="007942DC" w:rsidRDefault="00DA7D7E" w:rsidP="00DA7D7E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DA7D7E" w:rsidRPr="007942DC" w:rsidRDefault="00DA7D7E" w:rsidP="00DA7D7E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DA7D7E" w:rsidRPr="00AC7CB0" w:rsidRDefault="00DA7D7E" w:rsidP="00DA7D7E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:rsidR="00DA7D7E" w:rsidRPr="00AC7CB0" w:rsidRDefault="00DA7D7E" w:rsidP="00DA7D7E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70" w:type="dxa"/>
          </w:tcPr>
          <w:p w:rsidR="00DA7D7E" w:rsidRPr="00AC7CB0" w:rsidRDefault="00DA7D7E" w:rsidP="00DA7D7E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:rsidR="00DA7D7E" w:rsidRPr="00AC7CB0" w:rsidRDefault="00DA7D7E" w:rsidP="00DA7D7E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</w:tr>
      <w:tr w:rsidR="00FF17EE" w:rsidRPr="00AC7CB0" w:rsidTr="000C3B29">
        <w:tc>
          <w:tcPr>
            <w:tcW w:w="4036" w:type="dxa"/>
          </w:tcPr>
          <w:p w:rsidR="00FF17EE" w:rsidRDefault="00FF17EE" w:rsidP="00FF1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92866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70" w:type="dxa"/>
            <w:shd w:val="clear" w:color="auto" w:fill="auto"/>
          </w:tcPr>
          <w:p w:rsidR="00FF17EE" w:rsidRPr="007942DC" w:rsidRDefault="0079626F" w:rsidP="00FF17EE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FF17EE" w:rsidRPr="007942DC" w:rsidRDefault="00FF17EE" w:rsidP="00FF17EE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FF17EE" w:rsidRPr="007942DC" w:rsidRDefault="00061BDB" w:rsidP="00FF17E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22</w:t>
            </w:r>
          </w:p>
        </w:tc>
        <w:tc>
          <w:tcPr>
            <w:tcW w:w="270" w:type="dxa"/>
          </w:tcPr>
          <w:p w:rsidR="00FF17EE" w:rsidRPr="007B370D" w:rsidRDefault="00FF17EE" w:rsidP="00FF17EE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FF17EE" w:rsidRPr="007942DC" w:rsidRDefault="00FF17EE" w:rsidP="00FF17EE">
            <w:pPr>
              <w:pStyle w:val="acctfourfigures"/>
              <w:tabs>
                <w:tab w:val="clear" w:pos="765"/>
              </w:tabs>
              <w:spacing w:line="240" w:lineRule="atLeast"/>
              <w:ind w:left="-108" w:right="9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942DC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FF17EE" w:rsidRPr="007942DC" w:rsidRDefault="00FF17EE" w:rsidP="00FF17EE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9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FF17EE" w:rsidRPr="007942DC" w:rsidRDefault="00FF17EE" w:rsidP="00FF17EE">
            <w:pPr>
              <w:pStyle w:val="acctfourfigures"/>
              <w:tabs>
                <w:tab w:val="clear" w:pos="765"/>
              </w:tabs>
              <w:spacing w:line="240" w:lineRule="atLeast"/>
              <w:ind w:left="-108" w:right="9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942DC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FF17EE" w:rsidRPr="00A6688A" w:rsidTr="00F51CCC">
        <w:tc>
          <w:tcPr>
            <w:tcW w:w="4036" w:type="dxa"/>
          </w:tcPr>
          <w:p w:rsidR="00FF17EE" w:rsidRPr="007942DC" w:rsidRDefault="00FF17EE" w:rsidP="00FF1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70" w:type="dxa"/>
            <w:shd w:val="clear" w:color="auto" w:fill="auto"/>
          </w:tcPr>
          <w:p w:rsidR="00FF17EE" w:rsidRPr="007942DC" w:rsidRDefault="0079626F" w:rsidP="00FF17EE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160</w:t>
            </w:r>
          </w:p>
        </w:tc>
        <w:tc>
          <w:tcPr>
            <w:tcW w:w="270" w:type="dxa"/>
          </w:tcPr>
          <w:p w:rsidR="00FF17EE" w:rsidRPr="007942DC" w:rsidRDefault="00FF17EE" w:rsidP="00FF17EE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FF17EE" w:rsidRPr="007942DC" w:rsidRDefault="00061BDB" w:rsidP="00FF17E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FF17EE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224</w:t>
            </w:r>
          </w:p>
        </w:tc>
        <w:tc>
          <w:tcPr>
            <w:tcW w:w="270" w:type="dxa"/>
          </w:tcPr>
          <w:p w:rsidR="00FF17EE" w:rsidRPr="00AC7CB0" w:rsidRDefault="00FF17EE" w:rsidP="00FF17EE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:rsidR="00FF17EE" w:rsidRPr="007942DC" w:rsidRDefault="00FF17EE" w:rsidP="00FF17EE">
            <w:pPr>
              <w:pStyle w:val="acctfourfigures"/>
              <w:tabs>
                <w:tab w:val="clear" w:pos="765"/>
              </w:tabs>
              <w:spacing w:line="240" w:lineRule="atLeast"/>
              <w:ind w:left="-108" w:right="9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942DC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FF17EE" w:rsidRPr="007942DC" w:rsidRDefault="00FF17EE" w:rsidP="00FF17EE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9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FF17EE" w:rsidRPr="007942DC" w:rsidRDefault="00FF17EE" w:rsidP="00FF17EE">
            <w:pPr>
              <w:pStyle w:val="acctfourfigures"/>
              <w:tabs>
                <w:tab w:val="clear" w:pos="765"/>
              </w:tabs>
              <w:spacing w:line="240" w:lineRule="atLeast"/>
              <w:ind w:left="-108" w:right="9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942DC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</w:tbl>
    <w:p w:rsidR="006E7D43" w:rsidRDefault="006E7D43" w:rsidP="00277E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0"/>
          <w:szCs w:val="30"/>
          <w:cs/>
        </w:rPr>
      </w:pPr>
    </w:p>
    <w:p w:rsidR="00CA2E9D" w:rsidRDefault="00CA2E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6E7D43" w:rsidRPr="00A6688A" w:rsidRDefault="006E7D43" w:rsidP="003603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450" w:hanging="24"/>
        <w:rPr>
          <w:rFonts w:ascii="Angsana New" w:hAnsi="Angsana New"/>
          <w:sz w:val="30"/>
          <w:szCs w:val="30"/>
          <w:cs/>
        </w:rPr>
      </w:pPr>
      <w:r w:rsidRPr="00A6688A">
        <w:rPr>
          <w:rFonts w:ascii="Angsana New" w:hAnsi="Angsana New"/>
          <w:sz w:val="30"/>
          <w:szCs w:val="30"/>
          <w:cs/>
        </w:rPr>
        <w:lastRenderedPageBreak/>
        <w:t>ยอดคงเหลือ</w:t>
      </w:r>
      <w:r w:rsidRPr="00A6688A">
        <w:rPr>
          <w:rFonts w:ascii="Angsana New" w:hAnsi="Angsana New" w:hint="cs"/>
          <w:sz w:val="30"/>
          <w:szCs w:val="30"/>
          <w:cs/>
        </w:rPr>
        <w:t>กับ</w:t>
      </w:r>
      <w:r>
        <w:rPr>
          <w:rFonts w:ascii="Angsana New" w:hAnsi="Angsana New" w:hint="cs"/>
          <w:sz w:val="30"/>
          <w:szCs w:val="30"/>
          <w:cs/>
        </w:rPr>
        <w:t>บุคคลหรือ</w:t>
      </w:r>
      <w:r w:rsidRPr="00A6688A">
        <w:rPr>
          <w:rFonts w:ascii="Angsana New" w:hAnsi="Angsana New" w:hint="cs"/>
          <w:sz w:val="30"/>
          <w:szCs w:val="30"/>
          <w:cs/>
        </w:rPr>
        <w:t>กิจการที่เกี่ยวข้องกัน</w:t>
      </w:r>
      <w:r w:rsidRPr="00A6688A">
        <w:rPr>
          <w:rFonts w:ascii="Angsana New" w:hAnsi="Angsana New"/>
          <w:sz w:val="30"/>
          <w:szCs w:val="30"/>
          <w:cs/>
        </w:rPr>
        <w:t xml:space="preserve"> ณ วันที่ </w:t>
      </w:r>
      <w:r w:rsidR="00061BDB" w:rsidRPr="00061BDB">
        <w:rPr>
          <w:rFonts w:ascii="Angsana New" w:hAnsi="Angsana New"/>
          <w:sz w:val="30"/>
          <w:szCs w:val="30"/>
        </w:rPr>
        <w:t>31</w:t>
      </w:r>
      <w:r w:rsidRPr="00A6688A">
        <w:rPr>
          <w:rFonts w:ascii="Angsana New" w:hAnsi="Angsana New"/>
          <w:sz w:val="30"/>
          <w:szCs w:val="30"/>
          <w:cs/>
        </w:rPr>
        <w:t xml:space="preserve"> มีนาคม </w:t>
      </w:r>
      <w:r w:rsidR="00061BDB" w:rsidRPr="00061BDB">
        <w:rPr>
          <w:rFonts w:ascii="Angsana New" w:hAnsi="Angsana New"/>
          <w:sz w:val="30"/>
          <w:szCs w:val="30"/>
        </w:rPr>
        <w:t>25</w:t>
      </w:r>
      <w:r>
        <w:rPr>
          <w:rFonts w:ascii="Angsana New" w:hAnsi="Angsana New"/>
          <w:sz w:val="30"/>
          <w:szCs w:val="30"/>
        </w:rPr>
        <w:t>6</w:t>
      </w:r>
      <w:r w:rsidR="00061BDB">
        <w:rPr>
          <w:rFonts w:ascii="Angsana New" w:hAnsi="Angsana New"/>
          <w:sz w:val="30"/>
          <w:szCs w:val="30"/>
        </w:rPr>
        <w:t>3</w:t>
      </w:r>
      <w:r w:rsidRPr="00A6688A">
        <w:rPr>
          <w:rFonts w:ascii="Angsana New" w:hAnsi="Angsana New"/>
          <w:sz w:val="30"/>
          <w:szCs w:val="30"/>
          <w:cs/>
        </w:rPr>
        <w:t xml:space="preserve"> และ</w:t>
      </w:r>
      <w:r w:rsidR="0076297D" w:rsidRPr="0076297D">
        <w:rPr>
          <w:rFonts w:ascii="Angsana New" w:hAnsi="Angsana New" w:hint="cs"/>
          <w:sz w:val="30"/>
          <w:szCs w:val="30"/>
          <w:cs/>
        </w:rPr>
        <w:t>วันที่</w:t>
      </w:r>
      <w:r w:rsidRPr="00A6688A">
        <w:rPr>
          <w:rFonts w:ascii="Angsana New" w:hAnsi="Angsana New"/>
          <w:sz w:val="30"/>
          <w:szCs w:val="30"/>
          <w:cs/>
        </w:rPr>
        <w:t xml:space="preserve"> </w:t>
      </w:r>
      <w:r w:rsidR="00061BDB" w:rsidRPr="00061BDB">
        <w:rPr>
          <w:rFonts w:ascii="Angsana New" w:hAnsi="Angsana New"/>
          <w:sz w:val="30"/>
          <w:szCs w:val="30"/>
        </w:rPr>
        <w:t>31</w:t>
      </w:r>
      <w:r w:rsidRPr="00A6688A">
        <w:rPr>
          <w:rFonts w:ascii="Angsana New" w:hAnsi="Angsana New"/>
          <w:sz w:val="30"/>
          <w:szCs w:val="30"/>
          <w:cs/>
        </w:rPr>
        <w:t xml:space="preserve"> ธันวาคม </w:t>
      </w:r>
      <w:r w:rsidR="00061BDB" w:rsidRPr="00061BDB">
        <w:rPr>
          <w:rFonts w:ascii="Angsana New" w:hAnsi="Angsana New"/>
          <w:sz w:val="30"/>
          <w:szCs w:val="30"/>
        </w:rPr>
        <w:t>256</w:t>
      </w:r>
      <w:r w:rsidR="00061BDB">
        <w:rPr>
          <w:rFonts w:ascii="Angsana New" w:hAnsi="Angsana New"/>
          <w:sz w:val="30"/>
          <w:szCs w:val="30"/>
        </w:rPr>
        <w:t>2</w:t>
      </w:r>
      <w:r w:rsidRPr="00A6688A">
        <w:rPr>
          <w:rFonts w:ascii="Angsana New" w:hAnsi="Angsana New"/>
          <w:sz w:val="30"/>
          <w:szCs w:val="30"/>
          <w:cs/>
        </w:rPr>
        <w:t xml:space="preserve"> มีดังนี้</w:t>
      </w:r>
    </w:p>
    <w:tbl>
      <w:tblPr>
        <w:tblW w:w="9481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068"/>
        <w:gridCol w:w="1170"/>
        <w:gridCol w:w="270"/>
        <w:gridCol w:w="1170"/>
        <w:gridCol w:w="270"/>
        <w:gridCol w:w="1080"/>
        <w:gridCol w:w="270"/>
        <w:gridCol w:w="1183"/>
      </w:tblGrid>
      <w:tr w:rsidR="006240FE" w:rsidRPr="00F87560" w:rsidTr="004B3AEB">
        <w:trPr>
          <w:tblHeader/>
        </w:trPr>
        <w:tc>
          <w:tcPr>
            <w:tcW w:w="4068" w:type="dxa"/>
          </w:tcPr>
          <w:p w:rsidR="006240FE" w:rsidRPr="00F87560" w:rsidRDefault="006240FE" w:rsidP="00F407DE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13" w:type="dxa"/>
            <w:gridSpan w:val="7"/>
            <w:tcBorders>
              <w:bottom w:val="single" w:sz="4" w:space="0" w:color="auto"/>
            </w:tcBorders>
          </w:tcPr>
          <w:p w:rsidR="006240FE" w:rsidRPr="009B592D" w:rsidRDefault="006240FE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B592D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6E7D43" w:rsidRPr="00F87560" w:rsidTr="004B3AEB">
        <w:trPr>
          <w:tblHeader/>
        </w:trPr>
        <w:tc>
          <w:tcPr>
            <w:tcW w:w="4068" w:type="dxa"/>
          </w:tcPr>
          <w:p w:rsidR="006E7D43" w:rsidRPr="00F87560" w:rsidRDefault="006E7D43" w:rsidP="00F407DE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E7D43" w:rsidRPr="009B592D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B592D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6E7D43" w:rsidRPr="009B592D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3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E7D43" w:rsidRPr="009B592D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592D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E7D43" w:rsidRPr="00F87560" w:rsidTr="004B3AEB">
        <w:trPr>
          <w:tblHeader/>
        </w:trPr>
        <w:tc>
          <w:tcPr>
            <w:tcW w:w="4068" w:type="dxa"/>
          </w:tcPr>
          <w:p w:rsidR="006E7D43" w:rsidRPr="00F87560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6E7D43" w:rsidRPr="00F87560" w:rsidRDefault="00061BDB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61BDB">
              <w:rPr>
                <w:rFonts w:ascii="Angsana New" w:hAnsi="Angsana New"/>
                <w:sz w:val="30"/>
                <w:szCs w:val="30"/>
              </w:rPr>
              <w:t>31</w:t>
            </w:r>
            <w:r w:rsidR="006E7D43" w:rsidRPr="00F87560">
              <w:rPr>
                <w:rFonts w:ascii="Angsana New" w:hAnsi="Angsana New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6E7D43" w:rsidRPr="00F87560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6E7D43" w:rsidRPr="00F87560" w:rsidRDefault="00061BDB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1BDB">
              <w:rPr>
                <w:rFonts w:ascii="Angsana New" w:hAnsi="Angsana New"/>
                <w:sz w:val="30"/>
                <w:szCs w:val="30"/>
              </w:rPr>
              <w:t>31</w:t>
            </w:r>
            <w:r w:rsidR="006E7D43" w:rsidRPr="00F87560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:rsidR="006E7D43" w:rsidRPr="00F87560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6E7D43" w:rsidRPr="00F87560" w:rsidRDefault="00061BDB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61BDB">
              <w:rPr>
                <w:rFonts w:ascii="Angsana New" w:hAnsi="Angsana New"/>
                <w:sz w:val="30"/>
                <w:szCs w:val="30"/>
              </w:rPr>
              <w:t>31</w:t>
            </w:r>
            <w:r w:rsidR="006E7D43" w:rsidRPr="00F87560">
              <w:rPr>
                <w:rFonts w:ascii="Angsana New" w:hAnsi="Angsana New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70" w:type="dxa"/>
          </w:tcPr>
          <w:p w:rsidR="006E7D43" w:rsidRPr="00F87560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</w:tcPr>
          <w:p w:rsidR="006E7D43" w:rsidRPr="00F87560" w:rsidRDefault="00061BDB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1BDB">
              <w:rPr>
                <w:rFonts w:ascii="Angsana New" w:hAnsi="Angsana New"/>
                <w:sz w:val="30"/>
                <w:szCs w:val="30"/>
              </w:rPr>
              <w:t>31</w:t>
            </w:r>
            <w:r w:rsidR="006E7D43" w:rsidRPr="00F87560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6E7D43" w:rsidRPr="00F87560" w:rsidTr="004B3AEB">
        <w:trPr>
          <w:tblHeader/>
        </w:trPr>
        <w:tc>
          <w:tcPr>
            <w:tcW w:w="4068" w:type="dxa"/>
          </w:tcPr>
          <w:p w:rsidR="006E7D43" w:rsidRPr="00F87560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6E7D43" w:rsidRPr="00AC7CB0" w:rsidRDefault="00061BDB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1BDB">
              <w:rPr>
                <w:rFonts w:ascii="Angsana New" w:hAnsi="Angsana New"/>
                <w:sz w:val="30"/>
                <w:szCs w:val="30"/>
              </w:rPr>
              <w:t>25</w:t>
            </w:r>
            <w:r w:rsidR="006E7D43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6E7D43" w:rsidRPr="00AC7CB0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6E7D43" w:rsidRPr="00AC7CB0" w:rsidRDefault="00061BDB" w:rsidP="006F4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1BDB">
              <w:rPr>
                <w:rFonts w:ascii="Angsana New" w:hAnsi="Angsana New"/>
                <w:sz w:val="30"/>
                <w:szCs w:val="30"/>
              </w:rPr>
              <w:t>25</w:t>
            </w:r>
            <w:r w:rsidR="006F4C5C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6E7D43" w:rsidRPr="00AC7CB0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6E7D43" w:rsidRPr="00AC7CB0" w:rsidRDefault="00061BDB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1BDB">
              <w:rPr>
                <w:rFonts w:ascii="Angsana New" w:hAnsi="Angsana New"/>
                <w:sz w:val="30"/>
                <w:szCs w:val="30"/>
              </w:rPr>
              <w:t>25</w:t>
            </w:r>
            <w:r w:rsidR="006E7D43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6E7D43" w:rsidRPr="00AC7CB0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  <w:tcBorders>
              <w:bottom w:val="single" w:sz="4" w:space="0" w:color="auto"/>
            </w:tcBorders>
          </w:tcPr>
          <w:p w:rsidR="006E7D43" w:rsidRPr="00AC7CB0" w:rsidRDefault="00061BDB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1BD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DA7D7E" w:rsidRPr="005A5211" w:rsidTr="004B3AEB">
        <w:tc>
          <w:tcPr>
            <w:tcW w:w="4068" w:type="dxa"/>
          </w:tcPr>
          <w:p w:rsidR="00DA7D7E" w:rsidRPr="006240FE" w:rsidRDefault="00DA7D7E" w:rsidP="00DA7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240F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Pr="006240F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 - กิจการที่เกี่ยวข้องกัน</w:t>
            </w:r>
          </w:p>
        </w:tc>
        <w:tc>
          <w:tcPr>
            <w:tcW w:w="1170" w:type="dxa"/>
          </w:tcPr>
          <w:p w:rsidR="00DA7D7E" w:rsidRDefault="00DA7D7E" w:rsidP="00DA7D7E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9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DA7D7E" w:rsidRPr="005A5211" w:rsidRDefault="00DA7D7E" w:rsidP="00DA7D7E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DA7D7E" w:rsidRPr="005A5211" w:rsidRDefault="00DA7D7E" w:rsidP="00DA7D7E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left="-108" w:right="9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DA7D7E" w:rsidRPr="005A5211" w:rsidRDefault="00DA7D7E" w:rsidP="00DA7D7E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DA7D7E" w:rsidRPr="001D74E4" w:rsidRDefault="00DA7D7E" w:rsidP="00DA7D7E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DA7D7E" w:rsidRPr="005A5211" w:rsidRDefault="00DA7D7E" w:rsidP="00DA7D7E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3" w:type="dxa"/>
          </w:tcPr>
          <w:p w:rsidR="00DA7D7E" w:rsidRDefault="00DA7D7E" w:rsidP="00DA7D7E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1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DA7D7E" w:rsidRPr="005A5211" w:rsidTr="004B3AEB">
        <w:tc>
          <w:tcPr>
            <w:tcW w:w="4068" w:type="dxa"/>
          </w:tcPr>
          <w:p w:rsidR="00DA7D7E" w:rsidRPr="005A5211" w:rsidRDefault="00DA7D7E" w:rsidP="00DA7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5A5211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DA7D7E" w:rsidRPr="005A5211" w:rsidRDefault="00DA7D7E" w:rsidP="00DA7D7E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9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DA7D7E" w:rsidRPr="005A5211" w:rsidRDefault="00DA7D7E" w:rsidP="00DA7D7E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DA7D7E" w:rsidRPr="005A5211" w:rsidRDefault="00DA7D7E" w:rsidP="00DA7D7E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left="-108" w:right="9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A521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DA7D7E" w:rsidRPr="005A5211" w:rsidRDefault="00DA7D7E" w:rsidP="00DA7D7E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DA7D7E" w:rsidRPr="005A5211" w:rsidRDefault="002E6C67" w:rsidP="00DA7D7E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1,502</w:t>
            </w:r>
          </w:p>
        </w:tc>
        <w:tc>
          <w:tcPr>
            <w:tcW w:w="270" w:type="dxa"/>
          </w:tcPr>
          <w:p w:rsidR="00DA7D7E" w:rsidRPr="005A5211" w:rsidRDefault="00DA7D7E" w:rsidP="00DA7D7E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3" w:type="dxa"/>
            <w:tcBorders>
              <w:bottom w:val="double" w:sz="4" w:space="0" w:color="auto"/>
            </w:tcBorders>
          </w:tcPr>
          <w:p w:rsidR="00DA7D7E" w:rsidRPr="007F618F" w:rsidRDefault="00061BDB" w:rsidP="00DA7D7E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1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="00DA7D7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85</w:t>
            </w:r>
          </w:p>
        </w:tc>
      </w:tr>
    </w:tbl>
    <w:p w:rsidR="006E7D43" w:rsidRDefault="006E7D43" w:rsidP="006240FE">
      <w:pPr>
        <w:pStyle w:val="a0"/>
        <w:tabs>
          <w:tab w:val="clear" w:pos="1080"/>
          <w:tab w:val="left" w:pos="540"/>
        </w:tabs>
        <w:spacing w:before="120" w:line="240" w:lineRule="atLeast"/>
        <w:ind w:left="547"/>
        <w:jc w:val="thaiDistribute"/>
        <w:rPr>
          <w:rFonts w:ascii="Angsana New" w:hAnsi="Angsana New" w:cs="Angsana New"/>
          <w:sz w:val="24"/>
          <w:szCs w:val="24"/>
          <w:lang w:val="en-US"/>
        </w:rPr>
      </w:pPr>
    </w:p>
    <w:tbl>
      <w:tblPr>
        <w:tblW w:w="945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300"/>
        <w:gridCol w:w="580"/>
        <w:gridCol w:w="270"/>
        <w:gridCol w:w="630"/>
        <w:gridCol w:w="270"/>
        <w:gridCol w:w="1170"/>
        <w:gridCol w:w="270"/>
        <w:gridCol w:w="1170"/>
        <w:gridCol w:w="270"/>
        <w:gridCol w:w="1080"/>
        <w:gridCol w:w="270"/>
        <w:gridCol w:w="1170"/>
      </w:tblGrid>
      <w:tr w:rsidR="006240FE" w:rsidRPr="00BF2202" w:rsidTr="0079626F">
        <w:trPr>
          <w:tblHeader/>
        </w:trPr>
        <w:tc>
          <w:tcPr>
            <w:tcW w:w="2300" w:type="dxa"/>
          </w:tcPr>
          <w:p w:rsidR="006240FE" w:rsidRPr="00BF2202" w:rsidRDefault="006240FE" w:rsidP="00F407DE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rPr>
                <w:rFonts w:ascii="Angsana New" w:hAnsi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80" w:type="dxa"/>
            <w:gridSpan w:val="3"/>
          </w:tcPr>
          <w:p w:rsidR="006240FE" w:rsidRPr="009B592D" w:rsidRDefault="006240FE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6240FE" w:rsidRPr="009B592D" w:rsidRDefault="006240FE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  <w:tcBorders>
              <w:bottom w:val="single" w:sz="4" w:space="0" w:color="auto"/>
            </w:tcBorders>
          </w:tcPr>
          <w:p w:rsidR="006240FE" w:rsidRPr="009B592D" w:rsidRDefault="006240FE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B592D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6E7D43" w:rsidRPr="00BF2202" w:rsidTr="0079626F">
        <w:trPr>
          <w:tblHeader/>
        </w:trPr>
        <w:tc>
          <w:tcPr>
            <w:tcW w:w="2300" w:type="dxa"/>
          </w:tcPr>
          <w:p w:rsidR="006E7D43" w:rsidRPr="00BF2202" w:rsidRDefault="006E7D43" w:rsidP="00F407DE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rPr>
                <w:rFonts w:ascii="Angsana New" w:hAnsi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80" w:type="dxa"/>
            <w:gridSpan w:val="3"/>
            <w:tcBorders>
              <w:bottom w:val="single" w:sz="4" w:space="0" w:color="auto"/>
            </w:tcBorders>
          </w:tcPr>
          <w:p w:rsidR="006E7D43" w:rsidRPr="009B592D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B592D">
              <w:rPr>
                <w:rFonts w:ascii="Angsana New" w:hAnsi="Angsana New" w:hint="cs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0" w:type="dxa"/>
          </w:tcPr>
          <w:p w:rsidR="006E7D43" w:rsidRPr="009B592D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E7D43" w:rsidRPr="009B592D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B592D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6E7D43" w:rsidRPr="009B592D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E7D43" w:rsidRPr="009B592D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592D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240FE" w:rsidRPr="00BF2202" w:rsidTr="0079626F">
        <w:trPr>
          <w:tblHeader/>
        </w:trPr>
        <w:tc>
          <w:tcPr>
            <w:tcW w:w="2300" w:type="dxa"/>
          </w:tcPr>
          <w:p w:rsidR="006240FE" w:rsidRPr="00514A88" w:rsidRDefault="006240FE" w:rsidP="0062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8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240FE" w:rsidRPr="009B592D" w:rsidRDefault="006240FE" w:rsidP="0062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B592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(ร้อยละต่อปี</w:t>
            </w:r>
            <w:r w:rsidRPr="009B592D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6240FE" w:rsidRPr="009B592D" w:rsidRDefault="006240FE" w:rsidP="0062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6240FE" w:rsidRPr="009B592D" w:rsidRDefault="00061BDB" w:rsidP="0062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61BDB">
              <w:rPr>
                <w:rFonts w:ascii="Angsana New" w:hAnsi="Angsana New"/>
                <w:sz w:val="30"/>
                <w:szCs w:val="30"/>
              </w:rPr>
              <w:t>31</w:t>
            </w:r>
            <w:r w:rsidR="006240FE" w:rsidRPr="009B592D">
              <w:rPr>
                <w:rFonts w:ascii="Angsana New" w:hAnsi="Angsana New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6240FE" w:rsidRPr="009B592D" w:rsidRDefault="006240FE" w:rsidP="0062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6240FE" w:rsidRPr="009B592D" w:rsidRDefault="00061BDB" w:rsidP="0062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1BDB">
              <w:rPr>
                <w:rFonts w:ascii="Angsana New" w:hAnsi="Angsana New"/>
                <w:sz w:val="30"/>
                <w:szCs w:val="30"/>
              </w:rPr>
              <w:t>31</w:t>
            </w:r>
            <w:r w:rsidR="006240FE" w:rsidRPr="009B592D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:rsidR="006240FE" w:rsidRPr="009B592D" w:rsidRDefault="006240FE" w:rsidP="0062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6240FE" w:rsidRPr="009B592D" w:rsidRDefault="00061BDB" w:rsidP="0062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61BDB">
              <w:rPr>
                <w:rFonts w:ascii="Angsana New" w:hAnsi="Angsana New"/>
                <w:sz w:val="30"/>
                <w:szCs w:val="30"/>
              </w:rPr>
              <w:t>31</w:t>
            </w:r>
            <w:r w:rsidR="006240FE" w:rsidRPr="009B592D">
              <w:rPr>
                <w:rFonts w:ascii="Angsana New" w:hAnsi="Angsana New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70" w:type="dxa"/>
          </w:tcPr>
          <w:p w:rsidR="006240FE" w:rsidRPr="009B592D" w:rsidRDefault="006240FE" w:rsidP="0062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6240FE" w:rsidRPr="009B592D" w:rsidRDefault="00061BDB" w:rsidP="0062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1BDB">
              <w:rPr>
                <w:rFonts w:ascii="Angsana New" w:hAnsi="Angsana New"/>
                <w:sz w:val="30"/>
                <w:szCs w:val="30"/>
              </w:rPr>
              <w:t>31</w:t>
            </w:r>
            <w:r w:rsidR="006240FE" w:rsidRPr="009B592D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6F4C5C" w:rsidRPr="00BF2202" w:rsidTr="0079626F">
        <w:trPr>
          <w:tblHeader/>
        </w:trPr>
        <w:tc>
          <w:tcPr>
            <w:tcW w:w="2300" w:type="dxa"/>
          </w:tcPr>
          <w:p w:rsidR="006F4C5C" w:rsidRPr="00BF2202" w:rsidRDefault="006F4C5C" w:rsidP="006F4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dxa"/>
            <w:tcBorders>
              <w:top w:val="single" w:sz="4" w:space="0" w:color="auto"/>
              <w:bottom w:val="single" w:sz="4" w:space="0" w:color="auto"/>
            </w:tcBorders>
          </w:tcPr>
          <w:p w:rsidR="006F4C5C" w:rsidRPr="00BF2202" w:rsidRDefault="00061BDB" w:rsidP="006F4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6F4C5C" w:rsidRPr="00BF2202">
              <w:rPr>
                <w:rFonts w:ascii="Angsana New" w:hAnsi="Angsana New"/>
                <w:sz w:val="30"/>
                <w:szCs w:val="30"/>
              </w:rPr>
              <w:t>5</w:t>
            </w:r>
            <w:r w:rsidR="006F4C5C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6F4C5C" w:rsidRPr="00BF2202" w:rsidRDefault="006F4C5C" w:rsidP="006F4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:rsidR="006F4C5C" w:rsidRPr="00BF2202" w:rsidRDefault="00061BDB" w:rsidP="006F4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6F4C5C" w:rsidRPr="00BF2202">
              <w:rPr>
                <w:rFonts w:ascii="Angsana New" w:hAnsi="Angsana New"/>
                <w:sz w:val="30"/>
                <w:szCs w:val="30"/>
              </w:rPr>
              <w:t>5</w:t>
            </w:r>
            <w:r w:rsidRPr="00061BDB">
              <w:rPr>
                <w:rFonts w:ascii="Angsana New" w:hAnsi="Angsana New" w:hint="cs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6F4C5C" w:rsidRPr="00BF2202" w:rsidRDefault="006F4C5C" w:rsidP="006F4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6F4C5C" w:rsidRPr="00AC7CB0" w:rsidRDefault="00061BDB" w:rsidP="006F4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1BDB">
              <w:rPr>
                <w:rFonts w:ascii="Angsana New" w:hAnsi="Angsana New"/>
                <w:sz w:val="30"/>
                <w:szCs w:val="30"/>
              </w:rPr>
              <w:t>25</w:t>
            </w:r>
            <w:r w:rsidR="006F4C5C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6F4C5C" w:rsidRPr="00AC7CB0" w:rsidRDefault="006F4C5C" w:rsidP="006F4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6F4C5C" w:rsidRPr="00AC7CB0" w:rsidRDefault="00061BDB" w:rsidP="006F4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1BD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6F4C5C" w:rsidRPr="00AC7CB0" w:rsidRDefault="006F4C5C" w:rsidP="006F4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6F4C5C" w:rsidRPr="00AC7CB0" w:rsidRDefault="00061BDB" w:rsidP="006F4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1BDB">
              <w:rPr>
                <w:rFonts w:ascii="Angsana New" w:hAnsi="Angsana New"/>
                <w:sz w:val="30"/>
                <w:szCs w:val="30"/>
              </w:rPr>
              <w:t>25</w:t>
            </w:r>
            <w:r w:rsidR="006F4C5C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6F4C5C" w:rsidRPr="00AC7CB0" w:rsidRDefault="006F4C5C" w:rsidP="006F4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6F4C5C" w:rsidRPr="00AC7CB0" w:rsidRDefault="00061BDB" w:rsidP="006F4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1BD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6F4C5C" w:rsidRPr="00BF2202" w:rsidTr="0079626F">
        <w:tc>
          <w:tcPr>
            <w:tcW w:w="2300" w:type="dxa"/>
          </w:tcPr>
          <w:p w:rsidR="006F4C5C" w:rsidRPr="00BF2202" w:rsidRDefault="006F4C5C" w:rsidP="006F4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F220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580" w:type="dxa"/>
            <w:tcBorders>
              <w:top w:val="single" w:sz="4" w:space="0" w:color="auto"/>
            </w:tcBorders>
          </w:tcPr>
          <w:p w:rsidR="006F4C5C" w:rsidRPr="00BF2202" w:rsidRDefault="006F4C5C" w:rsidP="006F4C5C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6F4C5C" w:rsidRPr="009030FD" w:rsidRDefault="006F4C5C" w:rsidP="006F4C5C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30" w:type="dxa"/>
          </w:tcPr>
          <w:p w:rsidR="006F4C5C" w:rsidRPr="00BF2202" w:rsidRDefault="006F4C5C" w:rsidP="004B3AEB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6F4C5C" w:rsidRPr="00BF2202" w:rsidRDefault="006F4C5C" w:rsidP="004B3AEB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73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6F4C5C" w:rsidRPr="009030FD" w:rsidRDefault="006F4C5C" w:rsidP="004B3AEB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6F4C5C" w:rsidRPr="00BF2202" w:rsidRDefault="006F4C5C" w:rsidP="004B3AEB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6F4C5C" w:rsidRPr="00BF2202" w:rsidRDefault="006F4C5C" w:rsidP="004B3AEB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6F4C5C" w:rsidRPr="00BF2202" w:rsidRDefault="006F4C5C" w:rsidP="006F4C5C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6F4C5C" w:rsidRPr="00BF2202" w:rsidRDefault="006F4C5C" w:rsidP="004B3AEB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6F4C5C" w:rsidRPr="00BF2202" w:rsidRDefault="006F4C5C" w:rsidP="006F4C5C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6F4C5C" w:rsidRPr="00B0610A" w:rsidRDefault="006F4C5C" w:rsidP="004B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left="-108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</w:tr>
      <w:tr w:rsidR="0079626F" w:rsidRPr="005A5211" w:rsidTr="0079626F">
        <w:tc>
          <w:tcPr>
            <w:tcW w:w="2300" w:type="dxa"/>
          </w:tcPr>
          <w:p w:rsidR="0079626F" w:rsidRDefault="0079626F" w:rsidP="001D7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0" w:type="dxa"/>
          </w:tcPr>
          <w:p w:rsidR="0079626F" w:rsidRPr="00BF2202" w:rsidRDefault="0079626F" w:rsidP="00A94138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7.4</w:t>
            </w:r>
          </w:p>
        </w:tc>
        <w:tc>
          <w:tcPr>
            <w:tcW w:w="270" w:type="dxa"/>
          </w:tcPr>
          <w:p w:rsidR="0079626F" w:rsidRPr="00BF2202" w:rsidRDefault="0079626F" w:rsidP="00B6100E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30" w:type="dxa"/>
          </w:tcPr>
          <w:p w:rsidR="0079626F" w:rsidRPr="00BF2202" w:rsidRDefault="0079626F" w:rsidP="00B6100E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7.4</w:t>
            </w:r>
          </w:p>
        </w:tc>
        <w:tc>
          <w:tcPr>
            <w:tcW w:w="270" w:type="dxa"/>
          </w:tcPr>
          <w:p w:rsidR="0079626F" w:rsidRPr="00BF2202" w:rsidRDefault="0079626F" w:rsidP="001D74E4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:rsidR="0079626F" w:rsidRPr="00ED595D" w:rsidRDefault="0079626F" w:rsidP="0079626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:rsidR="0079626F" w:rsidRPr="00ED595D" w:rsidRDefault="0079626F" w:rsidP="001D74E4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79626F" w:rsidRPr="00ED595D" w:rsidRDefault="0079626F" w:rsidP="001D74E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D595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:rsidR="0079626F" w:rsidRPr="009030FD" w:rsidRDefault="0079626F" w:rsidP="001D74E4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79626F" w:rsidRPr="00DF5237" w:rsidRDefault="0079626F" w:rsidP="00ED59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17,000</w:t>
            </w:r>
          </w:p>
        </w:tc>
        <w:tc>
          <w:tcPr>
            <w:tcW w:w="270" w:type="dxa"/>
            <w:vAlign w:val="bottom"/>
          </w:tcPr>
          <w:p w:rsidR="0079626F" w:rsidRPr="009030FD" w:rsidRDefault="0079626F" w:rsidP="001D74E4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79626F" w:rsidRPr="00ED595D" w:rsidRDefault="0079626F" w:rsidP="00ED59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72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ED595D">
              <w:rPr>
                <w:rFonts w:ascii="Angsana New" w:hAnsi="Angsana New"/>
                <w:sz w:val="30"/>
                <w:szCs w:val="30"/>
                <w:lang w:val="en-GB" w:bidi="ar-SA"/>
              </w:rPr>
              <w:t>19,000</w:t>
            </w:r>
          </w:p>
        </w:tc>
      </w:tr>
      <w:tr w:rsidR="0079626F" w:rsidRPr="005A5211" w:rsidTr="0079626F">
        <w:tc>
          <w:tcPr>
            <w:tcW w:w="2300" w:type="dxa"/>
          </w:tcPr>
          <w:p w:rsidR="0079626F" w:rsidRPr="00BF2202" w:rsidRDefault="0079626F" w:rsidP="001D7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80" w:type="dxa"/>
          </w:tcPr>
          <w:p w:rsidR="0079626F" w:rsidRPr="00BF2202" w:rsidRDefault="0079626F" w:rsidP="00A94138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-</w:t>
            </w:r>
          </w:p>
        </w:tc>
        <w:tc>
          <w:tcPr>
            <w:tcW w:w="270" w:type="dxa"/>
          </w:tcPr>
          <w:p w:rsidR="0079626F" w:rsidRPr="00BF2202" w:rsidRDefault="0079626F" w:rsidP="00B6100E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30" w:type="dxa"/>
          </w:tcPr>
          <w:p w:rsidR="0079626F" w:rsidRPr="00BF2202" w:rsidRDefault="0079626F" w:rsidP="00B6100E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-</w:t>
            </w:r>
          </w:p>
        </w:tc>
        <w:tc>
          <w:tcPr>
            <w:tcW w:w="270" w:type="dxa"/>
          </w:tcPr>
          <w:p w:rsidR="0079626F" w:rsidRPr="00BF2202" w:rsidRDefault="0079626F" w:rsidP="001D74E4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79626F" w:rsidRPr="00ED595D" w:rsidRDefault="0079626F" w:rsidP="0079626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:rsidR="0079626F" w:rsidRPr="00ED595D" w:rsidRDefault="0079626F" w:rsidP="001D74E4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79626F" w:rsidRPr="00ED595D" w:rsidRDefault="0079626F" w:rsidP="001D74E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D595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:rsidR="0079626F" w:rsidRPr="009030FD" w:rsidRDefault="0079626F" w:rsidP="001D74E4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79626F" w:rsidRPr="00ED595D" w:rsidRDefault="0079626F" w:rsidP="00ED59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72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  <w:vAlign w:val="bottom"/>
          </w:tcPr>
          <w:p w:rsidR="0079626F" w:rsidRPr="009030FD" w:rsidRDefault="0079626F" w:rsidP="001D74E4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79626F" w:rsidRPr="00ED595D" w:rsidRDefault="0079626F" w:rsidP="00ED59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72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ED595D"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</w:tr>
      <w:tr w:rsidR="00ED595D" w:rsidRPr="005A5211" w:rsidTr="0079626F">
        <w:tc>
          <w:tcPr>
            <w:tcW w:w="2300" w:type="dxa"/>
          </w:tcPr>
          <w:p w:rsidR="00ED595D" w:rsidRPr="00ED595D" w:rsidRDefault="00ED595D" w:rsidP="00ED59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D595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เงินให้กู้ยืมระยะสั้นแก่</w:t>
            </w:r>
          </w:p>
        </w:tc>
        <w:tc>
          <w:tcPr>
            <w:tcW w:w="580" w:type="dxa"/>
          </w:tcPr>
          <w:p w:rsidR="00ED595D" w:rsidRDefault="00ED595D" w:rsidP="00ED595D">
            <w:pPr>
              <w:pStyle w:val="acctfourfigures"/>
              <w:tabs>
                <w:tab w:val="clear" w:pos="765"/>
                <w:tab w:val="decimal" w:pos="14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ED595D" w:rsidRPr="00BF2202" w:rsidRDefault="00ED595D" w:rsidP="00ED595D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30" w:type="dxa"/>
          </w:tcPr>
          <w:p w:rsidR="00ED595D" w:rsidRPr="00BF2202" w:rsidRDefault="00ED595D" w:rsidP="00ED595D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ED595D" w:rsidRPr="00BF2202" w:rsidRDefault="00ED595D" w:rsidP="00ED595D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ED595D" w:rsidRPr="005A5211" w:rsidRDefault="00ED595D" w:rsidP="00ED595D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08" w:right="9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ED595D" w:rsidRPr="00ED595D" w:rsidRDefault="00ED595D" w:rsidP="00ED595D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ED595D" w:rsidRPr="00ED595D" w:rsidRDefault="00ED595D" w:rsidP="00ED595D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left="-108" w:right="9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ED595D" w:rsidRPr="009030FD" w:rsidRDefault="00ED595D" w:rsidP="00ED595D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ED595D" w:rsidRPr="00ED595D" w:rsidRDefault="00ED595D" w:rsidP="00ED595D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left="-108" w:right="9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ED595D" w:rsidRPr="009030FD" w:rsidRDefault="00ED595D" w:rsidP="00ED595D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ED595D" w:rsidRDefault="00ED595D" w:rsidP="00ED595D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08" w:right="9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ED595D" w:rsidRPr="005A5211" w:rsidTr="0079626F">
        <w:tc>
          <w:tcPr>
            <w:tcW w:w="2300" w:type="dxa"/>
          </w:tcPr>
          <w:p w:rsidR="00ED595D" w:rsidRPr="00ED595D" w:rsidRDefault="00ED595D" w:rsidP="00ED59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D595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  กิจการที่เกี่ยวข้องกัน </w:t>
            </w:r>
          </w:p>
        </w:tc>
        <w:tc>
          <w:tcPr>
            <w:tcW w:w="580" w:type="dxa"/>
          </w:tcPr>
          <w:p w:rsidR="00ED595D" w:rsidRDefault="00ED595D" w:rsidP="00ED595D">
            <w:pPr>
              <w:pStyle w:val="acctfourfigures"/>
              <w:tabs>
                <w:tab w:val="clear" w:pos="765"/>
                <w:tab w:val="decimal" w:pos="14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ED595D" w:rsidRPr="00BF2202" w:rsidRDefault="00ED595D" w:rsidP="00ED595D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30" w:type="dxa"/>
          </w:tcPr>
          <w:p w:rsidR="00ED595D" w:rsidRPr="00BF2202" w:rsidRDefault="00ED595D" w:rsidP="00ED595D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ED595D" w:rsidRPr="00BF2202" w:rsidRDefault="00ED595D" w:rsidP="00ED595D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ED595D" w:rsidRPr="005A5211" w:rsidRDefault="0079626F" w:rsidP="00ED595D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08" w:right="9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:rsidR="00ED595D" w:rsidRPr="00ED595D" w:rsidRDefault="00ED595D" w:rsidP="00ED595D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ED595D" w:rsidRPr="00ED595D" w:rsidRDefault="00ED595D" w:rsidP="00ED595D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left="-108" w:right="9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D595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:rsidR="00ED595D" w:rsidRPr="009030FD" w:rsidRDefault="00ED595D" w:rsidP="00ED595D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ED595D" w:rsidRPr="00DF5237" w:rsidRDefault="00061BDB" w:rsidP="00ED595D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left="-108" w:right="9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DF5237" w:rsidRPr="00DF523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00</w:t>
            </w:r>
            <w:r w:rsidR="000D164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70" w:type="dxa"/>
            <w:vAlign w:val="bottom"/>
          </w:tcPr>
          <w:p w:rsidR="00ED595D" w:rsidRPr="00DF5237" w:rsidRDefault="00ED595D" w:rsidP="00ED595D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ED595D" w:rsidRPr="005A5211" w:rsidRDefault="00061BDB" w:rsidP="00ED595D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08" w:right="9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ED595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000</w:t>
            </w:r>
          </w:p>
        </w:tc>
      </w:tr>
    </w:tbl>
    <w:p w:rsidR="006E7D43" w:rsidRPr="00A021CB" w:rsidRDefault="006E7D43" w:rsidP="006E7D43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22"/>
          <w:szCs w:val="22"/>
          <w:lang w:val="en-US"/>
        </w:rPr>
      </w:pPr>
    </w:p>
    <w:p w:rsidR="00A27B00" w:rsidRDefault="00A27B00" w:rsidP="00CA2E9D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pacing w:val="-4"/>
          <w:lang w:val="en-US"/>
        </w:rPr>
      </w:pPr>
    </w:p>
    <w:p w:rsidR="00A27B00" w:rsidRDefault="00A27B00" w:rsidP="00CA2E9D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pacing w:val="-4"/>
          <w:lang w:val="en-US"/>
        </w:rPr>
      </w:pPr>
    </w:p>
    <w:p w:rsidR="00A27B00" w:rsidRDefault="00A27B00" w:rsidP="00CA2E9D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pacing w:val="-4"/>
          <w:lang w:val="en-US"/>
        </w:rPr>
      </w:pPr>
    </w:p>
    <w:p w:rsidR="00A27B00" w:rsidRDefault="00A27B00" w:rsidP="00CA2E9D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pacing w:val="-4"/>
          <w:lang w:val="en-US"/>
        </w:rPr>
      </w:pPr>
    </w:p>
    <w:p w:rsidR="00A27B00" w:rsidRDefault="00A27B00" w:rsidP="00CA2E9D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pacing w:val="-4"/>
          <w:lang w:val="en-US"/>
        </w:rPr>
      </w:pPr>
    </w:p>
    <w:p w:rsidR="00A27B00" w:rsidRDefault="00A27B00" w:rsidP="00CA2E9D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pacing w:val="-4"/>
          <w:lang w:val="en-US"/>
        </w:rPr>
      </w:pPr>
    </w:p>
    <w:p w:rsidR="00A27B00" w:rsidRDefault="00A27B00" w:rsidP="00CA2E9D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pacing w:val="-4"/>
          <w:lang w:val="en-US"/>
        </w:rPr>
      </w:pPr>
    </w:p>
    <w:p w:rsidR="00A27B00" w:rsidRDefault="00A27B00" w:rsidP="00CA2E9D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pacing w:val="-4"/>
          <w:lang w:val="en-US"/>
        </w:rPr>
      </w:pPr>
    </w:p>
    <w:p w:rsidR="00A27B00" w:rsidRDefault="00A27B00" w:rsidP="00CA2E9D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pacing w:val="-4"/>
          <w:lang w:val="en-US"/>
        </w:rPr>
      </w:pPr>
    </w:p>
    <w:p w:rsidR="0076297D" w:rsidRDefault="0076297D" w:rsidP="00CA2E9D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pacing w:val="-4"/>
          <w:lang w:val="en-US"/>
        </w:rPr>
      </w:pPr>
    </w:p>
    <w:p w:rsidR="0076297D" w:rsidRDefault="0076297D" w:rsidP="00CA2E9D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pacing w:val="-4"/>
          <w:lang w:val="en-US"/>
        </w:rPr>
      </w:pPr>
    </w:p>
    <w:p w:rsidR="0076297D" w:rsidRDefault="0076297D" w:rsidP="00CA2E9D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pacing w:val="-4"/>
          <w:lang w:val="en-US"/>
        </w:rPr>
      </w:pPr>
    </w:p>
    <w:p w:rsidR="00A27B00" w:rsidRDefault="00A27B00" w:rsidP="00CA2E9D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pacing w:val="-4"/>
          <w:lang w:val="en-US"/>
        </w:rPr>
      </w:pPr>
    </w:p>
    <w:p w:rsidR="006E7D43" w:rsidRPr="00A77C02" w:rsidRDefault="006E7D43" w:rsidP="0076297D">
      <w:pPr>
        <w:pStyle w:val="a0"/>
        <w:tabs>
          <w:tab w:val="clear" w:pos="1080"/>
        </w:tabs>
        <w:spacing w:after="120" w:line="240" w:lineRule="atLeast"/>
        <w:ind w:left="540"/>
        <w:rPr>
          <w:rFonts w:ascii="Angsana New" w:hAnsi="Angsana New" w:cs="Angsana New"/>
          <w:spacing w:val="-4"/>
          <w:cs/>
          <w:lang w:val="en-US"/>
        </w:rPr>
      </w:pPr>
      <w:r w:rsidRPr="00A77C02">
        <w:rPr>
          <w:rFonts w:ascii="Angsana New" w:hAnsi="Angsana New" w:cs="Angsana New"/>
          <w:spacing w:val="-4"/>
          <w:cs/>
          <w:lang w:val="en-US"/>
        </w:rPr>
        <w:lastRenderedPageBreak/>
        <w:t>รายการเคลื่อนไหวของเงินให้กู้ยืมแก่</w:t>
      </w:r>
      <w:r w:rsidR="005028B0">
        <w:rPr>
          <w:rFonts w:ascii="Angsana New" w:hAnsi="Angsana New" w:cs="Angsana New" w:hint="cs"/>
          <w:spacing w:val="-4"/>
          <w:cs/>
          <w:lang w:val="en-US"/>
        </w:rPr>
        <w:t>บุคคลหรือ</w:t>
      </w:r>
      <w:r w:rsidRPr="00A77C02">
        <w:rPr>
          <w:rFonts w:ascii="Angsana New" w:hAnsi="Angsana New" w:cs="Angsana New"/>
          <w:spacing w:val="-4"/>
          <w:cs/>
          <w:lang w:val="en-US"/>
        </w:rPr>
        <w:t xml:space="preserve">กิจการที่เกี่ยวข้องกัน </w:t>
      </w:r>
      <w:r w:rsidR="002D605D">
        <w:rPr>
          <w:rFonts w:ascii="Angsana New" w:hAnsi="Angsana New" w:cs="Angsana New" w:hint="cs"/>
          <w:spacing w:val="-4"/>
          <w:cs/>
          <w:lang w:val="en-US"/>
        </w:rPr>
        <w:t>มีดังนี้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78"/>
        <w:gridCol w:w="1162"/>
        <w:gridCol w:w="270"/>
        <w:gridCol w:w="1170"/>
        <w:gridCol w:w="270"/>
        <w:gridCol w:w="1155"/>
        <w:gridCol w:w="270"/>
        <w:gridCol w:w="1175"/>
      </w:tblGrid>
      <w:tr w:rsidR="00A27B00" w:rsidRPr="009375E0" w:rsidTr="005B7718">
        <w:trPr>
          <w:tblHeader/>
        </w:trPr>
        <w:tc>
          <w:tcPr>
            <w:tcW w:w="3978" w:type="dxa"/>
          </w:tcPr>
          <w:p w:rsidR="00A27B00" w:rsidRPr="009375E0" w:rsidRDefault="00A27B00" w:rsidP="00F407DE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72" w:type="dxa"/>
            <w:gridSpan w:val="7"/>
            <w:tcBorders>
              <w:bottom w:val="single" w:sz="4" w:space="0" w:color="auto"/>
            </w:tcBorders>
          </w:tcPr>
          <w:p w:rsidR="00A27B00" w:rsidRPr="009B592D" w:rsidRDefault="00A27B00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B592D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6E7D43" w:rsidRPr="009375E0" w:rsidTr="005B7718">
        <w:trPr>
          <w:tblHeader/>
        </w:trPr>
        <w:tc>
          <w:tcPr>
            <w:tcW w:w="3978" w:type="dxa"/>
          </w:tcPr>
          <w:p w:rsidR="006E7D43" w:rsidRPr="009375E0" w:rsidRDefault="006E7D43" w:rsidP="00F407DE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0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E7D43" w:rsidRPr="009B592D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B592D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6E7D43" w:rsidRPr="009B592D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0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E7D43" w:rsidRPr="009B592D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592D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27B00" w:rsidRPr="009375E0" w:rsidTr="005B7718">
        <w:trPr>
          <w:tblHeader/>
        </w:trPr>
        <w:tc>
          <w:tcPr>
            <w:tcW w:w="3978" w:type="dxa"/>
          </w:tcPr>
          <w:p w:rsidR="00A27B00" w:rsidRPr="009375E0" w:rsidRDefault="00A27B00" w:rsidP="00A27B00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</w:tcPr>
          <w:p w:rsidR="00A27B00" w:rsidRPr="00BF2202" w:rsidRDefault="00061BDB" w:rsidP="00A27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61BDB">
              <w:rPr>
                <w:rFonts w:ascii="Angsana New" w:hAnsi="Angsana New"/>
                <w:sz w:val="30"/>
                <w:szCs w:val="30"/>
              </w:rPr>
              <w:t>31</w:t>
            </w:r>
            <w:r w:rsidR="00A27B00" w:rsidRPr="00BF2202">
              <w:rPr>
                <w:rFonts w:ascii="Angsana New" w:hAnsi="Angsana New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A27B00" w:rsidRPr="00BF2202" w:rsidRDefault="00A27B00" w:rsidP="00A27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A27B00" w:rsidRPr="00BF2202" w:rsidRDefault="00061BDB" w:rsidP="00A27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1BDB">
              <w:rPr>
                <w:rFonts w:ascii="Angsana New" w:hAnsi="Angsana New"/>
                <w:sz w:val="30"/>
                <w:szCs w:val="30"/>
              </w:rPr>
              <w:t>31</w:t>
            </w:r>
            <w:r w:rsidR="00A27B00" w:rsidRPr="00BF2202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:rsidR="00A27B00" w:rsidRPr="00BF2202" w:rsidRDefault="00A27B00" w:rsidP="00A27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5" w:type="dxa"/>
          </w:tcPr>
          <w:p w:rsidR="00A27B00" w:rsidRPr="00BF2202" w:rsidRDefault="00061BDB" w:rsidP="00A27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61BDB">
              <w:rPr>
                <w:rFonts w:ascii="Angsana New" w:hAnsi="Angsana New"/>
                <w:sz w:val="30"/>
                <w:szCs w:val="30"/>
              </w:rPr>
              <w:t>31</w:t>
            </w:r>
            <w:r w:rsidR="00A27B00" w:rsidRPr="00BF2202">
              <w:rPr>
                <w:rFonts w:ascii="Angsana New" w:hAnsi="Angsana New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70" w:type="dxa"/>
          </w:tcPr>
          <w:p w:rsidR="00A27B00" w:rsidRPr="00BF2202" w:rsidRDefault="00A27B00" w:rsidP="00A27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</w:tcPr>
          <w:p w:rsidR="00A27B00" w:rsidRPr="00BF2202" w:rsidRDefault="00061BDB" w:rsidP="00A27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1BDB">
              <w:rPr>
                <w:rFonts w:ascii="Angsana New" w:hAnsi="Angsana New"/>
                <w:sz w:val="30"/>
                <w:szCs w:val="30"/>
              </w:rPr>
              <w:t>31</w:t>
            </w:r>
            <w:r w:rsidR="00A27B00" w:rsidRPr="00BF2202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A27B00" w:rsidRPr="009375E0" w:rsidTr="005B7718">
        <w:trPr>
          <w:tblHeader/>
        </w:trPr>
        <w:tc>
          <w:tcPr>
            <w:tcW w:w="3978" w:type="dxa"/>
          </w:tcPr>
          <w:p w:rsidR="00A27B00" w:rsidRPr="009375E0" w:rsidRDefault="00A27B00" w:rsidP="00A27B00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:rsidR="00A27B00" w:rsidRPr="00AC7CB0" w:rsidRDefault="00061BDB" w:rsidP="00A27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1BDB">
              <w:rPr>
                <w:rFonts w:ascii="Angsana New" w:hAnsi="Angsana New"/>
                <w:sz w:val="30"/>
                <w:szCs w:val="30"/>
              </w:rPr>
              <w:t>25</w:t>
            </w:r>
            <w:r w:rsidR="00A27B00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A27B00" w:rsidRPr="00AC7CB0" w:rsidRDefault="00A27B00" w:rsidP="00A27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A27B00" w:rsidRPr="00AC7CB0" w:rsidRDefault="00061BDB" w:rsidP="00A27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1BD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A27B00" w:rsidRPr="00AC7CB0" w:rsidRDefault="00A27B00" w:rsidP="00A27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</w:tcPr>
          <w:p w:rsidR="00A27B00" w:rsidRPr="00AC7CB0" w:rsidRDefault="00061BDB" w:rsidP="00A27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1BDB">
              <w:rPr>
                <w:rFonts w:ascii="Angsana New" w:hAnsi="Angsana New"/>
                <w:sz w:val="30"/>
                <w:szCs w:val="30"/>
              </w:rPr>
              <w:t>25</w:t>
            </w:r>
            <w:r w:rsidR="00A27B00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A27B00" w:rsidRPr="00AC7CB0" w:rsidRDefault="00A27B00" w:rsidP="00A27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</w:tcPr>
          <w:p w:rsidR="00A27B00" w:rsidRPr="00AC7CB0" w:rsidRDefault="00061BDB" w:rsidP="00A27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1BD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6E7D43" w:rsidRPr="009375E0" w:rsidTr="005B7718">
        <w:tc>
          <w:tcPr>
            <w:tcW w:w="3978" w:type="dxa"/>
          </w:tcPr>
          <w:p w:rsidR="006E7D43" w:rsidRPr="009375E0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375E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162" w:type="dxa"/>
          </w:tcPr>
          <w:p w:rsidR="006E7D43" w:rsidRPr="009375E0" w:rsidRDefault="006E7D43" w:rsidP="00F407DE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E7D43" w:rsidRPr="009375E0" w:rsidRDefault="006E7D43" w:rsidP="00F407DE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6E7D43" w:rsidRPr="009375E0" w:rsidRDefault="006E7D43" w:rsidP="00F407DE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E7D43" w:rsidRPr="009375E0" w:rsidRDefault="006E7D43" w:rsidP="00F407DE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55" w:type="dxa"/>
          </w:tcPr>
          <w:p w:rsidR="006E7D43" w:rsidRPr="009375E0" w:rsidRDefault="006E7D43" w:rsidP="00F407DE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E7D43" w:rsidRPr="009375E0" w:rsidRDefault="006E7D43" w:rsidP="00F407DE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5" w:type="dxa"/>
          </w:tcPr>
          <w:p w:rsidR="006E7D43" w:rsidRPr="009375E0" w:rsidRDefault="006E7D43" w:rsidP="00F407DE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6E7D43" w:rsidRPr="009375E0" w:rsidTr="005B7718">
        <w:tc>
          <w:tcPr>
            <w:tcW w:w="3978" w:type="dxa"/>
          </w:tcPr>
          <w:p w:rsidR="006E7D43" w:rsidRPr="009375E0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375E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62" w:type="dxa"/>
          </w:tcPr>
          <w:p w:rsidR="006E7D43" w:rsidRPr="009375E0" w:rsidRDefault="006E7D43" w:rsidP="00F407DE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6E7D43" w:rsidRPr="009375E0" w:rsidRDefault="006E7D43" w:rsidP="00F407DE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6E7D43" w:rsidRPr="009375E0" w:rsidRDefault="006E7D43" w:rsidP="00F407DE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E7D43" w:rsidRPr="009375E0" w:rsidRDefault="006E7D43" w:rsidP="00F407DE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55" w:type="dxa"/>
          </w:tcPr>
          <w:p w:rsidR="006E7D43" w:rsidRPr="009375E0" w:rsidRDefault="006E7D43" w:rsidP="00F407DE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E7D43" w:rsidRPr="009375E0" w:rsidRDefault="006E7D43" w:rsidP="00F407DE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5" w:type="dxa"/>
          </w:tcPr>
          <w:p w:rsidR="006E7D43" w:rsidRPr="009375E0" w:rsidRDefault="006E7D43" w:rsidP="00F407DE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1D74E4" w:rsidRPr="009375E0" w:rsidTr="005B7718">
        <w:tc>
          <w:tcPr>
            <w:tcW w:w="3978" w:type="dxa"/>
          </w:tcPr>
          <w:p w:rsidR="001D74E4" w:rsidRPr="009375E0" w:rsidRDefault="00A27B00" w:rsidP="00A27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ยอดยกมา</w:t>
            </w:r>
          </w:p>
        </w:tc>
        <w:tc>
          <w:tcPr>
            <w:tcW w:w="1162" w:type="dxa"/>
          </w:tcPr>
          <w:p w:rsidR="001D74E4" w:rsidRPr="009375E0" w:rsidRDefault="001D74E4" w:rsidP="00A27B00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8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1D74E4" w:rsidRPr="009375E0" w:rsidRDefault="001D74E4" w:rsidP="001D74E4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1D74E4" w:rsidRPr="009375E0" w:rsidRDefault="001D74E4" w:rsidP="00A27B00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8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1D74E4" w:rsidRPr="009375E0" w:rsidRDefault="001D74E4" w:rsidP="001D74E4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55" w:type="dxa"/>
          </w:tcPr>
          <w:p w:rsidR="001D74E4" w:rsidRPr="009375E0" w:rsidRDefault="00061BDB" w:rsidP="00A27B00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108" w:right="6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DF5237">
              <w:rPr>
                <w:rFonts w:ascii="Angsana New" w:hAnsi="Angsana New"/>
                <w:sz w:val="30"/>
                <w:szCs w:val="30"/>
                <w:lang w:val="en-US" w:bidi="th-TH"/>
              </w:rPr>
              <w:t>9,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270" w:type="dxa"/>
          </w:tcPr>
          <w:p w:rsidR="001D74E4" w:rsidRPr="009375E0" w:rsidRDefault="001D74E4" w:rsidP="001D74E4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5" w:type="dxa"/>
          </w:tcPr>
          <w:p w:rsidR="001D74E4" w:rsidRPr="009375E0" w:rsidRDefault="00A27B00" w:rsidP="001D32AF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108" w:right="6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1D74E4" w:rsidRPr="009375E0" w:rsidTr="005B7718">
        <w:tc>
          <w:tcPr>
            <w:tcW w:w="3978" w:type="dxa"/>
          </w:tcPr>
          <w:p w:rsidR="001D74E4" w:rsidRPr="009375E0" w:rsidRDefault="001D74E4" w:rsidP="001D7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9375E0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62" w:type="dxa"/>
          </w:tcPr>
          <w:p w:rsidR="001D74E4" w:rsidRPr="009375E0" w:rsidRDefault="001D74E4" w:rsidP="00A27B00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8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1D74E4" w:rsidRPr="009375E0" w:rsidRDefault="001D74E4" w:rsidP="001D74E4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1D74E4" w:rsidRPr="009375E0" w:rsidRDefault="001D74E4" w:rsidP="00A27B00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8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1D74E4" w:rsidRPr="009375E0" w:rsidRDefault="001D74E4" w:rsidP="001D74E4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55" w:type="dxa"/>
          </w:tcPr>
          <w:p w:rsidR="001D74E4" w:rsidRPr="009375E0" w:rsidRDefault="00DF5237" w:rsidP="00A27B00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108" w:right="6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1D74E4" w:rsidRPr="009375E0" w:rsidRDefault="001D74E4" w:rsidP="001D74E4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5" w:type="dxa"/>
          </w:tcPr>
          <w:p w:rsidR="001D74E4" w:rsidRPr="009375E0" w:rsidRDefault="00061BDB" w:rsidP="001D32AF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108" w:right="6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A27B00">
              <w:rPr>
                <w:rFonts w:ascii="Angsana New" w:hAnsi="Angsana New"/>
                <w:sz w:val="30"/>
                <w:szCs w:val="30"/>
                <w:lang w:val="en-US" w:bidi="th-TH"/>
              </w:rPr>
              <w:t>7,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000</w:t>
            </w:r>
          </w:p>
        </w:tc>
      </w:tr>
      <w:tr w:rsidR="001D74E4" w:rsidRPr="009375E0" w:rsidTr="005B7718">
        <w:tc>
          <w:tcPr>
            <w:tcW w:w="3978" w:type="dxa"/>
          </w:tcPr>
          <w:p w:rsidR="001D74E4" w:rsidRPr="009375E0" w:rsidRDefault="001D74E4" w:rsidP="001D7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:rsidR="001D74E4" w:rsidRPr="009375E0" w:rsidRDefault="001D74E4" w:rsidP="00A27B00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8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1D74E4" w:rsidRPr="009375E0" w:rsidRDefault="001D74E4" w:rsidP="001D74E4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1D74E4" w:rsidRPr="009375E0" w:rsidRDefault="001D74E4" w:rsidP="00A27B00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8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1D74E4" w:rsidRPr="009375E0" w:rsidRDefault="001D74E4" w:rsidP="001D74E4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</w:tcPr>
          <w:p w:rsidR="001D74E4" w:rsidRPr="009375E0" w:rsidRDefault="00DF5237" w:rsidP="00A27B00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108" w:right="6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061BDB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061BDB">
              <w:rPr>
                <w:rFonts w:ascii="Angsana New" w:hAnsi="Angsana New"/>
                <w:sz w:val="30"/>
                <w:szCs w:val="30"/>
                <w:lang w:val="en-US" w:bidi="th-TH"/>
              </w:rPr>
              <w:t>000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:rsidR="001D74E4" w:rsidRPr="009375E0" w:rsidRDefault="001D74E4" w:rsidP="001D74E4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</w:tcPr>
          <w:p w:rsidR="001D74E4" w:rsidRDefault="00A27B00" w:rsidP="001D32AF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108" w:right="6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1D74E4" w:rsidRPr="00CA2E9D">
              <w:rPr>
                <w:rFonts w:ascii="Angsana New" w:hAnsi="Angsana New"/>
                <w:sz w:val="30"/>
                <w:szCs w:val="30"/>
                <w:lang w:val="en-US" w:bidi="th-TH"/>
              </w:rPr>
              <w:t>8,</w:t>
            </w:r>
            <w:r w:rsidR="00061BDB">
              <w:rPr>
                <w:rFonts w:ascii="Angsana New" w:hAnsi="Angsana New"/>
                <w:sz w:val="30"/>
                <w:szCs w:val="30"/>
                <w:lang w:val="en-US" w:bidi="th-TH"/>
              </w:rPr>
              <w:t>000</w:t>
            </w:r>
            <w:r w:rsidR="001D74E4" w:rsidRPr="00CA2E9D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1D74E4" w:rsidRPr="00536A0E" w:rsidTr="005B7718">
        <w:tc>
          <w:tcPr>
            <w:tcW w:w="3978" w:type="dxa"/>
          </w:tcPr>
          <w:p w:rsidR="001D74E4" w:rsidRPr="009375E0" w:rsidRDefault="00A27B00" w:rsidP="00A27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ยอดยกไป</w:t>
            </w:r>
          </w:p>
        </w:tc>
        <w:tc>
          <w:tcPr>
            <w:tcW w:w="1162" w:type="dxa"/>
            <w:tcBorders>
              <w:top w:val="single" w:sz="4" w:space="0" w:color="auto"/>
              <w:bottom w:val="double" w:sz="4" w:space="0" w:color="auto"/>
            </w:tcBorders>
          </w:tcPr>
          <w:p w:rsidR="001D74E4" w:rsidRPr="001E2904" w:rsidRDefault="001D74E4" w:rsidP="00A27B00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8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E290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1D74E4" w:rsidRPr="001E2904" w:rsidRDefault="001D74E4" w:rsidP="001D74E4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1D74E4" w:rsidRPr="001E2904" w:rsidRDefault="001D74E4" w:rsidP="00A27B00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8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E290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1D74E4" w:rsidRPr="001E2904" w:rsidRDefault="001D74E4" w:rsidP="001D74E4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</w:tcPr>
          <w:p w:rsidR="001D74E4" w:rsidRPr="001E2904" w:rsidRDefault="00061BDB" w:rsidP="00A27B00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108" w:right="6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E290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DF5237" w:rsidRPr="001E290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7,</w:t>
            </w:r>
            <w:r w:rsidRPr="001E290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270" w:type="dxa"/>
          </w:tcPr>
          <w:p w:rsidR="001D74E4" w:rsidRPr="001E2904" w:rsidRDefault="001D74E4" w:rsidP="001D74E4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</w:tcPr>
          <w:p w:rsidR="001D74E4" w:rsidRPr="001E2904" w:rsidRDefault="00061BDB" w:rsidP="001D32AF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108" w:right="6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E290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A27B00" w:rsidRPr="001E290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9,</w:t>
            </w:r>
            <w:r w:rsidRPr="001E290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000</w:t>
            </w:r>
          </w:p>
        </w:tc>
      </w:tr>
      <w:tr w:rsidR="001D74E4" w:rsidRPr="00A77C02" w:rsidTr="005B7718">
        <w:tc>
          <w:tcPr>
            <w:tcW w:w="3978" w:type="dxa"/>
          </w:tcPr>
          <w:p w:rsidR="001D74E4" w:rsidRPr="00A77C02" w:rsidRDefault="001D74E4" w:rsidP="001D7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</w:tcPr>
          <w:p w:rsidR="001D74E4" w:rsidRPr="00A77C02" w:rsidRDefault="001D74E4" w:rsidP="001D74E4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:rsidR="001D74E4" w:rsidRPr="00A77C02" w:rsidRDefault="001D74E4" w:rsidP="001D74E4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1D74E4" w:rsidRPr="00A77C02" w:rsidRDefault="001D74E4" w:rsidP="001D74E4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:rsidR="001D74E4" w:rsidRPr="00A77C02" w:rsidRDefault="001D74E4" w:rsidP="001D74E4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Cs w:val="22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</w:tcPr>
          <w:p w:rsidR="001D74E4" w:rsidRPr="00A77C02" w:rsidRDefault="001D74E4" w:rsidP="001D74E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:rsidR="001D74E4" w:rsidRPr="00A77C02" w:rsidRDefault="001D74E4" w:rsidP="001D74E4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Cs w:val="22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</w:tcPr>
          <w:p w:rsidR="001D74E4" w:rsidRPr="001D32AF" w:rsidRDefault="001D74E4" w:rsidP="001D32AF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108" w:right="6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1D74E4" w:rsidRPr="00536A0E" w:rsidTr="005B7718">
        <w:tc>
          <w:tcPr>
            <w:tcW w:w="3978" w:type="dxa"/>
          </w:tcPr>
          <w:p w:rsidR="001D74E4" w:rsidRPr="00903FE0" w:rsidRDefault="001D74E4" w:rsidP="001D7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62" w:type="dxa"/>
          </w:tcPr>
          <w:p w:rsidR="001D74E4" w:rsidRPr="00903FE0" w:rsidRDefault="001D74E4" w:rsidP="001D74E4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1D74E4" w:rsidRPr="00903FE0" w:rsidRDefault="001D74E4" w:rsidP="001D74E4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1D74E4" w:rsidRPr="00903FE0" w:rsidRDefault="001D74E4" w:rsidP="001D74E4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1D74E4" w:rsidRPr="00903FE0" w:rsidRDefault="001D74E4" w:rsidP="001D74E4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5" w:type="dxa"/>
          </w:tcPr>
          <w:p w:rsidR="001D74E4" w:rsidRPr="00903FE0" w:rsidRDefault="001D74E4" w:rsidP="001D74E4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1D74E4" w:rsidRPr="00903FE0" w:rsidRDefault="001D74E4" w:rsidP="001D74E4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</w:tcPr>
          <w:p w:rsidR="001D74E4" w:rsidRPr="00903FE0" w:rsidRDefault="001D74E4" w:rsidP="001D32AF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6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DF5237" w:rsidRPr="00536A0E" w:rsidTr="005B7718">
        <w:tc>
          <w:tcPr>
            <w:tcW w:w="3978" w:type="dxa"/>
          </w:tcPr>
          <w:p w:rsidR="00DF5237" w:rsidRPr="00903FE0" w:rsidRDefault="00DF5237" w:rsidP="00DF5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ยอดยกมา</w:t>
            </w:r>
          </w:p>
        </w:tc>
        <w:tc>
          <w:tcPr>
            <w:tcW w:w="1162" w:type="dxa"/>
          </w:tcPr>
          <w:p w:rsidR="00DF5237" w:rsidRPr="00903FE0" w:rsidRDefault="0017323F" w:rsidP="0017323F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8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DF5237" w:rsidRPr="00903FE0" w:rsidRDefault="00DF5237" w:rsidP="00DF5237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DF5237" w:rsidRPr="00903FE0" w:rsidRDefault="00061BDB" w:rsidP="00DF5237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DF5237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200</w:t>
            </w:r>
          </w:p>
        </w:tc>
        <w:tc>
          <w:tcPr>
            <w:tcW w:w="270" w:type="dxa"/>
          </w:tcPr>
          <w:p w:rsidR="00DF5237" w:rsidRPr="00903FE0" w:rsidRDefault="00DF5237" w:rsidP="00DF5237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5" w:type="dxa"/>
          </w:tcPr>
          <w:p w:rsidR="00DF5237" w:rsidRPr="00903FE0" w:rsidRDefault="00DF5237" w:rsidP="00DF5237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DF5237" w:rsidRPr="00903FE0" w:rsidRDefault="00DF5237" w:rsidP="00DF5237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</w:tcPr>
          <w:p w:rsidR="00DF5237" w:rsidRPr="00903FE0" w:rsidRDefault="00DF5237" w:rsidP="001D32AF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108" w:right="6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DF5237" w:rsidRPr="00536A0E" w:rsidTr="005B7718">
        <w:tc>
          <w:tcPr>
            <w:tcW w:w="3978" w:type="dxa"/>
          </w:tcPr>
          <w:p w:rsidR="00DF5237" w:rsidRPr="00903FE0" w:rsidRDefault="00DF5237" w:rsidP="00DF5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903FE0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62" w:type="dxa"/>
          </w:tcPr>
          <w:p w:rsidR="00DF5237" w:rsidRPr="00903FE0" w:rsidRDefault="0017323F" w:rsidP="0017323F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left="-108" w:right="8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DF5237" w:rsidRPr="00903FE0" w:rsidRDefault="00DF5237" w:rsidP="00DF5237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F5237" w:rsidRPr="00903FE0" w:rsidRDefault="00DF5237" w:rsidP="00DF5237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DF5237" w:rsidRPr="00903FE0" w:rsidRDefault="00DF5237" w:rsidP="00DF5237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5" w:type="dxa"/>
          </w:tcPr>
          <w:p w:rsidR="00DF5237" w:rsidRPr="00903FE0" w:rsidRDefault="00DF5237" w:rsidP="00DF5237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DF5237" w:rsidRPr="00903FE0" w:rsidRDefault="00DF5237" w:rsidP="00DF5237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</w:tcPr>
          <w:p w:rsidR="00DF5237" w:rsidRPr="00903FE0" w:rsidRDefault="00DF5237" w:rsidP="001D32AF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108" w:right="6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DF5237" w:rsidRPr="00536A0E" w:rsidTr="005B7718">
        <w:tc>
          <w:tcPr>
            <w:tcW w:w="3978" w:type="dxa"/>
          </w:tcPr>
          <w:p w:rsidR="00DF5237" w:rsidRPr="00903FE0" w:rsidRDefault="00DF5237" w:rsidP="00DF5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162" w:type="dxa"/>
          </w:tcPr>
          <w:p w:rsidR="00DF5237" w:rsidRPr="00903FE0" w:rsidRDefault="0017323F" w:rsidP="0017323F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left="-108" w:right="8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DF5237" w:rsidRPr="00903FE0" w:rsidRDefault="00DF5237" w:rsidP="00DF5237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F5237" w:rsidRPr="00903FE0" w:rsidRDefault="00DF5237" w:rsidP="00DF5237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(</w:t>
            </w:r>
            <w:r w:rsidR="00061BDB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061BDB">
              <w:rPr>
                <w:rFonts w:ascii="Angsana New" w:hAnsi="Angsana New"/>
                <w:sz w:val="30"/>
                <w:szCs w:val="30"/>
                <w:lang w:val="en-US" w:bidi="th-TH"/>
              </w:rPr>
              <w:t>200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:rsidR="00DF5237" w:rsidRPr="00903FE0" w:rsidRDefault="00DF5237" w:rsidP="00DF5237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5" w:type="dxa"/>
          </w:tcPr>
          <w:p w:rsidR="00DF5237" w:rsidRPr="00903FE0" w:rsidRDefault="00DF5237" w:rsidP="00DF5237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DF5237" w:rsidRPr="00903FE0" w:rsidRDefault="00DF5237" w:rsidP="00DF5237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</w:tcPr>
          <w:p w:rsidR="00DF5237" w:rsidRPr="00903FE0" w:rsidRDefault="00DF5237" w:rsidP="001D32AF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108" w:right="6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DF5237" w:rsidRPr="00536A0E" w:rsidTr="005B7718">
        <w:tc>
          <w:tcPr>
            <w:tcW w:w="3978" w:type="dxa"/>
          </w:tcPr>
          <w:p w:rsidR="00DF5237" w:rsidRPr="00903FE0" w:rsidRDefault="00DF5237" w:rsidP="00DF5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ยอดยกไป</w:t>
            </w:r>
          </w:p>
        </w:tc>
        <w:tc>
          <w:tcPr>
            <w:tcW w:w="1162" w:type="dxa"/>
            <w:tcBorders>
              <w:top w:val="single" w:sz="4" w:space="0" w:color="auto"/>
              <w:bottom w:val="double" w:sz="4" w:space="0" w:color="auto"/>
            </w:tcBorders>
          </w:tcPr>
          <w:p w:rsidR="00DF5237" w:rsidRPr="0019793A" w:rsidRDefault="0017323F" w:rsidP="0017323F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8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9793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DF5237" w:rsidRPr="001E2904" w:rsidRDefault="00DF5237" w:rsidP="00DF5237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DF5237" w:rsidRPr="001E2904" w:rsidRDefault="00DF5237" w:rsidP="00DF5237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E290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DF5237" w:rsidRPr="001E2904" w:rsidRDefault="00DF5237" w:rsidP="00DF5237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</w:tcPr>
          <w:p w:rsidR="00DF5237" w:rsidRPr="001E2904" w:rsidRDefault="00DF5237" w:rsidP="00DF5237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E290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DF5237" w:rsidRPr="001E2904" w:rsidRDefault="00DF5237" w:rsidP="00DF5237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</w:tcPr>
          <w:p w:rsidR="00DF5237" w:rsidRPr="001E2904" w:rsidRDefault="00DF5237" w:rsidP="001D32AF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108" w:right="6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E290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DF5237" w:rsidRPr="00A77C02" w:rsidTr="005B7718">
        <w:tc>
          <w:tcPr>
            <w:tcW w:w="3978" w:type="dxa"/>
          </w:tcPr>
          <w:p w:rsidR="00DF5237" w:rsidRPr="00A77C02" w:rsidRDefault="00DF5237" w:rsidP="00DF5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</w:tcPr>
          <w:p w:rsidR="00DF5237" w:rsidRPr="00A77C02" w:rsidRDefault="00DF5237" w:rsidP="00DF523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:rsidR="00DF5237" w:rsidRPr="00A77C02" w:rsidRDefault="00DF5237" w:rsidP="00DF5237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DF5237" w:rsidRPr="00A77C02" w:rsidRDefault="00DF5237" w:rsidP="00DF5237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:rsidR="00DF5237" w:rsidRPr="00A77C02" w:rsidRDefault="00DF5237" w:rsidP="00DF5237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</w:tcPr>
          <w:p w:rsidR="00DF5237" w:rsidRPr="00A77C02" w:rsidRDefault="00DF5237" w:rsidP="00DF5237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:rsidR="00DF5237" w:rsidRPr="00A77C02" w:rsidRDefault="00DF5237" w:rsidP="00DF5237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</w:tcPr>
          <w:p w:rsidR="00DF5237" w:rsidRPr="001D32AF" w:rsidRDefault="00DF5237" w:rsidP="001D32AF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6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DF5237" w:rsidRPr="00536A0E" w:rsidTr="005B7718">
        <w:tc>
          <w:tcPr>
            <w:tcW w:w="3978" w:type="dxa"/>
          </w:tcPr>
          <w:p w:rsidR="00DF5237" w:rsidRPr="00903FE0" w:rsidRDefault="00DF5237" w:rsidP="00DF5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03FE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รวมเงินให้กู้ยืมระยะสั้น</w:t>
            </w:r>
          </w:p>
        </w:tc>
        <w:tc>
          <w:tcPr>
            <w:tcW w:w="1162" w:type="dxa"/>
          </w:tcPr>
          <w:p w:rsidR="00DF5237" w:rsidRPr="008D3FE7" w:rsidRDefault="00DF5237" w:rsidP="00DF5237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70" w:type="dxa"/>
          </w:tcPr>
          <w:p w:rsidR="00DF5237" w:rsidRPr="008D3FE7" w:rsidRDefault="00DF5237" w:rsidP="00DF5237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:rsidR="00DF5237" w:rsidRPr="008D3FE7" w:rsidRDefault="00DF5237" w:rsidP="00DF5237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70" w:type="dxa"/>
          </w:tcPr>
          <w:p w:rsidR="00DF5237" w:rsidRPr="008D3FE7" w:rsidRDefault="00DF5237" w:rsidP="00DF5237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55" w:type="dxa"/>
          </w:tcPr>
          <w:p w:rsidR="00DF5237" w:rsidRPr="008D3FE7" w:rsidRDefault="00DF5237" w:rsidP="00DF5237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70" w:type="dxa"/>
          </w:tcPr>
          <w:p w:rsidR="00DF5237" w:rsidRPr="008D3FE7" w:rsidRDefault="00DF5237" w:rsidP="00DF5237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75" w:type="dxa"/>
          </w:tcPr>
          <w:p w:rsidR="00DF5237" w:rsidRPr="001D32AF" w:rsidRDefault="00DF5237" w:rsidP="001D32AF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6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C71934" w:rsidRPr="00536A0E" w:rsidTr="005B7718">
        <w:tc>
          <w:tcPr>
            <w:tcW w:w="3978" w:type="dxa"/>
          </w:tcPr>
          <w:p w:rsidR="00C71934" w:rsidRPr="00903FE0" w:rsidRDefault="00C71934" w:rsidP="00DF5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ยอดยกมา</w:t>
            </w:r>
          </w:p>
        </w:tc>
        <w:tc>
          <w:tcPr>
            <w:tcW w:w="1162" w:type="dxa"/>
          </w:tcPr>
          <w:p w:rsidR="00C71934" w:rsidRPr="00903FE0" w:rsidRDefault="00C71934" w:rsidP="00A94138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8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C71934" w:rsidRPr="008D3FE7" w:rsidRDefault="00C71934" w:rsidP="00DF5237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:rsidR="00C71934" w:rsidRPr="00903FE0" w:rsidRDefault="00C71934" w:rsidP="00DF5237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1,200</w:t>
            </w:r>
          </w:p>
        </w:tc>
        <w:tc>
          <w:tcPr>
            <w:tcW w:w="270" w:type="dxa"/>
          </w:tcPr>
          <w:p w:rsidR="00C71934" w:rsidRPr="008D3FE7" w:rsidRDefault="00C71934" w:rsidP="00DF5237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55" w:type="dxa"/>
          </w:tcPr>
          <w:p w:rsidR="00C71934" w:rsidRPr="009375E0" w:rsidRDefault="00C71934" w:rsidP="00DF5237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108" w:right="6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19,000</w:t>
            </w:r>
          </w:p>
        </w:tc>
        <w:tc>
          <w:tcPr>
            <w:tcW w:w="270" w:type="dxa"/>
          </w:tcPr>
          <w:p w:rsidR="00C71934" w:rsidRPr="00914DD5" w:rsidRDefault="00C71934" w:rsidP="00DF5237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5" w:type="dxa"/>
          </w:tcPr>
          <w:p w:rsidR="00C71934" w:rsidRPr="009375E0" w:rsidRDefault="00C71934" w:rsidP="001D32AF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108" w:right="6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C71934" w:rsidRPr="00536A0E" w:rsidTr="005B7718">
        <w:tc>
          <w:tcPr>
            <w:tcW w:w="3978" w:type="dxa"/>
          </w:tcPr>
          <w:p w:rsidR="00C71934" w:rsidRPr="00903FE0" w:rsidRDefault="00C71934" w:rsidP="00DF5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903FE0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62" w:type="dxa"/>
          </w:tcPr>
          <w:p w:rsidR="00C71934" w:rsidRPr="00903FE0" w:rsidRDefault="00C71934" w:rsidP="00A94138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left="-108" w:right="8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C71934" w:rsidRPr="008D3FE7" w:rsidRDefault="00C71934" w:rsidP="00DF5237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:rsidR="00C71934" w:rsidRPr="00903FE0" w:rsidRDefault="00C71934" w:rsidP="00DF5237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C71934" w:rsidRPr="008D3FE7" w:rsidRDefault="00C71934" w:rsidP="00DF5237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55" w:type="dxa"/>
          </w:tcPr>
          <w:p w:rsidR="00C71934" w:rsidRPr="009375E0" w:rsidRDefault="00C71934" w:rsidP="00DF5237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108" w:right="6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C71934" w:rsidRPr="00914DD5" w:rsidRDefault="00C71934" w:rsidP="00DF5237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</w:tcPr>
          <w:p w:rsidR="00C71934" w:rsidRPr="009375E0" w:rsidRDefault="00C71934" w:rsidP="001D32AF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108" w:right="6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27,000</w:t>
            </w:r>
          </w:p>
        </w:tc>
      </w:tr>
      <w:tr w:rsidR="00C71934" w:rsidRPr="00536A0E" w:rsidTr="005B7718">
        <w:tc>
          <w:tcPr>
            <w:tcW w:w="3978" w:type="dxa"/>
          </w:tcPr>
          <w:p w:rsidR="00C71934" w:rsidRPr="00903FE0" w:rsidRDefault="00C71934" w:rsidP="00DF5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903FE0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162" w:type="dxa"/>
          </w:tcPr>
          <w:p w:rsidR="00C71934" w:rsidRPr="00903FE0" w:rsidRDefault="00C71934" w:rsidP="00A94138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8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C71934" w:rsidRPr="008D3FE7" w:rsidRDefault="00C71934" w:rsidP="00DF5237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:rsidR="00C71934" w:rsidRPr="00903FE0" w:rsidRDefault="00C71934" w:rsidP="00DF5237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1,200)</w:t>
            </w:r>
          </w:p>
        </w:tc>
        <w:tc>
          <w:tcPr>
            <w:tcW w:w="270" w:type="dxa"/>
          </w:tcPr>
          <w:p w:rsidR="00C71934" w:rsidRPr="008D3FE7" w:rsidRDefault="00C71934" w:rsidP="00DF5237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55" w:type="dxa"/>
          </w:tcPr>
          <w:p w:rsidR="00C71934" w:rsidRPr="009375E0" w:rsidRDefault="00C71934" w:rsidP="00DF5237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108" w:right="6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(2,000)</w:t>
            </w:r>
          </w:p>
        </w:tc>
        <w:tc>
          <w:tcPr>
            <w:tcW w:w="270" w:type="dxa"/>
          </w:tcPr>
          <w:p w:rsidR="00C71934" w:rsidRPr="004053B6" w:rsidRDefault="00C71934" w:rsidP="00DF5237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</w:tcPr>
          <w:p w:rsidR="00C71934" w:rsidRDefault="00C71934" w:rsidP="001D32AF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108" w:right="6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Pr="00CA2E9D">
              <w:rPr>
                <w:rFonts w:ascii="Angsana New" w:hAnsi="Angsana New"/>
                <w:sz w:val="30"/>
                <w:szCs w:val="30"/>
                <w:lang w:val="en-US" w:bidi="th-TH"/>
              </w:rPr>
              <w:t>8,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000</w:t>
            </w:r>
            <w:r w:rsidRPr="00CA2E9D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DF5237" w:rsidRPr="00536A0E" w:rsidTr="005B7718">
        <w:tc>
          <w:tcPr>
            <w:tcW w:w="3978" w:type="dxa"/>
          </w:tcPr>
          <w:p w:rsidR="00DF5237" w:rsidRPr="00903FE0" w:rsidRDefault="00DF5237" w:rsidP="00DF5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ยอดยกไป</w:t>
            </w:r>
          </w:p>
        </w:tc>
        <w:tc>
          <w:tcPr>
            <w:tcW w:w="1162" w:type="dxa"/>
            <w:tcBorders>
              <w:top w:val="single" w:sz="4" w:space="0" w:color="auto"/>
              <w:bottom w:val="double" w:sz="4" w:space="0" w:color="auto"/>
            </w:tcBorders>
          </w:tcPr>
          <w:p w:rsidR="00DF5237" w:rsidRPr="001E2904" w:rsidRDefault="00C71934" w:rsidP="00C71934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8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DF5237" w:rsidRPr="001E2904" w:rsidRDefault="00DF5237" w:rsidP="00DF5237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DF5237" w:rsidRPr="001E2904" w:rsidRDefault="00DF5237" w:rsidP="00DF5237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E290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DF5237" w:rsidRPr="001E2904" w:rsidRDefault="00DF5237" w:rsidP="00DF5237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</w:tcPr>
          <w:p w:rsidR="00DF5237" w:rsidRPr="001E2904" w:rsidRDefault="00061BDB" w:rsidP="00DF5237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108" w:right="6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E290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DF5237" w:rsidRPr="001E290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7,</w:t>
            </w:r>
            <w:r w:rsidRPr="001E290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270" w:type="dxa"/>
          </w:tcPr>
          <w:p w:rsidR="00DF5237" w:rsidRPr="001E2904" w:rsidRDefault="00DF5237" w:rsidP="00DF5237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</w:tcPr>
          <w:p w:rsidR="00DF5237" w:rsidRPr="001E2904" w:rsidRDefault="00061BDB" w:rsidP="001D32AF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108" w:right="6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E290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DF5237" w:rsidRPr="001E290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9,</w:t>
            </w:r>
            <w:r w:rsidRPr="001E290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000</w:t>
            </w:r>
          </w:p>
        </w:tc>
      </w:tr>
      <w:tr w:rsidR="00DF5237" w:rsidRPr="00536A0E" w:rsidTr="005B7718">
        <w:trPr>
          <w:trHeight w:hRule="exact" w:val="403"/>
        </w:trPr>
        <w:tc>
          <w:tcPr>
            <w:tcW w:w="3978" w:type="dxa"/>
          </w:tcPr>
          <w:p w:rsidR="00DF5237" w:rsidRPr="00670A1D" w:rsidRDefault="00DF5237" w:rsidP="00DF5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1162" w:type="dxa"/>
            <w:tcBorders>
              <w:top w:val="double" w:sz="4" w:space="0" w:color="auto"/>
            </w:tcBorders>
          </w:tcPr>
          <w:p w:rsidR="00DF5237" w:rsidRPr="00670A1D" w:rsidRDefault="00DF5237" w:rsidP="00DF5237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20"/>
                <w:highlight w:val="yellow"/>
                <w:lang w:val="en-US" w:bidi="th-TH"/>
              </w:rPr>
            </w:pPr>
          </w:p>
        </w:tc>
        <w:tc>
          <w:tcPr>
            <w:tcW w:w="270" w:type="dxa"/>
          </w:tcPr>
          <w:p w:rsidR="00DF5237" w:rsidRPr="00670A1D" w:rsidRDefault="00DF5237" w:rsidP="00DF5237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20"/>
                <w:highlight w:val="yellow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DF5237" w:rsidRPr="00670A1D" w:rsidRDefault="00DF5237" w:rsidP="00DF5237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20"/>
                <w:highlight w:val="yellow"/>
                <w:lang w:val="en-US" w:bidi="th-TH"/>
              </w:rPr>
            </w:pPr>
          </w:p>
        </w:tc>
        <w:tc>
          <w:tcPr>
            <w:tcW w:w="270" w:type="dxa"/>
          </w:tcPr>
          <w:p w:rsidR="00DF5237" w:rsidRPr="00670A1D" w:rsidRDefault="00DF5237" w:rsidP="00DF5237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20"/>
                <w:highlight w:val="yellow"/>
              </w:rPr>
            </w:pPr>
          </w:p>
        </w:tc>
        <w:tc>
          <w:tcPr>
            <w:tcW w:w="1155" w:type="dxa"/>
            <w:tcBorders>
              <w:top w:val="double" w:sz="4" w:space="0" w:color="auto"/>
            </w:tcBorders>
          </w:tcPr>
          <w:p w:rsidR="00DF5237" w:rsidRPr="00670A1D" w:rsidRDefault="00DF5237" w:rsidP="00DF5237">
            <w:pPr>
              <w:pStyle w:val="acctfourfigures"/>
              <w:tabs>
                <w:tab w:val="clear" w:pos="765"/>
                <w:tab w:val="decimal" w:pos="576"/>
              </w:tabs>
              <w:spacing w:line="240" w:lineRule="atLeast"/>
              <w:ind w:left="-108" w:right="99"/>
              <w:jc w:val="both"/>
              <w:rPr>
                <w:rFonts w:ascii="Angsana New" w:hAnsi="Angsana New"/>
                <w:b/>
                <w:bCs/>
                <w:sz w:val="20"/>
                <w:highlight w:val="yellow"/>
                <w:lang w:val="en-US" w:bidi="th-TH"/>
              </w:rPr>
            </w:pPr>
          </w:p>
        </w:tc>
        <w:tc>
          <w:tcPr>
            <w:tcW w:w="270" w:type="dxa"/>
          </w:tcPr>
          <w:p w:rsidR="00DF5237" w:rsidRPr="00670A1D" w:rsidRDefault="00DF5237" w:rsidP="00DF5237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20"/>
                <w:highlight w:val="yellow"/>
              </w:rPr>
            </w:pPr>
          </w:p>
        </w:tc>
        <w:tc>
          <w:tcPr>
            <w:tcW w:w="1175" w:type="dxa"/>
            <w:tcBorders>
              <w:top w:val="double" w:sz="4" w:space="0" w:color="auto"/>
            </w:tcBorders>
          </w:tcPr>
          <w:p w:rsidR="00DF5237" w:rsidRPr="00670A1D" w:rsidRDefault="00DF5237" w:rsidP="00DF5237">
            <w:pPr>
              <w:pStyle w:val="acctfourfigures"/>
              <w:tabs>
                <w:tab w:val="clear" w:pos="765"/>
                <w:tab w:val="decimal" w:pos="576"/>
              </w:tabs>
              <w:spacing w:line="240" w:lineRule="atLeast"/>
              <w:ind w:left="-108" w:right="99"/>
              <w:jc w:val="both"/>
              <w:rPr>
                <w:rFonts w:ascii="Angsana New" w:hAnsi="Angsana New"/>
                <w:b/>
                <w:bCs/>
                <w:sz w:val="20"/>
                <w:highlight w:val="yellow"/>
                <w:lang w:val="en-US" w:bidi="th-TH"/>
              </w:rPr>
            </w:pPr>
          </w:p>
        </w:tc>
      </w:tr>
      <w:tr w:rsidR="00DF5237" w:rsidRPr="00885D24" w:rsidTr="005B7718">
        <w:tc>
          <w:tcPr>
            <w:tcW w:w="3978" w:type="dxa"/>
          </w:tcPr>
          <w:p w:rsidR="00DF5237" w:rsidRPr="001E7BA6" w:rsidRDefault="00DF5237" w:rsidP="00DF5237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1E7BA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เจ้าหนี้การค้า - กิจการที่เกี่ยวข้องกัน</w:t>
            </w:r>
          </w:p>
        </w:tc>
        <w:tc>
          <w:tcPr>
            <w:tcW w:w="1162" w:type="dxa"/>
          </w:tcPr>
          <w:p w:rsidR="00DF5237" w:rsidRPr="001D74E4" w:rsidRDefault="00DF5237" w:rsidP="00DF5237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DF5237" w:rsidRPr="001D74E4" w:rsidRDefault="00DF5237" w:rsidP="00DF5237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DF5237" w:rsidRPr="001D74E4" w:rsidRDefault="00DF5237" w:rsidP="00DF5237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DF5237" w:rsidRPr="001D74E4" w:rsidRDefault="00DF5237" w:rsidP="00DF5237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55" w:type="dxa"/>
          </w:tcPr>
          <w:p w:rsidR="00DF5237" w:rsidRPr="001D74E4" w:rsidRDefault="00DF5237" w:rsidP="00DF5237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DF5237" w:rsidRPr="001D74E4" w:rsidRDefault="00DF5237" w:rsidP="00DF5237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5" w:type="dxa"/>
          </w:tcPr>
          <w:p w:rsidR="00DF5237" w:rsidRPr="001D74E4" w:rsidRDefault="00DF5237" w:rsidP="00DF5237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DF5237" w:rsidRPr="00690D84" w:rsidTr="005B7718">
        <w:tc>
          <w:tcPr>
            <w:tcW w:w="3978" w:type="dxa"/>
          </w:tcPr>
          <w:p w:rsidR="00DF5237" w:rsidRPr="001E7BA6" w:rsidRDefault="00DF5237" w:rsidP="00DF5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E7BA6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162" w:type="dxa"/>
            <w:tcBorders>
              <w:bottom w:val="double" w:sz="4" w:space="0" w:color="auto"/>
            </w:tcBorders>
          </w:tcPr>
          <w:p w:rsidR="00DF5237" w:rsidRPr="004954F5" w:rsidRDefault="004954F5" w:rsidP="004954F5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8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54F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F5237" w:rsidRPr="00C462F2" w:rsidRDefault="00DF5237" w:rsidP="00DF5237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:rsidR="00DF5237" w:rsidRPr="00C462F2" w:rsidRDefault="00061BDB" w:rsidP="00DF5237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8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414</w:t>
            </w:r>
          </w:p>
        </w:tc>
        <w:tc>
          <w:tcPr>
            <w:tcW w:w="270" w:type="dxa"/>
          </w:tcPr>
          <w:p w:rsidR="00DF5237" w:rsidRPr="00C462F2" w:rsidRDefault="00DF5237" w:rsidP="00DF5237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55" w:type="dxa"/>
            <w:tcBorders>
              <w:bottom w:val="double" w:sz="4" w:space="0" w:color="auto"/>
            </w:tcBorders>
          </w:tcPr>
          <w:p w:rsidR="00DF5237" w:rsidRPr="00690D84" w:rsidRDefault="00DF5237" w:rsidP="00690D84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10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462F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DF5237" w:rsidRPr="00690D84" w:rsidRDefault="00DF5237" w:rsidP="00690D84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10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5" w:type="dxa"/>
            <w:tcBorders>
              <w:bottom w:val="double" w:sz="4" w:space="0" w:color="auto"/>
            </w:tcBorders>
          </w:tcPr>
          <w:p w:rsidR="00DF5237" w:rsidRPr="00C462F2" w:rsidRDefault="00DF5237" w:rsidP="00690D84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10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462F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DF5237" w:rsidRPr="004149F4" w:rsidTr="005B7718">
        <w:trPr>
          <w:trHeight w:val="403"/>
        </w:trPr>
        <w:tc>
          <w:tcPr>
            <w:tcW w:w="3978" w:type="dxa"/>
          </w:tcPr>
          <w:p w:rsidR="00DF5237" w:rsidRPr="00D92CAC" w:rsidRDefault="00DF5237" w:rsidP="00DF5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2602" w:type="dxa"/>
            <w:gridSpan w:val="3"/>
          </w:tcPr>
          <w:p w:rsidR="00DF5237" w:rsidRPr="00D92CAC" w:rsidRDefault="00DF5237" w:rsidP="00DF5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270" w:type="dxa"/>
          </w:tcPr>
          <w:p w:rsidR="00DF5237" w:rsidRPr="00D92CAC" w:rsidRDefault="00DF5237" w:rsidP="00DF5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2600" w:type="dxa"/>
            <w:gridSpan w:val="3"/>
          </w:tcPr>
          <w:p w:rsidR="00DF5237" w:rsidRPr="00D92CAC" w:rsidRDefault="00DF5237" w:rsidP="00DF5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0"/>
                <w:szCs w:val="20"/>
                <w:highlight w:val="yellow"/>
                <w:cs/>
              </w:rPr>
            </w:pPr>
          </w:p>
        </w:tc>
      </w:tr>
    </w:tbl>
    <w:p w:rsidR="006E7D43" w:rsidRDefault="006E7D43" w:rsidP="006E7D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1D74E4" w:rsidRDefault="001D74E4" w:rsidP="006E7D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25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412"/>
        <w:gridCol w:w="540"/>
        <w:gridCol w:w="270"/>
        <w:gridCol w:w="522"/>
        <w:gridCol w:w="270"/>
        <w:gridCol w:w="1098"/>
        <w:gridCol w:w="270"/>
        <w:gridCol w:w="1080"/>
        <w:gridCol w:w="270"/>
        <w:gridCol w:w="1080"/>
        <w:gridCol w:w="270"/>
        <w:gridCol w:w="1170"/>
      </w:tblGrid>
      <w:tr w:rsidR="00B6100E" w:rsidRPr="00BF2202" w:rsidTr="00B6100E">
        <w:trPr>
          <w:tblHeader/>
        </w:trPr>
        <w:tc>
          <w:tcPr>
            <w:tcW w:w="2412" w:type="dxa"/>
          </w:tcPr>
          <w:p w:rsidR="00B6100E" w:rsidRDefault="00B6100E" w:rsidP="00F407DE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32" w:type="dxa"/>
            <w:gridSpan w:val="3"/>
          </w:tcPr>
          <w:p w:rsidR="00B6100E" w:rsidRPr="009B592D" w:rsidRDefault="00B6100E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B6100E" w:rsidRPr="009B592D" w:rsidRDefault="00B6100E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38" w:type="dxa"/>
            <w:gridSpan w:val="7"/>
            <w:tcBorders>
              <w:bottom w:val="single" w:sz="4" w:space="0" w:color="auto"/>
            </w:tcBorders>
          </w:tcPr>
          <w:p w:rsidR="00B6100E" w:rsidRPr="009B592D" w:rsidRDefault="00B6100E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B592D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6E7D43" w:rsidRPr="00BF2202" w:rsidTr="00B6100E">
        <w:trPr>
          <w:tblHeader/>
        </w:trPr>
        <w:tc>
          <w:tcPr>
            <w:tcW w:w="2412" w:type="dxa"/>
          </w:tcPr>
          <w:p w:rsidR="006E7D43" w:rsidRPr="00BF2202" w:rsidRDefault="006E7D43" w:rsidP="00F407DE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rPr>
                <w:rFonts w:ascii="Angsana New" w:hAnsi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32" w:type="dxa"/>
            <w:gridSpan w:val="3"/>
            <w:tcBorders>
              <w:bottom w:val="single" w:sz="4" w:space="0" w:color="auto"/>
            </w:tcBorders>
          </w:tcPr>
          <w:p w:rsidR="006E7D43" w:rsidRPr="009B592D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B592D">
              <w:rPr>
                <w:rFonts w:ascii="Angsana New" w:hAnsi="Angsana New" w:hint="cs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0" w:type="dxa"/>
          </w:tcPr>
          <w:p w:rsidR="006E7D43" w:rsidRPr="009B592D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4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E7D43" w:rsidRPr="009B592D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B592D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6E7D43" w:rsidRPr="009B592D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E7D43" w:rsidRPr="009B592D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592D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6100E" w:rsidRPr="00BF2202" w:rsidTr="00B6100E">
        <w:trPr>
          <w:tblHeader/>
        </w:trPr>
        <w:tc>
          <w:tcPr>
            <w:tcW w:w="2412" w:type="dxa"/>
          </w:tcPr>
          <w:p w:rsidR="00B6100E" w:rsidRPr="00514A88" w:rsidRDefault="00B6100E" w:rsidP="00B61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3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6100E" w:rsidRPr="00BF2202" w:rsidRDefault="00B6100E" w:rsidP="00B61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F220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(ร้อยละต่อปี</w:t>
            </w:r>
            <w:r w:rsidRPr="00BF2202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B6100E" w:rsidRPr="00BF2202" w:rsidRDefault="00B6100E" w:rsidP="00B61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:rsidR="00B6100E" w:rsidRPr="00BF2202" w:rsidRDefault="00061BDB" w:rsidP="00B61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61BDB">
              <w:rPr>
                <w:rFonts w:ascii="Angsana New" w:hAnsi="Angsana New"/>
                <w:sz w:val="30"/>
                <w:szCs w:val="30"/>
              </w:rPr>
              <w:t>31</w:t>
            </w:r>
            <w:r w:rsidR="00B6100E" w:rsidRPr="00BF2202">
              <w:rPr>
                <w:rFonts w:ascii="Angsana New" w:hAnsi="Angsana New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B6100E" w:rsidRPr="00BF2202" w:rsidRDefault="00B6100E" w:rsidP="00B61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B6100E" w:rsidRPr="00BF2202" w:rsidRDefault="00061BDB" w:rsidP="00B61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1BDB">
              <w:rPr>
                <w:rFonts w:ascii="Angsana New" w:hAnsi="Angsana New"/>
                <w:sz w:val="30"/>
                <w:szCs w:val="30"/>
              </w:rPr>
              <w:t>31</w:t>
            </w:r>
            <w:r w:rsidR="00B6100E" w:rsidRPr="00BF2202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:rsidR="00B6100E" w:rsidRPr="00BF2202" w:rsidRDefault="00B6100E" w:rsidP="00B61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B6100E" w:rsidRPr="00BF2202" w:rsidRDefault="00061BDB" w:rsidP="00B61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61BDB">
              <w:rPr>
                <w:rFonts w:ascii="Angsana New" w:hAnsi="Angsana New"/>
                <w:sz w:val="30"/>
                <w:szCs w:val="30"/>
              </w:rPr>
              <w:t>31</w:t>
            </w:r>
            <w:r w:rsidR="00B6100E" w:rsidRPr="00BF2202">
              <w:rPr>
                <w:rFonts w:ascii="Angsana New" w:hAnsi="Angsana New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70" w:type="dxa"/>
          </w:tcPr>
          <w:p w:rsidR="00B6100E" w:rsidRPr="00BF2202" w:rsidRDefault="00B6100E" w:rsidP="00B61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B6100E" w:rsidRPr="00BF2202" w:rsidRDefault="00061BDB" w:rsidP="00B61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1BDB">
              <w:rPr>
                <w:rFonts w:ascii="Angsana New" w:hAnsi="Angsana New"/>
                <w:sz w:val="30"/>
                <w:szCs w:val="30"/>
              </w:rPr>
              <w:t>31</w:t>
            </w:r>
            <w:r w:rsidR="00B6100E" w:rsidRPr="00BF2202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6E7D43" w:rsidRPr="00BF2202" w:rsidTr="00B6100E">
        <w:trPr>
          <w:tblHeader/>
        </w:trPr>
        <w:tc>
          <w:tcPr>
            <w:tcW w:w="2412" w:type="dxa"/>
          </w:tcPr>
          <w:p w:rsidR="006E7D43" w:rsidRPr="00BF2202" w:rsidRDefault="006E7D43" w:rsidP="00B61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</w:tcPr>
          <w:p w:rsidR="006E7D43" w:rsidRPr="00BF2202" w:rsidRDefault="00061BDB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6E7D43" w:rsidRPr="00BF2202">
              <w:rPr>
                <w:rFonts w:ascii="Angsana New" w:hAnsi="Angsana New"/>
                <w:sz w:val="30"/>
                <w:szCs w:val="30"/>
              </w:rPr>
              <w:t>5</w:t>
            </w:r>
            <w:r w:rsidR="006E7D43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6E7D43" w:rsidRPr="00BF2202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2" w:type="dxa"/>
            <w:tcBorders>
              <w:top w:val="single" w:sz="4" w:space="0" w:color="auto"/>
              <w:bottom w:val="single" w:sz="4" w:space="0" w:color="auto"/>
            </w:tcBorders>
          </w:tcPr>
          <w:p w:rsidR="006E7D43" w:rsidRPr="00BF2202" w:rsidRDefault="00061BDB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6E7D43">
              <w:rPr>
                <w:rFonts w:ascii="Angsana New" w:hAnsi="Angsana New"/>
                <w:sz w:val="30"/>
                <w:szCs w:val="30"/>
              </w:rPr>
              <w:t>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6E7D43" w:rsidRPr="00BF2202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:rsidR="006E7D43" w:rsidRPr="00BF2202" w:rsidRDefault="00061BDB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1BDB">
              <w:rPr>
                <w:rFonts w:ascii="Angsana New" w:hAnsi="Angsana New"/>
                <w:sz w:val="30"/>
                <w:szCs w:val="30"/>
              </w:rPr>
              <w:t>25</w:t>
            </w:r>
            <w:r w:rsidR="006E7D43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6E7D43" w:rsidRPr="00BF2202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6E7D43" w:rsidRPr="00BF2202" w:rsidRDefault="00061BDB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1BDB">
              <w:rPr>
                <w:rFonts w:ascii="Angsana New" w:hAnsi="Angsana New"/>
                <w:sz w:val="30"/>
                <w:szCs w:val="30"/>
              </w:rPr>
              <w:t>25</w:t>
            </w:r>
            <w:r w:rsidR="006E7D43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6E7D43" w:rsidRPr="00BF2202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6E7D43" w:rsidRPr="00BF2202" w:rsidRDefault="00061BDB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1BDB">
              <w:rPr>
                <w:rFonts w:ascii="Angsana New" w:hAnsi="Angsana New"/>
                <w:sz w:val="30"/>
                <w:szCs w:val="30"/>
              </w:rPr>
              <w:t>25</w:t>
            </w:r>
            <w:r w:rsidR="006E7D43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6E7D43" w:rsidRPr="00BF2202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6E7D43" w:rsidRPr="00BF2202" w:rsidRDefault="00061BDB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1BDB">
              <w:rPr>
                <w:rFonts w:ascii="Angsana New" w:hAnsi="Angsana New"/>
                <w:sz w:val="30"/>
                <w:szCs w:val="30"/>
              </w:rPr>
              <w:t>25</w:t>
            </w:r>
            <w:r w:rsidR="006E7D43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6E7D43" w:rsidRPr="00BF2202" w:rsidTr="00B6100E">
        <w:tc>
          <w:tcPr>
            <w:tcW w:w="2412" w:type="dxa"/>
          </w:tcPr>
          <w:p w:rsidR="006E7D43" w:rsidRPr="00BF2202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</w:t>
            </w:r>
            <w:r w:rsidRPr="00BF220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กู้ยืมระยะสั้น</w:t>
            </w:r>
          </w:p>
        </w:tc>
        <w:tc>
          <w:tcPr>
            <w:tcW w:w="540" w:type="dxa"/>
          </w:tcPr>
          <w:p w:rsidR="006E7D43" w:rsidRPr="00BF2202" w:rsidRDefault="006E7D43" w:rsidP="00F407DE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6E7D43" w:rsidRPr="009030FD" w:rsidRDefault="006E7D43" w:rsidP="00F407DE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22" w:type="dxa"/>
          </w:tcPr>
          <w:p w:rsidR="006E7D43" w:rsidRPr="00BF2202" w:rsidRDefault="006E7D43" w:rsidP="00F407DE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6E7D43" w:rsidRPr="00BF2202" w:rsidRDefault="006E7D43" w:rsidP="00F407DE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98" w:type="dxa"/>
          </w:tcPr>
          <w:p w:rsidR="006E7D43" w:rsidRPr="009030FD" w:rsidRDefault="006E7D43" w:rsidP="00F407DE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6E7D43" w:rsidRPr="00BF2202" w:rsidRDefault="006E7D43" w:rsidP="00F407DE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6E7D43" w:rsidRPr="00BF2202" w:rsidRDefault="006E7D43" w:rsidP="00F407DE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6E7D43" w:rsidRPr="00BF2202" w:rsidRDefault="006E7D43" w:rsidP="00F407DE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6E7D43" w:rsidRPr="00BF2202" w:rsidRDefault="006E7D43" w:rsidP="00F407DE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6E7D43" w:rsidRPr="00BF2202" w:rsidRDefault="006E7D43" w:rsidP="00F407DE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6E7D43" w:rsidRPr="00B0610A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</w:tr>
      <w:tr w:rsidR="00FF19E1" w:rsidRPr="0021476E" w:rsidTr="00B6100E">
        <w:tc>
          <w:tcPr>
            <w:tcW w:w="2412" w:type="dxa"/>
          </w:tcPr>
          <w:p w:rsidR="00FF19E1" w:rsidRPr="00BF2202" w:rsidRDefault="00FF19E1" w:rsidP="00DF5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BF2202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40" w:type="dxa"/>
          </w:tcPr>
          <w:p w:rsidR="00FF19E1" w:rsidRPr="00BF2202" w:rsidRDefault="00FF19E1" w:rsidP="00FF19E1">
            <w:pPr>
              <w:pStyle w:val="acctfourfigures"/>
              <w:tabs>
                <w:tab w:val="clear" w:pos="765"/>
                <w:tab w:val="decimal" w:pos="16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FF19E1" w:rsidRPr="00BF2202" w:rsidRDefault="00FF19E1" w:rsidP="00DF5237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22" w:type="dxa"/>
          </w:tcPr>
          <w:p w:rsidR="00FF19E1" w:rsidRPr="00BF2202" w:rsidRDefault="00FF19E1" w:rsidP="00FF19E1">
            <w:pPr>
              <w:pStyle w:val="acctfourfigures"/>
              <w:tabs>
                <w:tab w:val="clear" w:pos="765"/>
                <w:tab w:val="decimal" w:pos="16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FF19E1" w:rsidRPr="00BF2202" w:rsidRDefault="00FF19E1" w:rsidP="00DF5237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98" w:type="dxa"/>
          </w:tcPr>
          <w:p w:rsidR="00FF19E1" w:rsidRPr="00E24929" w:rsidRDefault="00FF19E1" w:rsidP="00FF19E1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9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FF19E1" w:rsidRPr="00E24929" w:rsidRDefault="00FF19E1" w:rsidP="00DF5237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FF19E1" w:rsidRPr="00E24929" w:rsidRDefault="00FF19E1" w:rsidP="00DF5237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9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FF19E1" w:rsidRPr="00E24929" w:rsidRDefault="00FF19E1" w:rsidP="00DF5237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FF19E1" w:rsidRPr="00690D84" w:rsidRDefault="00FF19E1" w:rsidP="00690D84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9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90D8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FF19E1" w:rsidRPr="00690D84" w:rsidRDefault="00FF19E1" w:rsidP="00690D84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9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:rsidR="00FF19E1" w:rsidRPr="00690D84" w:rsidRDefault="00FF19E1" w:rsidP="00690D84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9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90D8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FF19E1" w:rsidRPr="0021476E" w:rsidTr="00B6100E">
        <w:tc>
          <w:tcPr>
            <w:tcW w:w="2412" w:type="dxa"/>
          </w:tcPr>
          <w:p w:rsidR="00FF19E1" w:rsidRPr="00BF2202" w:rsidRDefault="00FF19E1" w:rsidP="00DF5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40" w:type="dxa"/>
          </w:tcPr>
          <w:p w:rsidR="00FF19E1" w:rsidRDefault="00FF19E1" w:rsidP="00FF19E1">
            <w:pPr>
              <w:pStyle w:val="acctfourfigures"/>
              <w:tabs>
                <w:tab w:val="clear" w:pos="765"/>
                <w:tab w:val="decimal" w:pos="16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7.4</w:t>
            </w:r>
          </w:p>
        </w:tc>
        <w:tc>
          <w:tcPr>
            <w:tcW w:w="270" w:type="dxa"/>
          </w:tcPr>
          <w:p w:rsidR="00FF19E1" w:rsidRPr="00BF2202" w:rsidRDefault="00FF19E1" w:rsidP="00DF5237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22" w:type="dxa"/>
          </w:tcPr>
          <w:p w:rsidR="00FF19E1" w:rsidRDefault="00FF19E1" w:rsidP="00FF19E1">
            <w:pPr>
              <w:pStyle w:val="acctfourfigures"/>
              <w:tabs>
                <w:tab w:val="clear" w:pos="765"/>
                <w:tab w:val="decimal" w:pos="16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7.4</w:t>
            </w:r>
          </w:p>
        </w:tc>
        <w:tc>
          <w:tcPr>
            <w:tcW w:w="270" w:type="dxa"/>
          </w:tcPr>
          <w:p w:rsidR="00FF19E1" w:rsidRPr="00BF2202" w:rsidRDefault="00FF19E1" w:rsidP="00DF5237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:rsidR="00FF19E1" w:rsidRPr="00E24929" w:rsidRDefault="00FF19E1" w:rsidP="00FF19E1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9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19,372</w:t>
            </w:r>
          </w:p>
        </w:tc>
        <w:tc>
          <w:tcPr>
            <w:tcW w:w="270" w:type="dxa"/>
          </w:tcPr>
          <w:p w:rsidR="00FF19E1" w:rsidRPr="00E24929" w:rsidRDefault="00FF19E1" w:rsidP="00DF5237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FF19E1" w:rsidRPr="00E24929" w:rsidRDefault="00FF19E1" w:rsidP="00DF5237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9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2,500</w:t>
            </w:r>
          </w:p>
        </w:tc>
        <w:tc>
          <w:tcPr>
            <w:tcW w:w="270" w:type="dxa"/>
          </w:tcPr>
          <w:p w:rsidR="00FF19E1" w:rsidRPr="00E24929" w:rsidRDefault="00FF19E1" w:rsidP="00DF5237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FF19E1" w:rsidRPr="00E24929" w:rsidRDefault="00FF19E1" w:rsidP="00DF5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9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F19E1" w:rsidRPr="00E24929" w:rsidRDefault="00FF19E1" w:rsidP="00DF5237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FF19E1" w:rsidRPr="00E24929" w:rsidRDefault="00FF19E1" w:rsidP="00DF5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9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F19E1" w:rsidRPr="0021476E" w:rsidTr="00A94138">
        <w:tc>
          <w:tcPr>
            <w:tcW w:w="2412" w:type="dxa"/>
          </w:tcPr>
          <w:p w:rsidR="00FF19E1" w:rsidRPr="00E24929" w:rsidRDefault="00FF19E1" w:rsidP="00DF5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2492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เงินกู้ยืมระยะสั้นจากบุคคล</w:t>
            </w:r>
          </w:p>
          <w:p w:rsidR="00FF19E1" w:rsidRPr="00E24929" w:rsidRDefault="00FF19E1" w:rsidP="00DF5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2492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หรือกิจการที่เกี่ยวข้องกัน</w:t>
            </w:r>
          </w:p>
        </w:tc>
        <w:tc>
          <w:tcPr>
            <w:tcW w:w="540" w:type="dxa"/>
          </w:tcPr>
          <w:p w:rsidR="00FF19E1" w:rsidRPr="00E24929" w:rsidRDefault="00FF19E1" w:rsidP="00DF5237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FF19E1" w:rsidRPr="00E24929" w:rsidRDefault="00FF19E1" w:rsidP="00DF5237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22" w:type="dxa"/>
          </w:tcPr>
          <w:p w:rsidR="00FF19E1" w:rsidRPr="00E24929" w:rsidRDefault="00FF19E1" w:rsidP="00DF5237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FF19E1" w:rsidRPr="00E24929" w:rsidRDefault="00FF19E1" w:rsidP="00DF5237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:rsidR="00FF19E1" w:rsidRPr="00FF19E1" w:rsidRDefault="00FF19E1" w:rsidP="00FF19E1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9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  <w:p w:rsidR="00FF19E1" w:rsidRPr="00FF19E1" w:rsidRDefault="00FF19E1" w:rsidP="00FF19E1">
            <w:pPr>
              <w:tabs>
                <w:tab w:val="clear" w:pos="907"/>
                <w:tab w:val="left" w:pos="815"/>
              </w:tabs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19E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19,372</w:t>
            </w:r>
          </w:p>
        </w:tc>
        <w:tc>
          <w:tcPr>
            <w:tcW w:w="270" w:type="dxa"/>
            <w:vAlign w:val="bottom"/>
          </w:tcPr>
          <w:p w:rsidR="00FF19E1" w:rsidRPr="00E24929" w:rsidRDefault="00FF19E1" w:rsidP="00DF5237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F19E1" w:rsidRPr="00E24929" w:rsidRDefault="00FF19E1" w:rsidP="00DF5237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9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2,500</w:t>
            </w:r>
          </w:p>
        </w:tc>
        <w:tc>
          <w:tcPr>
            <w:tcW w:w="270" w:type="dxa"/>
            <w:vAlign w:val="bottom"/>
          </w:tcPr>
          <w:p w:rsidR="00FF19E1" w:rsidRPr="00E24929" w:rsidRDefault="00FF19E1" w:rsidP="00DF5237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F19E1" w:rsidRPr="00E24929" w:rsidRDefault="00FF19E1" w:rsidP="00365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FF19E1" w:rsidRPr="00E24929" w:rsidRDefault="00FF19E1" w:rsidP="00DF5237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F19E1" w:rsidRPr="00E24929" w:rsidRDefault="00FF19E1" w:rsidP="00365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6E7D43" w:rsidRPr="002D605D" w:rsidRDefault="006E7D43" w:rsidP="00F80CD6">
      <w:pPr>
        <w:pStyle w:val="a0"/>
        <w:tabs>
          <w:tab w:val="clear" w:pos="1080"/>
          <w:tab w:val="left" w:pos="574"/>
        </w:tabs>
        <w:spacing w:before="120" w:line="240" w:lineRule="atLeast"/>
        <w:ind w:left="547" w:firstLine="20"/>
        <w:jc w:val="thaiDistribute"/>
        <w:rPr>
          <w:rFonts w:ascii="Angsana New" w:hAnsi="Angsana New" w:cs="Angsana New"/>
          <w:spacing w:val="-4"/>
          <w:cs/>
          <w:lang w:val="en-US"/>
        </w:rPr>
      </w:pPr>
      <w:r w:rsidRPr="002D605D">
        <w:rPr>
          <w:rFonts w:ascii="Angsana New" w:hAnsi="Angsana New" w:cs="Angsana New" w:hint="cs"/>
          <w:spacing w:val="-4"/>
          <w:cs/>
          <w:lang w:val="en-US"/>
        </w:rPr>
        <w:t>รายการเคลื่อนไหวของเงินกู้ยืมจากบุคคลหรือกิจการที่เกี่ยวข้องกัน</w:t>
      </w:r>
      <w:r w:rsidRPr="002D605D">
        <w:rPr>
          <w:rFonts w:ascii="Angsana New" w:hAnsi="Angsana New" w:cs="Angsana New"/>
          <w:spacing w:val="-4"/>
          <w:lang w:val="en-US"/>
        </w:rPr>
        <w:t xml:space="preserve"> </w:t>
      </w:r>
      <w:r w:rsidRPr="002D605D">
        <w:rPr>
          <w:rFonts w:ascii="Angsana New" w:hAnsi="Angsana New" w:cs="Angsana New" w:hint="cs"/>
          <w:spacing w:val="-4"/>
          <w:cs/>
          <w:lang w:val="en-US"/>
        </w:rPr>
        <w:t>มีดังนี้</w:t>
      </w:r>
    </w:p>
    <w:p w:rsidR="006E7D43" w:rsidRPr="00A77C02" w:rsidRDefault="006E7D43" w:rsidP="006E7D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2"/>
          <w:szCs w:val="22"/>
        </w:rPr>
      </w:pPr>
    </w:p>
    <w:tbl>
      <w:tblPr>
        <w:tblW w:w="926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52"/>
        <w:gridCol w:w="1170"/>
        <w:gridCol w:w="270"/>
        <w:gridCol w:w="1170"/>
        <w:gridCol w:w="270"/>
        <w:gridCol w:w="1080"/>
        <w:gridCol w:w="270"/>
        <w:gridCol w:w="1183"/>
      </w:tblGrid>
      <w:tr w:rsidR="00B6100E" w:rsidRPr="009375E0" w:rsidTr="00B6100E">
        <w:trPr>
          <w:tblHeader/>
        </w:trPr>
        <w:tc>
          <w:tcPr>
            <w:tcW w:w="3852" w:type="dxa"/>
          </w:tcPr>
          <w:p w:rsidR="00B6100E" w:rsidRDefault="00B6100E" w:rsidP="00F407DE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13" w:type="dxa"/>
            <w:gridSpan w:val="7"/>
            <w:tcBorders>
              <w:bottom w:val="single" w:sz="4" w:space="0" w:color="auto"/>
            </w:tcBorders>
          </w:tcPr>
          <w:p w:rsidR="00B6100E" w:rsidRPr="009B592D" w:rsidRDefault="00B6100E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B592D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6E7D43" w:rsidRPr="009375E0" w:rsidTr="00B6100E">
        <w:trPr>
          <w:tblHeader/>
        </w:trPr>
        <w:tc>
          <w:tcPr>
            <w:tcW w:w="3852" w:type="dxa"/>
          </w:tcPr>
          <w:p w:rsidR="006E7D43" w:rsidRPr="009375E0" w:rsidRDefault="006E7D43" w:rsidP="00F407DE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E7D43" w:rsidRPr="009B592D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B592D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6E7D43" w:rsidRPr="009B592D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3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E7D43" w:rsidRPr="009B592D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592D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6100E" w:rsidRPr="001E7BA6" w:rsidTr="00B6100E">
        <w:trPr>
          <w:tblHeader/>
        </w:trPr>
        <w:tc>
          <w:tcPr>
            <w:tcW w:w="3852" w:type="dxa"/>
          </w:tcPr>
          <w:p w:rsidR="00B6100E" w:rsidRPr="00A624D5" w:rsidRDefault="00B6100E" w:rsidP="00B61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B6100E" w:rsidRPr="00BF2202" w:rsidRDefault="00061BDB" w:rsidP="00B61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61BDB">
              <w:rPr>
                <w:rFonts w:ascii="Angsana New" w:hAnsi="Angsana New"/>
                <w:sz w:val="30"/>
                <w:szCs w:val="30"/>
              </w:rPr>
              <w:t>31</w:t>
            </w:r>
            <w:r w:rsidR="00B6100E" w:rsidRPr="00BF2202">
              <w:rPr>
                <w:rFonts w:ascii="Angsana New" w:hAnsi="Angsana New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B6100E" w:rsidRPr="00BF2202" w:rsidRDefault="00B6100E" w:rsidP="00B61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B6100E" w:rsidRPr="00BF2202" w:rsidRDefault="00061BDB" w:rsidP="00B61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1BDB">
              <w:rPr>
                <w:rFonts w:ascii="Angsana New" w:hAnsi="Angsana New"/>
                <w:sz w:val="30"/>
                <w:szCs w:val="30"/>
              </w:rPr>
              <w:t>31</w:t>
            </w:r>
            <w:r w:rsidR="00B6100E" w:rsidRPr="00BF2202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:rsidR="00B6100E" w:rsidRPr="00BF2202" w:rsidRDefault="00B6100E" w:rsidP="00B61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B6100E" w:rsidRPr="00BF2202" w:rsidRDefault="00061BDB" w:rsidP="00B61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61BDB">
              <w:rPr>
                <w:rFonts w:ascii="Angsana New" w:hAnsi="Angsana New"/>
                <w:sz w:val="30"/>
                <w:szCs w:val="30"/>
              </w:rPr>
              <w:t>31</w:t>
            </w:r>
            <w:r w:rsidR="00B6100E" w:rsidRPr="00BF2202">
              <w:rPr>
                <w:rFonts w:ascii="Angsana New" w:hAnsi="Angsana New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70" w:type="dxa"/>
          </w:tcPr>
          <w:p w:rsidR="00B6100E" w:rsidRPr="00BF2202" w:rsidRDefault="00B6100E" w:rsidP="00B61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</w:tcPr>
          <w:p w:rsidR="00B6100E" w:rsidRPr="00BF2202" w:rsidRDefault="00061BDB" w:rsidP="00B61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1BDB">
              <w:rPr>
                <w:rFonts w:ascii="Angsana New" w:hAnsi="Angsana New"/>
                <w:sz w:val="30"/>
                <w:szCs w:val="30"/>
              </w:rPr>
              <w:t>31</w:t>
            </w:r>
            <w:r w:rsidR="00B6100E" w:rsidRPr="00BF2202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B6100E" w:rsidRPr="001E7BA6" w:rsidTr="00B6100E">
        <w:trPr>
          <w:tblHeader/>
        </w:trPr>
        <w:tc>
          <w:tcPr>
            <w:tcW w:w="3852" w:type="dxa"/>
          </w:tcPr>
          <w:p w:rsidR="00B6100E" w:rsidRPr="00A624D5" w:rsidRDefault="00B6100E" w:rsidP="00B61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B6100E" w:rsidRPr="00AC7CB0" w:rsidRDefault="00061BDB" w:rsidP="00B61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1BDB">
              <w:rPr>
                <w:rFonts w:ascii="Angsana New" w:hAnsi="Angsana New"/>
                <w:sz w:val="30"/>
                <w:szCs w:val="30"/>
              </w:rPr>
              <w:t>25</w:t>
            </w:r>
            <w:r w:rsidR="00B6100E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B6100E" w:rsidRPr="00AC7CB0" w:rsidRDefault="00B6100E" w:rsidP="00B61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B6100E" w:rsidRPr="00AC7CB0" w:rsidRDefault="00061BDB" w:rsidP="00B61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1BD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B6100E" w:rsidRPr="00AC7CB0" w:rsidRDefault="00B6100E" w:rsidP="00B61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B6100E" w:rsidRPr="00AC7CB0" w:rsidRDefault="00061BDB" w:rsidP="00B61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1BDB">
              <w:rPr>
                <w:rFonts w:ascii="Angsana New" w:hAnsi="Angsana New"/>
                <w:sz w:val="30"/>
                <w:szCs w:val="30"/>
              </w:rPr>
              <w:t>25</w:t>
            </w:r>
            <w:r w:rsidR="00B6100E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B6100E" w:rsidRPr="00AC7CB0" w:rsidRDefault="00B6100E" w:rsidP="00B61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  <w:tcBorders>
              <w:bottom w:val="single" w:sz="4" w:space="0" w:color="auto"/>
            </w:tcBorders>
          </w:tcPr>
          <w:p w:rsidR="00B6100E" w:rsidRPr="00AC7CB0" w:rsidRDefault="00061BDB" w:rsidP="00B61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1BD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6E7D43" w:rsidRPr="00C7500F" w:rsidTr="00B6100E">
        <w:tc>
          <w:tcPr>
            <w:tcW w:w="3852" w:type="dxa"/>
          </w:tcPr>
          <w:p w:rsidR="006E7D43" w:rsidRPr="0042251F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2251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170" w:type="dxa"/>
          </w:tcPr>
          <w:p w:rsidR="006E7D43" w:rsidRPr="00C7500F" w:rsidRDefault="006E7D43" w:rsidP="00F407DE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6E7D43" w:rsidRPr="00C7500F" w:rsidRDefault="006E7D43" w:rsidP="00F407DE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6E7D43" w:rsidRPr="00C7500F" w:rsidRDefault="006E7D43" w:rsidP="00F407DE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6E7D43" w:rsidRPr="00C7500F" w:rsidRDefault="006E7D43" w:rsidP="00F407DE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6E7D43" w:rsidRPr="00C7500F" w:rsidRDefault="006E7D43" w:rsidP="00F407DE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6E7D43" w:rsidRPr="00C7500F" w:rsidRDefault="006E7D43" w:rsidP="00F407DE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3" w:type="dxa"/>
          </w:tcPr>
          <w:p w:rsidR="006E7D43" w:rsidRPr="00C7500F" w:rsidRDefault="006E7D43" w:rsidP="00F407DE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6E7D43" w:rsidRPr="00C7500F" w:rsidTr="00B6100E">
        <w:tc>
          <w:tcPr>
            <w:tcW w:w="3852" w:type="dxa"/>
          </w:tcPr>
          <w:p w:rsidR="006E7D43" w:rsidRPr="00C7500F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500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:rsidR="006E7D43" w:rsidRPr="008149D5" w:rsidRDefault="006E7D43" w:rsidP="00F407DE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E7D43" w:rsidRPr="00C7500F" w:rsidRDefault="006E7D43" w:rsidP="00F407DE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6E7D43" w:rsidRPr="00C7500F" w:rsidRDefault="006E7D43" w:rsidP="00F407DE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6E7D43" w:rsidRPr="00C7500F" w:rsidRDefault="006E7D43" w:rsidP="00F407DE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6E7D43" w:rsidRPr="00C7500F" w:rsidRDefault="006E7D43" w:rsidP="00F407DE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6E7D43" w:rsidRPr="00C7500F" w:rsidRDefault="006E7D43" w:rsidP="00F407DE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3" w:type="dxa"/>
          </w:tcPr>
          <w:p w:rsidR="006E7D43" w:rsidRPr="00C7500F" w:rsidRDefault="006E7D43" w:rsidP="00F407DE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DF5237" w:rsidRPr="005332A0" w:rsidTr="00B6100E">
        <w:tc>
          <w:tcPr>
            <w:tcW w:w="3852" w:type="dxa"/>
          </w:tcPr>
          <w:p w:rsidR="00DF5237" w:rsidRPr="005332A0" w:rsidRDefault="00DF5237" w:rsidP="00DF5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ยอดยกมา</w:t>
            </w:r>
          </w:p>
        </w:tc>
        <w:tc>
          <w:tcPr>
            <w:tcW w:w="1170" w:type="dxa"/>
          </w:tcPr>
          <w:p w:rsidR="00DF5237" w:rsidRPr="008149D5" w:rsidRDefault="00DF5237" w:rsidP="00DF5237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DF5237" w:rsidRPr="005332A0" w:rsidRDefault="00DF5237" w:rsidP="00DF5237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DF5237" w:rsidRPr="008149D5" w:rsidRDefault="00DF5237" w:rsidP="00DF5237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149D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DF5237" w:rsidRPr="005332A0" w:rsidRDefault="00DF5237" w:rsidP="00DF5237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DF5237" w:rsidRPr="008149D5" w:rsidRDefault="00DF5237" w:rsidP="00DF5237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149D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DF5237" w:rsidRPr="005332A0" w:rsidRDefault="00DF5237" w:rsidP="00DF5237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3" w:type="dxa"/>
          </w:tcPr>
          <w:p w:rsidR="00DF5237" w:rsidRPr="006D0D18" w:rsidRDefault="00DF5237" w:rsidP="00454CF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4,794</w:t>
            </w:r>
          </w:p>
        </w:tc>
      </w:tr>
      <w:tr w:rsidR="00DF5237" w:rsidRPr="005332A0" w:rsidTr="00B6100E">
        <w:tc>
          <w:tcPr>
            <w:tcW w:w="3852" w:type="dxa"/>
          </w:tcPr>
          <w:p w:rsidR="00DF5237" w:rsidRPr="005332A0" w:rsidRDefault="00DF5237" w:rsidP="00DF5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</w:tcPr>
          <w:p w:rsidR="00DF5237" w:rsidRPr="008149D5" w:rsidRDefault="00DF5237" w:rsidP="00DF5237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DF5237" w:rsidRPr="005332A0" w:rsidRDefault="00DF5237" w:rsidP="00DF5237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DF5237" w:rsidRPr="008149D5" w:rsidRDefault="00DF5237" w:rsidP="00DF5237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149D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DF5237" w:rsidRPr="005332A0" w:rsidRDefault="00DF5237" w:rsidP="00DF5237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DF5237" w:rsidRPr="008149D5" w:rsidRDefault="00DF5237" w:rsidP="00DF5237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149D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DF5237" w:rsidRPr="005332A0" w:rsidRDefault="00DF5237" w:rsidP="00DF5237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3" w:type="dxa"/>
          </w:tcPr>
          <w:p w:rsidR="00DF5237" w:rsidRPr="0012612B" w:rsidRDefault="00DF5237" w:rsidP="00454CF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55,</w:t>
            </w:r>
            <w:r w:rsidR="00061BDB">
              <w:rPr>
                <w:rFonts w:ascii="Angsana New" w:hAnsi="Angsana New"/>
                <w:sz w:val="30"/>
                <w:szCs w:val="30"/>
                <w:lang w:val="en-US" w:bidi="th-TH"/>
              </w:rPr>
              <w:t>000</w:t>
            </w:r>
          </w:p>
        </w:tc>
      </w:tr>
      <w:tr w:rsidR="00DF5237" w:rsidRPr="005332A0" w:rsidTr="00B6100E">
        <w:tc>
          <w:tcPr>
            <w:tcW w:w="3852" w:type="dxa"/>
          </w:tcPr>
          <w:p w:rsidR="00DF5237" w:rsidRDefault="00DF5237" w:rsidP="00DF5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170" w:type="dxa"/>
          </w:tcPr>
          <w:p w:rsidR="00DF5237" w:rsidRPr="008149D5" w:rsidRDefault="00DF5237" w:rsidP="00DF5237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DF5237" w:rsidRPr="005332A0" w:rsidRDefault="00DF5237" w:rsidP="00DF5237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DF5237" w:rsidRPr="008149D5" w:rsidRDefault="00DF5237" w:rsidP="00DF5237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DF5237" w:rsidRPr="005332A0" w:rsidRDefault="00DF5237" w:rsidP="00DF5237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DF5237" w:rsidRPr="008149D5" w:rsidRDefault="00DF5237" w:rsidP="00DF5237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DF5237" w:rsidRPr="005332A0" w:rsidRDefault="00DF5237" w:rsidP="00DF5237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3" w:type="dxa"/>
          </w:tcPr>
          <w:p w:rsidR="00DF5237" w:rsidRPr="006D0D18" w:rsidRDefault="00DF5237" w:rsidP="00454CF4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(59,794)</w:t>
            </w:r>
          </w:p>
        </w:tc>
      </w:tr>
      <w:tr w:rsidR="00DF5237" w:rsidRPr="00C7500F" w:rsidTr="00B6100E">
        <w:tc>
          <w:tcPr>
            <w:tcW w:w="3852" w:type="dxa"/>
          </w:tcPr>
          <w:p w:rsidR="00DF5237" w:rsidRPr="00C7500F" w:rsidRDefault="00DF5237" w:rsidP="00DF5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ยอดยกไป</w:t>
            </w:r>
            <w:r w:rsidRPr="00C7500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DF5237" w:rsidRPr="00C7500F" w:rsidRDefault="00DF5237" w:rsidP="00DF5237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DF5237" w:rsidRPr="00C7500F" w:rsidRDefault="00DF5237" w:rsidP="00DF5237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DF5237" w:rsidRPr="00C7500F" w:rsidRDefault="00DF5237" w:rsidP="00DF5237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DF5237" w:rsidRPr="00C7500F" w:rsidRDefault="00DF5237" w:rsidP="00DF5237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DF5237" w:rsidRPr="00C7500F" w:rsidRDefault="00DF5237" w:rsidP="00DF5237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DF5237" w:rsidRPr="00C7500F" w:rsidRDefault="00DF5237" w:rsidP="00DF5237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</w:tcPr>
          <w:p w:rsidR="00DF5237" w:rsidRPr="00C7500F" w:rsidRDefault="00DF5237" w:rsidP="00DF5237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DF5237" w:rsidRPr="00C7500F" w:rsidTr="00B6100E">
        <w:trPr>
          <w:trHeight w:val="269"/>
        </w:trPr>
        <w:tc>
          <w:tcPr>
            <w:tcW w:w="3852" w:type="dxa"/>
          </w:tcPr>
          <w:p w:rsidR="00DF5237" w:rsidRPr="00C7500F" w:rsidRDefault="00DF5237" w:rsidP="00DF5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DF5237" w:rsidRDefault="00DF5237" w:rsidP="00DF5237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DF5237" w:rsidRPr="00C7500F" w:rsidRDefault="00DF5237" w:rsidP="00DF5237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DF5237" w:rsidRDefault="00DF5237" w:rsidP="00DF5237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DF5237" w:rsidRPr="00C7500F" w:rsidRDefault="00DF5237" w:rsidP="00DF5237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DF5237" w:rsidRDefault="00DF5237" w:rsidP="00DF5237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DF5237" w:rsidRPr="00C7500F" w:rsidRDefault="00DF5237" w:rsidP="00DF5237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3" w:type="dxa"/>
            <w:tcBorders>
              <w:top w:val="double" w:sz="4" w:space="0" w:color="auto"/>
            </w:tcBorders>
          </w:tcPr>
          <w:p w:rsidR="00DF5237" w:rsidRDefault="00DF5237" w:rsidP="00DF523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DF5237" w:rsidRPr="00C7500F" w:rsidTr="00B6100E">
        <w:tc>
          <w:tcPr>
            <w:tcW w:w="3852" w:type="dxa"/>
          </w:tcPr>
          <w:p w:rsidR="00DF5237" w:rsidRPr="00C7500F" w:rsidRDefault="00DF5237" w:rsidP="00DF5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70" w:type="dxa"/>
          </w:tcPr>
          <w:p w:rsidR="00DF5237" w:rsidRPr="00C7500F" w:rsidRDefault="00DF5237" w:rsidP="00DF5237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DF5237" w:rsidRPr="00C7500F" w:rsidRDefault="00DF5237" w:rsidP="00DF5237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DF5237" w:rsidRPr="00A624D5" w:rsidRDefault="00DF5237" w:rsidP="00DF5237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DF5237" w:rsidRPr="00C7500F" w:rsidRDefault="00DF5237" w:rsidP="00DF5237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DF5237" w:rsidRPr="00C7500F" w:rsidRDefault="00DF5237" w:rsidP="00DF5237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DF5237" w:rsidRPr="00C7500F" w:rsidRDefault="00DF5237" w:rsidP="00DF5237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3" w:type="dxa"/>
          </w:tcPr>
          <w:p w:rsidR="00DF5237" w:rsidRPr="00C7500F" w:rsidRDefault="00DF5237" w:rsidP="00DF5237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DF5237" w:rsidRPr="00C7500F" w:rsidTr="00B6100E">
        <w:tc>
          <w:tcPr>
            <w:tcW w:w="3852" w:type="dxa"/>
          </w:tcPr>
          <w:p w:rsidR="00DF5237" w:rsidRPr="005332A0" w:rsidRDefault="00DF5237" w:rsidP="00DF5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4086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ยอดยกมา</w:t>
            </w: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1170" w:type="dxa"/>
          </w:tcPr>
          <w:p w:rsidR="00DF5237" w:rsidRPr="008149D5" w:rsidRDefault="0051751E" w:rsidP="00DF5237">
            <w:pPr>
              <w:pStyle w:val="acctfourfigures"/>
              <w:tabs>
                <w:tab w:val="clear" w:pos="765"/>
                <w:tab w:val="decimal" w:pos="787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2,500</w:t>
            </w:r>
          </w:p>
        </w:tc>
        <w:tc>
          <w:tcPr>
            <w:tcW w:w="270" w:type="dxa"/>
          </w:tcPr>
          <w:p w:rsidR="00DF5237" w:rsidRPr="008149D5" w:rsidRDefault="00DF5237" w:rsidP="00DF5237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DF5237" w:rsidRPr="00303DC0" w:rsidRDefault="00DF5237" w:rsidP="00DF5237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03DC0">
              <w:rPr>
                <w:rFonts w:ascii="Angsana New" w:hAnsi="Angsana New"/>
                <w:sz w:val="30"/>
                <w:szCs w:val="30"/>
                <w:lang w:val="en-US" w:bidi="th-TH"/>
              </w:rPr>
              <w:t>67,</w:t>
            </w:r>
            <w:r w:rsidR="00061BDB">
              <w:rPr>
                <w:rFonts w:ascii="Angsana New" w:hAnsi="Angsana New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270" w:type="dxa"/>
          </w:tcPr>
          <w:p w:rsidR="00DF5237" w:rsidRPr="008149D5" w:rsidRDefault="00DF5237" w:rsidP="00DF5237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DF5237" w:rsidRPr="008149D5" w:rsidRDefault="00DF5237" w:rsidP="00DF5237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85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149D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DF5237" w:rsidRPr="008149D5" w:rsidRDefault="00DF5237" w:rsidP="00DF5237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3" w:type="dxa"/>
          </w:tcPr>
          <w:p w:rsidR="00DF5237" w:rsidRPr="008149D5" w:rsidRDefault="00DF5237" w:rsidP="00DF5237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85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149D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DF5237" w:rsidRPr="00C7500F" w:rsidTr="00B6100E">
        <w:tc>
          <w:tcPr>
            <w:tcW w:w="3852" w:type="dxa"/>
          </w:tcPr>
          <w:p w:rsidR="00DF5237" w:rsidRPr="005332A0" w:rsidRDefault="00DF5237" w:rsidP="00DF5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</w:tcPr>
          <w:p w:rsidR="00DF5237" w:rsidRPr="00795894" w:rsidRDefault="0051751E" w:rsidP="00DF5237">
            <w:pPr>
              <w:pStyle w:val="acctfourfigures"/>
              <w:tabs>
                <w:tab w:val="clear" w:pos="765"/>
                <w:tab w:val="decimal" w:pos="787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16,872</w:t>
            </w:r>
          </w:p>
        </w:tc>
        <w:tc>
          <w:tcPr>
            <w:tcW w:w="270" w:type="dxa"/>
          </w:tcPr>
          <w:p w:rsidR="00DF5237" w:rsidRPr="005332A0" w:rsidRDefault="00DF5237" w:rsidP="00DF5237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DF5237" w:rsidRPr="00303DC0" w:rsidRDefault="00061BDB" w:rsidP="00454CF4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DF5237" w:rsidRPr="00303DC0">
              <w:rPr>
                <w:rFonts w:ascii="Angsana New" w:hAnsi="Angsana New"/>
                <w:sz w:val="30"/>
                <w:szCs w:val="30"/>
                <w:lang w:val="en-US" w:bidi="th-TH"/>
              </w:rPr>
              <w:t>,5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270" w:type="dxa"/>
          </w:tcPr>
          <w:p w:rsidR="00DF5237" w:rsidRPr="008149D5" w:rsidRDefault="00DF5237" w:rsidP="00DF5237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DF5237" w:rsidRPr="008149D5" w:rsidRDefault="00DF5237" w:rsidP="00DF5237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85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149D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DF5237" w:rsidRPr="008149D5" w:rsidRDefault="00DF5237" w:rsidP="00DF5237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3" w:type="dxa"/>
          </w:tcPr>
          <w:p w:rsidR="00DF5237" w:rsidRPr="008149D5" w:rsidRDefault="00DF5237" w:rsidP="00DF5237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85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149D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DF5237" w:rsidRPr="00C7500F" w:rsidTr="00B6100E">
        <w:tc>
          <w:tcPr>
            <w:tcW w:w="3852" w:type="dxa"/>
          </w:tcPr>
          <w:p w:rsidR="00DF5237" w:rsidRPr="005332A0" w:rsidRDefault="00DF5237" w:rsidP="00DF5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DF5237" w:rsidRPr="008149D5" w:rsidRDefault="0051751E" w:rsidP="0051751E">
            <w:pPr>
              <w:pStyle w:val="acctfourfigures"/>
              <w:tabs>
                <w:tab w:val="clear" w:pos="765"/>
                <w:tab w:val="decimal" w:pos="787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F5237" w:rsidRPr="005332A0" w:rsidRDefault="00DF5237" w:rsidP="00DF5237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DF5237" w:rsidRPr="00303DC0" w:rsidRDefault="00DF5237" w:rsidP="00DF5237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03DC0">
              <w:rPr>
                <w:rFonts w:ascii="Angsana New" w:hAnsi="Angsana New"/>
                <w:sz w:val="30"/>
                <w:szCs w:val="30"/>
                <w:lang w:val="en-US" w:bidi="th-TH"/>
              </w:rPr>
              <w:t>(68,</w:t>
            </w:r>
            <w:r w:rsidR="00061BDB">
              <w:rPr>
                <w:rFonts w:ascii="Angsana New" w:hAnsi="Angsana New"/>
                <w:sz w:val="30"/>
                <w:szCs w:val="30"/>
                <w:lang w:val="en-US" w:bidi="th-TH"/>
              </w:rPr>
              <w:t>000</w:t>
            </w:r>
            <w:r w:rsidRPr="00303DC0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:rsidR="00DF5237" w:rsidRPr="008149D5" w:rsidRDefault="00DF5237" w:rsidP="00DF5237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DF5237" w:rsidRPr="008149D5" w:rsidRDefault="00DF5237" w:rsidP="00DF5237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85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149D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DF5237" w:rsidRPr="008149D5" w:rsidRDefault="00DF5237" w:rsidP="00DF5237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3" w:type="dxa"/>
            <w:tcBorders>
              <w:bottom w:val="single" w:sz="4" w:space="0" w:color="auto"/>
            </w:tcBorders>
          </w:tcPr>
          <w:p w:rsidR="00DF5237" w:rsidRPr="008149D5" w:rsidRDefault="00DF5237" w:rsidP="00DF5237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85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149D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DF5237" w:rsidRPr="00C7500F" w:rsidTr="00B6100E">
        <w:tc>
          <w:tcPr>
            <w:tcW w:w="3852" w:type="dxa"/>
          </w:tcPr>
          <w:p w:rsidR="00DF5237" w:rsidRPr="00C7500F" w:rsidRDefault="00DF5237" w:rsidP="00DF5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ยอดยกไป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DF5237" w:rsidRPr="00795894" w:rsidRDefault="0051751E" w:rsidP="00DF5237">
            <w:pPr>
              <w:pStyle w:val="acctfourfigures"/>
              <w:tabs>
                <w:tab w:val="clear" w:pos="765"/>
                <w:tab w:val="decimal" w:pos="787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19,372</w:t>
            </w:r>
          </w:p>
        </w:tc>
        <w:tc>
          <w:tcPr>
            <w:tcW w:w="270" w:type="dxa"/>
          </w:tcPr>
          <w:p w:rsidR="00DF5237" w:rsidRPr="00C7500F" w:rsidRDefault="00DF5237" w:rsidP="00DF5237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DF5237" w:rsidRPr="00303DC0" w:rsidRDefault="00DF5237" w:rsidP="00DF5237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3DC0">
              <w:rPr>
                <w:rFonts w:ascii="Angsana New" w:hAnsi="Angsana New"/>
                <w:b/>
                <w:bCs/>
                <w:sz w:val="30"/>
                <w:szCs w:val="30"/>
              </w:rPr>
              <w:t>2,500</w:t>
            </w:r>
          </w:p>
        </w:tc>
        <w:tc>
          <w:tcPr>
            <w:tcW w:w="270" w:type="dxa"/>
          </w:tcPr>
          <w:p w:rsidR="00DF5237" w:rsidRPr="00C7500F" w:rsidRDefault="00DF5237" w:rsidP="00DF5237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DF5237" w:rsidRPr="00C7500F" w:rsidRDefault="00DF5237" w:rsidP="00DF5237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8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DF5237" w:rsidRPr="00C7500F" w:rsidRDefault="00DF5237" w:rsidP="00DF5237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</w:tcPr>
          <w:p w:rsidR="00DF5237" w:rsidRPr="00C7500F" w:rsidRDefault="00DF5237" w:rsidP="00DF5237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8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DF5237" w:rsidRPr="00C7500F" w:rsidTr="00B6100E">
        <w:tc>
          <w:tcPr>
            <w:tcW w:w="3852" w:type="dxa"/>
          </w:tcPr>
          <w:p w:rsidR="00DF5237" w:rsidRPr="00C7500F" w:rsidRDefault="00DF5237" w:rsidP="00DF5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DF5237" w:rsidRPr="00C7500F" w:rsidRDefault="00DF5237" w:rsidP="00DF5237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DF5237" w:rsidRPr="00C7500F" w:rsidRDefault="00DF5237" w:rsidP="00DF5237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DF5237" w:rsidRPr="00C7500F" w:rsidRDefault="00DF5237" w:rsidP="00DF5237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DF5237" w:rsidRPr="00C7500F" w:rsidRDefault="00DF5237" w:rsidP="00DF5237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DF5237" w:rsidRPr="00C7500F" w:rsidRDefault="00DF5237" w:rsidP="00DF5237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DF5237" w:rsidRPr="00C7500F" w:rsidRDefault="00DF5237" w:rsidP="00DF5237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3" w:type="dxa"/>
          </w:tcPr>
          <w:p w:rsidR="00DF5237" w:rsidRPr="00C7500F" w:rsidRDefault="00DF5237" w:rsidP="00DF5237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DF5237" w:rsidRPr="00C7500F" w:rsidTr="00B6100E">
        <w:tc>
          <w:tcPr>
            <w:tcW w:w="3852" w:type="dxa"/>
          </w:tcPr>
          <w:p w:rsidR="00DF5237" w:rsidRPr="00C7500F" w:rsidRDefault="00DF5237" w:rsidP="00DF5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DF5237" w:rsidRPr="00C7500F" w:rsidRDefault="00DF5237" w:rsidP="00DF5237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DF5237" w:rsidRPr="00C7500F" w:rsidRDefault="00DF5237" w:rsidP="00DF5237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DF5237" w:rsidRPr="00C7500F" w:rsidRDefault="00DF5237" w:rsidP="00DF5237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DF5237" w:rsidRPr="00C7500F" w:rsidRDefault="00DF5237" w:rsidP="00DF5237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DF5237" w:rsidRPr="00C7500F" w:rsidRDefault="00DF5237" w:rsidP="00DF5237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DF5237" w:rsidRPr="00C7500F" w:rsidRDefault="00DF5237" w:rsidP="00DF5237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3" w:type="dxa"/>
          </w:tcPr>
          <w:p w:rsidR="00DF5237" w:rsidRDefault="00DF5237" w:rsidP="00DF5237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  <w:p w:rsidR="003F1FAF" w:rsidRDefault="003F1FAF" w:rsidP="00DF5237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  <w:p w:rsidR="003F1FAF" w:rsidRPr="00C7500F" w:rsidRDefault="003F1FAF" w:rsidP="00DF5237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DF5237" w:rsidRPr="00C7500F" w:rsidTr="003E5C13">
        <w:tc>
          <w:tcPr>
            <w:tcW w:w="3852" w:type="dxa"/>
          </w:tcPr>
          <w:p w:rsidR="00DF5237" w:rsidRPr="0042251F" w:rsidRDefault="00DF5237" w:rsidP="00DF5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รวมเงินกู้ยืมระยะสั้นจากบุคคลหรือ</w:t>
            </w:r>
          </w:p>
        </w:tc>
        <w:tc>
          <w:tcPr>
            <w:tcW w:w="1170" w:type="dxa"/>
          </w:tcPr>
          <w:p w:rsidR="00DF5237" w:rsidRPr="00C7500F" w:rsidRDefault="00DF5237" w:rsidP="00DF5237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DF5237" w:rsidRPr="00C7500F" w:rsidRDefault="00DF5237" w:rsidP="00DF5237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DF5237" w:rsidRPr="00C7500F" w:rsidRDefault="00DF5237" w:rsidP="00DF5237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DF5237" w:rsidRPr="00C7500F" w:rsidRDefault="00DF5237" w:rsidP="00DF5237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DF5237" w:rsidRPr="00C7500F" w:rsidRDefault="00DF5237" w:rsidP="00DF5237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DF5237" w:rsidRPr="00C7500F" w:rsidRDefault="00DF5237" w:rsidP="00DF5237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3" w:type="dxa"/>
          </w:tcPr>
          <w:p w:rsidR="00DF5237" w:rsidRPr="00C7500F" w:rsidRDefault="00DF5237" w:rsidP="00DF5237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DF5237" w:rsidRPr="00C7500F" w:rsidTr="003E5C13">
        <w:tc>
          <w:tcPr>
            <w:tcW w:w="3852" w:type="dxa"/>
          </w:tcPr>
          <w:p w:rsidR="00DF5237" w:rsidRPr="006148F6" w:rsidRDefault="00DF5237" w:rsidP="00DF5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3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148F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</w:tcPr>
          <w:p w:rsidR="00DF5237" w:rsidRPr="008149D5" w:rsidRDefault="00DF5237" w:rsidP="00DF5237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F5237" w:rsidRPr="00C7500F" w:rsidRDefault="00DF5237" w:rsidP="00DF5237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DF5237" w:rsidRPr="00C7500F" w:rsidRDefault="00DF5237" w:rsidP="00DF5237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DF5237" w:rsidRPr="00C7500F" w:rsidRDefault="00DF5237" w:rsidP="00DF5237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DF5237" w:rsidRPr="00C7500F" w:rsidRDefault="00DF5237" w:rsidP="00DF5237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DF5237" w:rsidRPr="00C7500F" w:rsidRDefault="00DF5237" w:rsidP="00DF5237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3" w:type="dxa"/>
          </w:tcPr>
          <w:p w:rsidR="00DF5237" w:rsidRPr="00C7500F" w:rsidRDefault="00DF5237" w:rsidP="00DF5237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215FD9" w:rsidRPr="006D0D18" w:rsidTr="003E5C13">
        <w:tc>
          <w:tcPr>
            <w:tcW w:w="3852" w:type="dxa"/>
          </w:tcPr>
          <w:p w:rsidR="00215FD9" w:rsidRPr="005332A0" w:rsidRDefault="00215FD9" w:rsidP="00DF5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4086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ยอดยกมา</w:t>
            </w: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1170" w:type="dxa"/>
          </w:tcPr>
          <w:p w:rsidR="00215FD9" w:rsidRPr="008149D5" w:rsidRDefault="00215FD9" w:rsidP="00A94138">
            <w:pPr>
              <w:pStyle w:val="acctfourfigures"/>
              <w:tabs>
                <w:tab w:val="clear" w:pos="765"/>
                <w:tab w:val="decimal" w:pos="787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2,500</w:t>
            </w:r>
          </w:p>
        </w:tc>
        <w:tc>
          <w:tcPr>
            <w:tcW w:w="270" w:type="dxa"/>
          </w:tcPr>
          <w:p w:rsidR="00215FD9" w:rsidRPr="005332A0" w:rsidRDefault="00215FD9" w:rsidP="00DF5237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215FD9" w:rsidRPr="008149D5" w:rsidRDefault="00215FD9" w:rsidP="00DF5237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67,000</w:t>
            </w:r>
          </w:p>
        </w:tc>
        <w:tc>
          <w:tcPr>
            <w:tcW w:w="270" w:type="dxa"/>
          </w:tcPr>
          <w:p w:rsidR="00215FD9" w:rsidRPr="005332A0" w:rsidRDefault="00215FD9" w:rsidP="00DF5237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215FD9" w:rsidRPr="006D0D18" w:rsidRDefault="00215FD9" w:rsidP="00C92CFD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215FD9" w:rsidRPr="005332A0" w:rsidRDefault="00215FD9" w:rsidP="00DF5237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3" w:type="dxa"/>
          </w:tcPr>
          <w:p w:rsidR="00215FD9" w:rsidRPr="006D0D18" w:rsidRDefault="00215FD9" w:rsidP="00DF5237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4,794</w:t>
            </w:r>
          </w:p>
        </w:tc>
      </w:tr>
      <w:tr w:rsidR="00215FD9" w:rsidRPr="0012612B" w:rsidTr="00C92CFD">
        <w:tc>
          <w:tcPr>
            <w:tcW w:w="3852" w:type="dxa"/>
            <w:vAlign w:val="bottom"/>
          </w:tcPr>
          <w:p w:rsidR="00215FD9" w:rsidRPr="005332A0" w:rsidRDefault="00215FD9" w:rsidP="00C92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  <w:vAlign w:val="bottom"/>
          </w:tcPr>
          <w:p w:rsidR="00215FD9" w:rsidRPr="00795894" w:rsidRDefault="00215FD9" w:rsidP="00C92CFD">
            <w:pPr>
              <w:pStyle w:val="acctfourfigures"/>
              <w:tabs>
                <w:tab w:val="clear" w:pos="765"/>
                <w:tab w:val="decimal" w:pos="787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16,872</w:t>
            </w:r>
          </w:p>
        </w:tc>
        <w:tc>
          <w:tcPr>
            <w:tcW w:w="270" w:type="dxa"/>
            <w:vAlign w:val="bottom"/>
          </w:tcPr>
          <w:p w:rsidR="00215FD9" w:rsidRPr="005332A0" w:rsidRDefault="00215FD9" w:rsidP="00C92CFD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215FD9" w:rsidRPr="008149D5" w:rsidRDefault="00215FD9" w:rsidP="00C92CFD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3,500</w:t>
            </w:r>
          </w:p>
        </w:tc>
        <w:tc>
          <w:tcPr>
            <w:tcW w:w="270" w:type="dxa"/>
            <w:vAlign w:val="bottom"/>
          </w:tcPr>
          <w:p w:rsidR="00215FD9" w:rsidRPr="005332A0" w:rsidRDefault="00215FD9" w:rsidP="00C92CFD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215FD9" w:rsidRPr="008149D5" w:rsidRDefault="00215FD9" w:rsidP="00C92CFD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4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:rsidR="00215FD9" w:rsidRPr="005332A0" w:rsidRDefault="00215FD9" w:rsidP="00C92CFD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3" w:type="dxa"/>
            <w:vAlign w:val="bottom"/>
          </w:tcPr>
          <w:p w:rsidR="00215FD9" w:rsidRPr="00C92CFD" w:rsidRDefault="00215FD9" w:rsidP="00C92CFD">
            <w:pPr>
              <w:pStyle w:val="acctfourfigures"/>
              <w:tabs>
                <w:tab w:val="clear" w:pos="765"/>
                <w:tab w:val="decimal" w:pos="787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2CFD">
              <w:rPr>
                <w:rFonts w:ascii="Angsana New" w:hAnsi="Angsana New"/>
                <w:sz w:val="30"/>
                <w:szCs w:val="30"/>
              </w:rPr>
              <w:t>55,000</w:t>
            </w:r>
          </w:p>
        </w:tc>
      </w:tr>
      <w:tr w:rsidR="00215FD9" w:rsidRPr="006D0D18" w:rsidTr="003E5C13">
        <w:tc>
          <w:tcPr>
            <w:tcW w:w="3852" w:type="dxa"/>
          </w:tcPr>
          <w:p w:rsidR="00215FD9" w:rsidRPr="005332A0" w:rsidRDefault="00215FD9" w:rsidP="00DF5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170" w:type="dxa"/>
          </w:tcPr>
          <w:p w:rsidR="00215FD9" w:rsidRPr="008149D5" w:rsidRDefault="00215FD9" w:rsidP="00A94138">
            <w:pPr>
              <w:pStyle w:val="acctfourfigures"/>
              <w:tabs>
                <w:tab w:val="clear" w:pos="765"/>
                <w:tab w:val="decimal" w:pos="787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215FD9" w:rsidRPr="005332A0" w:rsidRDefault="00215FD9" w:rsidP="00DF5237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215FD9" w:rsidRPr="008149D5" w:rsidRDefault="00215FD9" w:rsidP="00DF5237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(68,000)</w:t>
            </w:r>
          </w:p>
        </w:tc>
        <w:tc>
          <w:tcPr>
            <w:tcW w:w="270" w:type="dxa"/>
          </w:tcPr>
          <w:p w:rsidR="00215FD9" w:rsidRPr="005332A0" w:rsidRDefault="00215FD9" w:rsidP="00DF5237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215FD9" w:rsidRPr="008149D5" w:rsidRDefault="00215FD9" w:rsidP="00DF5237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4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215FD9" w:rsidRPr="005332A0" w:rsidRDefault="00215FD9" w:rsidP="00DF5237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3" w:type="dxa"/>
          </w:tcPr>
          <w:p w:rsidR="00215FD9" w:rsidRPr="006D0D18" w:rsidRDefault="00215FD9" w:rsidP="00DF5237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8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(59,794)</w:t>
            </w:r>
          </w:p>
        </w:tc>
      </w:tr>
      <w:tr w:rsidR="00DF5237" w:rsidRPr="00C7500F" w:rsidTr="006148F6">
        <w:tc>
          <w:tcPr>
            <w:tcW w:w="3852" w:type="dxa"/>
          </w:tcPr>
          <w:p w:rsidR="00DF5237" w:rsidRPr="00C7500F" w:rsidRDefault="00DF5237" w:rsidP="00DF5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ยอดยกไป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DF5237" w:rsidRPr="00C7500F" w:rsidRDefault="00215FD9" w:rsidP="00DF5237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19,372</w:t>
            </w:r>
          </w:p>
        </w:tc>
        <w:tc>
          <w:tcPr>
            <w:tcW w:w="270" w:type="dxa"/>
          </w:tcPr>
          <w:p w:rsidR="00DF5237" w:rsidRPr="00C7500F" w:rsidRDefault="00DF5237" w:rsidP="00DF5237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DF5237" w:rsidRPr="00C7500F" w:rsidRDefault="00061BDB" w:rsidP="00DF5237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DF523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,5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270" w:type="dxa"/>
          </w:tcPr>
          <w:p w:rsidR="00DF5237" w:rsidRPr="00C7500F" w:rsidRDefault="00DF5237" w:rsidP="00DF5237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DF5237" w:rsidRPr="00C7500F" w:rsidRDefault="00DF5237" w:rsidP="00DF5237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108" w:right="4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F5237" w:rsidRPr="00C7500F" w:rsidRDefault="00DF5237" w:rsidP="00DF5237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</w:tcPr>
          <w:p w:rsidR="00DF5237" w:rsidRPr="00C7500F" w:rsidRDefault="00DF5237" w:rsidP="00DF5237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6E7D43" w:rsidRPr="000B3C71" w:rsidRDefault="006E7D43" w:rsidP="00FA1634">
      <w:pPr>
        <w:pStyle w:val="a0"/>
        <w:tabs>
          <w:tab w:val="clear" w:pos="1080"/>
          <w:tab w:val="left" w:pos="567"/>
        </w:tabs>
        <w:spacing w:before="120" w:line="240" w:lineRule="atLeast"/>
        <w:ind w:left="720" w:hanging="153"/>
        <w:jc w:val="thaiDistribute"/>
        <w:rPr>
          <w:rFonts w:ascii="Angsana New" w:hAnsi="Angsana New" w:cs="Angsana New"/>
          <w:b/>
          <w:bCs/>
          <w:i/>
          <w:iCs/>
          <w:lang w:val="en-US"/>
        </w:rPr>
      </w:pPr>
      <w:r w:rsidRPr="009E2E3C">
        <w:rPr>
          <w:rFonts w:ascii="Angsana New" w:hAnsi="Angsana New" w:cs="Angsana New"/>
          <w:b/>
          <w:bCs/>
          <w:i/>
          <w:iCs/>
          <w:cs/>
          <w:lang w:val="en-US"/>
        </w:rPr>
        <w:t>สัญญาสำคัญ</w:t>
      </w:r>
      <w:r w:rsidRPr="009E2E3C">
        <w:rPr>
          <w:rFonts w:ascii="Angsana New" w:hAnsi="Angsana New" w:cs="Angsana New" w:hint="cs"/>
          <w:b/>
          <w:bCs/>
          <w:i/>
          <w:iCs/>
          <w:cs/>
          <w:lang w:val="en-US"/>
        </w:rPr>
        <w:t>ที่ทำ</w:t>
      </w:r>
      <w:r w:rsidRPr="009E2E3C">
        <w:rPr>
          <w:rFonts w:ascii="Angsana New" w:hAnsi="Angsana New" w:cs="Angsana New"/>
          <w:b/>
          <w:bCs/>
          <w:i/>
          <w:iCs/>
          <w:cs/>
          <w:lang w:val="en-US"/>
        </w:rPr>
        <w:t>กับกิจการที่เกี่ยวข้องกัน</w:t>
      </w:r>
    </w:p>
    <w:p w:rsidR="006E7D43" w:rsidRPr="006E06F4" w:rsidRDefault="006E7D43" w:rsidP="00B96F1B">
      <w:pPr>
        <w:pStyle w:val="a0"/>
        <w:tabs>
          <w:tab w:val="clear" w:pos="1080"/>
          <w:tab w:val="left" w:pos="567"/>
        </w:tabs>
        <w:spacing w:before="120" w:line="240" w:lineRule="atLeast"/>
        <w:ind w:left="567"/>
        <w:jc w:val="thaiDistribute"/>
        <w:rPr>
          <w:rFonts w:ascii="Angsana New" w:hAnsi="Angsana New" w:cs="Angsana New"/>
          <w:lang w:val="en-US"/>
        </w:rPr>
      </w:pPr>
      <w:r w:rsidRPr="00060987">
        <w:rPr>
          <w:rFonts w:ascii="Angsana New" w:hAnsi="Angsana New" w:cs="Angsana New" w:hint="cs"/>
          <w:cs/>
          <w:lang w:val="en-US"/>
        </w:rPr>
        <w:t xml:space="preserve">เมื่อวันที่ </w:t>
      </w:r>
      <w:r w:rsidR="00061BDB" w:rsidRPr="00060987">
        <w:rPr>
          <w:rFonts w:ascii="Angsana New" w:hAnsi="Angsana New" w:cs="Angsana New"/>
          <w:lang w:val="en-US"/>
        </w:rPr>
        <w:t>1</w:t>
      </w:r>
      <w:r w:rsidRPr="00060987">
        <w:rPr>
          <w:rFonts w:ascii="Angsana New" w:hAnsi="Angsana New" w:cs="Angsana New" w:hint="cs"/>
          <w:cs/>
          <w:lang w:val="en-US"/>
        </w:rPr>
        <w:t xml:space="preserve"> มกราคม </w:t>
      </w:r>
      <w:r w:rsidR="00061BDB" w:rsidRPr="00060987">
        <w:rPr>
          <w:rFonts w:ascii="Angsana New" w:hAnsi="Angsana New" w:cs="Angsana New"/>
          <w:lang w:val="en-US"/>
        </w:rPr>
        <w:t>2</w:t>
      </w:r>
      <w:r w:rsidR="00A13011" w:rsidRPr="00060987">
        <w:rPr>
          <w:rFonts w:ascii="Angsana New" w:hAnsi="Angsana New" w:cs="Angsana New"/>
          <w:lang w:val="en-US"/>
        </w:rPr>
        <w:t>5</w:t>
      </w:r>
      <w:r w:rsidR="00143E08" w:rsidRPr="00060987">
        <w:rPr>
          <w:rFonts w:ascii="Angsana New" w:hAnsi="Angsana New" w:cs="Angsana New"/>
          <w:lang w:val="en-US"/>
        </w:rPr>
        <w:t>6</w:t>
      </w:r>
      <w:r w:rsidR="00060987" w:rsidRPr="00060987">
        <w:rPr>
          <w:rFonts w:ascii="Angsana New" w:hAnsi="Angsana New" w:cs="Angsana New"/>
          <w:lang w:val="en-US"/>
        </w:rPr>
        <w:t>3</w:t>
      </w:r>
      <w:r w:rsidRPr="00060987">
        <w:rPr>
          <w:rFonts w:ascii="Angsana New" w:hAnsi="Angsana New" w:cs="Angsana New" w:hint="cs"/>
          <w:cs/>
          <w:lang w:val="en-US"/>
        </w:rPr>
        <w:t xml:space="preserve"> บริษัทได้ทำสัญญาให้บริการจัดซื้อ</w:t>
      </w:r>
      <w:r w:rsidRPr="00060987">
        <w:rPr>
          <w:rFonts w:ascii="Angsana New" w:hAnsi="Angsana New" w:cs="Angsana New"/>
          <w:lang w:val="en-US"/>
        </w:rPr>
        <w:t xml:space="preserve"> </w:t>
      </w:r>
      <w:r w:rsidRPr="00060987">
        <w:rPr>
          <w:rFonts w:ascii="Angsana New" w:hAnsi="Angsana New" w:cs="Angsana New" w:hint="cs"/>
          <w:cs/>
          <w:lang w:val="en-US"/>
        </w:rPr>
        <w:t xml:space="preserve">ทำบัญชีและสนับสนุนการดำเนินงานแก่บริษัทย่อยแห่งหนึ่งเป็นระยะเวลา </w:t>
      </w:r>
      <w:r w:rsidR="00771E46">
        <w:rPr>
          <w:rFonts w:ascii="Angsana New" w:hAnsi="Angsana New" w:cs="Angsana New"/>
          <w:lang w:val="en-US"/>
        </w:rPr>
        <w:t xml:space="preserve">1 </w:t>
      </w:r>
      <w:r w:rsidRPr="00060987">
        <w:rPr>
          <w:rFonts w:ascii="Angsana New" w:hAnsi="Angsana New" w:cs="Angsana New" w:hint="cs"/>
          <w:cs/>
          <w:lang w:val="en-US"/>
        </w:rPr>
        <w:t>ปี โดยบริษัทตกลงที่จะให้บริการช่วยเหลือด้านบริการจัดกา</w:t>
      </w:r>
      <w:r w:rsidR="006148F6" w:rsidRPr="00060987">
        <w:rPr>
          <w:rFonts w:ascii="Angsana New" w:hAnsi="Angsana New" w:cs="Angsana New" w:hint="cs"/>
          <w:cs/>
          <w:lang w:val="en-US"/>
        </w:rPr>
        <w:t>รแก่บริษัทย่อยดังกล่าว</w:t>
      </w:r>
      <w:r w:rsidRPr="00060987">
        <w:rPr>
          <w:rFonts w:ascii="Angsana New" w:hAnsi="Angsana New" w:cs="Angsana New" w:hint="cs"/>
          <w:cs/>
          <w:lang w:val="en-US"/>
        </w:rPr>
        <w:t>ในการนี้บริษัทย่อยตกลงที่จะจ่ายค่าบริการในจำนวนเงินตามที่ระบุในสัญญา</w:t>
      </w:r>
      <w:r w:rsidRPr="006E06F4">
        <w:rPr>
          <w:rFonts w:ascii="Angsana New" w:hAnsi="Angsana New" w:cs="Angsana New" w:hint="cs"/>
          <w:cs/>
          <w:lang w:val="en-US"/>
        </w:rPr>
        <w:t xml:space="preserve"> </w:t>
      </w:r>
    </w:p>
    <w:p w:rsidR="006E7D43" w:rsidRPr="00D13537" w:rsidRDefault="006E7D43" w:rsidP="00B96F1B">
      <w:pPr>
        <w:pStyle w:val="a0"/>
        <w:tabs>
          <w:tab w:val="clear" w:pos="1080"/>
          <w:tab w:val="left" w:pos="567"/>
          <w:tab w:val="left" w:pos="630"/>
        </w:tabs>
        <w:spacing w:before="120" w:line="240" w:lineRule="atLeast"/>
        <w:ind w:left="634" w:hanging="67"/>
        <w:jc w:val="thaiDistribute"/>
        <w:rPr>
          <w:rFonts w:ascii="Angsana New" w:hAnsi="Angsana New" w:cs="Angsana New"/>
          <w:lang w:val="en-US"/>
        </w:rPr>
      </w:pPr>
      <w:r w:rsidRPr="00D13537">
        <w:rPr>
          <w:rFonts w:ascii="Angsana New" w:hAnsi="Angsana New" w:cs="Angsana New" w:hint="cs"/>
          <w:cs/>
          <w:lang w:val="en-US"/>
        </w:rPr>
        <w:t>บริษัทได้ทำสัญญาเงินให้กู้ยืมแก่บริษัทย่อยแห่งหนึ่งโดยมีกำหนดรับชำระภายในเดือน</w:t>
      </w:r>
      <w:r w:rsidR="00D13537" w:rsidRPr="00D13537">
        <w:rPr>
          <w:rFonts w:ascii="Angsana New" w:hAnsi="Angsana New" w:cs="Angsana New" w:hint="cs"/>
          <w:cs/>
          <w:lang w:val="en-US"/>
        </w:rPr>
        <w:t xml:space="preserve">มิถุนายน </w:t>
      </w:r>
      <w:r w:rsidR="00061BDB">
        <w:rPr>
          <w:rFonts w:ascii="Angsana New" w:hAnsi="Angsana New" w:cs="Angsana New"/>
          <w:lang w:val="en-US"/>
        </w:rPr>
        <w:t>2</w:t>
      </w:r>
      <w:r w:rsidR="00D13537" w:rsidRPr="00D13537">
        <w:rPr>
          <w:rFonts w:ascii="Angsana New" w:hAnsi="Angsana New" w:cs="Angsana New"/>
          <w:lang w:val="en-US"/>
        </w:rPr>
        <w:t>56</w:t>
      </w:r>
      <w:r w:rsidR="00061BDB">
        <w:rPr>
          <w:rFonts w:ascii="Angsana New" w:hAnsi="Angsana New" w:cs="Angsana New"/>
          <w:lang w:val="en-US"/>
        </w:rPr>
        <w:t>3</w:t>
      </w:r>
    </w:p>
    <w:p w:rsidR="006E7D43" w:rsidRDefault="006E7D43" w:rsidP="006E7D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</w:rPr>
      </w:pPr>
    </w:p>
    <w:p w:rsidR="00696C03" w:rsidRDefault="00696C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</w:rPr>
      </w:pPr>
      <w:r>
        <w:rPr>
          <w:rFonts w:ascii="Angsana New" w:hAnsi="Angsana New"/>
          <w:b/>
          <w:sz w:val="30"/>
          <w:szCs w:val="30"/>
        </w:rPr>
        <w:br w:type="page"/>
      </w:r>
    </w:p>
    <w:p w:rsidR="006E7D43" w:rsidRPr="00A6688A" w:rsidRDefault="006E7D43" w:rsidP="00EE5763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360"/>
        <w:jc w:val="thaiDistribute"/>
        <w:rPr>
          <w:rFonts w:ascii="Angsana New" w:hAnsi="Angsana New"/>
          <w:bCs/>
          <w:sz w:val="30"/>
          <w:szCs w:val="30"/>
        </w:rPr>
      </w:pPr>
      <w:r w:rsidRPr="00FD524A">
        <w:rPr>
          <w:rFonts w:ascii="Angsana New" w:hAnsi="Angsana New"/>
          <w:bCs/>
          <w:sz w:val="30"/>
          <w:szCs w:val="30"/>
          <w:cs/>
        </w:rPr>
        <w:lastRenderedPageBreak/>
        <w:t>ลูกหนี้การค้า</w:t>
      </w:r>
      <w:r w:rsidR="00EE5763">
        <w:rPr>
          <w:rFonts w:ascii="Angsana New" w:hAnsi="Angsana New" w:hint="cs"/>
          <w:bCs/>
          <w:sz w:val="30"/>
          <w:szCs w:val="30"/>
          <w:cs/>
        </w:rPr>
        <w:t>และลูกหนี้หมุนเวียนอื่น</w:t>
      </w:r>
    </w:p>
    <w:p w:rsidR="006E7D43" w:rsidRPr="00093F2A" w:rsidRDefault="006E7D43" w:rsidP="006E7D4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jc w:val="thaiDistribute"/>
        <w:rPr>
          <w:rFonts w:ascii="Angsana New" w:hAnsi="Angsana New"/>
          <w:bCs/>
          <w:sz w:val="16"/>
          <w:szCs w:val="16"/>
        </w:rPr>
      </w:pPr>
      <w:r>
        <w:rPr>
          <w:rFonts w:ascii="Angsana New" w:hAnsi="Angsana New"/>
          <w:bCs/>
          <w:sz w:val="20"/>
          <w:szCs w:val="20"/>
        </w:rPr>
        <w:t xml:space="preserve">                                  </w:t>
      </w:r>
    </w:p>
    <w:tbl>
      <w:tblPr>
        <w:tblW w:w="945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2957"/>
        <w:gridCol w:w="850"/>
        <w:gridCol w:w="284"/>
        <w:gridCol w:w="1134"/>
        <w:gridCol w:w="283"/>
        <w:gridCol w:w="1134"/>
        <w:gridCol w:w="284"/>
        <w:gridCol w:w="1134"/>
        <w:gridCol w:w="283"/>
        <w:gridCol w:w="1107"/>
      </w:tblGrid>
      <w:tr w:rsidR="00EE5763" w:rsidRPr="00B85D43" w:rsidTr="00AF46D2">
        <w:trPr>
          <w:trHeight w:hRule="exact" w:val="403"/>
        </w:trPr>
        <w:tc>
          <w:tcPr>
            <w:tcW w:w="2957" w:type="dxa"/>
          </w:tcPr>
          <w:p w:rsidR="00EE5763" w:rsidRPr="00F656B8" w:rsidRDefault="00EE576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0" w:type="dxa"/>
          </w:tcPr>
          <w:p w:rsidR="00EE5763" w:rsidRPr="00F656B8" w:rsidRDefault="00EE576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</w:tcPr>
          <w:p w:rsidR="00EE5763" w:rsidRPr="00F656B8" w:rsidRDefault="00EE576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359" w:type="dxa"/>
            <w:gridSpan w:val="7"/>
            <w:tcBorders>
              <w:bottom w:val="single" w:sz="4" w:space="0" w:color="auto"/>
            </w:tcBorders>
          </w:tcPr>
          <w:p w:rsidR="00EE5763" w:rsidRPr="009B592D" w:rsidRDefault="00EE5763" w:rsidP="00F407D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B592D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6E7D43" w:rsidRPr="00B85D43" w:rsidTr="00AF46D2">
        <w:trPr>
          <w:trHeight w:hRule="exact" w:val="403"/>
        </w:trPr>
        <w:tc>
          <w:tcPr>
            <w:tcW w:w="2957" w:type="dxa"/>
          </w:tcPr>
          <w:p w:rsidR="006E7D43" w:rsidRPr="00F656B8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0" w:type="dxa"/>
          </w:tcPr>
          <w:p w:rsidR="006E7D43" w:rsidRPr="00F656B8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</w:tcPr>
          <w:p w:rsidR="006E7D43" w:rsidRPr="00F656B8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E7D43" w:rsidRPr="009B592D" w:rsidRDefault="006E7D43" w:rsidP="00F407D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B592D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6E7D43" w:rsidRPr="009B592D" w:rsidRDefault="006E7D43" w:rsidP="00F407DE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E7D43" w:rsidRPr="009B592D" w:rsidRDefault="006E7D43" w:rsidP="00F407D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592D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E7D43" w:rsidRPr="00B85D43" w:rsidTr="00AF46D2">
        <w:trPr>
          <w:trHeight w:hRule="exact" w:val="403"/>
        </w:trPr>
        <w:tc>
          <w:tcPr>
            <w:tcW w:w="2957" w:type="dxa"/>
          </w:tcPr>
          <w:p w:rsidR="006E7D43" w:rsidRPr="00F656B8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0" w:type="dxa"/>
          </w:tcPr>
          <w:p w:rsidR="006E7D43" w:rsidRPr="00F656B8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</w:tcPr>
          <w:p w:rsidR="006E7D43" w:rsidRPr="00F656B8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E7D43" w:rsidRPr="00F656B8" w:rsidRDefault="00061BDB" w:rsidP="00F407DE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61BDB">
              <w:rPr>
                <w:rFonts w:ascii="Angsana New" w:hAnsi="Angsana New"/>
                <w:sz w:val="30"/>
                <w:szCs w:val="30"/>
              </w:rPr>
              <w:t>31</w:t>
            </w:r>
            <w:r w:rsidR="006E7D43" w:rsidRPr="00F656B8">
              <w:rPr>
                <w:rFonts w:ascii="Angsana New" w:hAnsi="Angsana New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6E7D43" w:rsidRPr="00F656B8" w:rsidRDefault="006E7D43" w:rsidP="00F407DE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E7D43" w:rsidRPr="00F656B8" w:rsidRDefault="00061BDB" w:rsidP="00F407DE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1BDB">
              <w:rPr>
                <w:rFonts w:ascii="Angsana New" w:hAnsi="Angsana New"/>
                <w:sz w:val="30"/>
                <w:szCs w:val="30"/>
              </w:rPr>
              <w:t>31</w:t>
            </w:r>
            <w:r w:rsidR="006E7D43" w:rsidRPr="00F656B8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84" w:type="dxa"/>
          </w:tcPr>
          <w:p w:rsidR="006E7D43" w:rsidRPr="00F656B8" w:rsidRDefault="006E7D43" w:rsidP="00F407DE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6E7D43" w:rsidRPr="00F656B8" w:rsidRDefault="00061BDB" w:rsidP="00F407DE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61BDB">
              <w:rPr>
                <w:rFonts w:ascii="Angsana New" w:hAnsi="Angsana New"/>
                <w:sz w:val="30"/>
                <w:szCs w:val="30"/>
              </w:rPr>
              <w:t>31</w:t>
            </w:r>
            <w:r w:rsidR="006E7D43" w:rsidRPr="00F656B8">
              <w:rPr>
                <w:rFonts w:ascii="Angsana New" w:hAnsi="Angsana New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83" w:type="dxa"/>
          </w:tcPr>
          <w:p w:rsidR="006E7D43" w:rsidRPr="00F656B8" w:rsidRDefault="006E7D43" w:rsidP="00F407DE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:rsidR="006E7D43" w:rsidRPr="00F656B8" w:rsidRDefault="00061BDB" w:rsidP="00F407DE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1BDB">
              <w:rPr>
                <w:rFonts w:ascii="Angsana New" w:hAnsi="Angsana New"/>
                <w:sz w:val="30"/>
                <w:szCs w:val="30"/>
              </w:rPr>
              <w:t>31</w:t>
            </w:r>
            <w:r w:rsidR="006E7D43" w:rsidRPr="00F656B8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6E7D43" w:rsidRPr="00B85D43" w:rsidTr="00AF46D2">
        <w:trPr>
          <w:trHeight w:hRule="exact" w:val="403"/>
        </w:trPr>
        <w:tc>
          <w:tcPr>
            <w:tcW w:w="2957" w:type="dxa"/>
          </w:tcPr>
          <w:p w:rsidR="006E7D43" w:rsidRPr="00F656B8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6E7D43" w:rsidRPr="00F656B8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656B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84" w:type="dxa"/>
          </w:tcPr>
          <w:p w:rsidR="006E7D43" w:rsidRPr="00F656B8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E7D43" w:rsidRPr="00BF2202" w:rsidRDefault="00061BDB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1BDB">
              <w:rPr>
                <w:rFonts w:ascii="Angsana New" w:hAnsi="Angsana New"/>
                <w:sz w:val="30"/>
                <w:szCs w:val="30"/>
              </w:rPr>
              <w:t>25</w:t>
            </w:r>
            <w:r w:rsidR="006E7D43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83" w:type="dxa"/>
          </w:tcPr>
          <w:p w:rsidR="006E7D43" w:rsidRPr="00BF2202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E7D43" w:rsidRPr="00BF2202" w:rsidRDefault="00061BDB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1BDB">
              <w:rPr>
                <w:rFonts w:ascii="Angsana New" w:hAnsi="Angsana New"/>
                <w:sz w:val="30"/>
                <w:szCs w:val="30"/>
              </w:rPr>
              <w:t>25</w:t>
            </w:r>
            <w:r w:rsidR="006E7D43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84" w:type="dxa"/>
          </w:tcPr>
          <w:p w:rsidR="006E7D43" w:rsidRPr="00BF2202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E7D43" w:rsidRPr="00BF2202" w:rsidRDefault="00061BDB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1BDB">
              <w:rPr>
                <w:rFonts w:ascii="Angsana New" w:hAnsi="Angsana New"/>
                <w:sz w:val="30"/>
                <w:szCs w:val="30"/>
              </w:rPr>
              <w:t>25</w:t>
            </w:r>
            <w:r w:rsidR="006E7D43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83" w:type="dxa"/>
          </w:tcPr>
          <w:p w:rsidR="006E7D43" w:rsidRPr="00BF2202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:rsidR="006E7D43" w:rsidRPr="00BF2202" w:rsidRDefault="00061BDB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1BDB">
              <w:rPr>
                <w:rFonts w:ascii="Angsana New" w:hAnsi="Angsana New"/>
                <w:sz w:val="30"/>
                <w:szCs w:val="30"/>
              </w:rPr>
              <w:t>25</w:t>
            </w:r>
            <w:r w:rsidR="006E7D43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DC1431" w:rsidRPr="00B85D43" w:rsidTr="00AF46D2">
        <w:trPr>
          <w:trHeight w:hRule="exact" w:val="403"/>
        </w:trPr>
        <w:tc>
          <w:tcPr>
            <w:tcW w:w="2957" w:type="dxa"/>
          </w:tcPr>
          <w:p w:rsidR="00DC1431" w:rsidRPr="00DC1431" w:rsidRDefault="00DC1431" w:rsidP="003F0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C143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DC1431" w:rsidRDefault="00DC1431" w:rsidP="003F0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</w:tcPr>
          <w:p w:rsidR="00DC1431" w:rsidRPr="00F656B8" w:rsidRDefault="00DC1431" w:rsidP="003F0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DC1431" w:rsidRPr="005B2E80" w:rsidRDefault="00DC1431" w:rsidP="00EE5763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108" w:right="33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3" w:type="dxa"/>
          </w:tcPr>
          <w:p w:rsidR="00DC1431" w:rsidRPr="00F656B8" w:rsidRDefault="00DC1431" w:rsidP="00EE5763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1017"/>
              </w:tabs>
              <w:ind w:left="-79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DC1431" w:rsidRPr="005B2E80" w:rsidRDefault="00DC1431" w:rsidP="00EE5763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108" w:right="33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4" w:type="dxa"/>
          </w:tcPr>
          <w:p w:rsidR="00DC1431" w:rsidRPr="00F656B8" w:rsidRDefault="00DC1431" w:rsidP="00EE5763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79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DC1431" w:rsidRPr="006D0D18" w:rsidRDefault="00DC1431" w:rsidP="00EE5763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DC1431" w:rsidRPr="00F656B8" w:rsidRDefault="00DC1431" w:rsidP="00EE5763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79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:rsidR="00DC1431" w:rsidRPr="005B2E80" w:rsidRDefault="00DC1431" w:rsidP="00EE5763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 w:right="-12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44101E" w:rsidRPr="00B85D43" w:rsidTr="00AF46D2">
        <w:trPr>
          <w:trHeight w:hRule="exact" w:val="403"/>
        </w:trPr>
        <w:tc>
          <w:tcPr>
            <w:tcW w:w="2957" w:type="dxa"/>
          </w:tcPr>
          <w:p w:rsidR="0044101E" w:rsidRPr="00F656B8" w:rsidRDefault="0044101E" w:rsidP="00441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656B8">
              <w:rPr>
                <w:rFonts w:ascii="Angsana New" w:hAnsi="Angsana New" w:hint="cs"/>
                <w:sz w:val="30"/>
                <w:szCs w:val="30"/>
                <w:cs/>
              </w:rPr>
              <w:t>กิจการอื่น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F656B8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850" w:type="dxa"/>
          </w:tcPr>
          <w:p w:rsidR="0044101E" w:rsidRPr="00F656B8" w:rsidRDefault="0044101E" w:rsidP="00441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:rsidR="0044101E" w:rsidRPr="00F656B8" w:rsidRDefault="0044101E" w:rsidP="00441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44101E" w:rsidRPr="00F656B8" w:rsidRDefault="00061BDB" w:rsidP="0044101E">
            <w:pPr>
              <w:pStyle w:val="acctfourfigures"/>
              <w:tabs>
                <w:tab w:val="clear" w:pos="765"/>
                <w:tab w:val="decimal" w:pos="252"/>
                <w:tab w:val="decimal" w:pos="702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44</w:t>
            </w:r>
            <w:r w:rsidR="0044101E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444</w:t>
            </w:r>
          </w:p>
        </w:tc>
        <w:tc>
          <w:tcPr>
            <w:tcW w:w="283" w:type="dxa"/>
          </w:tcPr>
          <w:p w:rsidR="0044101E" w:rsidRPr="00F656B8" w:rsidRDefault="0044101E" w:rsidP="0044101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79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44101E" w:rsidRPr="005B2E80" w:rsidRDefault="00061BDB" w:rsidP="0044101E">
            <w:pPr>
              <w:pStyle w:val="acctfourfigures"/>
              <w:tabs>
                <w:tab w:val="clear" w:pos="765"/>
                <w:tab w:val="decimal" w:pos="252"/>
                <w:tab w:val="decimal" w:pos="702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44101E">
              <w:rPr>
                <w:rFonts w:ascii="Angsana New" w:hAnsi="Angsana New"/>
                <w:sz w:val="30"/>
                <w:szCs w:val="30"/>
                <w:lang w:val="en-US" w:bidi="th-TH"/>
              </w:rPr>
              <w:t>9,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44101E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84" w:type="dxa"/>
          </w:tcPr>
          <w:p w:rsidR="0044101E" w:rsidRPr="00F656B8" w:rsidRDefault="0044101E" w:rsidP="0044101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79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44101E" w:rsidRPr="00CE02EE" w:rsidRDefault="00061BDB" w:rsidP="00CA797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44101E">
              <w:rPr>
                <w:rFonts w:ascii="Angsana New" w:hAnsi="Angsana New"/>
                <w:sz w:val="30"/>
                <w:szCs w:val="30"/>
                <w:lang w:val="en-US" w:bidi="th-TH"/>
              </w:rPr>
              <w:t>5,</w:t>
            </w:r>
            <w:r w:rsidR="008C10D0">
              <w:rPr>
                <w:rFonts w:ascii="Angsana New" w:hAnsi="Angsana New"/>
                <w:sz w:val="30"/>
                <w:szCs w:val="30"/>
                <w:lang w:val="en-US" w:bidi="th-TH"/>
              </w:rPr>
              <w:t>694</w:t>
            </w:r>
          </w:p>
        </w:tc>
        <w:tc>
          <w:tcPr>
            <w:tcW w:w="283" w:type="dxa"/>
          </w:tcPr>
          <w:p w:rsidR="0044101E" w:rsidRPr="00F656B8" w:rsidRDefault="0044101E" w:rsidP="0044101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79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:rsidR="0044101E" w:rsidRPr="005B2E80" w:rsidRDefault="00061BDB" w:rsidP="0044101E">
            <w:pPr>
              <w:pStyle w:val="acctfourfigures"/>
              <w:tabs>
                <w:tab w:val="clear" w:pos="765"/>
                <w:tab w:val="left" w:pos="522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44101E">
              <w:rPr>
                <w:rFonts w:ascii="Angsana New" w:hAnsi="Angsana New"/>
                <w:sz w:val="30"/>
                <w:szCs w:val="30"/>
                <w:lang w:val="en-US" w:bidi="th-TH"/>
              </w:rPr>
              <w:t>9,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44101E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</w:tr>
      <w:tr w:rsidR="0030174E" w:rsidRPr="00B85D43" w:rsidTr="00AF46D2">
        <w:trPr>
          <w:trHeight w:hRule="exact" w:val="403"/>
        </w:trPr>
        <w:tc>
          <w:tcPr>
            <w:tcW w:w="2957" w:type="dxa"/>
          </w:tcPr>
          <w:p w:rsidR="0030174E" w:rsidRPr="00F656B8" w:rsidRDefault="0030174E" w:rsidP="007C3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656B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F656B8">
              <w:rPr>
                <w:rFonts w:ascii="Angsana New" w:hAnsi="Angsana New"/>
                <w:sz w:val="30"/>
                <w:szCs w:val="30"/>
                <w:cs/>
              </w:rPr>
              <w:t>ค่าเผื่อ</w:t>
            </w:r>
            <w:r w:rsidR="007C3734"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</w:t>
            </w:r>
          </w:p>
        </w:tc>
        <w:tc>
          <w:tcPr>
            <w:tcW w:w="850" w:type="dxa"/>
          </w:tcPr>
          <w:p w:rsidR="0030174E" w:rsidRPr="00F656B8" w:rsidRDefault="0030174E" w:rsidP="00441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:rsidR="0030174E" w:rsidRPr="00F656B8" w:rsidRDefault="0030174E" w:rsidP="00441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30174E" w:rsidRPr="00CA7973" w:rsidRDefault="0030174E" w:rsidP="00D3507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7973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7,613</w:t>
            </w:r>
            <w:r w:rsidRPr="00CA7973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83" w:type="dxa"/>
          </w:tcPr>
          <w:p w:rsidR="0030174E" w:rsidRPr="00F656B8" w:rsidRDefault="0030174E" w:rsidP="0044101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30174E" w:rsidRPr="005B2E80" w:rsidRDefault="0030174E" w:rsidP="0044101E">
            <w:pPr>
              <w:pStyle w:val="acctfourfigures"/>
              <w:tabs>
                <w:tab w:val="clear" w:pos="765"/>
                <w:tab w:val="decimal" w:pos="252"/>
                <w:tab w:val="decimal" w:pos="792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(359)</w:t>
            </w:r>
          </w:p>
        </w:tc>
        <w:tc>
          <w:tcPr>
            <w:tcW w:w="284" w:type="dxa"/>
          </w:tcPr>
          <w:p w:rsidR="0030174E" w:rsidRPr="00F656B8" w:rsidRDefault="0030174E" w:rsidP="0044101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30174E" w:rsidRPr="00CA7973" w:rsidRDefault="0030174E" w:rsidP="0030174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7973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7,613</w:t>
            </w:r>
            <w:r w:rsidRPr="00CA7973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83" w:type="dxa"/>
          </w:tcPr>
          <w:p w:rsidR="0030174E" w:rsidRPr="00F656B8" w:rsidRDefault="0030174E" w:rsidP="0044101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:rsidR="0030174E" w:rsidRPr="005B2E80" w:rsidRDefault="0030174E" w:rsidP="0044101E">
            <w:pPr>
              <w:pStyle w:val="acctfourfigures"/>
              <w:tabs>
                <w:tab w:val="clear" w:pos="765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(359)</w:t>
            </w:r>
          </w:p>
        </w:tc>
      </w:tr>
      <w:tr w:rsidR="0044101E" w:rsidRPr="00B85D43" w:rsidTr="00AF46D2">
        <w:trPr>
          <w:trHeight w:hRule="exact" w:val="403"/>
        </w:trPr>
        <w:tc>
          <w:tcPr>
            <w:tcW w:w="2957" w:type="dxa"/>
          </w:tcPr>
          <w:p w:rsidR="0044101E" w:rsidRPr="00F656B8" w:rsidRDefault="0044101E" w:rsidP="00441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656B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850" w:type="dxa"/>
          </w:tcPr>
          <w:p w:rsidR="0044101E" w:rsidRPr="00F656B8" w:rsidRDefault="0044101E" w:rsidP="00441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:rsidR="0044101E" w:rsidRPr="00F656B8" w:rsidRDefault="0044101E" w:rsidP="00441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4101E" w:rsidRPr="00F656B8" w:rsidRDefault="0030174E" w:rsidP="0044101E">
            <w:pPr>
              <w:pStyle w:val="acctfourfigures"/>
              <w:tabs>
                <w:tab w:val="clear" w:pos="765"/>
                <w:tab w:val="decimal" w:pos="252"/>
                <w:tab w:val="decimal" w:pos="702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36,831</w:t>
            </w:r>
          </w:p>
        </w:tc>
        <w:tc>
          <w:tcPr>
            <w:tcW w:w="283" w:type="dxa"/>
          </w:tcPr>
          <w:p w:rsidR="0044101E" w:rsidRPr="00F656B8" w:rsidRDefault="0044101E" w:rsidP="0044101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4101E" w:rsidRPr="005B2E80" w:rsidDel="00113267" w:rsidRDefault="00061BDB" w:rsidP="0044101E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44101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01</w:t>
            </w:r>
            <w:r w:rsidR="0044101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84" w:type="dxa"/>
          </w:tcPr>
          <w:p w:rsidR="0044101E" w:rsidRPr="00F656B8" w:rsidRDefault="0044101E" w:rsidP="0044101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4101E" w:rsidRPr="00454CF4" w:rsidRDefault="0030174E" w:rsidP="00CA797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28,081</w:t>
            </w:r>
          </w:p>
        </w:tc>
        <w:tc>
          <w:tcPr>
            <w:tcW w:w="283" w:type="dxa"/>
          </w:tcPr>
          <w:p w:rsidR="0044101E" w:rsidRPr="00F656B8" w:rsidRDefault="0044101E" w:rsidP="0044101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</w:tcPr>
          <w:p w:rsidR="0044101E" w:rsidRPr="005B2E80" w:rsidDel="00113267" w:rsidRDefault="00061BDB" w:rsidP="0044101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44101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01</w:t>
            </w:r>
            <w:r w:rsidR="0044101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</w:tr>
      <w:tr w:rsidR="0044101E" w:rsidRPr="00F656B8" w:rsidTr="00AF46D2">
        <w:trPr>
          <w:trHeight w:hRule="exact" w:val="403"/>
        </w:trPr>
        <w:tc>
          <w:tcPr>
            <w:tcW w:w="2957" w:type="dxa"/>
          </w:tcPr>
          <w:p w:rsidR="0044101E" w:rsidRPr="00F656B8" w:rsidRDefault="0044101E" w:rsidP="00441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0" w:type="dxa"/>
          </w:tcPr>
          <w:p w:rsidR="0044101E" w:rsidRPr="00F656B8" w:rsidRDefault="0044101E" w:rsidP="00441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</w:tcPr>
          <w:p w:rsidR="0044101E" w:rsidRPr="00F656B8" w:rsidRDefault="0044101E" w:rsidP="00441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4101E" w:rsidRPr="00F656B8" w:rsidRDefault="0044101E" w:rsidP="00441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:rsidR="0044101E" w:rsidRPr="00F656B8" w:rsidRDefault="0044101E" w:rsidP="00441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4101E" w:rsidRPr="00F656B8" w:rsidRDefault="0044101E" w:rsidP="00441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:rsidR="0044101E" w:rsidRPr="00F656B8" w:rsidRDefault="0044101E" w:rsidP="00441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4101E" w:rsidRPr="00CA7973" w:rsidRDefault="0044101E" w:rsidP="00CA797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283" w:type="dxa"/>
          </w:tcPr>
          <w:p w:rsidR="0044101E" w:rsidRPr="00F656B8" w:rsidRDefault="0044101E" w:rsidP="00441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:rsidR="0044101E" w:rsidRPr="00F656B8" w:rsidRDefault="0044101E" w:rsidP="00441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4101E" w:rsidRPr="00F656B8" w:rsidTr="00AF46D2">
        <w:trPr>
          <w:trHeight w:hRule="exact" w:val="403"/>
        </w:trPr>
        <w:tc>
          <w:tcPr>
            <w:tcW w:w="2957" w:type="dxa"/>
          </w:tcPr>
          <w:p w:rsidR="0044101E" w:rsidRPr="00DC1431" w:rsidRDefault="0044101E" w:rsidP="00441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C143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ลูกหนี้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850" w:type="dxa"/>
          </w:tcPr>
          <w:p w:rsidR="0044101E" w:rsidRPr="00F656B8" w:rsidRDefault="0044101E" w:rsidP="00441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</w:tcPr>
          <w:p w:rsidR="0044101E" w:rsidRPr="00F656B8" w:rsidRDefault="0044101E" w:rsidP="00441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</w:tcPr>
          <w:p w:rsidR="0044101E" w:rsidRPr="00BF2202" w:rsidRDefault="0044101E" w:rsidP="00441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:rsidR="0044101E" w:rsidRPr="00BF2202" w:rsidRDefault="0044101E" w:rsidP="00441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44101E" w:rsidRDefault="0044101E" w:rsidP="00441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:rsidR="0044101E" w:rsidRPr="00BF2202" w:rsidRDefault="0044101E" w:rsidP="00441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44101E" w:rsidRPr="00CA7973" w:rsidRDefault="0044101E" w:rsidP="00CA797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283" w:type="dxa"/>
          </w:tcPr>
          <w:p w:rsidR="0044101E" w:rsidRPr="00BF2202" w:rsidRDefault="0044101E" w:rsidP="00441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:rsidR="0044101E" w:rsidRDefault="0044101E" w:rsidP="00441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4101E" w:rsidRPr="00F656B8" w:rsidTr="00AF46D2">
        <w:trPr>
          <w:trHeight w:hRule="exact" w:val="403"/>
        </w:trPr>
        <w:tc>
          <w:tcPr>
            <w:tcW w:w="2957" w:type="dxa"/>
          </w:tcPr>
          <w:p w:rsidR="0044101E" w:rsidRPr="00F656B8" w:rsidRDefault="0044101E" w:rsidP="00441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656B8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850" w:type="dxa"/>
          </w:tcPr>
          <w:p w:rsidR="0044101E" w:rsidRPr="00F656B8" w:rsidRDefault="00061BDB" w:rsidP="00441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  <w:r w:rsidR="0044101E">
              <w:rPr>
                <w:rFonts w:ascii="Angsana New" w:hAnsi="Angsana New"/>
                <w:i/>
                <w:iCs/>
                <w:sz w:val="30"/>
                <w:szCs w:val="30"/>
              </w:rPr>
              <w:t>.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284" w:type="dxa"/>
          </w:tcPr>
          <w:p w:rsidR="0044101E" w:rsidRPr="00F656B8" w:rsidRDefault="0044101E" w:rsidP="00441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</w:tcPr>
          <w:p w:rsidR="0044101E" w:rsidRPr="00BF2202" w:rsidRDefault="0044101E" w:rsidP="00441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:rsidR="0044101E" w:rsidRPr="00BF2202" w:rsidRDefault="0044101E" w:rsidP="00441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44101E" w:rsidRDefault="0044101E" w:rsidP="00441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:rsidR="0044101E" w:rsidRPr="00BF2202" w:rsidRDefault="0044101E" w:rsidP="00441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44101E" w:rsidRPr="00CA7973" w:rsidRDefault="00061BDB" w:rsidP="00CA797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  <w:r w:rsidRPr="00CA7973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44101E" w:rsidRPr="00CA7973">
              <w:rPr>
                <w:rFonts w:ascii="Angsana New" w:hAnsi="Angsana New"/>
                <w:sz w:val="30"/>
                <w:szCs w:val="30"/>
                <w:lang w:val="en-US" w:bidi="th-TH"/>
              </w:rPr>
              <w:t>,5</w:t>
            </w:r>
            <w:r w:rsidRPr="00CA7973">
              <w:rPr>
                <w:rFonts w:ascii="Angsana New" w:hAnsi="Angsana New"/>
                <w:sz w:val="30"/>
                <w:szCs w:val="30"/>
                <w:lang w:val="en-US" w:bidi="th-TH"/>
              </w:rPr>
              <w:t>02</w:t>
            </w:r>
          </w:p>
        </w:tc>
        <w:tc>
          <w:tcPr>
            <w:tcW w:w="283" w:type="dxa"/>
          </w:tcPr>
          <w:p w:rsidR="0044101E" w:rsidRPr="00BF2202" w:rsidRDefault="0044101E" w:rsidP="00441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:rsidR="0044101E" w:rsidRDefault="00061BDB" w:rsidP="00441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="0044101E">
              <w:rPr>
                <w:rFonts w:ascii="Angsana New" w:hAnsi="Angsana New"/>
                <w:sz w:val="30"/>
                <w:szCs w:val="30"/>
              </w:rPr>
              <w:t>85</w:t>
            </w:r>
          </w:p>
        </w:tc>
      </w:tr>
      <w:tr w:rsidR="0044101E" w:rsidRPr="00F656B8" w:rsidTr="00AF46D2">
        <w:trPr>
          <w:trHeight w:hRule="exact" w:val="403"/>
        </w:trPr>
        <w:tc>
          <w:tcPr>
            <w:tcW w:w="2957" w:type="dxa"/>
          </w:tcPr>
          <w:p w:rsidR="0044101E" w:rsidRPr="00F656B8" w:rsidRDefault="0044101E" w:rsidP="00441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656B8">
              <w:rPr>
                <w:rFonts w:ascii="Angsana New" w:hAnsi="Angsana New" w:hint="cs"/>
                <w:sz w:val="30"/>
                <w:szCs w:val="30"/>
                <w:cs/>
              </w:rPr>
              <w:t>กิจการอื่น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F656B8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850" w:type="dxa"/>
          </w:tcPr>
          <w:p w:rsidR="0044101E" w:rsidRPr="00F656B8" w:rsidRDefault="0044101E" w:rsidP="00441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</w:tcPr>
          <w:p w:rsidR="0044101E" w:rsidRPr="00F656B8" w:rsidRDefault="0044101E" w:rsidP="00441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4101E" w:rsidRPr="00BF2202" w:rsidRDefault="001D6129" w:rsidP="00441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10,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0</w:t>
            </w:r>
            <w:r w:rsidR="0030174E">
              <w:rPr>
                <w:rFonts w:ascii="Angsana New" w:hAnsi="Angsana New"/>
                <w:sz w:val="30"/>
                <w:szCs w:val="30"/>
              </w:rPr>
              <w:t>70</w:t>
            </w:r>
          </w:p>
        </w:tc>
        <w:tc>
          <w:tcPr>
            <w:tcW w:w="283" w:type="dxa"/>
          </w:tcPr>
          <w:p w:rsidR="0044101E" w:rsidRPr="00BF2202" w:rsidRDefault="0044101E" w:rsidP="00441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4101E" w:rsidRDefault="00061BDB" w:rsidP="00441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44101E">
              <w:rPr>
                <w:rFonts w:ascii="Angsana New" w:hAnsi="Angsana New"/>
                <w:sz w:val="30"/>
                <w:szCs w:val="30"/>
              </w:rPr>
              <w:t>6,</w:t>
            </w:r>
            <w:r>
              <w:rPr>
                <w:rFonts w:ascii="Angsana New" w:hAnsi="Angsana New"/>
                <w:sz w:val="30"/>
                <w:szCs w:val="30"/>
              </w:rPr>
              <w:t>031</w:t>
            </w:r>
          </w:p>
        </w:tc>
        <w:tc>
          <w:tcPr>
            <w:tcW w:w="284" w:type="dxa"/>
          </w:tcPr>
          <w:p w:rsidR="0044101E" w:rsidRPr="00BF2202" w:rsidRDefault="0044101E" w:rsidP="00441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4101E" w:rsidRPr="00CA7973" w:rsidRDefault="00061BDB" w:rsidP="00CA797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7973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44101E" w:rsidRPr="00CA7973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A7973">
              <w:rPr>
                <w:rFonts w:ascii="Angsana New" w:hAnsi="Angsana New"/>
                <w:sz w:val="30"/>
                <w:szCs w:val="30"/>
                <w:lang w:val="en-US" w:bidi="th-TH"/>
              </w:rPr>
              <w:t>302</w:t>
            </w:r>
          </w:p>
          <w:p w:rsidR="0044101E" w:rsidRPr="00CA7973" w:rsidRDefault="0044101E" w:rsidP="00CA797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283" w:type="dxa"/>
          </w:tcPr>
          <w:p w:rsidR="0044101E" w:rsidRPr="00BF2202" w:rsidRDefault="0044101E" w:rsidP="00441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:rsidR="0044101E" w:rsidRDefault="0044101E" w:rsidP="00441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8,</w:t>
            </w:r>
            <w:r w:rsidR="00061BDB"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30174E" w:rsidRPr="00F656B8" w:rsidTr="00AF46D2">
        <w:trPr>
          <w:trHeight w:hRule="exact" w:val="403"/>
        </w:trPr>
        <w:tc>
          <w:tcPr>
            <w:tcW w:w="2957" w:type="dxa"/>
          </w:tcPr>
          <w:p w:rsidR="0030174E" w:rsidRPr="00F656B8" w:rsidRDefault="0030174E" w:rsidP="00441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656B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850" w:type="dxa"/>
          </w:tcPr>
          <w:p w:rsidR="0030174E" w:rsidRPr="00F656B8" w:rsidRDefault="0030174E" w:rsidP="00441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</w:tcPr>
          <w:p w:rsidR="0030174E" w:rsidRPr="00F656B8" w:rsidRDefault="0030174E" w:rsidP="00441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30174E" w:rsidRPr="0030174E" w:rsidRDefault="001D6129" w:rsidP="00D35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10,0</w:t>
            </w:r>
            <w:r w:rsidR="0030174E" w:rsidRPr="0030174E">
              <w:rPr>
                <w:rFonts w:ascii="Angsana New" w:hAnsi="Angsana New"/>
                <w:b/>
                <w:bCs/>
                <w:sz w:val="30"/>
                <w:szCs w:val="30"/>
              </w:rPr>
              <w:t>70</w:t>
            </w:r>
          </w:p>
        </w:tc>
        <w:tc>
          <w:tcPr>
            <w:tcW w:w="283" w:type="dxa"/>
          </w:tcPr>
          <w:p w:rsidR="0030174E" w:rsidRPr="004F7722" w:rsidRDefault="0030174E" w:rsidP="00441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30174E" w:rsidRPr="004F7722" w:rsidRDefault="0030174E" w:rsidP="00441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4F7722">
              <w:rPr>
                <w:rFonts w:ascii="Angsana New" w:hAnsi="Angsana New"/>
                <w:b/>
                <w:bCs/>
                <w:sz w:val="30"/>
                <w:szCs w:val="30"/>
              </w:rPr>
              <w:t>6,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031</w:t>
            </w:r>
          </w:p>
        </w:tc>
        <w:tc>
          <w:tcPr>
            <w:tcW w:w="284" w:type="dxa"/>
          </w:tcPr>
          <w:p w:rsidR="0030174E" w:rsidRPr="004F7722" w:rsidRDefault="0030174E" w:rsidP="00441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30174E" w:rsidRPr="00CA7973" w:rsidRDefault="0030174E" w:rsidP="00CA797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CA797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4,804</w:t>
            </w:r>
          </w:p>
        </w:tc>
        <w:tc>
          <w:tcPr>
            <w:tcW w:w="283" w:type="dxa"/>
          </w:tcPr>
          <w:p w:rsidR="0030174E" w:rsidRPr="004F7722" w:rsidRDefault="0030174E" w:rsidP="00441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</w:tcPr>
          <w:p w:rsidR="0030174E" w:rsidRPr="004F7722" w:rsidRDefault="0030174E" w:rsidP="00441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F7722">
              <w:rPr>
                <w:rFonts w:ascii="Angsana New" w:hAnsi="Angsana New"/>
                <w:b/>
                <w:bCs/>
                <w:sz w:val="30"/>
                <w:szCs w:val="30"/>
              </w:rPr>
              <w:t>8,79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</w:tr>
      <w:tr w:rsidR="0044101E" w:rsidRPr="00F656B8" w:rsidTr="00AF46D2">
        <w:trPr>
          <w:trHeight w:hRule="exact" w:val="403"/>
        </w:trPr>
        <w:tc>
          <w:tcPr>
            <w:tcW w:w="2957" w:type="dxa"/>
          </w:tcPr>
          <w:p w:rsidR="0044101E" w:rsidRPr="00F656B8" w:rsidRDefault="0044101E" w:rsidP="00441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0" w:type="dxa"/>
          </w:tcPr>
          <w:p w:rsidR="0044101E" w:rsidRPr="00F656B8" w:rsidRDefault="0044101E" w:rsidP="00441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</w:tcPr>
          <w:p w:rsidR="0044101E" w:rsidRPr="00F656B8" w:rsidRDefault="0044101E" w:rsidP="00441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4101E" w:rsidRPr="00BF2202" w:rsidRDefault="0044101E" w:rsidP="00441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:rsidR="0044101E" w:rsidRPr="00BF2202" w:rsidRDefault="0044101E" w:rsidP="00441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4101E" w:rsidRDefault="0044101E" w:rsidP="00441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:rsidR="0044101E" w:rsidRPr="00BF2202" w:rsidRDefault="0044101E" w:rsidP="00441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4101E" w:rsidRPr="00BF2202" w:rsidRDefault="0044101E" w:rsidP="00441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:rsidR="0044101E" w:rsidRPr="00BF2202" w:rsidRDefault="0044101E" w:rsidP="00441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:rsidR="0044101E" w:rsidRDefault="0044101E" w:rsidP="00441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4101E" w:rsidRPr="00F656B8" w:rsidTr="00AF46D2">
        <w:trPr>
          <w:trHeight w:hRule="exact" w:val="403"/>
        </w:trPr>
        <w:tc>
          <w:tcPr>
            <w:tcW w:w="3807" w:type="dxa"/>
            <w:gridSpan w:val="2"/>
          </w:tcPr>
          <w:p w:rsidR="0044101E" w:rsidRPr="004F7722" w:rsidRDefault="0044101E" w:rsidP="00441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F772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มูลค่างานระหว่างทำตามสัญญาที่ยัง</w:t>
            </w:r>
          </w:p>
        </w:tc>
        <w:tc>
          <w:tcPr>
            <w:tcW w:w="284" w:type="dxa"/>
          </w:tcPr>
          <w:p w:rsidR="0044101E" w:rsidRPr="004F7722" w:rsidRDefault="0044101E" w:rsidP="00441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</w:tcPr>
          <w:p w:rsidR="0044101E" w:rsidRPr="004F7722" w:rsidRDefault="0044101E" w:rsidP="00441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:rsidR="0044101E" w:rsidRPr="004F7722" w:rsidRDefault="0044101E" w:rsidP="00441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:rsidR="0044101E" w:rsidRPr="004F7722" w:rsidRDefault="0044101E" w:rsidP="00441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:rsidR="0044101E" w:rsidRPr="004F7722" w:rsidRDefault="0044101E" w:rsidP="00441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44101E" w:rsidRPr="004F7722" w:rsidRDefault="0044101E" w:rsidP="00441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:rsidR="0044101E" w:rsidRPr="004F7722" w:rsidRDefault="0044101E" w:rsidP="00441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</w:tcPr>
          <w:p w:rsidR="0044101E" w:rsidRPr="004F7722" w:rsidRDefault="0044101E" w:rsidP="00441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44101E" w:rsidRPr="00F656B8" w:rsidTr="00AF46D2">
        <w:trPr>
          <w:trHeight w:hRule="exact" w:val="403"/>
        </w:trPr>
        <w:tc>
          <w:tcPr>
            <w:tcW w:w="3807" w:type="dxa"/>
            <w:gridSpan w:val="2"/>
          </w:tcPr>
          <w:p w:rsidR="0044101E" w:rsidRPr="004F7722" w:rsidRDefault="0044101E" w:rsidP="00441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162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F772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ไม่เรียกเก็บจากลูกค้า</w:t>
            </w:r>
          </w:p>
        </w:tc>
        <w:tc>
          <w:tcPr>
            <w:tcW w:w="284" w:type="dxa"/>
          </w:tcPr>
          <w:p w:rsidR="0044101E" w:rsidRPr="004F7722" w:rsidRDefault="0044101E" w:rsidP="00441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</w:tcPr>
          <w:p w:rsidR="0044101E" w:rsidRPr="004F7722" w:rsidRDefault="0044101E" w:rsidP="00441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44101E" w:rsidRPr="004F7722" w:rsidRDefault="0044101E" w:rsidP="00441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:rsidR="0044101E" w:rsidRPr="004F7722" w:rsidRDefault="0044101E" w:rsidP="00441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44101E" w:rsidRPr="004F7722" w:rsidRDefault="0044101E" w:rsidP="00441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44101E" w:rsidRPr="004F7722" w:rsidRDefault="0044101E" w:rsidP="00441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44101E" w:rsidRPr="004F7722" w:rsidRDefault="0044101E" w:rsidP="00441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</w:tcPr>
          <w:p w:rsidR="0044101E" w:rsidRPr="004F7722" w:rsidRDefault="0044101E" w:rsidP="00441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4014D" w:rsidRPr="00F656B8" w:rsidTr="00AF46D2">
        <w:trPr>
          <w:trHeight w:hRule="exact" w:val="403"/>
        </w:trPr>
        <w:tc>
          <w:tcPr>
            <w:tcW w:w="3807" w:type="dxa"/>
            <w:gridSpan w:val="2"/>
          </w:tcPr>
          <w:p w:rsidR="0014014D" w:rsidRDefault="0014014D" w:rsidP="00441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 w:firstLine="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ต้นทุนงานตามสัญญาบวกกำไร</w:t>
            </w:r>
          </w:p>
        </w:tc>
        <w:tc>
          <w:tcPr>
            <w:tcW w:w="284" w:type="dxa"/>
          </w:tcPr>
          <w:p w:rsidR="0014014D" w:rsidRPr="00F656B8" w:rsidRDefault="0014014D" w:rsidP="00441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14014D" w:rsidRPr="003725B7" w:rsidRDefault="0014014D" w:rsidP="00DC653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41,421</w:t>
            </w:r>
          </w:p>
        </w:tc>
        <w:tc>
          <w:tcPr>
            <w:tcW w:w="283" w:type="dxa"/>
          </w:tcPr>
          <w:p w:rsidR="0014014D" w:rsidRPr="00F656B8" w:rsidRDefault="0014014D" w:rsidP="0044101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:rsidR="0014014D" w:rsidRPr="00067EDF" w:rsidRDefault="0014014D" w:rsidP="0044101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41,867</w:t>
            </w:r>
          </w:p>
        </w:tc>
        <w:tc>
          <w:tcPr>
            <w:tcW w:w="284" w:type="dxa"/>
          </w:tcPr>
          <w:p w:rsidR="0014014D" w:rsidRPr="00F656B8" w:rsidRDefault="0014014D" w:rsidP="0044101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:rsidR="0014014D" w:rsidRPr="003725B7" w:rsidRDefault="0014014D" w:rsidP="0044101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41,421</w:t>
            </w:r>
          </w:p>
        </w:tc>
        <w:tc>
          <w:tcPr>
            <w:tcW w:w="283" w:type="dxa"/>
          </w:tcPr>
          <w:p w:rsidR="0014014D" w:rsidRPr="00F656B8" w:rsidRDefault="0014014D" w:rsidP="0044101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</w:tcPr>
          <w:p w:rsidR="0014014D" w:rsidRPr="00F656B8" w:rsidRDefault="0014014D" w:rsidP="0044101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41,867</w:t>
            </w:r>
          </w:p>
        </w:tc>
      </w:tr>
      <w:tr w:rsidR="0014014D" w:rsidRPr="00F656B8" w:rsidTr="00AF46D2">
        <w:trPr>
          <w:trHeight w:hRule="exact" w:val="403"/>
        </w:trPr>
        <w:tc>
          <w:tcPr>
            <w:tcW w:w="3807" w:type="dxa"/>
            <w:gridSpan w:val="2"/>
          </w:tcPr>
          <w:p w:rsidR="0014014D" w:rsidRPr="00067EDF" w:rsidRDefault="0014014D" w:rsidP="00441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หัก จำนวนที่เรียกเก็บจากลูกค้า</w:t>
            </w:r>
          </w:p>
        </w:tc>
        <w:tc>
          <w:tcPr>
            <w:tcW w:w="284" w:type="dxa"/>
          </w:tcPr>
          <w:p w:rsidR="0014014D" w:rsidRPr="00F656B8" w:rsidRDefault="0014014D" w:rsidP="00441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14014D" w:rsidRPr="003B3011" w:rsidRDefault="0014014D" w:rsidP="00DC653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(29,796)</w:t>
            </w:r>
          </w:p>
        </w:tc>
        <w:tc>
          <w:tcPr>
            <w:tcW w:w="283" w:type="dxa"/>
          </w:tcPr>
          <w:p w:rsidR="0014014D" w:rsidRPr="00F656B8" w:rsidRDefault="0014014D" w:rsidP="0044101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:rsidR="0014014D" w:rsidRPr="00F656B8" w:rsidRDefault="0014014D" w:rsidP="0044101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72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(25,429)</w:t>
            </w:r>
          </w:p>
        </w:tc>
        <w:tc>
          <w:tcPr>
            <w:tcW w:w="284" w:type="dxa"/>
          </w:tcPr>
          <w:p w:rsidR="0014014D" w:rsidRPr="00F656B8" w:rsidRDefault="0014014D" w:rsidP="0044101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:rsidR="0014014D" w:rsidRPr="003B3011" w:rsidRDefault="0014014D" w:rsidP="003B301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(29,796)</w:t>
            </w:r>
          </w:p>
        </w:tc>
        <w:tc>
          <w:tcPr>
            <w:tcW w:w="283" w:type="dxa"/>
          </w:tcPr>
          <w:p w:rsidR="0014014D" w:rsidRPr="00F656B8" w:rsidRDefault="0014014D" w:rsidP="0044101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</w:tcPr>
          <w:p w:rsidR="0014014D" w:rsidRPr="00F656B8" w:rsidRDefault="0014014D" w:rsidP="0044101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(25,429)</w:t>
            </w:r>
          </w:p>
        </w:tc>
      </w:tr>
      <w:tr w:rsidR="0044101E" w:rsidRPr="00F656B8" w:rsidTr="00AF46D2">
        <w:trPr>
          <w:trHeight w:hRule="exact" w:val="403"/>
        </w:trPr>
        <w:tc>
          <w:tcPr>
            <w:tcW w:w="3807" w:type="dxa"/>
            <w:gridSpan w:val="2"/>
          </w:tcPr>
          <w:p w:rsidR="0044101E" w:rsidRPr="00067EDF" w:rsidRDefault="0044101E" w:rsidP="00441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 w:firstLine="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67ED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84" w:type="dxa"/>
          </w:tcPr>
          <w:p w:rsidR="0044101E" w:rsidRPr="00F656B8" w:rsidRDefault="0044101E" w:rsidP="00441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4101E" w:rsidRPr="002B30F1" w:rsidRDefault="00061BDB" w:rsidP="002B30F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</w:t>
            </w:r>
            <w:r w:rsidR="002B30F1" w:rsidRPr="002B30F1">
              <w:rPr>
                <w:rFonts w:ascii="Angsana New" w:hAnsi="Angsana New"/>
                <w:b/>
                <w:bCs/>
                <w:sz w:val="30"/>
                <w:szCs w:val="30"/>
              </w:rPr>
              <w:t>,6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2B30F1" w:rsidRPr="002B30F1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83" w:type="dxa"/>
          </w:tcPr>
          <w:p w:rsidR="0044101E" w:rsidRPr="00067EDF" w:rsidRDefault="0044101E" w:rsidP="0044101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4101E" w:rsidRPr="00067EDF" w:rsidRDefault="0044101E" w:rsidP="0044101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16,438</w:t>
            </w:r>
          </w:p>
        </w:tc>
        <w:tc>
          <w:tcPr>
            <w:tcW w:w="284" w:type="dxa"/>
          </w:tcPr>
          <w:p w:rsidR="0044101E" w:rsidRPr="00067EDF" w:rsidRDefault="0044101E" w:rsidP="0044101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44101E" w:rsidRPr="003725B7" w:rsidRDefault="0044101E" w:rsidP="0044101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3725B7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11,625</w:t>
            </w:r>
          </w:p>
        </w:tc>
        <w:tc>
          <w:tcPr>
            <w:tcW w:w="283" w:type="dxa"/>
          </w:tcPr>
          <w:p w:rsidR="0044101E" w:rsidRPr="00067EDF" w:rsidRDefault="0044101E" w:rsidP="0044101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:rsidR="0044101E" w:rsidRPr="00067EDF" w:rsidRDefault="00061BDB" w:rsidP="0044101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44101E" w:rsidRPr="00067EDF">
              <w:rPr>
                <w:rFonts w:ascii="Angsana New" w:hAnsi="Angsana New"/>
                <w:b/>
                <w:bCs/>
                <w:sz w:val="30"/>
                <w:szCs w:val="30"/>
              </w:rPr>
              <w:t>6,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43</w:t>
            </w:r>
            <w:r w:rsidR="0044101E" w:rsidRPr="00067EDF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</w:tr>
      <w:tr w:rsidR="0044101E" w:rsidRPr="00F656B8" w:rsidTr="00AF46D2">
        <w:trPr>
          <w:trHeight w:hRule="exact" w:val="403"/>
        </w:trPr>
        <w:tc>
          <w:tcPr>
            <w:tcW w:w="3807" w:type="dxa"/>
            <w:gridSpan w:val="2"/>
          </w:tcPr>
          <w:p w:rsidR="0044101E" w:rsidRPr="00067EDF" w:rsidRDefault="0044101E" w:rsidP="00441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44101E" w:rsidRPr="00F656B8" w:rsidRDefault="0044101E" w:rsidP="00441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4101E" w:rsidRPr="002B30F1" w:rsidRDefault="0044101E" w:rsidP="002B30F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44101E" w:rsidRPr="00F656B8" w:rsidRDefault="0044101E" w:rsidP="0044101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4101E" w:rsidRPr="00F656B8" w:rsidRDefault="0044101E" w:rsidP="0044101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84" w:type="dxa"/>
          </w:tcPr>
          <w:p w:rsidR="0044101E" w:rsidRPr="00F656B8" w:rsidRDefault="0044101E" w:rsidP="0044101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44101E" w:rsidRPr="00EE29B1" w:rsidRDefault="0044101E" w:rsidP="0044101E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283" w:type="dxa"/>
          </w:tcPr>
          <w:p w:rsidR="0044101E" w:rsidRPr="00F656B8" w:rsidRDefault="0044101E" w:rsidP="0044101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:rsidR="0044101E" w:rsidRPr="00F656B8" w:rsidRDefault="0044101E" w:rsidP="0044101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4101E" w:rsidRPr="00F656B8" w:rsidTr="00AF46D2">
        <w:trPr>
          <w:trHeight w:hRule="exact" w:val="403"/>
        </w:trPr>
        <w:tc>
          <w:tcPr>
            <w:tcW w:w="3807" w:type="dxa"/>
            <w:gridSpan w:val="2"/>
          </w:tcPr>
          <w:p w:rsidR="0044101E" w:rsidRPr="004F7722" w:rsidRDefault="0044101E" w:rsidP="00441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 w:firstLine="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F772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รวมลูกหนี้การค้าและลูกหนี้</w:t>
            </w:r>
            <w:r w:rsidR="00AF46D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หมุนเวียน</w:t>
            </w:r>
            <w:r w:rsidRPr="004F772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284" w:type="dxa"/>
          </w:tcPr>
          <w:p w:rsidR="0044101E" w:rsidRPr="00F656B8" w:rsidRDefault="0044101E" w:rsidP="00441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:rsidR="0044101E" w:rsidRPr="002B30F1" w:rsidRDefault="00276E13" w:rsidP="002B30F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58,526</w:t>
            </w:r>
          </w:p>
        </w:tc>
        <w:tc>
          <w:tcPr>
            <w:tcW w:w="283" w:type="dxa"/>
          </w:tcPr>
          <w:p w:rsidR="0044101E" w:rsidRPr="00F656B8" w:rsidRDefault="0044101E" w:rsidP="0044101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:rsidR="0044101E" w:rsidRPr="004F7722" w:rsidRDefault="0044101E" w:rsidP="0044101E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</w:t>
            </w:r>
            <w:r w:rsidR="00061BD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061BD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</w:t>
            </w:r>
            <w:r w:rsidR="00061BD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84" w:type="dxa"/>
          </w:tcPr>
          <w:p w:rsidR="0044101E" w:rsidRPr="00F656B8" w:rsidRDefault="0044101E" w:rsidP="0044101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:rsidR="0044101E" w:rsidRPr="003725B7" w:rsidRDefault="0030174E" w:rsidP="0044101E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44,510</w:t>
            </w:r>
          </w:p>
        </w:tc>
        <w:tc>
          <w:tcPr>
            <w:tcW w:w="283" w:type="dxa"/>
          </w:tcPr>
          <w:p w:rsidR="0044101E" w:rsidRPr="00F656B8" w:rsidRDefault="0044101E" w:rsidP="0044101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double" w:sz="4" w:space="0" w:color="auto"/>
            </w:tcBorders>
          </w:tcPr>
          <w:p w:rsidR="0044101E" w:rsidRPr="00F656B8" w:rsidRDefault="0044101E" w:rsidP="0044101E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54,246</w:t>
            </w:r>
          </w:p>
        </w:tc>
      </w:tr>
      <w:tr w:rsidR="0044101E" w:rsidRPr="00F656B8" w:rsidTr="00AF46D2">
        <w:trPr>
          <w:trHeight w:hRule="exact" w:val="403"/>
        </w:trPr>
        <w:tc>
          <w:tcPr>
            <w:tcW w:w="3807" w:type="dxa"/>
            <w:gridSpan w:val="2"/>
          </w:tcPr>
          <w:p w:rsidR="0044101E" w:rsidRDefault="0044101E" w:rsidP="00441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44101E" w:rsidRPr="00F656B8" w:rsidRDefault="0044101E" w:rsidP="00441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44101E" w:rsidRPr="00F656B8" w:rsidRDefault="0044101E" w:rsidP="0044101E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83" w:type="dxa"/>
          </w:tcPr>
          <w:p w:rsidR="0044101E" w:rsidRPr="00F656B8" w:rsidRDefault="0044101E" w:rsidP="0044101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:rsidR="0044101E" w:rsidRPr="00F656B8" w:rsidRDefault="0044101E" w:rsidP="0044101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84" w:type="dxa"/>
          </w:tcPr>
          <w:p w:rsidR="0044101E" w:rsidRPr="00F656B8" w:rsidRDefault="0044101E" w:rsidP="0044101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:rsidR="0044101E" w:rsidRPr="00F656B8" w:rsidRDefault="0044101E" w:rsidP="0044101E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83" w:type="dxa"/>
          </w:tcPr>
          <w:p w:rsidR="0044101E" w:rsidRPr="00F656B8" w:rsidRDefault="0044101E" w:rsidP="0044101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</w:tcPr>
          <w:p w:rsidR="0044101E" w:rsidRPr="00F656B8" w:rsidRDefault="0044101E" w:rsidP="0044101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4101E" w:rsidRPr="00F656B8" w:rsidTr="00AF46D2">
        <w:trPr>
          <w:trHeight w:hRule="exact" w:val="403"/>
        </w:trPr>
        <w:tc>
          <w:tcPr>
            <w:tcW w:w="3807" w:type="dxa"/>
            <w:gridSpan w:val="2"/>
          </w:tcPr>
          <w:p w:rsidR="0044101E" w:rsidRPr="00F656B8" w:rsidRDefault="0044101E" w:rsidP="00441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 w:firstLine="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กลับรายการ) </w:t>
            </w:r>
            <w:r w:rsidRPr="00F656B8">
              <w:rPr>
                <w:rFonts w:ascii="Angsana New" w:hAnsi="Angsana New" w:hint="cs"/>
                <w:sz w:val="30"/>
                <w:szCs w:val="30"/>
                <w:cs/>
              </w:rPr>
              <w:t>หนี้สูญและ</w:t>
            </w:r>
          </w:p>
        </w:tc>
        <w:tc>
          <w:tcPr>
            <w:tcW w:w="284" w:type="dxa"/>
          </w:tcPr>
          <w:p w:rsidR="0044101E" w:rsidRPr="00F656B8" w:rsidRDefault="0044101E" w:rsidP="00441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44101E" w:rsidRPr="00F656B8" w:rsidRDefault="0044101E" w:rsidP="0044101E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83" w:type="dxa"/>
          </w:tcPr>
          <w:p w:rsidR="0044101E" w:rsidRPr="00F656B8" w:rsidRDefault="0044101E" w:rsidP="0044101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:rsidR="0044101E" w:rsidRPr="00F656B8" w:rsidRDefault="0044101E" w:rsidP="0044101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84" w:type="dxa"/>
          </w:tcPr>
          <w:p w:rsidR="0044101E" w:rsidRPr="00F656B8" w:rsidRDefault="0044101E" w:rsidP="0044101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:rsidR="0044101E" w:rsidRPr="00F656B8" w:rsidRDefault="0044101E" w:rsidP="0044101E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83" w:type="dxa"/>
          </w:tcPr>
          <w:p w:rsidR="0044101E" w:rsidRPr="00F656B8" w:rsidRDefault="0044101E" w:rsidP="0044101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</w:tcPr>
          <w:p w:rsidR="0044101E" w:rsidRPr="00F656B8" w:rsidRDefault="0044101E" w:rsidP="0044101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4101E" w:rsidRPr="00A6688A" w:rsidTr="00AF46D2">
        <w:trPr>
          <w:trHeight w:hRule="exact" w:val="403"/>
        </w:trPr>
        <w:tc>
          <w:tcPr>
            <w:tcW w:w="3807" w:type="dxa"/>
            <w:gridSpan w:val="2"/>
          </w:tcPr>
          <w:p w:rsidR="0044101E" w:rsidRPr="00F656B8" w:rsidRDefault="0044101E" w:rsidP="00441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 w:firstLine="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หนี้สงสัย</w:t>
            </w:r>
            <w:r w:rsidRPr="00F656B8">
              <w:rPr>
                <w:rFonts w:ascii="Angsana New" w:hAnsi="Angsana New" w:hint="cs"/>
                <w:sz w:val="30"/>
                <w:szCs w:val="30"/>
                <w:cs/>
              </w:rPr>
              <w:t>จะสูญ</w:t>
            </w:r>
          </w:p>
        </w:tc>
        <w:tc>
          <w:tcPr>
            <w:tcW w:w="284" w:type="dxa"/>
          </w:tcPr>
          <w:p w:rsidR="0044101E" w:rsidRPr="00F656B8" w:rsidRDefault="0044101E" w:rsidP="00441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:rsidR="0044101E" w:rsidRPr="00F656B8" w:rsidRDefault="002B30F1" w:rsidP="002B30F1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08" w:right="72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3" w:type="dxa"/>
          </w:tcPr>
          <w:p w:rsidR="0044101E" w:rsidRPr="00F656B8" w:rsidRDefault="0044101E" w:rsidP="0044101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:rsidR="0044101E" w:rsidRPr="00F656B8" w:rsidRDefault="0044101E" w:rsidP="0044101E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08" w:right="72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071E6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061BDB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97</w:t>
            </w:r>
            <w:r w:rsidRPr="00D071E6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84" w:type="dxa"/>
          </w:tcPr>
          <w:p w:rsidR="0044101E" w:rsidRPr="00F656B8" w:rsidRDefault="0044101E" w:rsidP="0044101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:rsidR="0044101E" w:rsidRPr="00F656B8" w:rsidRDefault="0044101E" w:rsidP="0044101E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08" w:right="72"/>
              <w:jc w:val="both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83" w:type="dxa"/>
          </w:tcPr>
          <w:p w:rsidR="0044101E" w:rsidRPr="00F656B8" w:rsidRDefault="0044101E" w:rsidP="0044101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double" w:sz="4" w:space="0" w:color="auto"/>
            </w:tcBorders>
          </w:tcPr>
          <w:p w:rsidR="0044101E" w:rsidRPr="00F656B8" w:rsidRDefault="0044101E" w:rsidP="0044101E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08" w:right="72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106</w:t>
            </w:r>
          </w:p>
        </w:tc>
      </w:tr>
    </w:tbl>
    <w:p w:rsidR="006E7D43" w:rsidRPr="00D071E6" w:rsidRDefault="006E7D43" w:rsidP="006E7D4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jc w:val="thaiDistribute"/>
        <w:rPr>
          <w:rFonts w:ascii="Angsana New" w:hAnsi="Angsana New"/>
          <w:bCs/>
          <w:sz w:val="30"/>
          <w:szCs w:val="30"/>
        </w:rPr>
      </w:pPr>
      <w:r w:rsidRPr="004A24BA">
        <w:rPr>
          <w:rFonts w:ascii="Angsana New" w:hAnsi="Angsana New"/>
          <w:sz w:val="20"/>
          <w:szCs w:val="20"/>
        </w:rPr>
        <w:t xml:space="preserve"> </w:t>
      </w:r>
      <w:r w:rsidRPr="00D071E6">
        <w:rPr>
          <w:rFonts w:ascii="Angsana New" w:hAnsi="Angsana New"/>
          <w:sz w:val="30"/>
          <w:szCs w:val="30"/>
        </w:rPr>
        <w:t xml:space="preserve">     </w:t>
      </w:r>
      <w:r w:rsidRPr="00D071E6">
        <w:rPr>
          <w:rFonts w:ascii="Angsana New" w:hAnsi="Angsana New"/>
          <w:bCs/>
          <w:sz w:val="30"/>
          <w:szCs w:val="30"/>
        </w:rPr>
        <w:t xml:space="preserve">                                          </w:t>
      </w:r>
    </w:p>
    <w:p w:rsidR="00067EDF" w:rsidRDefault="00067EDF" w:rsidP="005F23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706"/>
        <w:rPr>
          <w:rFonts w:ascii="Angsana New" w:hAnsi="Angsana New"/>
          <w:sz w:val="30"/>
          <w:szCs w:val="30"/>
        </w:rPr>
      </w:pPr>
    </w:p>
    <w:p w:rsidR="00067EDF" w:rsidRDefault="00067EDF" w:rsidP="005F23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706"/>
        <w:rPr>
          <w:rFonts w:ascii="Angsana New" w:hAnsi="Angsana New"/>
          <w:sz w:val="30"/>
          <w:szCs w:val="30"/>
        </w:rPr>
      </w:pPr>
    </w:p>
    <w:p w:rsidR="00067EDF" w:rsidRDefault="00067EDF" w:rsidP="005F23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706"/>
        <w:rPr>
          <w:rFonts w:ascii="Angsana New" w:hAnsi="Angsana New"/>
          <w:sz w:val="30"/>
          <w:szCs w:val="30"/>
        </w:rPr>
      </w:pPr>
    </w:p>
    <w:p w:rsidR="00067EDF" w:rsidRDefault="00067EDF" w:rsidP="005F23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706"/>
        <w:rPr>
          <w:rFonts w:ascii="Angsana New" w:hAnsi="Angsana New"/>
          <w:sz w:val="30"/>
          <w:szCs w:val="30"/>
        </w:rPr>
      </w:pPr>
    </w:p>
    <w:p w:rsidR="00FC1C11" w:rsidRDefault="00FC1C11" w:rsidP="005F23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706"/>
        <w:rPr>
          <w:rFonts w:ascii="Angsana New" w:hAnsi="Angsana New"/>
          <w:sz w:val="30"/>
          <w:szCs w:val="30"/>
        </w:rPr>
      </w:pPr>
    </w:p>
    <w:p w:rsidR="00FC1C11" w:rsidRDefault="00FC1C11" w:rsidP="005F23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706"/>
        <w:rPr>
          <w:rFonts w:ascii="Angsana New" w:hAnsi="Angsana New"/>
          <w:sz w:val="30"/>
          <w:szCs w:val="30"/>
        </w:rPr>
      </w:pPr>
    </w:p>
    <w:p w:rsidR="006E7D43" w:rsidRDefault="006E7D43" w:rsidP="003227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50"/>
        <w:rPr>
          <w:rFonts w:ascii="Angsana New" w:hAnsi="Angsana New"/>
          <w:sz w:val="30"/>
          <w:szCs w:val="30"/>
        </w:rPr>
      </w:pPr>
      <w:r w:rsidRPr="004A24BA">
        <w:rPr>
          <w:rFonts w:ascii="Angsana New" w:hAnsi="Angsana New"/>
          <w:sz w:val="30"/>
          <w:szCs w:val="30"/>
          <w:cs/>
        </w:rPr>
        <w:lastRenderedPageBreak/>
        <w:t>การวิเคราะห์อายุของลูกหนี้การค้า มีดังนี้</w:t>
      </w:r>
    </w:p>
    <w:p w:rsidR="006E7D43" w:rsidRPr="00093F2A" w:rsidRDefault="006E7D43" w:rsidP="006E7D4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  <w:r w:rsidRPr="004A24BA">
        <w:rPr>
          <w:rFonts w:ascii="Angsana New" w:hAnsi="Angsana New"/>
          <w:sz w:val="20"/>
          <w:szCs w:val="20"/>
        </w:rPr>
        <w:t xml:space="preserve">           </w:t>
      </w: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510"/>
        <w:gridCol w:w="1260"/>
        <w:gridCol w:w="270"/>
        <w:gridCol w:w="1260"/>
        <w:gridCol w:w="270"/>
        <w:gridCol w:w="1260"/>
        <w:gridCol w:w="270"/>
        <w:gridCol w:w="1260"/>
      </w:tblGrid>
      <w:tr w:rsidR="003227F6" w:rsidRPr="00034EDD" w:rsidTr="003227F6">
        <w:trPr>
          <w:trHeight w:hRule="exact" w:val="403"/>
          <w:tblHeader/>
        </w:trPr>
        <w:tc>
          <w:tcPr>
            <w:tcW w:w="3510" w:type="dxa"/>
          </w:tcPr>
          <w:p w:rsidR="003227F6" w:rsidRPr="00384C7A" w:rsidRDefault="003227F6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0" w:type="dxa"/>
            <w:gridSpan w:val="7"/>
            <w:tcBorders>
              <w:bottom w:val="single" w:sz="4" w:space="0" w:color="auto"/>
            </w:tcBorders>
          </w:tcPr>
          <w:p w:rsidR="003227F6" w:rsidRPr="009B592D" w:rsidRDefault="003227F6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B592D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6E7D43" w:rsidRPr="00034EDD" w:rsidTr="003227F6">
        <w:trPr>
          <w:trHeight w:hRule="exact" w:val="403"/>
          <w:tblHeader/>
        </w:trPr>
        <w:tc>
          <w:tcPr>
            <w:tcW w:w="3510" w:type="dxa"/>
          </w:tcPr>
          <w:p w:rsidR="006E7D43" w:rsidRPr="00384C7A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E7D43" w:rsidRPr="009B592D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B592D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6E7D43" w:rsidRPr="009B592D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E7D43" w:rsidRPr="009B592D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592D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E7D43" w:rsidRPr="00034EDD" w:rsidTr="003227F6">
        <w:trPr>
          <w:trHeight w:hRule="exact" w:val="403"/>
          <w:tblHeader/>
        </w:trPr>
        <w:tc>
          <w:tcPr>
            <w:tcW w:w="3510" w:type="dxa"/>
          </w:tcPr>
          <w:p w:rsidR="006E7D43" w:rsidRPr="00034EDD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6E7D43" w:rsidRPr="00034EDD" w:rsidRDefault="00061BDB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61BDB">
              <w:rPr>
                <w:rFonts w:ascii="Angsana New" w:hAnsi="Angsana New"/>
                <w:sz w:val="30"/>
                <w:szCs w:val="30"/>
              </w:rPr>
              <w:t>31</w:t>
            </w:r>
            <w:r w:rsidR="006E7D43" w:rsidRPr="00034EDD">
              <w:rPr>
                <w:rFonts w:ascii="Angsana New" w:hAnsi="Angsana New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6E7D43" w:rsidRPr="00034EDD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6E7D43" w:rsidRPr="00034EDD" w:rsidRDefault="00061BDB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1BDB">
              <w:rPr>
                <w:rFonts w:ascii="Angsana New" w:hAnsi="Angsana New"/>
                <w:sz w:val="30"/>
                <w:szCs w:val="30"/>
              </w:rPr>
              <w:t>31</w:t>
            </w:r>
            <w:r w:rsidR="006E7D43" w:rsidRPr="00034EDD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:rsidR="006E7D43" w:rsidRPr="00034EDD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6E7D43" w:rsidRPr="00034EDD" w:rsidRDefault="00061BDB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61BDB">
              <w:rPr>
                <w:rFonts w:ascii="Angsana New" w:hAnsi="Angsana New"/>
                <w:sz w:val="30"/>
                <w:szCs w:val="30"/>
              </w:rPr>
              <w:t>31</w:t>
            </w:r>
            <w:r w:rsidR="006E7D43" w:rsidRPr="00034EDD">
              <w:rPr>
                <w:rFonts w:ascii="Angsana New" w:hAnsi="Angsana New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70" w:type="dxa"/>
          </w:tcPr>
          <w:p w:rsidR="006E7D43" w:rsidRPr="00034EDD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E7D43" w:rsidRPr="00034EDD" w:rsidRDefault="00061BDB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1BDB">
              <w:rPr>
                <w:rFonts w:ascii="Angsana New" w:hAnsi="Angsana New"/>
                <w:sz w:val="30"/>
                <w:szCs w:val="30"/>
              </w:rPr>
              <w:t>31</w:t>
            </w:r>
            <w:r w:rsidR="006E7D43" w:rsidRPr="00034EDD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6E7D43" w:rsidRPr="00034EDD" w:rsidTr="003227F6">
        <w:trPr>
          <w:trHeight w:hRule="exact" w:val="403"/>
          <w:tblHeader/>
        </w:trPr>
        <w:tc>
          <w:tcPr>
            <w:tcW w:w="3510" w:type="dxa"/>
          </w:tcPr>
          <w:p w:rsidR="006E7D43" w:rsidRPr="00034EDD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6E7D43" w:rsidRPr="00BF2202" w:rsidRDefault="00061BDB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1BDB">
              <w:rPr>
                <w:rFonts w:ascii="Angsana New" w:hAnsi="Angsana New"/>
                <w:sz w:val="30"/>
                <w:szCs w:val="30"/>
              </w:rPr>
              <w:t>25</w:t>
            </w:r>
            <w:r w:rsidR="006E7D43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6E7D43" w:rsidRPr="00BF2202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6E7D43" w:rsidRPr="00BF2202" w:rsidRDefault="00061BDB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1BDB">
              <w:rPr>
                <w:rFonts w:ascii="Angsana New" w:hAnsi="Angsana New"/>
                <w:sz w:val="30"/>
                <w:szCs w:val="30"/>
              </w:rPr>
              <w:t>25</w:t>
            </w:r>
            <w:r w:rsidR="006E7D43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6E7D43" w:rsidRPr="00BF2202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6E7D43" w:rsidRPr="00BF2202" w:rsidRDefault="00061BDB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1BDB">
              <w:rPr>
                <w:rFonts w:ascii="Angsana New" w:hAnsi="Angsana New"/>
                <w:sz w:val="30"/>
                <w:szCs w:val="30"/>
              </w:rPr>
              <w:t>25</w:t>
            </w:r>
            <w:r w:rsidR="006E7D43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6E7D43" w:rsidRPr="00BF2202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6E7D43" w:rsidRPr="00BF2202" w:rsidRDefault="00061BDB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1BDB">
              <w:rPr>
                <w:rFonts w:ascii="Angsana New" w:hAnsi="Angsana New"/>
                <w:sz w:val="30"/>
                <w:szCs w:val="30"/>
              </w:rPr>
              <w:t>25</w:t>
            </w:r>
            <w:r w:rsidR="006E7D43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EE29B1" w:rsidRPr="00034EDD" w:rsidTr="003227F6">
        <w:trPr>
          <w:trHeight w:hRule="exact" w:val="403"/>
        </w:trPr>
        <w:tc>
          <w:tcPr>
            <w:tcW w:w="3510" w:type="dxa"/>
          </w:tcPr>
          <w:p w:rsidR="00EE29B1" w:rsidRPr="00034EDD" w:rsidRDefault="00EE29B1" w:rsidP="00EE2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034ED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>กิจการอื่น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 xml:space="preserve"> </w:t>
            </w:r>
            <w:r w:rsidRPr="00034ED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>ๆ</w:t>
            </w:r>
          </w:p>
        </w:tc>
        <w:tc>
          <w:tcPr>
            <w:tcW w:w="1260" w:type="dxa"/>
          </w:tcPr>
          <w:p w:rsidR="00EE29B1" w:rsidRPr="00034EDD" w:rsidRDefault="00EE29B1" w:rsidP="00EE29B1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EE29B1" w:rsidRPr="00034EDD" w:rsidRDefault="00EE29B1" w:rsidP="00EE29B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EE29B1" w:rsidRPr="00034EDD" w:rsidRDefault="00EE29B1" w:rsidP="00EE29B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EE29B1" w:rsidRPr="00034EDD" w:rsidRDefault="00EE29B1" w:rsidP="00EE29B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EE29B1" w:rsidRPr="00034EDD" w:rsidRDefault="00EE29B1" w:rsidP="00EE29B1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E29B1" w:rsidRPr="00034EDD" w:rsidRDefault="00EE29B1" w:rsidP="00EE29B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EE29B1" w:rsidRPr="00034EDD" w:rsidRDefault="00EE29B1" w:rsidP="00EE29B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6134C" w:rsidRPr="00034EDD" w:rsidTr="003227F6">
        <w:trPr>
          <w:trHeight w:hRule="exact" w:val="403"/>
        </w:trPr>
        <w:tc>
          <w:tcPr>
            <w:tcW w:w="3510" w:type="dxa"/>
          </w:tcPr>
          <w:p w:rsidR="00D6134C" w:rsidRPr="00034EDD" w:rsidRDefault="00D6134C" w:rsidP="00EE2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34EDD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ยังไม่ครบกำหนดชำระ </w:t>
            </w:r>
          </w:p>
        </w:tc>
        <w:tc>
          <w:tcPr>
            <w:tcW w:w="1260" w:type="dxa"/>
          </w:tcPr>
          <w:p w:rsidR="00D6134C" w:rsidRPr="00695DEB" w:rsidRDefault="00D6134C" w:rsidP="00695DEB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16,264</w:t>
            </w:r>
          </w:p>
        </w:tc>
        <w:tc>
          <w:tcPr>
            <w:tcW w:w="270" w:type="dxa"/>
          </w:tcPr>
          <w:p w:rsidR="00D6134C" w:rsidRPr="00034EDD" w:rsidRDefault="00D6134C" w:rsidP="00EE29B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D6134C" w:rsidRPr="003F7707" w:rsidRDefault="00D6134C" w:rsidP="00D35071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7,070</w:t>
            </w:r>
          </w:p>
        </w:tc>
        <w:tc>
          <w:tcPr>
            <w:tcW w:w="270" w:type="dxa"/>
          </w:tcPr>
          <w:p w:rsidR="00D6134C" w:rsidRPr="00034EDD" w:rsidRDefault="00D6134C" w:rsidP="00EE29B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D6134C" w:rsidRPr="00695DEB" w:rsidRDefault="00D6134C" w:rsidP="00695DEB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95DEB">
              <w:rPr>
                <w:rFonts w:ascii="Angsana New" w:hAnsi="Angsana New"/>
                <w:sz w:val="30"/>
                <w:szCs w:val="30"/>
                <w:lang w:val="en-US" w:bidi="th-TH"/>
              </w:rPr>
              <w:t>7,5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14</w:t>
            </w:r>
          </w:p>
        </w:tc>
        <w:tc>
          <w:tcPr>
            <w:tcW w:w="270" w:type="dxa"/>
          </w:tcPr>
          <w:p w:rsidR="00D6134C" w:rsidRPr="00034EDD" w:rsidRDefault="00D6134C" w:rsidP="00EE29B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D6134C" w:rsidRPr="003F7707" w:rsidRDefault="00D6134C" w:rsidP="00EE29B1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7,070</w:t>
            </w:r>
          </w:p>
        </w:tc>
      </w:tr>
      <w:tr w:rsidR="00D6134C" w:rsidRPr="00034EDD" w:rsidTr="003227F6">
        <w:trPr>
          <w:trHeight w:hRule="exact" w:val="403"/>
        </w:trPr>
        <w:tc>
          <w:tcPr>
            <w:tcW w:w="3510" w:type="dxa"/>
          </w:tcPr>
          <w:p w:rsidR="00D6134C" w:rsidRPr="00034EDD" w:rsidRDefault="00D6134C" w:rsidP="00EE2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34EDD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เกินกำหนดชำระ</w:t>
            </w:r>
            <w:r w:rsidRPr="00034EDD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1260" w:type="dxa"/>
          </w:tcPr>
          <w:p w:rsidR="00D6134C" w:rsidRPr="00695DEB" w:rsidRDefault="00D6134C" w:rsidP="00695DEB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D6134C" w:rsidRPr="00034EDD" w:rsidRDefault="00D6134C" w:rsidP="00EE29B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D6134C" w:rsidRPr="003F7707" w:rsidRDefault="00D6134C" w:rsidP="00D35071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D6134C" w:rsidRPr="00034EDD" w:rsidRDefault="00D6134C" w:rsidP="00EE29B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D6134C" w:rsidRPr="00695DEB" w:rsidRDefault="00D6134C" w:rsidP="00695DEB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D6134C" w:rsidRPr="00034EDD" w:rsidRDefault="00D6134C" w:rsidP="00EE29B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D6134C" w:rsidRPr="003F7707" w:rsidRDefault="00D6134C" w:rsidP="00EE29B1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D6134C" w:rsidRPr="00034EDD" w:rsidTr="003227F6">
        <w:trPr>
          <w:trHeight w:hRule="exact" w:val="403"/>
        </w:trPr>
        <w:tc>
          <w:tcPr>
            <w:tcW w:w="3510" w:type="dxa"/>
          </w:tcPr>
          <w:p w:rsidR="00D6134C" w:rsidRPr="00034EDD" w:rsidRDefault="00D6134C" w:rsidP="00EE2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034EDD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034EDD"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 w:rsidRPr="00034EDD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034EDD">
              <w:rPr>
                <w:rFonts w:ascii="Angsana New" w:hAnsi="Angsana New"/>
                <w:sz w:val="30"/>
                <w:szCs w:val="30"/>
              </w:rPr>
              <w:t>9</w:t>
            </w:r>
            <w:r w:rsidRPr="00061BDB">
              <w:rPr>
                <w:rFonts w:ascii="Angsana New" w:hAnsi="Angsana New"/>
                <w:sz w:val="30"/>
                <w:szCs w:val="30"/>
              </w:rPr>
              <w:t>0</w:t>
            </w:r>
            <w:r w:rsidRPr="00034EDD">
              <w:rPr>
                <w:rFonts w:ascii="Angsana New" w:hAnsi="Angsana New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260" w:type="dxa"/>
          </w:tcPr>
          <w:p w:rsidR="00D6134C" w:rsidRPr="00034EDD" w:rsidRDefault="00D6134C" w:rsidP="00695DEB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6,416</w:t>
            </w:r>
          </w:p>
        </w:tc>
        <w:tc>
          <w:tcPr>
            <w:tcW w:w="270" w:type="dxa"/>
          </w:tcPr>
          <w:p w:rsidR="00D6134C" w:rsidRPr="00034EDD" w:rsidRDefault="00D6134C" w:rsidP="00EE29B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7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D6134C" w:rsidRPr="003F7707" w:rsidRDefault="00D6134C" w:rsidP="00D35071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5,457</w:t>
            </w:r>
          </w:p>
        </w:tc>
        <w:tc>
          <w:tcPr>
            <w:tcW w:w="270" w:type="dxa"/>
          </w:tcPr>
          <w:p w:rsidR="00D6134C" w:rsidRPr="00034EDD" w:rsidRDefault="00D6134C" w:rsidP="00EE29B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D6134C" w:rsidRPr="00034EDD" w:rsidRDefault="00D6134C" w:rsidP="00695DEB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6,416</w:t>
            </w:r>
          </w:p>
        </w:tc>
        <w:tc>
          <w:tcPr>
            <w:tcW w:w="270" w:type="dxa"/>
          </w:tcPr>
          <w:p w:rsidR="00D6134C" w:rsidRPr="00034EDD" w:rsidRDefault="00D6134C" w:rsidP="00EE29B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D6134C" w:rsidRPr="003F7707" w:rsidRDefault="00D6134C" w:rsidP="00EE29B1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5,457</w:t>
            </w:r>
          </w:p>
        </w:tc>
      </w:tr>
      <w:tr w:rsidR="00D6134C" w:rsidRPr="00034EDD" w:rsidTr="003227F6">
        <w:trPr>
          <w:trHeight w:hRule="exact" w:val="403"/>
        </w:trPr>
        <w:tc>
          <w:tcPr>
            <w:tcW w:w="3510" w:type="dxa"/>
          </w:tcPr>
          <w:p w:rsidR="00D6134C" w:rsidRPr="00034EDD" w:rsidRDefault="00D6134C" w:rsidP="00EE2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252"/>
              <w:rPr>
                <w:rFonts w:ascii="Angsana New" w:hAnsi="Angsana New"/>
                <w:sz w:val="30"/>
                <w:szCs w:val="30"/>
              </w:rPr>
            </w:pPr>
            <w:r w:rsidRPr="00034EDD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034EDD">
              <w:rPr>
                <w:rFonts w:ascii="Angsana New" w:hAnsi="Angsana New"/>
                <w:sz w:val="30"/>
                <w:szCs w:val="30"/>
              </w:rPr>
              <w:t>9</w:t>
            </w:r>
            <w:r w:rsidRPr="00061BDB">
              <w:rPr>
                <w:rFonts w:ascii="Angsana New" w:hAnsi="Angsana New"/>
                <w:sz w:val="30"/>
                <w:szCs w:val="30"/>
              </w:rPr>
              <w:t>0</w:t>
            </w:r>
            <w:r w:rsidRPr="00034EDD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</w:t>
            </w:r>
            <w:r w:rsidR="00B54D62">
              <w:rPr>
                <w:rFonts w:ascii="Angsana New" w:hAnsi="Angsana New"/>
                <w:sz w:val="30"/>
                <w:szCs w:val="30"/>
              </w:rPr>
              <w:t>-</w:t>
            </w:r>
            <w:r w:rsidRPr="00034EDD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034EDD">
              <w:rPr>
                <w:rFonts w:ascii="Angsana New" w:hAnsi="Angsana New"/>
                <w:sz w:val="30"/>
                <w:szCs w:val="30"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  <w:r w:rsidRPr="00034EDD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วัน</w:t>
            </w:r>
          </w:p>
        </w:tc>
        <w:tc>
          <w:tcPr>
            <w:tcW w:w="1260" w:type="dxa"/>
          </w:tcPr>
          <w:p w:rsidR="00D6134C" w:rsidRPr="00034EDD" w:rsidRDefault="00D6134C" w:rsidP="00695DEB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4,858</w:t>
            </w:r>
          </w:p>
        </w:tc>
        <w:tc>
          <w:tcPr>
            <w:tcW w:w="270" w:type="dxa"/>
          </w:tcPr>
          <w:p w:rsidR="00D6134C" w:rsidRPr="00034EDD" w:rsidRDefault="00D6134C" w:rsidP="00EE29B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D6134C" w:rsidRPr="003F7707" w:rsidRDefault="00D6134C" w:rsidP="00D35071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7,497</w:t>
            </w:r>
          </w:p>
        </w:tc>
        <w:tc>
          <w:tcPr>
            <w:tcW w:w="270" w:type="dxa"/>
          </w:tcPr>
          <w:p w:rsidR="00D6134C" w:rsidRPr="00034EDD" w:rsidRDefault="00D6134C" w:rsidP="00EE29B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D6134C" w:rsidRPr="00034EDD" w:rsidRDefault="00D6134C" w:rsidP="00695DEB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4,858</w:t>
            </w:r>
          </w:p>
        </w:tc>
        <w:tc>
          <w:tcPr>
            <w:tcW w:w="270" w:type="dxa"/>
          </w:tcPr>
          <w:p w:rsidR="00D6134C" w:rsidRPr="00034EDD" w:rsidRDefault="00D6134C" w:rsidP="00EE29B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D6134C" w:rsidRPr="003F7707" w:rsidRDefault="00D6134C" w:rsidP="00EE29B1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7,497</w:t>
            </w:r>
          </w:p>
        </w:tc>
      </w:tr>
      <w:tr w:rsidR="00D6134C" w:rsidRPr="00034EDD" w:rsidTr="003227F6">
        <w:trPr>
          <w:trHeight w:hRule="exact" w:val="403"/>
        </w:trPr>
        <w:tc>
          <w:tcPr>
            <w:tcW w:w="3510" w:type="dxa"/>
          </w:tcPr>
          <w:p w:rsidR="00D6134C" w:rsidRPr="00034EDD" w:rsidRDefault="00D6134C" w:rsidP="00EE2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252"/>
              <w:rPr>
                <w:rFonts w:ascii="Angsana New" w:hAnsi="Angsana New"/>
                <w:sz w:val="30"/>
                <w:szCs w:val="30"/>
              </w:rPr>
            </w:pPr>
            <w:r w:rsidRPr="00034EDD"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034EDD">
              <w:rPr>
                <w:rFonts w:ascii="Angsana New" w:hAnsi="Angsana New"/>
                <w:sz w:val="30"/>
                <w:szCs w:val="30"/>
              </w:rPr>
              <w:t>8</w:t>
            </w:r>
            <w:r w:rsidR="00B54D62">
              <w:rPr>
                <w:rFonts w:ascii="Angsana New" w:hAnsi="Angsana New"/>
                <w:sz w:val="30"/>
                <w:szCs w:val="30"/>
                <w:lang w:val="en-GB"/>
              </w:rPr>
              <w:t>1</w:t>
            </w:r>
            <w:r w:rsidRPr="00034ED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B54D62">
              <w:rPr>
                <w:rFonts w:ascii="Angsana New" w:hAnsi="Angsana New"/>
                <w:sz w:val="30"/>
                <w:szCs w:val="30"/>
              </w:rPr>
              <w:t>-</w:t>
            </w:r>
            <w:r w:rsidRPr="00034ED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Pr="00034EDD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  <w:r w:rsidRPr="00034EDD">
              <w:rPr>
                <w:rFonts w:ascii="Angsana New" w:hAnsi="Angsana New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260" w:type="dxa"/>
          </w:tcPr>
          <w:p w:rsidR="00D6134C" w:rsidRPr="00034EDD" w:rsidRDefault="00D6134C" w:rsidP="00695DEB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16,547</w:t>
            </w:r>
          </w:p>
        </w:tc>
        <w:tc>
          <w:tcPr>
            <w:tcW w:w="270" w:type="dxa"/>
          </w:tcPr>
          <w:p w:rsidR="00D6134C" w:rsidRPr="00034EDD" w:rsidRDefault="00D6134C" w:rsidP="00EE29B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D6134C" w:rsidRPr="003F7707" w:rsidRDefault="00D6134C" w:rsidP="00D35071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8,842</w:t>
            </w:r>
          </w:p>
        </w:tc>
        <w:tc>
          <w:tcPr>
            <w:tcW w:w="270" w:type="dxa"/>
          </w:tcPr>
          <w:p w:rsidR="00D6134C" w:rsidRPr="00034EDD" w:rsidRDefault="00D6134C" w:rsidP="00EE29B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D6134C" w:rsidRPr="00034EDD" w:rsidRDefault="00D6134C" w:rsidP="00695DEB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16,547</w:t>
            </w:r>
          </w:p>
        </w:tc>
        <w:tc>
          <w:tcPr>
            <w:tcW w:w="270" w:type="dxa"/>
          </w:tcPr>
          <w:p w:rsidR="00D6134C" w:rsidRPr="00034EDD" w:rsidRDefault="00D6134C" w:rsidP="00EE29B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D6134C" w:rsidRPr="003F7707" w:rsidRDefault="00D6134C" w:rsidP="00EE29B1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8,842</w:t>
            </w:r>
          </w:p>
        </w:tc>
      </w:tr>
      <w:tr w:rsidR="00D6134C" w:rsidRPr="00034EDD" w:rsidTr="003227F6">
        <w:trPr>
          <w:trHeight w:hRule="exact" w:val="403"/>
        </w:trPr>
        <w:tc>
          <w:tcPr>
            <w:tcW w:w="3510" w:type="dxa"/>
          </w:tcPr>
          <w:p w:rsidR="00D6134C" w:rsidRPr="00034EDD" w:rsidRDefault="00D6134C" w:rsidP="00EE2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034EDD">
              <w:rPr>
                <w:rFonts w:ascii="Angsana New" w:hAnsi="Angsana New"/>
                <w:sz w:val="30"/>
                <w:szCs w:val="30"/>
              </w:rPr>
              <w:t xml:space="preserve">     </w:t>
            </w:r>
            <w:r w:rsidRPr="00034EDD"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Pr="00034EDD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  <w:r w:rsidRPr="00034EDD">
              <w:rPr>
                <w:rFonts w:ascii="Angsana New" w:hAnsi="Angsana New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260" w:type="dxa"/>
          </w:tcPr>
          <w:p w:rsidR="00D6134C" w:rsidRPr="00034EDD" w:rsidDel="00CF3381" w:rsidRDefault="00D6134C" w:rsidP="00695DEB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359</w:t>
            </w:r>
          </w:p>
        </w:tc>
        <w:tc>
          <w:tcPr>
            <w:tcW w:w="270" w:type="dxa"/>
          </w:tcPr>
          <w:p w:rsidR="00D6134C" w:rsidRPr="00034EDD" w:rsidRDefault="00D6134C" w:rsidP="00EE29B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D6134C" w:rsidRPr="003F7707" w:rsidDel="00CF3381" w:rsidRDefault="00D6134C" w:rsidP="00D35071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508</w:t>
            </w:r>
          </w:p>
        </w:tc>
        <w:tc>
          <w:tcPr>
            <w:tcW w:w="270" w:type="dxa"/>
          </w:tcPr>
          <w:p w:rsidR="00D6134C" w:rsidRPr="00034EDD" w:rsidRDefault="00D6134C" w:rsidP="00EE29B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D6134C" w:rsidRPr="00034EDD" w:rsidDel="00CF3381" w:rsidRDefault="00D6134C" w:rsidP="00695DEB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359</w:t>
            </w:r>
          </w:p>
        </w:tc>
        <w:tc>
          <w:tcPr>
            <w:tcW w:w="270" w:type="dxa"/>
          </w:tcPr>
          <w:p w:rsidR="00D6134C" w:rsidRPr="00034EDD" w:rsidRDefault="00D6134C" w:rsidP="00EE29B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D6134C" w:rsidRPr="003F7707" w:rsidDel="00CF3381" w:rsidRDefault="00D6134C" w:rsidP="00EE29B1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508</w:t>
            </w:r>
          </w:p>
        </w:tc>
      </w:tr>
      <w:tr w:rsidR="00EE29B1" w:rsidRPr="00034EDD" w:rsidTr="003227F6">
        <w:trPr>
          <w:trHeight w:hRule="exact" w:val="403"/>
        </w:trPr>
        <w:tc>
          <w:tcPr>
            <w:tcW w:w="3510" w:type="dxa"/>
          </w:tcPr>
          <w:p w:rsidR="00EE29B1" w:rsidRPr="00034EDD" w:rsidRDefault="00EE29B1" w:rsidP="00EE2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EE29B1" w:rsidRPr="00695DEB" w:rsidRDefault="00061BDB" w:rsidP="00695DEB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44</w:t>
            </w:r>
            <w:r w:rsidR="00695DE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444</w:t>
            </w:r>
          </w:p>
        </w:tc>
        <w:tc>
          <w:tcPr>
            <w:tcW w:w="270" w:type="dxa"/>
          </w:tcPr>
          <w:p w:rsidR="00EE29B1" w:rsidRPr="00034EDD" w:rsidRDefault="00EE29B1" w:rsidP="00EE29B1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EE29B1" w:rsidRPr="003F7707" w:rsidRDefault="00EE29B1" w:rsidP="00EE29B1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29,374</w:t>
            </w:r>
          </w:p>
        </w:tc>
        <w:tc>
          <w:tcPr>
            <w:tcW w:w="270" w:type="dxa"/>
          </w:tcPr>
          <w:p w:rsidR="00EE29B1" w:rsidRPr="00034EDD" w:rsidRDefault="00EE29B1" w:rsidP="00EE29B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EE29B1" w:rsidRPr="00695DEB" w:rsidRDefault="00061BDB" w:rsidP="00695DEB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9C6B39" w:rsidRPr="00695DEB">
              <w:rPr>
                <w:rFonts w:ascii="Angsana New" w:hAnsi="Angsana New"/>
                <w:sz w:val="30"/>
                <w:szCs w:val="30"/>
                <w:lang w:val="en-US" w:bidi="th-TH"/>
              </w:rPr>
              <w:t>5,69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</w:tcPr>
          <w:p w:rsidR="00EE29B1" w:rsidRPr="00034EDD" w:rsidRDefault="00EE29B1" w:rsidP="00EE29B1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EE29B1" w:rsidRPr="003F7707" w:rsidRDefault="00061BDB" w:rsidP="00EE29B1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EE29B1">
              <w:rPr>
                <w:rFonts w:ascii="Angsana New" w:hAnsi="Angsana New"/>
                <w:sz w:val="30"/>
                <w:szCs w:val="30"/>
                <w:lang w:val="en-US" w:bidi="th-TH"/>
              </w:rPr>
              <w:t>9,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EE29B1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</w:tr>
      <w:tr w:rsidR="00722EDB" w:rsidRPr="00034EDD" w:rsidTr="00AF46D2">
        <w:trPr>
          <w:trHeight w:hRule="exact" w:val="403"/>
        </w:trPr>
        <w:tc>
          <w:tcPr>
            <w:tcW w:w="3510" w:type="dxa"/>
          </w:tcPr>
          <w:p w:rsidR="00722EDB" w:rsidRPr="00034EDD" w:rsidRDefault="00722EDB" w:rsidP="00EE2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Angsana New" w:hAnsi="Angsana New"/>
                <w:sz w:val="30"/>
                <w:szCs w:val="30"/>
              </w:rPr>
            </w:pPr>
            <w:r w:rsidRPr="00034ED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034EDD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722EDB" w:rsidRPr="00695DEB" w:rsidRDefault="00722EDB" w:rsidP="00D35071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22EDB">
              <w:rPr>
                <w:rFonts w:ascii="Angsana New" w:hAnsi="Angsana New"/>
                <w:sz w:val="30"/>
                <w:szCs w:val="30"/>
                <w:lang w:val="en-US" w:bidi="th-TH"/>
              </w:rPr>
              <w:t>(7,613)</w:t>
            </w:r>
          </w:p>
        </w:tc>
        <w:tc>
          <w:tcPr>
            <w:tcW w:w="270" w:type="dxa"/>
          </w:tcPr>
          <w:p w:rsidR="00722EDB" w:rsidRPr="00034EDD" w:rsidRDefault="00722EDB" w:rsidP="00EE29B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1209" w:right="-108" w:hanging="3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722EDB" w:rsidRPr="003F7707" w:rsidRDefault="00722EDB" w:rsidP="00EE29B1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(359)</w:t>
            </w:r>
          </w:p>
        </w:tc>
        <w:tc>
          <w:tcPr>
            <w:tcW w:w="270" w:type="dxa"/>
          </w:tcPr>
          <w:p w:rsidR="00722EDB" w:rsidRPr="00034EDD" w:rsidRDefault="00722EDB" w:rsidP="00EE29B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722EDB" w:rsidRPr="00695DEB" w:rsidRDefault="00722EDB" w:rsidP="00695DEB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22EDB">
              <w:rPr>
                <w:rFonts w:ascii="Angsana New" w:hAnsi="Angsana New"/>
                <w:sz w:val="30"/>
                <w:szCs w:val="30"/>
                <w:lang w:val="en-US" w:bidi="th-TH"/>
              </w:rPr>
              <w:t>(7,613)</w:t>
            </w:r>
          </w:p>
        </w:tc>
        <w:tc>
          <w:tcPr>
            <w:tcW w:w="270" w:type="dxa"/>
          </w:tcPr>
          <w:p w:rsidR="00722EDB" w:rsidRPr="00034EDD" w:rsidRDefault="00722EDB" w:rsidP="00EE29B1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722EDB" w:rsidRPr="003F7707" w:rsidRDefault="00722EDB" w:rsidP="00EE29B1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(359)</w:t>
            </w:r>
          </w:p>
        </w:tc>
      </w:tr>
      <w:tr w:rsidR="00722EDB" w:rsidRPr="00034EDD" w:rsidTr="00AF46D2">
        <w:trPr>
          <w:trHeight w:hRule="exact" w:val="403"/>
        </w:trPr>
        <w:tc>
          <w:tcPr>
            <w:tcW w:w="3510" w:type="dxa"/>
          </w:tcPr>
          <w:p w:rsidR="00722EDB" w:rsidRPr="00034EDD" w:rsidRDefault="00722EDB" w:rsidP="00EE2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34ED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722EDB" w:rsidRPr="00F656B8" w:rsidRDefault="00722EDB" w:rsidP="00722EDB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22EDB">
              <w:rPr>
                <w:rFonts w:ascii="Angsana New" w:hAnsi="Angsana New"/>
                <w:b/>
                <w:bCs/>
                <w:sz w:val="30"/>
                <w:szCs w:val="30"/>
              </w:rPr>
              <w:t>36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,831</w:t>
            </w:r>
          </w:p>
        </w:tc>
        <w:tc>
          <w:tcPr>
            <w:tcW w:w="270" w:type="dxa"/>
          </w:tcPr>
          <w:p w:rsidR="00722EDB" w:rsidRPr="00034EDD" w:rsidRDefault="00722EDB" w:rsidP="00EE29B1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722EDB" w:rsidRPr="003F7707" w:rsidRDefault="00722EDB" w:rsidP="00EE29B1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29,015</w:t>
            </w:r>
          </w:p>
        </w:tc>
        <w:tc>
          <w:tcPr>
            <w:tcW w:w="270" w:type="dxa"/>
          </w:tcPr>
          <w:p w:rsidR="00722EDB" w:rsidRPr="00034EDD" w:rsidRDefault="00722EDB" w:rsidP="00EE29B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722EDB" w:rsidRPr="00695DEB" w:rsidRDefault="00722EDB" w:rsidP="00695DEB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28,081</w:t>
            </w:r>
          </w:p>
        </w:tc>
        <w:tc>
          <w:tcPr>
            <w:tcW w:w="270" w:type="dxa"/>
          </w:tcPr>
          <w:p w:rsidR="00722EDB" w:rsidRPr="00034EDD" w:rsidRDefault="00722EDB" w:rsidP="00EE29B1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722EDB" w:rsidRPr="003F7707" w:rsidRDefault="00722EDB" w:rsidP="00EE29B1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29,015</w:t>
            </w:r>
          </w:p>
        </w:tc>
      </w:tr>
    </w:tbl>
    <w:p w:rsidR="00566452" w:rsidRDefault="00566452" w:rsidP="00566452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36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สินค้าคงเหลือ</w:t>
      </w: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510"/>
        <w:gridCol w:w="1260"/>
        <w:gridCol w:w="270"/>
        <w:gridCol w:w="1260"/>
        <w:gridCol w:w="270"/>
        <w:gridCol w:w="1260"/>
        <w:gridCol w:w="270"/>
        <w:gridCol w:w="1260"/>
      </w:tblGrid>
      <w:tr w:rsidR="00566452" w:rsidRPr="00034EDD" w:rsidTr="003E5C13">
        <w:trPr>
          <w:trHeight w:hRule="exact" w:val="403"/>
          <w:tblHeader/>
        </w:trPr>
        <w:tc>
          <w:tcPr>
            <w:tcW w:w="3510" w:type="dxa"/>
          </w:tcPr>
          <w:p w:rsidR="00566452" w:rsidRPr="00384C7A" w:rsidRDefault="00566452" w:rsidP="003E5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0" w:type="dxa"/>
            <w:gridSpan w:val="7"/>
            <w:tcBorders>
              <w:bottom w:val="single" w:sz="4" w:space="0" w:color="auto"/>
            </w:tcBorders>
          </w:tcPr>
          <w:p w:rsidR="00566452" w:rsidRPr="009B592D" w:rsidRDefault="00566452" w:rsidP="003E5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B592D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566452" w:rsidRPr="00034EDD" w:rsidTr="003E5C13">
        <w:trPr>
          <w:trHeight w:hRule="exact" w:val="403"/>
          <w:tblHeader/>
        </w:trPr>
        <w:tc>
          <w:tcPr>
            <w:tcW w:w="3510" w:type="dxa"/>
          </w:tcPr>
          <w:p w:rsidR="00566452" w:rsidRPr="00384C7A" w:rsidRDefault="00566452" w:rsidP="003E5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66452" w:rsidRPr="009B592D" w:rsidRDefault="00566452" w:rsidP="003E5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B592D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566452" w:rsidRPr="009B592D" w:rsidRDefault="00566452" w:rsidP="003E5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66452" w:rsidRPr="009B592D" w:rsidRDefault="00566452" w:rsidP="003E5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592D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66452" w:rsidRPr="00034EDD" w:rsidTr="003E5C13">
        <w:trPr>
          <w:trHeight w:hRule="exact" w:val="403"/>
          <w:tblHeader/>
        </w:trPr>
        <w:tc>
          <w:tcPr>
            <w:tcW w:w="3510" w:type="dxa"/>
          </w:tcPr>
          <w:p w:rsidR="00566452" w:rsidRPr="00034EDD" w:rsidRDefault="00566452" w:rsidP="003E5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566452" w:rsidRPr="00034EDD" w:rsidRDefault="00061BDB" w:rsidP="003E5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61BDB">
              <w:rPr>
                <w:rFonts w:ascii="Angsana New" w:hAnsi="Angsana New"/>
                <w:sz w:val="30"/>
                <w:szCs w:val="30"/>
              </w:rPr>
              <w:t>31</w:t>
            </w:r>
            <w:r w:rsidR="00566452" w:rsidRPr="00034EDD">
              <w:rPr>
                <w:rFonts w:ascii="Angsana New" w:hAnsi="Angsana New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566452" w:rsidRPr="00034EDD" w:rsidRDefault="00566452" w:rsidP="003E5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566452" w:rsidRPr="00034EDD" w:rsidRDefault="00061BDB" w:rsidP="003E5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1BDB">
              <w:rPr>
                <w:rFonts w:ascii="Angsana New" w:hAnsi="Angsana New"/>
                <w:sz w:val="30"/>
                <w:szCs w:val="30"/>
              </w:rPr>
              <w:t>31</w:t>
            </w:r>
            <w:r w:rsidR="00566452" w:rsidRPr="00034EDD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:rsidR="00566452" w:rsidRPr="00034EDD" w:rsidRDefault="00566452" w:rsidP="003E5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566452" w:rsidRPr="00034EDD" w:rsidRDefault="00061BDB" w:rsidP="003E5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61BDB">
              <w:rPr>
                <w:rFonts w:ascii="Angsana New" w:hAnsi="Angsana New"/>
                <w:sz w:val="30"/>
                <w:szCs w:val="30"/>
              </w:rPr>
              <w:t>31</w:t>
            </w:r>
            <w:r w:rsidR="00566452" w:rsidRPr="00034EDD">
              <w:rPr>
                <w:rFonts w:ascii="Angsana New" w:hAnsi="Angsana New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70" w:type="dxa"/>
          </w:tcPr>
          <w:p w:rsidR="00566452" w:rsidRPr="00034EDD" w:rsidRDefault="00566452" w:rsidP="003E5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66452" w:rsidRPr="00034EDD" w:rsidRDefault="00061BDB" w:rsidP="003E5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1BDB">
              <w:rPr>
                <w:rFonts w:ascii="Angsana New" w:hAnsi="Angsana New"/>
                <w:sz w:val="30"/>
                <w:szCs w:val="30"/>
              </w:rPr>
              <w:t>31</w:t>
            </w:r>
            <w:r w:rsidR="00566452" w:rsidRPr="00034EDD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566452" w:rsidRPr="00BF2202" w:rsidTr="003E5C13">
        <w:trPr>
          <w:trHeight w:hRule="exact" w:val="403"/>
          <w:tblHeader/>
        </w:trPr>
        <w:tc>
          <w:tcPr>
            <w:tcW w:w="3510" w:type="dxa"/>
          </w:tcPr>
          <w:p w:rsidR="00566452" w:rsidRPr="00034EDD" w:rsidRDefault="00566452" w:rsidP="003E5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566452" w:rsidRPr="00BF2202" w:rsidRDefault="00061BDB" w:rsidP="003E5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1BDB">
              <w:rPr>
                <w:rFonts w:ascii="Angsana New" w:hAnsi="Angsana New"/>
                <w:sz w:val="30"/>
                <w:szCs w:val="30"/>
              </w:rPr>
              <w:t>25</w:t>
            </w:r>
            <w:r w:rsidR="00566452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566452" w:rsidRPr="00BF2202" w:rsidRDefault="00566452" w:rsidP="003E5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566452" w:rsidRPr="00BF2202" w:rsidRDefault="00061BDB" w:rsidP="003E5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1BDB">
              <w:rPr>
                <w:rFonts w:ascii="Angsana New" w:hAnsi="Angsana New"/>
                <w:sz w:val="30"/>
                <w:szCs w:val="30"/>
              </w:rPr>
              <w:t>25</w:t>
            </w:r>
            <w:r w:rsidR="00566452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566452" w:rsidRPr="00BF2202" w:rsidRDefault="00566452" w:rsidP="003E5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566452" w:rsidRPr="00BF2202" w:rsidRDefault="00061BDB" w:rsidP="003E5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1BDB">
              <w:rPr>
                <w:rFonts w:ascii="Angsana New" w:hAnsi="Angsana New"/>
                <w:sz w:val="30"/>
                <w:szCs w:val="30"/>
              </w:rPr>
              <w:t>25</w:t>
            </w:r>
            <w:r w:rsidR="00566452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566452" w:rsidRPr="00BF2202" w:rsidRDefault="00566452" w:rsidP="003E5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566452" w:rsidRPr="00BF2202" w:rsidRDefault="00061BDB" w:rsidP="003E5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1BDB">
              <w:rPr>
                <w:rFonts w:ascii="Angsana New" w:hAnsi="Angsana New"/>
                <w:sz w:val="30"/>
                <w:szCs w:val="30"/>
              </w:rPr>
              <w:t>25</w:t>
            </w:r>
            <w:r w:rsidR="00566452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566452" w:rsidRPr="00034EDD" w:rsidTr="003E5C13">
        <w:trPr>
          <w:trHeight w:hRule="exact" w:val="403"/>
        </w:trPr>
        <w:tc>
          <w:tcPr>
            <w:tcW w:w="3510" w:type="dxa"/>
          </w:tcPr>
          <w:p w:rsidR="00566452" w:rsidRPr="00566452" w:rsidRDefault="00566452" w:rsidP="003E5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566452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สินค้าสำเร็จรูป</w:t>
            </w:r>
          </w:p>
        </w:tc>
        <w:tc>
          <w:tcPr>
            <w:tcW w:w="1260" w:type="dxa"/>
          </w:tcPr>
          <w:p w:rsidR="00566452" w:rsidRPr="00034EDD" w:rsidRDefault="009A1CFD" w:rsidP="0049136C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8,</w:t>
            </w:r>
            <w:r w:rsidR="00061BDB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  <w:r w:rsidR="00061BDB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</w:tcPr>
          <w:p w:rsidR="00566452" w:rsidRPr="00034EDD" w:rsidRDefault="00566452" w:rsidP="003E5C13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66452" w:rsidRPr="00034EDD" w:rsidRDefault="00061BDB" w:rsidP="006B7660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566452">
              <w:rPr>
                <w:rFonts w:ascii="Angsana New" w:hAnsi="Angsana New"/>
                <w:sz w:val="30"/>
                <w:szCs w:val="30"/>
                <w:lang w:val="en-US" w:bidi="th-TH"/>
              </w:rPr>
              <w:t>,6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43</w:t>
            </w:r>
          </w:p>
        </w:tc>
        <w:tc>
          <w:tcPr>
            <w:tcW w:w="270" w:type="dxa"/>
          </w:tcPr>
          <w:p w:rsidR="00566452" w:rsidRPr="00034EDD" w:rsidRDefault="00566452" w:rsidP="003E5C13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66452" w:rsidRPr="006B7660" w:rsidRDefault="00CA6805" w:rsidP="006B7660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B7660">
              <w:rPr>
                <w:rFonts w:ascii="Angsana New" w:hAnsi="Angsana New"/>
                <w:sz w:val="30"/>
                <w:szCs w:val="30"/>
                <w:lang w:val="en-US" w:bidi="th-TH"/>
              </w:rPr>
              <w:t>1,998</w:t>
            </w:r>
          </w:p>
        </w:tc>
        <w:tc>
          <w:tcPr>
            <w:tcW w:w="270" w:type="dxa"/>
          </w:tcPr>
          <w:p w:rsidR="00566452" w:rsidRPr="00034EDD" w:rsidRDefault="00566452" w:rsidP="003E5C13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66452" w:rsidRPr="006B7660" w:rsidRDefault="00566452" w:rsidP="006B7660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B7660">
              <w:rPr>
                <w:rFonts w:ascii="Angsana New" w:hAnsi="Angsana New"/>
                <w:sz w:val="30"/>
                <w:szCs w:val="30"/>
                <w:lang w:val="en-US" w:bidi="th-TH"/>
              </w:rPr>
              <w:t>1,643</w:t>
            </w:r>
          </w:p>
        </w:tc>
      </w:tr>
      <w:tr w:rsidR="00566452" w:rsidRPr="003F7707" w:rsidTr="003E5C13">
        <w:trPr>
          <w:trHeight w:hRule="exact" w:val="403"/>
        </w:trPr>
        <w:tc>
          <w:tcPr>
            <w:tcW w:w="3510" w:type="dxa"/>
          </w:tcPr>
          <w:p w:rsidR="00566452" w:rsidRPr="00034EDD" w:rsidRDefault="00566452" w:rsidP="003E5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งานระหว่างประกอบและติดตั้ง</w:t>
            </w:r>
            <w:r w:rsidRPr="00034EDD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</w:t>
            </w:r>
          </w:p>
        </w:tc>
        <w:tc>
          <w:tcPr>
            <w:tcW w:w="1260" w:type="dxa"/>
          </w:tcPr>
          <w:p w:rsidR="00566452" w:rsidRPr="00034EDD" w:rsidRDefault="00061BDB" w:rsidP="0049136C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20</w:t>
            </w:r>
            <w:r w:rsidR="009A1CFD">
              <w:rPr>
                <w:rFonts w:ascii="Angsana New" w:hAnsi="Angsana New"/>
                <w:sz w:val="30"/>
                <w:szCs w:val="30"/>
                <w:lang w:val="en-US" w:bidi="th-TH"/>
              </w:rPr>
              <w:t>,95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</w:tcPr>
          <w:p w:rsidR="00566452" w:rsidRPr="00034EDD" w:rsidRDefault="00566452" w:rsidP="003E5C13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66452" w:rsidRPr="003F7707" w:rsidRDefault="00061BDB" w:rsidP="006B7660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566452">
              <w:rPr>
                <w:rFonts w:ascii="Angsana New" w:hAnsi="Angsana New"/>
                <w:sz w:val="30"/>
                <w:szCs w:val="30"/>
                <w:lang w:val="en-US" w:bidi="th-TH"/>
              </w:rPr>
              <w:t>8,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566452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</w:tcPr>
          <w:p w:rsidR="00566452" w:rsidRPr="00034EDD" w:rsidRDefault="00566452" w:rsidP="003E5C13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66452" w:rsidRPr="006B7660" w:rsidRDefault="00CA6805" w:rsidP="006B7660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B7660">
              <w:rPr>
                <w:rFonts w:ascii="Angsana New" w:hAnsi="Angsana New"/>
                <w:sz w:val="30"/>
                <w:szCs w:val="30"/>
                <w:lang w:val="en-US" w:bidi="th-TH"/>
              </w:rPr>
              <w:t>20,951</w:t>
            </w:r>
          </w:p>
        </w:tc>
        <w:tc>
          <w:tcPr>
            <w:tcW w:w="270" w:type="dxa"/>
          </w:tcPr>
          <w:p w:rsidR="00566452" w:rsidRPr="00034EDD" w:rsidRDefault="00566452" w:rsidP="003E5C13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66452" w:rsidRPr="006B7660" w:rsidRDefault="00061BDB" w:rsidP="006B7660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B7660">
              <w:rPr>
                <w:rFonts w:ascii="Angsana New" w:hAnsi="Angsana New"/>
                <w:sz w:val="30"/>
                <w:szCs w:val="30"/>
                <w:lang w:val="en-US" w:bidi="th-TH"/>
              </w:rPr>
              <w:t>20</w:t>
            </w:r>
            <w:r w:rsidR="00566452" w:rsidRPr="006B7660">
              <w:rPr>
                <w:rFonts w:ascii="Angsana New" w:hAnsi="Angsana New"/>
                <w:sz w:val="30"/>
                <w:szCs w:val="30"/>
                <w:lang w:val="en-US" w:bidi="th-TH"/>
              </w:rPr>
              <w:t>,95</w:t>
            </w:r>
            <w:r w:rsidRPr="006B7660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</w:tr>
      <w:tr w:rsidR="00566452" w:rsidRPr="003F7707" w:rsidTr="003E5C13">
        <w:trPr>
          <w:trHeight w:hRule="exact" w:val="403"/>
        </w:trPr>
        <w:tc>
          <w:tcPr>
            <w:tcW w:w="3510" w:type="dxa"/>
          </w:tcPr>
          <w:p w:rsidR="00566452" w:rsidRPr="00034EDD" w:rsidRDefault="00566452" w:rsidP="003E5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วัตถุดิบ</w:t>
            </w:r>
          </w:p>
        </w:tc>
        <w:tc>
          <w:tcPr>
            <w:tcW w:w="1260" w:type="dxa"/>
          </w:tcPr>
          <w:p w:rsidR="00566452" w:rsidRPr="00034EDD" w:rsidRDefault="00061BDB" w:rsidP="0049136C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="009A1CFD">
              <w:rPr>
                <w:rFonts w:ascii="Angsana New" w:hAnsi="Angsana New"/>
                <w:sz w:val="30"/>
                <w:szCs w:val="30"/>
                <w:lang w:val="en-US" w:bidi="th-TH"/>
              </w:rPr>
              <w:t>,6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2F7B68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</w:tcPr>
          <w:p w:rsidR="00566452" w:rsidRPr="00034EDD" w:rsidRDefault="00566452" w:rsidP="003E5C13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66452" w:rsidRPr="003F7707" w:rsidRDefault="00061BDB" w:rsidP="006B7660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="00566452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 w:rsidR="00566452">
              <w:rPr>
                <w:rFonts w:ascii="Angsana New" w:hAnsi="Angsana New"/>
                <w:sz w:val="30"/>
                <w:szCs w:val="30"/>
                <w:lang w:val="en-US" w:bidi="th-TH"/>
              </w:rPr>
              <w:t>68</w:t>
            </w:r>
          </w:p>
        </w:tc>
        <w:tc>
          <w:tcPr>
            <w:tcW w:w="270" w:type="dxa"/>
          </w:tcPr>
          <w:p w:rsidR="00566452" w:rsidRPr="00034EDD" w:rsidRDefault="00566452" w:rsidP="003E5C13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66452" w:rsidRPr="006B7660" w:rsidRDefault="004E3529" w:rsidP="006B7660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B7660">
              <w:rPr>
                <w:rFonts w:ascii="Angsana New" w:hAnsi="Angsana New"/>
                <w:sz w:val="30"/>
                <w:szCs w:val="30"/>
                <w:lang w:val="en-US" w:bidi="th-TH"/>
              </w:rPr>
              <w:t>4,063</w:t>
            </w:r>
          </w:p>
        </w:tc>
        <w:tc>
          <w:tcPr>
            <w:tcW w:w="270" w:type="dxa"/>
          </w:tcPr>
          <w:p w:rsidR="00566452" w:rsidRPr="00034EDD" w:rsidRDefault="00566452" w:rsidP="003E5C13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66452" w:rsidRPr="006B7660" w:rsidRDefault="00061BDB" w:rsidP="006B7660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B7660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="00566452" w:rsidRPr="006B7660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6B7660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 w:rsidR="00566452" w:rsidRPr="006B7660">
              <w:rPr>
                <w:rFonts w:ascii="Angsana New" w:hAnsi="Angsana New"/>
                <w:sz w:val="30"/>
                <w:szCs w:val="30"/>
                <w:lang w:val="en-US" w:bidi="th-TH"/>
              </w:rPr>
              <w:t>68</w:t>
            </w:r>
          </w:p>
        </w:tc>
      </w:tr>
      <w:tr w:rsidR="00566452" w:rsidRPr="003F7707" w:rsidDel="00CF3381" w:rsidTr="003E5C13">
        <w:trPr>
          <w:trHeight w:hRule="exact" w:val="403"/>
        </w:trPr>
        <w:tc>
          <w:tcPr>
            <w:tcW w:w="3510" w:type="dxa"/>
          </w:tcPr>
          <w:p w:rsidR="00566452" w:rsidRPr="00034EDD" w:rsidRDefault="00566452" w:rsidP="003E5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260" w:type="dxa"/>
          </w:tcPr>
          <w:p w:rsidR="00566452" w:rsidRPr="00034EDD" w:rsidRDefault="009A1CFD" w:rsidP="0049136C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566452" w:rsidRPr="00034EDD" w:rsidRDefault="00566452" w:rsidP="003E5C13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7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66452" w:rsidRPr="003F7707" w:rsidRDefault="00566452" w:rsidP="006B7660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  <w:r w:rsidR="00061BDB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</w:tcPr>
          <w:p w:rsidR="00566452" w:rsidRPr="00034EDD" w:rsidRDefault="00566452" w:rsidP="003E5C13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66452" w:rsidRPr="006B7660" w:rsidRDefault="004E3529" w:rsidP="006B7660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B7660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566452" w:rsidRPr="00034EDD" w:rsidRDefault="00566452" w:rsidP="003E5C13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66452" w:rsidRPr="006B7660" w:rsidDel="00CF3381" w:rsidRDefault="00566452" w:rsidP="006B7660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B7660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  <w:r w:rsidR="00061BDB" w:rsidRPr="006B7660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Pr="006B7660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</w:tr>
      <w:tr w:rsidR="00566452" w:rsidRPr="003F7707" w:rsidTr="003E5C13">
        <w:trPr>
          <w:trHeight w:hRule="exact" w:val="403"/>
        </w:trPr>
        <w:tc>
          <w:tcPr>
            <w:tcW w:w="3510" w:type="dxa"/>
          </w:tcPr>
          <w:p w:rsidR="00566452" w:rsidRPr="00566452" w:rsidRDefault="00566452" w:rsidP="003E5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6645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566452" w:rsidRPr="0049136C" w:rsidRDefault="00061BDB" w:rsidP="0049136C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9136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33</w:t>
            </w:r>
            <w:r w:rsidR="009A1CFD" w:rsidRPr="0049136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,66</w:t>
            </w:r>
            <w:r w:rsidR="002F7B68" w:rsidRPr="0049136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</w:tcPr>
          <w:p w:rsidR="00566452" w:rsidRPr="00F25FFB" w:rsidRDefault="00566452" w:rsidP="003E5C1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566452" w:rsidRPr="00705E27" w:rsidRDefault="00061BDB" w:rsidP="006B7660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05E2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44</w:t>
            </w:r>
            <w:r w:rsidR="00566452" w:rsidRPr="00705E2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,787</w:t>
            </w:r>
          </w:p>
        </w:tc>
        <w:tc>
          <w:tcPr>
            <w:tcW w:w="270" w:type="dxa"/>
          </w:tcPr>
          <w:p w:rsidR="00566452" w:rsidRPr="00705E27" w:rsidRDefault="00566452" w:rsidP="003E5C13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566452" w:rsidRPr="00705E27" w:rsidRDefault="00061BDB" w:rsidP="006B7660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05E2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4E3529" w:rsidRPr="00705E2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7,</w:t>
            </w:r>
            <w:r w:rsidRPr="00705E2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012</w:t>
            </w:r>
          </w:p>
        </w:tc>
        <w:tc>
          <w:tcPr>
            <w:tcW w:w="270" w:type="dxa"/>
          </w:tcPr>
          <w:p w:rsidR="00566452" w:rsidRPr="00705E27" w:rsidRDefault="00566452" w:rsidP="003E5C1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566452" w:rsidRPr="00705E27" w:rsidRDefault="00061BDB" w:rsidP="006B7660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05E2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566452" w:rsidRPr="00705E2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7,587</w:t>
            </w:r>
          </w:p>
        </w:tc>
      </w:tr>
      <w:tr w:rsidR="004E3529" w:rsidRPr="002D6F00" w:rsidTr="002E40F0">
        <w:trPr>
          <w:trHeight w:hRule="exact" w:val="403"/>
        </w:trPr>
        <w:tc>
          <w:tcPr>
            <w:tcW w:w="3510" w:type="dxa"/>
          </w:tcPr>
          <w:p w:rsidR="004E3529" w:rsidRPr="00034EDD" w:rsidRDefault="004E3529" w:rsidP="004E3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Angsana New" w:hAnsi="Angsana New"/>
                <w:sz w:val="30"/>
                <w:szCs w:val="30"/>
              </w:rPr>
            </w:pPr>
            <w:r w:rsidRPr="00034ED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ค่าเผื่อมูลค่าสินค้าลดลง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4E3529" w:rsidRPr="009A1CFD" w:rsidRDefault="009A1CFD" w:rsidP="0049136C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A1CFD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061BDB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Pr="009A1CFD">
              <w:rPr>
                <w:rFonts w:ascii="Angsana New" w:hAnsi="Angsana New"/>
                <w:sz w:val="30"/>
                <w:szCs w:val="30"/>
                <w:lang w:val="en-US" w:bidi="th-TH"/>
              </w:rPr>
              <w:t>,5</w:t>
            </w:r>
            <w:r w:rsidR="00061BDB">
              <w:rPr>
                <w:rFonts w:ascii="Angsana New" w:hAnsi="Angsana New"/>
                <w:sz w:val="30"/>
                <w:szCs w:val="30"/>
                <w:lang w:val="en-US" w:bidi="th-TH"/>
              </w:rPr>
              <w:t>03</w:t>
            </w:r>
            <w:r w:rsidRPr="009A1CFD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:rsidR="004E3529" w:rsidRPr="00034EDD" w:rsidRDefault="004E3529" w:rsidP="004E352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4E3529" w:rsidRPr="002D6F00" w:rsidRDefault="004E3529" w:rsidP="006B7660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061BDB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,5</w:t>
            </w:r>
            <w:r w:rsidR="00061BDB">
              <w:rPr>
                <w:rFonts w:ascii="Angsana New" w:hAnsi="Angsana New"/>
                <w:sz w:val="30"/>
                <w:szCs w:val="30"/>
                <w:lang w:val="en-US" w:bidi="th-TH"/>
              </w:rPr>
              <w:t>03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:rsidR="004E3529" w:rsidRPr="00034EDD" w:rsidRDefault="004E3529" w:rsidP="004E352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4E3529" w:rsidRPr="001929A8" w:rsidRDefault="004E3529" w:rsidP="006B7660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929A8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061BDB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Pr="001929A8">
              <w:rPr>
                <w:rFonts w:ascii="Angsana New" w:hAnsi="Angsana New"/>
                <w:sz w:val="30"/>
                <w:szCs w:val="30"/>
                <w:lang w:val="en-US" w:bidi="th-TH"/>
              </w:rPr>
              <w:t>,5</w:t>
            </w:r>
            <w:r w:rsidR="00061BDB">
              <w:rPr>
                <w:rFonts w:ascii="Angsana New" w:hAnsi="Angsana New"/>
                <w:sz w:val="30"/>
                <w:szCs w:val="30"/>
                <w:lang w:val="en-US" w:bidi="th-TH"/>
              </w:rPr>
              <w:t>03</w:t>
            </w:r>
            <w:r w:rsidRPr="001929A8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:rsidR="004E3529" w:rsidRPr="00034EDD" w:rsidRDefault="004E3529" w:rsidP="004E352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4E3529" w:rsidRPr="006B7660" w:rsidRDefault="004E3529" w:rsidP="006B7660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B7660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061BDB" w:rsidRPr="006B7660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Pr="006B7660">
              <w:rPr>
                <w:rFonts w:ascii="Angsana New" w:hAnsi="Angsana New"/>
                <w:sz w:val="30"/>
                <w:szCs w:val="30"/>
                <w:lang w:val="en-US" w:bidi="th-TH"/>
              </w:rPr>
              <w:t>,5</w:t>
            </w:r>
            <w:r w:rsidR="00061BDB" w:rsidRPr="006B7660">
              <w:rPr>
                <w:rFonts w:ascii="Angsana New" w:hAnsi="Angsana New"/>
                <w:sz w:val="30"/>
                <w:szCs w:val="30"/>
                <w:lang w:val="en-US" w:bidi="th-TH"/>
              </w:rPr>
              <w:t>03</w:t>
            </w:r>
            <w:r w:rsidRPr="006B7660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2E40F0" w:rsidRPr="002D6F00" w:rsidTr="002E40F0">
        <w:trPr>
          <w:trHeight w:hRule="exact" w:val="403"/>
        </w:trPr>
        <w:tc>
          <w:tcPr>
            <w:tcW w:w="3510" w:type="dxa"/>
          </w:tcPr>
          <w:p w:rsidR="002E40F0" w:rsidRPr="00034EDD" w:rsidRDefault="002E40F0" w:rsidP="002E4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34ED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2E40F0" w:rsidRPr="0049136C" w:rsidRDefault="00061BDB" w:rsidP="0049136C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9136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32</w:t>
            </w:r>
            <w:r w:rsidR="009A1CFD" w:rsidRPr="0049136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49136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2F7B68" w:rsidRPr="0049136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59</w:t>
            </w:r>
          </w:p>
        </w:tc>
        <w:tc>
          <w:tcPr>
            <w:tcW w:w="270" w:type="dxa"/>
          </w:tcPr>
          <w:p w:rsidR="002E40F0" w:rsidRPr="00034EDD" w:rsidRDefault="002E40F0" w:rsidP="002E40F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2E40F0" w:rsidRPr="00705E27" w:rsidRDefault="00061BDB" w:rsidP="006B7660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05E2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43</w:t>
            </w:r>
            <w:r w:rsidR="002E40F0" w:rsidRPr="00705E2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705E2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2E40F0" w:rsidRPr="00705E2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</w:t>
            </w:r>
            <w:r w:rsidRPr="00705E2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</w:tcPr>
          <w:p w:rsidR="002E40F0" w:rsidRPr="00705E27" w:rsidRDefault="002E40F0" w:rsidP="002E40F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2E40F0" w:rsidRPr="00705E27" w:rsidRDefault="00061BDB" w:rsidP="006B7660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05E2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4E3529" w:rsidRPr="00705E2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5,5</w:t>
            </w:r>
            <w:r w:rsidRPr="00705E2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</w:t>
            </w:r>
            <w:r w:rsidR="004E3529" w:rsidRPr="00705E2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70" w:type="dxa"/>
          </w:tcPr>
          <w:p w:rsidR="002E40F0" w:rsidRPr="00705E27" w:rsidRDefault="002E40F0" w:rsidP="002E40F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2E40F0" w:rsidRPr="00705E27" w:rsidRDefault="00061BDB" w:rsidP="006B7660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05E2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2E40F0" w:rsidRPr="00705E2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6,</w:t>
            </w:r>
            <w:r w:rsidRPr="00705E2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</w:t>
            </w:r>
            <w:r w:rsidR="002E40F0" w:rsidRPr="00705E2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</w:t>
            </w:r>
            <w:r w:rsidRPr="00705E2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</w:tr>
    </w:tbl>
    <w:p w:rsidR="006E7D43" w:rsidRPr="00621361" w:rsidRDefault="006E7D43" w:rsidP="009B1C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25"/>
        </w:tabs>
        <w:rPr>
          <w:cs/>
          <w:lang w:val="en-GB"/>
        </w:rPr>
        <w:sectPr w:rsidR="006E7D43" w:rsidRPr="00621361" w:rsidSect="00CD7E70">
          <w:headerReference w:type="default" r:id="rId9"/>
          <w:footerReference w:type="default" r:id="rId10"/>
          <w:headerReference w:type="first" r:id="rId11"/>
          <w:pgSz w:w="11907" w:h="16840" w:code="9"/>
          <w:pgMar w:top="691" w:right="927" w:bottom="576" w:left="1152" w:header="720" w:footer="720" w:gutter="0"/>
          <w:pgNumType w:start="10"/>
          <w:cols w:space="708"/>
          <w:docGrid w:linePitch="360"/>
        </w:sectPr>
      </w:pPr>
    </w:p>
    <w:tbl>
      <w:tblPr>
        <w:tblpPr w:leftFromText="180" w:rightFromText="180" w:vertAnchor="page" w:horzAnchor="margin" w:tblpY="3571"/>
        <w:tblW w:w="14958" w:type="dxa"/>
        <w:tblLayout w:type="fixed"/>
        <w:tblLook w:val="01E0" w:firstRow="1" w:lastRow="1" w:firstColumn="1" w:lastColumn="1" w:noHBand="0" w:noVBand="0"/>
      </w:tblPr>
      <w:tblGrid>
        <w:gridCol w:w="3060"/>
        <w:gridCol w:w="810"/>
        <w:gridCol w:w="270"/>
        <w:gridCol w:w="810"/>
        <w:gridCol w:w="270"/>
        <w:gridCol w:w="990"/>
        <w:gridCol w:w="270"/>
        <w:gridCol w:w="990"/>
        <w:gridCol w:w="270"/>
        <w:gridCol w:w="990"/>
        <w:gridCol w:w="236"/>
        <w:gridCol w:w="952"/>
        <w:gridCol w:w="270"/>
        <w:gridCol w:w="972"/>
        <w:gridCol w:w="270"/>
        <w:gridCol w:w="990"/>
        <w:gridCol w:w="270"/>
        <w:gridCol w:w="990"/>
        <w:gridCol w:w="270"/>
        <w:gridCol w:w="1008"/>
      </w:tblGrid>
      <w:tr w:rsidR="00B82E4D" w:rsidRPr="00715124" w:rsidTr="00B82E4D">
        <w:trPr>
          <w:trHeight w:hRule="exact" w:val="403"/>
        </w:trPr>
        <w:tc>
          <w:tcPr>
            <w:tcW w:w="3060" w:type="dxa"/>
          </w:tcPr>
          <w:p w:rsidR="00B82E4D" w:rsidRPr="00B82E4D" w:rsidRDefault="00B82E4D" w:rsidP="00B82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90" w:type="dxa"/>
            <w:gridSpan w:val="3"/>
          </w:tcPr>
          <w:p w:rsidR="00B82E4D" w:rsidRPr="00B82E4D" w:rsidRDefault="00B82E4D" w:rsidP="00B82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B82E4D" w:rsidRDefault="00B82E4D" w:rsidP="00B82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738" w:type="dxa"/>
            <w:gridSpan w:val="15"/>
            <w:tcBorders>
              <w:bottom w:val="single" w:sz="4" w:space="0" w:color="auto"/>
            </w:tcBorders>
          </w:tcPr>
          <w:p w:rsidR="00B82E4D" w:rsidRPr="009B592D" w:rsidRDefault="00B82E4D" w:rsidP="00B82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B592D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B82E4D" w:rsidRPr="00715124" w:rsidTr="00B82E4D">
        <w:trPr>
          <w:trHeight w:hRule="exact" w:val="403"/>
        </w:trPr>
        <w:tc>
          <w:tcPr>
            <w:tcW w:w="3060" w:type="dxa"/>
          </w:tcPr>
          <w:p w:rsidR="00B82E4D" w:rsidRPr="00B82E4D" w:rsidRDefault="00B82E4D" w:rsidP="00B82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90" w:type="dxa"/>
            <w:gridSpan w:val="3"/>
          </w:tcPr>
          <w:p w:rsidR="00B82E4D" w:rsidRPr="00B82E4D" w:rsidRDefault="00B82E4D" w:rsidP="00B82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B82E4D" w:rsidRPr="00B82E4D" w:rsidRDefault="00B82E4D" w:rsidP="00B82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738" w:type="dxa"/>
            <w:gridSpan w:val="15"/>
            <w:tcBorders>
              <w:bottom w:val="single" w:sz="4" w:space="0" w:color="auto"/>
            </w:tcBorders>
          </w:tcPr>
          <w:p w:rsidR="00B82E4D" w:rsidRPr="009B592D" w:rsidRDefault="00B82E4D" w:rsidP="00B82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B592D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82E4D" w:rsidRPr="00715124" w:rsidTr="00B82E4D">
        <w:trPr>
          <w:trHeight w:hRule="exact" w:val="403"/>
        </w:trPr>
        <w:tc>
          <w:tcPr>
            <w:tcW w:w="3060" w:type="dxa"/>
          </w:tcPr>
          <w:p w:rsidR="00B82E4D" w:rsidRPr="00B82E4D" w:rsidRDefault="00B82E4D" w:rsidP="00B82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90" w:type="dxa"/>
            <w:gridSpan w:val="3"/>
          </w:tcPr>
          <w:p w:rsidR="00B82E4D" w:rsidRPr="00B82E4D" w:rsidRDefault="00B82E4D" w:rsidP="00B82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82E4D">
              <w:rPr>
                <w:rFonts w:ascii="Angsana New" w:hAnsi="Angsana New"/>
                <w:sz w:val="30"/>
                <w:szCs w:val="30"/>
                <w:cs/>
              </w:rPr>
              <w:t>สัดส่วนความเป็น</w:t>
            </w:r>
          </w:p>
        </w:tc>
        <w:tc>
          <w:tcPr>
            <w:tcW w:w="270" w:type="dxa"/>
          </w:tcPr>
          <w:p w:rsidR="00B82E4D" w:rsidRPr="00B82E4D" w:rsidRDefault="00B82E4D" w:rsidP="00B82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  <w:tcBorders>
              <w:top w:val="single" w:sz="4" w:space="0" w:color="auto"/>
            </w:tcBorders>
            <w:vAlign w:val="bottom"/>
          </w:tcPr>
          <w:p w:rsidR="00B82E4D" w:rsidRPr="00B82E4D" w:rsidRDefault="00B82E4D" w:rsidP="00B82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B82E4D" w:rsidRPr="00B82E4D" w:rsidRDefault="00B82E4D" w:rsidP="00B82E4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B82E4D" w:rsidRPr="00B82E4D" w:rsidRDefault="00B82E4D" w:rsidP="00B82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B82E4D" w:rsidRPr="00B82E4D" w:rsidRDefault="00B82E4D" w:rsidP="00B82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52" w:type="dxa"/>
            <w:tcBorders>
              <w:top w:val="single" w:sz="4" w:space="0" w:color="auto"/>
            </w:tcBorders>
          </w:tcPr>
          <w:p w:rsidR="00B82E4D" w:rsidRPr="00B82E4D" w:rsidRDefault="00B82E4D" w:rsidP="00B82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B82E4D" w:rsidRPr="00B82E4D" w:rsidRDefault="00B82E4D" w:rsidP="00B82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</w:tcPr>
          <w:p w:rsidR="00B82E4D" w:rsidRPr="00B82E4D" w:rsidRDefault="00B82E4D" w:rsidP="00B82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B82E4D" w:rsidRPr="00B82E4D" w:rsidRDefault="00B82E4D" w:rsidP="00B82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B82E4D" w:rsidRPr="00B82E4D" w:rsidRDefault="00B82E4D" w:rsidP="00B82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B82E4D" w:rsidRPr="00B82E4D" w:rsidRDefault="00B82E4D" w:rsidP="00B82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</w:tcBorders>
            <w:vAlign w:val="bottom"/>
          </w:tcPr>
          <w:p w:rsidR="00B82E4D" w:rsidRPr="00B82E4D" w:rsidRDefault="00B82E4D" w:rsidP="00B82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82E4D" w:rsidRPr="00715124" w:rsidTr="003F2F30">
        <w:trPr>
          <w:trHeight w:hRule="exact" w:val="403"/>
        </w:trPr>
        <w:tc>
          <w:tcPr>
            <w:tcW w:w="3060" w:type="dxa"/>
          </w:tcPr>
          <w:p w:rsidR="00B82E4D" w:rsidRPr="00B82E4D" w:rsidRDefault="00B82E4D" w:rsidP="00B82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90" w:type="dxa"/>
            <w:gridSpan w:val="3"/>
            <w:tcBorders>
              <w:bottom w:val="single" w:sz="4" w:space="0" w:color="auto"/>
            </w:tcBorders>
          </w:tcPr>
          <w:p w:rsidR="00B82E4D" w:rsidRPr="00B82E4D" w:rsidRDefault="00B82E4D" w:rsidP="00B82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2E4D">
              <w:rPr>
                <w:rFonts w:ascii="Angsana New" w:hAnsi="Angsana New"/>
                <w:sz w:val="30"/>
                <w:szCs w:val="30"/>
                <w:cs/>
              </w:rPr>
              <w:t>เจ้าของ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(ร้อยละ)</w:t>
            </w:r>
          </w:p>
        </w:tc>
        <w:tc>
          <w:tcPr>
            <w:tcW w:w="270" w:type="dxa"/>
          </w:tcPr>
          <w:p w:rsidR="00B82E4D" w:rsidRPr="00B82E4D" w:rsidRDefault="00B82E4D" w:rsidP="00B82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  <w:tcBorders>
              <w:bottom w:val="single" w:sz="4" w:space="0" w:color="auto"/>
            </w:tcBorders>
            <w:vAlign w:val="bottom"/>
          </w:tcPr>
          <w:p w:rsidR="00B82E4D" w:rsidRPr="00B82E4D" w:rsidDel="00685444" w:rsidRDefault="00B82E4D" w:rsidP="00B82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2E4D">
              <w:rPr>
                <w:rFonts w:ascii="Angsana New" w:hAnsi="Angsana New"/>
                <w:sz w:val="30"/>
                <w:szCs w:val="30"/>
                <w:cs/>
              </w:rPr>
              <w:t>ทุนชำระแล้ว</w:t>
            </w:r>
          </w:p>
        </w:tc>
        <w:tc>
          <w:tcPr>
            <w:tcW w:w="270" w:type="dxa"/>
            <w:vAlign w:val="bottom"/>
          </w:tcPr>
          <w:p w:rsidR="00B82E4D" w:rsidRPr="00B82E4D" w:rsidRDefault="00B82E4D" w:rsidP="00B82E4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78" w:type="dxa"/>
            <w:gridSpan w:val="3"/>
            <w:tcBorders>
              <w:bottom w:val="single" w:sz="4" w:space="0" w:color="auto"/>
            </w:tcBorders>
          </w:tcPr>
          <w:p w:rsidR="00B82E4D" w:rsidRPr="00B82E4D" w:rsidRDefault="00B82E4D" w:rsidP="00B82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82E4D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70" w:type="dxa"/>
          </w:tcPr>
          <w:p w:rsidR="00B82E4D" w:rsidRPr="00B82E4D" w:rsidRDefault="00B82E4D" w:rsidP="00B82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32" w:type="dxa"/>
            <w:gridSpan w:val="3"/>
            <w:tcBorders>
              <w:bottom w:val="single" w:sz="4" w:space="0" w:color="auto"/>
            </w:tcBorders>
          </w:tcPr>
          <w:p w:rsidR="00B82E4D" w:rsidRPr="00B82E4D" w:rsidRDefault="00B82E4D" w:rsidP="00B82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82E4D">
              <w:rPr>
                <w:rFonts w:ascii="Angsana New" w:hAnsi="Angsana New"/>
                <w:sz w:val="30"/>
                <w:szCs w:val="30"/>
                <w:cs/>
              </w:rPr>
              <w:t>การด้อยค่า</w:t>
            </w:r>
          </w:p>
        </w:tc>
        <w:tc>
          <w:tcPr>
            <w:tcW w:w="270" w:type="dxa"/>
          </w:tcPr>
          <w:p w:rsidR="00B82E4D" w:rsidRPr="00B82E4D" w:rsidRDefault="00B82E4D" w:rsidP="00B82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68" w:type="dxa"/>
            <w:gridSpan w:val="3"/>
            <w:tcBorders>
              <w:bottom w:val="single" w:sz="4" w:space="0" w:color="auto"/>
            </w:tcBorders>
            <w:vAlign w:val="bottom"/>
          </w:tcPr>
          <w:p w:rsidR="00B82E4D" w:rsidRPr="00B82E4D" w:rsidDel="00685444" w:rsidRDefault="00B82E4D" w:rsidP="00B82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82E4D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  <w:r w:rsidRPr="00B82E4D">
              <w:rPr>
                <w:rFonts w:ascii="Angsana New" w:hAnsi="Angsana New"/>
                <w:sz w:val="30"/>
                <w:szCs w:val="30"/>
              </w:rPr>
              <w:t>-</w:t>
            </w:r>
            <w:r w:rsidRPr="00B82E4D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</w:tr>
      <w:tr w:rsidR="00B82E4D" w:rsidRPr="00715124" w:rsidTr="003F2F30">
        <w:trPr>
          <w:trHeight w:hRule="exact" w:val="403"/>
        </w:trPr>
        <w:tc>
          <w:tcPr>
            <w:tcW w:w="3060" w:type="dxa"/>
          </w:tcPr>
          <w:p w:rsidR="00B82E4D" w:rsidRPr="00B82E4D" w:rsidRDefault="00B82E4D" w:rsidP="00B82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:rsidR="00B82E4D" w:rsidRPr="00B82E4D" w:rsidRDefault="00061BDB" w:rsidP="00B82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B82E4D" w:rsidRPr="00B82E4D" w:rsidRDefault="00B82E4D" w:rsidP="00B82E4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:rsidR="00B82E4D" w:rsidRPr="00B82E4D" w:rsidRDefault="00061BDB" w:rsidP="00B82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</w:p>
        </w:tc>
        <w:tc>
          <w:tcPr>
            <w:tcW w:w="270" w:type="dxa"/>
          </w:tcPr>
          <w:p w:rsidR="00B82E4D" w:rsidRPr="00B82E4D" w:rsidRDefault="00B82E4D" w:rsidP="00B82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B82E4D" w:rsidRPr="00B82E4D" w:rsidRDefault="00061BDB" w:rsidP="00B82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B82E4D" w:rsidRPr="00B82E4D" w:rsidRDefault="00B82E4D" w:rsidP="00B82E4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B82E4D" w:rsidRPr="00B82E4D" w:rsidRDefault="00061BDB" w:rsidP="00B82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</w:p>
        </w:tc>
        <w:tc>
          <w:tcPr>
            <w:tcW w:w="270" w:type="dxa"/>
          </w:tcPr>
          <w:p w:rsidR="00B82E4D" w:rsidRPr="00B82E4D" w:rsidRDefault="00B82E4D" w:rsidP="00B82E4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B82E4D" w:rsidRPr="00B82E4D" w:rsidRDefault="00061BDB" w:rsidP="00B82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B82E4D" w:rsidRPr="00B82E4D" w:rsidRDefault="00B82E4D" w:rsidP="00B82E4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2" w:type="dxa"/>
            <w:tcBorders>
              <w:top w:val="single" w:sz="4" w:space="0" w:color="auto"/>
            </w:tcBorders>
          </w:tcPr>
          <w:p w:rsidR="00B82E4D" w:rsidRPr="00B82E4D" w:rsidRDefault="00061BDB" w:rsidP="00B82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</w:p>
        </w:tc>
        <w:tc>
          <w:tcPr>
            <w:tcW w:w="270" w:type="dxa"/>
          </w:tcPr>
          <w:p w:rsidR="00B82E4D" w:rsidRPr="00B82E4D" w:rsidRDefault="00B82E4D" w:rsidP="00B82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:rsidR="00B82E4D" w:rsidRPr="00B82E4D" w:rsidRDefault="00061BDB" w:rsidP="00B82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</w:p>
        </w:tc>
        <w:tc>
          <w:tcPr>
            <w:tcW w:w="270" w:type="dxa"/>
          </w:tcPr>
          <w:p w:rsidR="00B82E4D" w:rsidRPr="00B82E4D" w:rsidRDefault="00B82E4D" w:rsidP="00B82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B82E4D" w:rsidRPr="00B82E4D" w:rsidRDefault="00061BDB" w:rsidP="00B82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</w:p>
        </w:tc>
        <w:tc>
          <w:tcPr>
            <w:tcW w:w="270" w:type="dxa"/>
          </w:tcPr>
          <w:p w:rsidR="00B82E4D" w:rsidRPr="00B82E4D" w:rsidRDefault="00B82E4D" w:rsidP="00B82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B82E4D" w:rsidRPr="00B82E4D" w:rsidRDefault="00061BDB" w:rsidP="00B82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B82E4D" w:rsidRPr="00B82E4D" w:rsidRDefault="00B82E4D" w:rsidP="00B82E4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:rsidR="00B82E4D" w:rsidRPr="00B82E4D" w:rsidRDefault="00061BDB" w:rsidP="00B82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</w:p>
        </w:tc>
      </w:tr>
      <w:tr w:rsidR="00B82E4D" w:rsidRPr="00715124" w:rsidTr="00B82E4D">
        <w:trPr>
          <w:trHeight w:hRule="exact" w:val="403"/>
        </w:trPr>
        <w:tc>
          <w:tcPr>
            <w:tcW w:w="3060" w:type="dxa"/>
          </w:tcPr>
          <w:p w:rsidR="00B82E4D" w:rsidRPr="00B82E4D" w:rsidRDefault="00B82E4D" w:rsidP="00B82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:rsidR="00B82E4D" w:rsidRPr="00B82E4D" w:rsidRDefault="00B82E4D" w:rsidP="00B82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82E4D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:rsidR="00B82E4D" w:rsidRPr="00B82E4D" w:rsidRDefault="00B82E4D" w:rsidP="00B82E4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B82E4D" w:rsidRPr="00B82E4D" w:rsidRDefault="00B82E4D" w:rsidP="00B82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9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82E4D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:rsidR="00B82E4D" w:rsidRPr="00B82E4D" w:rsidRDefault="00B82E4D" w:rsidP="00B82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B82E4D" w:rsidRPr="00B82E4D" w:rsidRDefault="00B82E4D" w:rsidP="00B82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82E4D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:rsidR="00B82E4D" w:rsidRPr="00B82E4D" w:rsidRDefault="00B82E4D" w:rsidP="00B82E4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B82E4D" w:rsidRPr="00B82E4D" w:rsidRDefault="00B82E4D" w:rsidP="00B82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82E4D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:rsidR="00B82E4D" w:rsidRPr="00B82E4D" w:rsidRDefault="00B82E4D" w:rsidP="00B82E4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B82E4D" w:rsidRPr="00B82E4D" w:rsidRDefault="00B82E4D" w:rsidP="00B82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82E4D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</w:tcPr>
          <w:p w:rsidR="00B82E4D" w:rsidRPr="00B82E4D" w:rsidRDefault="00B82E4D" w:rsidP="00B82E4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2" w:type="dxa"/>
          </w:tcPr>
          <w:p w:rsidR="00B82E4D" w:rsidRPr="00B82E4D" w:rsidRDefault="00B82E4D" w:rsidP="00B82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82E4D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:rsidR="00B82E4D" w:rsidRPr="00B82E4D" w:rsidRDefault="00B82E4D" w:rsidP="00B82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72" w:type="dxa"/>
          </w:tcPr>
          <w:p w:rsidR="00B82E4D" w:rsidRPr="00B82E4D" w:rsidRDefault="00B82E4D" w:rsidP="00B82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82E4D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:rsidR="00B82E4D" w:rsidRPr="00B82E4D" w:rsidRDefault="00B82E4D" w:rsidP="00B82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B82E4D" w:rsidRPr="00B82E4D" w:rsidRDefault="00B82E4D" w:rsidP="00B82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82E4D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:rsidR="00B82E4D" w:rsidRPr="00B82E4D" w:rsidRDefault="00B82E4D" w:rsidP="00B82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B82E4D" w:rsidRPr="00B82E4D" w:rsidRDefault="00B82E4D" w:rsidP="00B82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82E4D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:rsidR="00B82E4D" w:rsidRPr="00B82E4D" w:rsidRDefault="00B82E4D" w:rsidP="00B82E4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:rsidR="00B82E4D" w:rsidRPr="00B82E4D" w:rsidRDefault="00B82E4D" w:rsidP="00B82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82E4D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B82E4D" w:rsidRPr="00715124" w:rsidTr="00B82E4D">
        <w:trPr>
          <w:trHeight w:hRule="exact" w:val="403"/>
        </w:trPr>
        <w:tc>
          <w:tcPr>
            <w:tcW w:w="3060" w:type="dxa"/>
          </w:tcPr>
          <w:p w:rsidR="00B82E4D" w:rsidRPr="00B82E4D" w:rsidRDefault="00B82E4D" w:rsidP="00B82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B82E4D" w:rsidRPr="00B82E4D" w:rsidRDefault="00061BDB" w:rsidP="00B82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B82E4D" w:rsidRPr="00B82E4D">
              <w:rPr>
                <w:rFonts w:ascii="Angsana New" w:hAnsi="Angsana New"/>
                <w:sz w:val="30"/>
                <w:szCs w:val="30"/>
              </w:rPr>
              <w:t>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B82E4D" w:rsidRPr="00B82E4D" w:rsidRDefault="00B82E4D" w:rsidP="00B82E4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B82E4D" w:rsidRPr="00B82E4D" w:rsidRDefault="00061BDB" w:rsidP="00B82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1BDB">
              <w:rPr>
                <w:rFonts w:ascii="Angsana New" w:hAnsi="Angsana New"/>
                <w:sz w:val="30"/>
                <w:szCs w:val="30"/>
              </w:rPr>
              <w:t>25</w:t>
            </w:r>
            <w:r w:rsidR="00B82E4D" w:rsidRPr="00B82E4D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B82E4D" w:rsidRPr="00B82E4D" w:rsidRDefault="00B82E4D" w:rsidP="00B82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B82E4D" w:rsidRPr="00B82E4D" w:rsidRDefault="00061BDB" w:rsidP="00B82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B82E4D" w:rsidRPr="00B82E4D">
              <w:rPr>
                <w:rFonts w:ascii="Angsana New" w:hAnsi="Angsana New"/>
                <w:sz w:val="30"/>
                <w:szCs w:val="30"/>
              </w:rPr>
              <w:t>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B82E4D" w:rsidRPr="00B82E4D" w:rsidRDefault="00B82E4D" w:rsidP="00B82E4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B82E4D" w:rsidRPr="00B82E4D" w:rsidRDefault="00061BDB" w:rsidP="00B82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1BDB">
              <w:rPr>
                <w:rFonts w:ascii="Angsana New" w:hAnsi="Angsana New"/>
                <w:sz w:val="30"/>
                <w:szCs w:val="30"/>
              </w:rPr>
              <w:t>25</w:t>
            </w:r>
            <w:r w:rsidR="00B82E4D" w:rsidRPr="00B82E4D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B82E4D" w:rsidRPr="00B82E4D" w:rsidRDefault="00B82E4D" w:rsidP="00B82E4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B82E4D" w:rsidRPr="00B82E4D" w:rsidRDefault="00061BDB" w:rsidP="00B82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B82E4D" w:rsidRPr="00B82E4D">
              <w:rPr>
                <w:rFonts w:ascii="Angsana New" w:hAnsi="Angsana New"/>
                <w:sz w:val="30"/>
                <w:szCs w:val="30"/>
              </w:rPr>
              <w:t>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:rsidR="00B82E4D" w:rsidRPr="00B82E4D" w:rsidRDefault="00B82E4D" w:rsidP="00B82E4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2" w:type="dxa"/>
            <w:tcBorders>
              <w:bottom w:val="single" w:sz="4" w:space="0" w:color="auto"/>
            </w:tcBorders>
          </w:tcPr>
          <w:p w:rsidR="00B82E4D" w:rsidRPr="00B82E4D" w:rsidRDefault="00061BDB" w:rsidP="00B82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1BDB">
              <w:rPr>
                <w:rFonts w:ascii="Angsana New" w:hAnsi="Angsana New"/>
                <w:sz w:val="30"/>
                <w:szCs w:val="30"/>
              </w:rPr>
              <w:t>25</w:t>
            </w:r>
            <w:r w:rsidR="00B82E4D" w:rsidRPr="00B82E4D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B82E4D" w:rsidRPr="00B82E4D" w:rsidRDefault="00B82E4D" w:rsidP="00B82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:rsidR="00B82E4D" w:rsidRPr="00B82E4D" w:rsidRDefault="00061BDB" w:rsidP="00B82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B82E4D" w:rsidRPr="00B82E4D">
              <w:rPr>
                <w:rFonts w:ascii="Angsana New" w:hAnsi="Angsana New"/>
                <w:sz w:val="30"/>
                <w:szCs w:val="30"/>
              </w:rPr>
              <w:t>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B82E4D" w:rsidRPr="00B82E4D" w:rsidRDefault="00B82E4D" w:rsidP="00B82E4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B82E4D" w:rsidRPr="00B82E4D" w:rsidRDefault="00061BDB" w:rsidP="00B82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1BDB">
              <w:rPr>
                <w:rFonts w:ascii="Angsana New" w:hAnsi="Angsana New"/>
                <w:sz w:val="30"/>
                <w:szCs w:val="30"/>
              </w:rPr>
              <w:t>25</w:t>
            </w:r>
            <w:r w:rsidR="00B82E4D" w:rsidRPr="00B82E4D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B82E4D" w:rsidRPr="00B82E4D" w:rsidRDefault="00B82E4D" w:rsidP="00B82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B82E4D" w:rsidRPr="00B82E4D" w:rsidRDefault="00061BDB" w:rsidP="00B82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B82E4D" w:rsidRPr="00B82E4D">
              <w:rPr>
                <w:rFonts w:ascii="Angsana New" w:hAnsi="Angsana New"/>
                <w:sz w:val="30"/>
                <w:szCs w:val="30"/>
              </w:rPr>
              <w:t>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B82E4D" w:rsidRPr="00B82E4D" w:rsidRDefault="00B82E4D" w:rsidP="00B82E4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:rsidR="00B82E4D" w:rsidRPr="00B82E4D" w:rsidRDefault="00061BDB" w:rsidP="00B82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1BDB">
              <w:rPr>
                <w:rFonts w:ascii="Angsana New" w:hAnsi="Angsana New"/>
                <w:sz w:val="30"/>
                <w:szCs w:val="30"/>
              </w:rPr>
              <w:t>25</w:t>
            </w:r>
            <w:r w:rsidR="00B82E4D" w:rsidRPr="00B82E4D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B82E4D" w:rsidRPr="00715124" w:rsidTr="00B82E4D">
        <w:trPr>
          <w:trHeight w:hRule="exact" w:val="403"/>
        </w:trPr>
        <w:tc>
          <w:tcPr>
            <w:tcW w:w="3060" w:type="dxa"/>
          </w:tcPr>
          <w:p w:rsidR="00B82E4D" w:rsidRPr="00B82E4D" w:rsidRDefault="00B82E4D" w:rsidP="00B82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82E4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บริษัทย่อยทางตรง</w:t>
            </w:r>
          </w:p>
        </w:tc>
        <w:tc>
          <w:tcPr>
            <w:tcW w:w="810" w:type="dxa"/>
            <w:tcBorders>
              <w:top w:val="single" w:sz="4" w:space="0" w:color="auto"/>
            </w:tcBorders>
          </w:tcPr>
          <w:p w:rsidR="00B82E4D" w:rsidRPr="00B82E4D" w:rsidRDefault="00B82E4D" w:rsidP="00B82E4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B82E4D" w:rsidRPr="00B82E4D" w:rsidRDefault="00B82E4D" w:rsidP="00B82E4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:rsidR="00B82E4D" w:rsidRPr="00B82E4D" w:rsidRDefault="00B82E4D" w:rsidP="00B82E4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B82E4D" w:rsidRPr="00B82E4D" w:rsidRDefault="00B82E4D" w:rsidP="00B82E4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B82E4D" w:rsidRPr="00B82E4D" w:rsidRDefault="00B82E4D" w:rsidP="00B82E4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:rsidR="00B82E4D" w:rsidRPr="00B82E4D" w:rsidRDefault="00B82E4D" w:rsidP="00B82E4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B82E4D" w:rsidRPr="00B82E4D" w:rsidRDefault="00B82E4D" w:rsidP="00B82E4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B82E4D" w:rsidRPr="00B82E4D" w:rsidRDefault="00B82E4D" w:rsidP="00B82E4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B82E4D" w:rsidRPr="00B82E4D" w:rsidRDefault="00B82E4D" w:rsidP="00B82E4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B82E4D" w:rsidRPr="00B82E4D" w:rsidRDefault="00B82E4D" w:rsidP="00B82E4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52" w:type="dxa"/>
            <w:tcBorders>
              <w:top w:val="single" w:sz="4" w:space="0" w:color="auto"/>
            </w:tcBorders>
          </w:tcPr>
          <w:p w:rsidR="00B82E4D" w:rsidRPr="00B82E4D" w:rsidRDefault="00B82E4D" w:rsidP="00B82E4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B82E4D" w:rsidRPr="00B82E4D" w:rsidRDefault="00B82E4D" w:rsidP="00B82E4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</w:tcPr>
          <w:p w:rsidR="00B82E4D" w:rsidRPr="00B82E4D" w:rsidRDefault="00B82E4D" w:rsidP="00B82E4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B82E4D" w:rsidRPr="00B82E4D" w:rsidRDefault="00B82E4D" w:rsidP="00B82E4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B82E4D" w:rsidRPr="00B82E4D" w:rsidRDefault="00B82E4D" w:rsidP="00B82E4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B82E4D" w:rsidRPr="00B82E4D" w:rsidRDefault="00B82E4D" w:rsidP="00B82E4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B82E4D" w:rsidRPr="00B82E4D" w:rsidRDefault="00B82E4D" w:rsidP="00B82E4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B82E4D" w:rsidRPr="00B82E4D" w:rsidRDefault="00B82E4D" w:rsidP="00B82E4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:rsidR="00B82E4D" w:rsidRPr="00B82E4D" w:rsidRDefault="00B82E4D" w:rsidP="00B82E4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E3529" w:rsidRPr="00715124" w:rsidTr="00B82E4D">
        <w:trPr>
          <w:trHeight w:hRule="exact" w:val="403"/>
        </w:trPr>
        <w:tc>
          <w:tcPr>
            <w:tcW w:w="3060" w:type="dxa"/>
          </w:tcPr>
          <w:p w:rsidR="004E3529" w:rsidRPr="00B82E4D" w:rsidRDefault="004E3529" w:rsidP="004E3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sz w:val="30"/>
                <w:szCs w:val="30"/>
                <w:cs/>
              </w:rPr>
            </w:pPr>
            <w:r w:rsidRPr="00B82E4D">
              <w:rPr>
                <w:rFonts w:ascii="Angsana New" w:hAnsi="Angsana New"/>
                <w:sz w:val="30"/>
                <w:szCs w:val="30"/>
                <w:cs/>
              </w:rPr>
              <w:t xml:space="preserve">บริษัท บีเอส มายโค ไบโอเทค จำกัด  </w:t>
            </w:r>
          </w:p>
        </w:tc>
        <w:tc>
          <w:tcPr>
            <w:tcW w:w="810" w:type="dxa"/>
          </w:tcPr>
          <w:p w:rsidR="004E3529" w:rsidRPr="00B82E4D" w:rsidRDefault="004E3529" w:rsidP="004E3529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85.65</w:t>
            </w:r>
          </w:p>
        </w:tc>
        <w:tc>
          <w:tcPr>
            <w:tcW w:w="270" w:type="dxa"/>
          </w:tcPr>
          <w:p w:rsidR="004E3529" w:rsidRPr="00B82E4D" w:rsidRDefault="004E3529" w:rsidP="004E352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4E3529" w:rsidRPr="00B82E4D" w:rsidRDefault="004E3529" w:rsidP="004E3529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85.65</w:t>
            </w:r>
          </w:p>
        </w:tc>
        <w:tc>
          <w:tcPr>
            <w:tcW w:w="270" w:type="dxa"/>
          </w:tcPr>
          <w:p w:rsidR="004E3529" w:rsidRPr="00B82E4D" w:rsidRDefault="004E3529" w:rsidP="004E352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4E3529" w:rsidRPr="00B82E4D" w:rsidRDefault="00061BDB" w:rsidP="004E352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6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="004E3529">
              <w:rPr>
                <w:rFonts w:ascii="Angsana New" w:hAnsi="Angsana New"/>
                <w:sz w:val="30"/>
                <w:szCs w:val="30"/>
              </w:rPr>
              <w:t>6,7</w:t>
            </w:r>
            <w:r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270" w:type="dxa"/>
          </w:tcPr>
          <w:p w:rsidR="004E3529" w:rsidRPr="00B82E4D" w:rsidRDefault="004E3529" w:rsidP="004E352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4E3529" w:rsidRPr="00B82E4D" w:rsidRDefault="00061BDB" w:rsidP="004E352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6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="004E3529">
              <w:rPr>
                <w:rFonts w:ascii="Angsana New" w:hAnsi="Angsana New"/>
                <w:sz w:val="30"/>
                <w:szCs w:val="30"/>
              </w:rPr>
              <w:t>6,7</w:t>
            </w:r>
            <w:r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270" w:type="dxa"/>
          </w:tcPr>
          <w:p w:rsidR="004E3529" w:rsidRPr="00B82E4D" w:rsidRDefault="004E3529" w:rsidP="004E3529">
            <w:pPr>
              <w:pStyle w:val="acctfourfigures"/>
              <w:tabs>
                <w:tab w:val="clear" w:pos="765"/>
                <w:tab w:val="decimal" w:pos="522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:rsidR="004E3529" w:rsidRPr="00B82E4D" w:rsidRDefault="00061BDB" w:rsidP="004E3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53" w:right="6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</w:t>
            </w:r>
            <w:r w:rsidR="004E3529">
              <w:rPr>
                <w:rFonts w:ascii="Angsana New" w:hAnsi="Angsana New"/>
                <w:sz w:val="30"/>
                <w:szCs w:val="30"/>
              </w:rPr>
              <w:t>,999</w:t>
            </w:r>
          </w:p>
        </w:tc>
        <w:tc>
          <w:tcPr>
            <w:tcW w:w="236" w:type="dxa"/>
          </w:tcPr>
          <w:p w:rsidR="004E3529" w:rsidRPr="00B82E4D" w:rsidRDefault="004E3529" w:rsidP="004E3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2" w:type="dxa"/>
          </w:tcPr>
          <w:p w:rsidR="004E3529" w:rsidRPr="00B82E4D" w:rsidRDefault="00061BDB" w:rsidP="004E3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53" w:right="6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</w:t>
            </w:r>
            <w:r w:rsidR="004E3529">
              <w:rPr>
                <w:rFonts w:ascii="Angsana New" w:hAnsi="Angsana New"/>
                <w:sz w:val="30"/>
                <w:szCs w:val="30"/>
              </w:rPr>
              <w:t>,999</w:t>
            </w:r>
          </w:p>
        </w:tc>
        <w:tc>
          <w:tcPr>
            <w:tcW w:w="270" w:type="dxa"/>
          </w:tcPr>
          <w:p w:rsidR="004E3529" w:rsidRPr="00B82E4D" w:rsidRDefault="004E3529" w:rsidP="004E3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:rsidR="004E3529" w:rsidRPr="00B82E4D" w:rsidRDefault="004E3529" w:rsidP="001B0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53" w:right="6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4E3529" w:rsidRPr="00B82E4D" w:rsidRDefault="004E3529" w:rsidP="004E3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4E3529" w:rsidRPr="00B82E4D" w:rsidRDefault="004E3529" w:rsidP="001B0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53" w:right="6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4E3529" w:rsidRPr="00B82E4D" w:rsidRDefault="004E3529" w:rsidP="004E3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53" w:right="-4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4E3529" w:rsidRPr="00B82E4D" w:rsidRDefault="00061BDB" w:rsidP="001B0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53" w:right="6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</w:t>
            </w:r>
            <w:r w:rsidR="009321E2">
              <w:rPr>
                <w:rFonts w:ascii="Angsana New" w:hAnsi="Angsana New"/>
                <w:sz w:val="30"/>
                <w:szCs w:val="30"/>
              </w:rPr>
              <w:t>,999</w:t>
            </w:r>
          </w:p>
        </w:tc>
        <w:tc>
          <w:tcPr>
            <w:tcW w:w="270" w:type="dxa"/>
          </w:tcPr>
          <w:p w:rsidR="004E3529" w:rsidRPr="00B82E4D" w:rsidRDefault="004E3529" w:rsidP="004E352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:rsidR="004E3529" w:rsidRPr="00B82E4D" w:rsidRDefault="00061BDB" w:rsidP="001B0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53" w:right="6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</w:t>
            </w:r>
            <w:r w:rsidR="009321E2">
              <w:rPr>
                <w:rFonts w:ascii="Angsana New" w:hAnsi="Angsana New"/>
                <w:sz w:val="30"/>
                <w:szCs w:val="30"/>
              </w:rPr>
              <w:t>,999</w:t>
            </w:r>
          </w:p>
        </w:tc>
      </w:tr>
      <w:tr w:rsidR="004E3529" w:rsidRPr="00715124" w:rsidTr="00B82E4D">
        <w:trPr>
          <w:trHeight w:hRule="exact" w:val="403"/>
        </w:trPr>
        <w:tc>
          <w:tcPr>
            <w:tcW w:w="3060" w:type="dxa"/>
          </w:tcPr>
          <w:p w:rsidR="004E3529" w:rsidRPr="00B82E4D" w:rsidRDefault="004E3529" w:rsidP="004E3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sz w:val="30"/>
                <w:szCs w:val="30"/>
                <w:cs/>
              </w:rPr>
            </w:pPr>
            <w:r w:rsidRPr="00B82E4D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="006A2657">
              <w:rPr>
                <w:rFonts w:ascii="Angsana New" w:hAnsi="Angsana New" w:hint="cs"/>
                <w:sz w:val="30"/>
                <w:szCs w:val="30"/>
                <w:cs/>
              </w:rPr>
              <w:t xml:space="preserve">กิจการร่วมค้า </w:t>
            </w:r>
            <w:r w:rsidRPr="00B82E4D">
              <w:rPr>
                <w:rFonts w:ascii="Angsana New" w:hAnsi="Angsana New"/>
                <w:sz w:val="30"/>
                <w:szCs w:val="30"/>
                <w:cs/>
              </w:rPr>
              <w:t>ยูเรกา ยูยู จำกัด</w:t>
            </w:r>
          </w:p>
        </w:tc>
        <w:tc>
          <w:tcPr>
            <w:tcW w:w="810" w:type="dxa"/>
          </w:tcPr>
          <w:p w:rsidR="004E3529" w:rsidRPr="00B82E4D" w:rsidRDefault="004E3529" w:rsidP="004E3529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90.00</w:t>
            </w:r>
          </w:p>
        </w:tc>
        <w:tc>
          <w:tcPr>
            <w:tcW w:w="270" w:type="dxa"/>
          </w:tcPr>
          <w:p w:rsidR="004E3529" w:rsidRPr="00B82E4D" w:rsidRDefault="004E3529" w:rsidP="004E352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4E3529" w:rsidRPr="00B82E4D" w:rsidRDefault="004E3529" w:rsidP="004E3529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90.00</w:t>
            </w:r>
          </w:p>
        </w:tc>
        <w:tc>
          <w:tcPr>
            <w:tcW w:w="270" w:type="dxa"/>
          </w:tcPr>
          <w:p w:rsidR="004E3529" w:rsidRPr="00B82E4D" w:rsidRDefault="004E3529" w:rsidP="004E352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64" w:right="-18" w:hanging="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4E3529" w:rsidRPr="00B82E4D" w:rsidRDefault="004E3529" w:rsidP="004E352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64" w:right="-18" w:hanging="3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</w:t>
            </w:r>
            <w:r w:rsidR="00061BDB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:rsidR="004E3529" w:rsidRPr="00B82E4D" w:rsidRDefault="004E3529" w:rsidP="004E352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4E3529" w:rsidRPr="00B82E4D" w:rsidRDefault="004E3529" w:rsidP="004E352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64" w:right="-18" w:hanging="3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</w:t>
            </w:r>
            <w:r w:rsidR="00061BDB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:rsidR="004E3529" w:rsidRPr="00B82E4D" w:rsidRDefault="004E3529" w:rsidP="004E3529">
            <w:pPr>
              <w:pStyle w:val="acctfourfigures"/>
              <w:tabs>
                <w:tab w:val="clear" w:pos="765"/>
                <w:tab w:val="decimal" w:pos="522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:rsidR="004E3529" w:rsidRPr="00B82E4D" w:rsidRDefault="004E3529" w:rsidP="004E3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53" w:right="6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</w:t>
            </w:r>
            <w:r w:rsidR="00061BDB">
              <w:rPr>
                <w:rFonts w:ascii="Angsana New" w:hAnsi="Angsana New"/>
                <w:sz w:val="30"/>
                <w:szCs w:val="30"/>
              </w:rPr>
              <w:t>300</w:t>
            </w:r>
          </w:p>
        </w:tc>
        <w:tc>
          <w:tcPr>
            <w:tcW w:w="236" w:type="dxa"/>
          </w:tcPr>
          <w:p w:rsidR="004E3529" w:rsidRPr="00B82E4D" w:rsidRDefault="004E3529" w:rsidP="004E3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2" w:type="dxa"/>
          </w:tcPr>
          <w:p w:rsidR="004E3529" w:rsidRPr="00B82E4D" w:rsidRDefault="004E3529" w:rsidP="004E3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53" w:right="6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</w:t>
            </w:r>
            <w:r w:rsidR="00061BDB">
              <w:rPr>
                <w:rFonts w:ascii="Angsana New" w:hAnsi="Angsana New"/>
                <w:sz w:val="30"/>
                <w:szCs w:val="30"/>
              </w:rPr>
              <w:t>300</w:t>
            </w:r>
          </w:p>
        </w:tc>
        <w:tc>
          <w:tcPr>
            <w:tcW w:w="270" w:type="dxa"/>
          </w:tcPr>
          <w:p w:rsidR="004E3529" w:rsidRPr="00B82E4D" w:rsidRDefault="004E3529" w:rsidP="004E3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:rsidR="004E3529" w:rsidRPr="00B82E4D" w:rsidRDefault="004E3529" w:rsidP="001B0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53" w:right="6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4E3529" w:rsidRPr="00B82E4D" w:rsidRDefault="004E3529" w:rsidP="004E3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4E3529" w:rsidRPr="00B82E4D" w:rsidRDefault="004E3529" w:rsidP="001B0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53" w:right="6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4E3529" w:rsidRPr="00B82E4D" w:rsidRDefault="004E3529" w:rsidP="004E3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4E3529" w:rsidRPr="00B82E4D" w:rsidRDefault="009321E2" w:rsidP="001B0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53" w:right="6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</w:t>
            </w:r>
            <w:r w:rsidR="00061BDB">
              <w:rPr>
                <w:rFonts w:ascii="Angsana New" w:hAnsi="Angsana New"/>
                <w:sz w:val="30"/>
                <w:szCs w:val="30"/>
              </w:rPr>
              <w:t>300</w:t>
            </w:r>
          </w:p>
        </w:tc>
        <w:tc>
          <w:tcPr>
            <w:tcW w:w="270" w:type="dxa"/>
          </w:tcPr>
          <w:p w:rsidR="004E3529" w:rsidRPr="00B82E4D" w:rsidRDefault="004E3529" w:rsidP="004E352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:rsidR="004E3529" w:rsidRPr="00B82E4D" w:rsidRDefault="009321E2" w:rsidP="001B0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53" w:right="6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</w:t>
            </w:r>
            <w:r w:rsidR="00061BDB">
              <w:rPr>
                <w:rFonts w:ascii="Angsana New" w:hAnsi="Angsana New"/>
                <w:sz w:val="30"/>
                <w:szCs w:val="30"/>
              </w:rPr>
              <w:t>300</w:t>
            </w:r>
          </w:p>
        </w:tc>
      </w:tr>
      <w:tr w:rsidR="004E3529" w:rsidRPr="00715124" w:rsidTr="00B82E4D">
        <w:trPr>
          <w:trHeight w:hRule="exact" w:val="403"/>
        </w:trPr>
        <w:tc>
          <w:tcPr>
            <w:tcW w:w="3060" w:type="dxa"/>
          </w:tcPr>
          <w:p w:rsidR="004E3529" w:rsidRPr="00B82E4D" w:rsidRDefault="004E3529" w:rsidP="004E3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sz w:val="30"/>
                <w:szCs w:val="30"/>
                <w:cs/>
              </w:rPr>
            </w:pPr>
            <w:r w:rsidRPr="00B82E4D">
              <w:rPr>
                <w:rFonts w:ascii="Angsana New" w:hAnsi="Angsana New"/>
                <w:sz w:val="30"/>
                <w:szCs w:val="30"/>
                <w:cs/>
              </w:rPr>
              <w:t>บริษัท ยูเรกา เอนเนอร์จี จำกัด</w:t>
            </w:r>
          </w:p>
        </w:tc>
        <w:tc>
          <w:tcPr>
            <w:tcW w:w="810" w:type="dxa"/>
          </w:tcPr>
          <w:p w:rsidR="004E3529" w:rsidRPr="00B82E4D" w:rsidRDefault="004E3529" w:rsidP="004E3529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55.00</w:t>
            </w:r>
          </w:p>
        </w:tc>
        <w:tc>
          <w:tcPr>
            <w:tcW w:w="270" w:type="dxa"/>
          </w:tcPr>
          <w:p w:rsidR="004E3529" w:rsidRPr="00B82E4D" w:rsidRDefault="004E3529" w:rsidP="004E352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4E3529" w:rsidRPr="00B82E4D" w:rsidRDefault="004E3529" w:rsidP="004E3529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55.00</w:t>
            </w:r>
          </w:p>
        </w:tc>
        <w:tc>
          <w:tcPr>
            <w:tcW w:w="270" w:type="dxa"/>
          </w:tcPr>
          <w:p w:rsidR="004E3529" w:rsidRPr="00B82E4D" w:rsidRDefault="004E3529" w:rsidP="004E352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4E3529" w:rsidRPr="00B82E4D" w:rsidRDefault="004E3529" w:rsidP="004E352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</w:t>
            </w:r>
            <w:r w:rsidR="00061BDB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:rsidR="004E3529" w:rsidRPr="00B82E4D" w:rsidRDefault="004E3529" w:rsidP="004E352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4E3529" w:rsidRPr="00B82E4D" w:rsidRDefault="004E3529" w:rsidP="004E352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</w:t>
            </w:r>
            <w:r w:rsidR="00061BDB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:rsidR="004E3529" w:rsidRPr="00B82E4D" w:rsidRDefault="004E3529" w:rsidP="004E3529">
            <w:pPr>
              <w:pStyle w:val="acctfourfigures"/>
              <w:tabs>
                <w:tab w:val="clear" w:pos="765"/>
                <w:tab w:val="decimal" w:pos="522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:rsidR="004E3529" w:rsidRPr="00B82E4D" w:rsidRDefault="00061BDB" w:rsidP="004E3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53" w:right="6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4E3529">
              <w:rPr>
                <w:rFonts w:ascii="Angsana New" w:hAnsi="Angsana New"/>
                <w:sz w:val="30"/>
                <w:szCs w:val="30"/>
              </w:rPr>
              <w:t>,75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36" w:type="dxa"/>
          </w:tcPr>
          <w:p w:rsidR="004E3529" w:rsidRPr="00B82E4D" w:rsidRDefault="004E3529" w:rsidP="004E3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53" w:right="-4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2" w:type="dxa"/>
          </w:tcPr>
          <w:p w:rsidR="004E3529" w:rsidRPr="00B82E4D" w:rsidRDefault="00061BDB" w:rsidP="004E3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53" w:right="6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4E3529">
              <w:rPr>
                <w:rFonts w:ascii="Angsana New" w:hAnsi="Angsana New"/>
                <w:sz w:val="30"/>
                <w:szCs w:val="30"/>
              </w:rPr>
              <w:t>,75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:rsidR="004E3529" w:rsidRPr="00B82E4D" w:rsidRDefault="004E3529" w:rsidP="004E3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53" w:right="-4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:rsidR="004E3529" w:rsidRPr="00B82E4D" w:rsidRDefault="004E3529" w:rsidP="001B0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53" w:right="6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4E3529" w:rsidRPr="00B82E4D" w:rsidRDefault="004E3529" w:rsidP="004E3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53" w:right="-4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4E3529" w:rsidRPr="00B82E4D" w:rsidRDefault="004E3529" w:rsidP="001B0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53" w:right="6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4E3529" w:rsidRPr="00B82E4D" w:rsidRDefault="004E3529" w:rsidP="004E3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  <w:tab w:val="decimal" w:pos="772"/>
              </w:tabs>
              <w:spacing w:line="240" w:lineRule="auto"/>
              <w:ind w:left="-153" w:right="-46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90" w:type="dxa"/>
          </w:tcPr>
          <w:p w:rsidR="004E3529" w:rsidRPr="00B82E4D" w:rsidRDefault="00061BDB" w:rsidP="001B0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53" w:right="6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9321E2">
              <w:rPr>
                <w:rFonts w:ascii="Angsana New" w:hAnsi="Angsana New"/>
                <w:sz w:val="30"/>
                <w:szCs w:val="30"/>
              </w:rPr>
              <w:t>,75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:rsidR="004E3529" w:rsidRPr="00B82E4D" w:rsidRDefault="004E3529" w:rsidP="004E352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:rsidR="004E3529" w:rsidRPr="00B82E4D" w:rsidRDefault="00061BDB" w:rsidP="001B0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53" w:right="6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9321E2">
              <w:rPr>
                <w:rFonts w:ascii="Angsana New" w:hAnsi="Angsana New"/>
                <w:sz w:val="30"/>
                <w:szCs w:val="30"/>
              </w:rPr>
              <w:t>,75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  <w:tr w:rsidR="004E3529" w:rsidRPr="00715124" w:rsidTr="00B82E4D">
        <w:trPr>
          <w:trHeight w:hRule="exact" w:val="403"/>
        </w:trPr>
        <w:tc>
          <w:tcPr>
            <w:tcW w:w="3060" w:type="dxa"/>
          </w:tcPr>
          <w:p w:rsidR="004E3529" w:rsidRPr="00B82E4D" w:rsidRDefault="004E3529" w:rsidP="004E3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82E4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</w:tcPr>
          <w:p w:rsidR="004E3529" w:rsidRPr="00B82E4D" w:rsidRDefault="004E3529" w:rsidP="004E3529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4E3529" w:rsidRPr="00B82E4D" w:rsidRDefault="004E3529" w:rsidP="004E352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:rsidR="004E3529" w:rsidRPr="00B82E4D" w:rsidRDefault="004E3529" w:rsidP="004E3529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4E3529" w:rsidRPr="00B82E4D" w:rsidRDefault="004E3529" w:rsidP="004E3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:rsidR="004E3529" w:rsidRPr="00B82E4D" w:rsidRDefault="004E3529" w:rsidP="004E3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4E3529" w:rsidRPr="00B82E4D" w:rsidRDefault="004E3529" w:rsidP="004E352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:rsidR="004E3529" w:rsidRPr="00B82E4D" w:rsidRDefault="004E3529" w:rsidP="004E352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40" w:lineRule="auto"/>
              <w:ind w:left="-79" w:right="6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4E3529" w:rsidRPr="00B82E4D" w:rsidRDefault="004E3529" w:rsidP="004E3529">
            <w:pPr>
              <w:pStyle w:val="acctfourfigures"/>
              <w:tabs>
                <w:tab w:val="clear" w:pos="765"/>
                <w:tab w:val="decimal" w:pos="522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4E3529" w:rsidRPr="00B82E4D" w:rsidRDefault="00061BDB" w:rsidP="004E3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53" w:right="6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44</w:t>
            </w:r>
            <w:r w:rsidR="004E352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04</w:t>
            </w:r>
            <w:r w:rsidR="004E3529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36" w:type="dxa"/>
          </w:tcPr>
          <w:p w:rsidR="004E3529" w:rsidRPr="00B82E4D" w:rsidRDefault="004E3529" w:rsidP="004E352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double" w:sz="4" w:space="0" w:color="auto"/>
            </w:tcBorders>
          </w:tcPr>
          <w:p w:rsidR="004E3529" w:rsidRPr="00B82E4D" w:rsidRDefault="00061BDB" w:rsidP="004E3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53" w:right="6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44</w:t>
            </w:r>
            <w:r w:rsidR="004E352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04</w:t>
            </w:r>
            <w:r w:rsidR="004E3529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:rsidR="004E3529" w:rsidRPr="00B82E4D" w:rsidRDefault="004E3529" w:rsidP="004E3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</w:tcPr>
          <w:p w:rsidR="004E3529" w:rsidRPr="00B82E4D" w:rsidRDefault="004E3529" w:rsidP="004E3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53" w:right="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4E3529" w:rsidRPr="00B82E4D" w:rsidRDefault="004E3529" w:rsidP="004E352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4E3529" w:rsidRPr="00B82E4D" w:rsidRDefault="004E3529" w:rsidP="004E3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53" w:right="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4E3529" w:rsidRPr="00B82E4D" w:rsidRDefault="004E3529" w:rsidP="004E3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4E3529" w:rsidRPr="001B049F" w:rsidRDefault="00061BDB" w:rsidP="001B0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53" w:right="6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049F">
              <w:rPr>
                <w:rFonts w:ascii="Angsana New" w:hAnsi="Angsana New"/>
                <w:b/>
                <w:bCs/>
                <w:sz w:val="30"/>
                <w:szCs w:val="30"/>
              </w:rPr>
              <w:t>44</w:t>
            </w:r>
            <w:r w:rsidR="009321E2" w:rsidRPr="001B049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B049F">
              <w:rPr>
                <w:rFonts w:ascii="Angsana New" w:hAnsi="Angsana New"/>
                <w:b/>
                <w:bCs/>
                <w:sz w:val="30"/>
                <w:szCs w:val="30"/>
              </w:rPr>
              <w:t>04</w:t>
            </w:r>
            <w:r w:rsidR="009321E2" w:rsidRPr="001B049F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:rsidR="004E3529" w:rsidRPr="00B82E4D" w:rsidRDefault="004E3529" w:rsidP="004E352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:rsidR="004E3529" w:rsidRPr="001B049F" w:rsidRDefault="00061BDB" w:rsidP="001B0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53" w:right="6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049F">
              <w:rPr>
                <w:rFonts w:ascii="Angsana New" w:hAnsi="Angsana New"/>
                <w:b/>
                <w:bCs/>
                <w:sz w:val="30"/>
                <w:szCs w:val="30"/>
              </w:rPr>
              <w:t>44</w:t>
            </w:r>
            <w:r w:rsidR="009321E2" w:rsidRPr="001B049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B049F">
              <w:rPr>
                <w:rFonts w:ascii="Angsana New" w:hAnsi="Angsana New"/>
                <w:b/>
                <w:bCs/>
                <w:sz w:val="30"/>
                <w:szCs w:val="30"/>
              </w:rPr>
              <w:t>04</w:t>
            </w:r>
            <w:r w:rsidR="009321E2" w:rsidRPr="001B049F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</w:tr>
    </w:tbl>
    <w:p w:rsidR="00B82E4D" w:rsidRPr="00B82E4D" w:rsidRDefault="00B82E4D" w:rsidP="00416EC3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360"/>
        <w:jc w:val="thaiDistribute"/>
        <w:rPr>
          <w:rFonts w:ascii="Angsana New" w:hAnsi="Angsana New"/>
          <w:b/>
          <w:bCs/>
          <w:sz w:val="30"/>
          <w:szCs w:val="30"/>
        </w:rPr>
      </w:pPr>
      <w:r w:rsidRPr="00B82E4D">
        <w:rPr>
          <w:rFonts w:ascii="Angsana New" w:hAnsi="Angsana New" w:hint="cs"/>
          <w:b/>
          <w:bCs/>
          <w:sz w:val="30"/>
          <w:szCs w:val="30"/>
          <w:cs/>
        </w:rPr>
        <w:t>เงินลงทุนในบริษัทย่อย</w:t>
      </w:r>
    </w:p>
    <w:p w:rsidR="00416EC3" w:rsidRPr="00B82E4D" w:rsidRDefault="006E7D43" w:rsidP="00B82E4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360"/>
        <w:jc w:val="thaiDistribute"/>
        <w:rPr>
          <w:rFonts w:ascii="Angsana New" w:hAnsi="Angsana New"/>
          <w:sz w:val="30"/>
          <w:szCs w:val="30"/>
        </w:rPr>
      </w:pPr>
      <w:r w:rsidRPr="00B82E4D">
        <w:rPr>
          <w:rFonts w:ascii="Angsana New" w:hAnsi="Angsana New"/>
          <w:sz w:val="30"/>
          <w:szCs w:val="30"/>
          <w:cs/>
        </w:rPr>
        <w:t xml:space="preserve">เงินลงทุนในบริษัทย่อย ณ วันที่ </w:t>
      </w:r>
      <w:r w:rsidR="00061BDB" w:rsidRPr="00061BDB">
        <w:rPr>
          <w:rFonts w:ascii="Angsana New" w:hAnsi="Angsana New"/>
          <w:sz w:val="30"/>
          <w:szCs w:val="30"/>
        </w:rPr>
        <w:t>31</w:t>
      </w:r>
      <w:r w:rsidRPr="00B82E4D">
        <w:rPr>
          <w:rFonts w:ascii="Angsana New" w:hAnsi="Angsana New"/>
          <w:sz w:val="30"/>
          <w:szCs w:val="30"/>
          <w:cs/>
        </w:rPr>
        <w:t xml:space="preserve"> มีนาคม </w:t>
      </w:r>
      <w:r w:rsidR="00061BDB" w:rsidRPr="00061BDB">
        <w:rPr>
          <w:rFonts w:ascii="Angsana New" w:hAnsi="Angsana New"/>
          <w:sz w:val="30"/>
          <w:szCs w:val="30"/>
        </w:rPr>
        <w:t>25</w:t>
      </w:r>
      <w:r w:rsidRPr="00B82E4D">
        <w:rPr>
          <w:rFonts w:ascii="Angsana New" w:hAnsi="Angsana New"/>
          <w:sz w:val="30"/>
          <w:szCs w:val="30"/>
        </w:rPr>
        <w:t>6</w:t>
      </w:r>
      <w:r w:rsidR="00061BDB">
        <w:rPr>
          <w:rFonts w:ascii="Angsana New" w:hAnsi="Angsana New"/>
          <w:sz w:val="30"/>
          <w:szCs w:val="30"/>
        </w:rPr>
        <w:t>3</w:t>
      </w:r>
      <w:r w:rsidRPr="00B82E4D">
        <w:rPr>
          <w:rFonts w:ascii="Angsana New" w:hAnsi="Angsana New"/>
          <w:sz w:val="30"/>
          <w:szCs w:val="30"/>
          <w:cs/>
        </w:rPr>
        <w:t xml:space="preserve"> และ</w:t>
      </w:r>
      <w:r w:rsidR="005B5E8A" w:rsidRPr="005B5E8A">
        <w:rPr>
          <w:rFonts w:ascii="Angsana New" w:hAnsi="Angsana New" w:hint="cs"/>
          <w:sz w:val="30"/>
          <w:szCs w:val="30"/>
          <w:cs/>
        </w:rPr>
        <w:t>วันที่</w:t>
      </w:r>
      <w:r w:rsidRPr="00B82E4D">
        <w:rPr>
          <w:rFonts w:ascii="Angsana New" w:hAnsi="Angsana New"/>
          <w:sz w:val="30"/>
          <w:szCs w:val="30"/>
          <w:cs/>
        </w:rPr>
        <w:t xml:space="preserve"> </w:t>
      </w:r>
      <w:r w:rsidR="00061BDB">
        <w:rPr>
          <w:rFonts w:ascii="Angsana New" w:hAnsi="Angsana New"/>
          <w:sz w:val="30"/>
          <w:szCs w:val="30"/>
        </w:rPr>
        <w:t>31</w:t>
      </w:r>
      <w:r w:rsidRPr="00B82E4D">
        <w:rPr>
          <w:rFonts w:ascii="Angsana New" w:hAnsi="Angsana New"/>
          <w:sz w:val="30"/>
          <w:szCs w:val="30"/>
        </w:rPr>
        <w:t xml:space="preserve"> </w:t>
      </w:r>
      <w:r w:rsidRPr="00B82E4D">
        <w:rPr>
          <w:rFonts w:ascii="Angsana New" w:hAnsi="Angsana New"/>
          <w:sz w:val="30"/>
          <w:szCs w:val="30"/>
          <w:cs/>
        </w:rPr>
        <w:t>ธันวาคม</w:t>
      </w:r>
      <w:r w:rsidRPr="00B82E4D">
        <w:rPr>
          <w:rFonts w:ascii="Angsana New" w:hAnsi="Angsana New" w:hint="cs"/>
          <w:sz w:val="30"/>
          <w:szCs w:val="30"/>
          <w:cs/>
        </w:rPr>
        <w:t xml:space="preserve"> </w:t>
      </w:r>
      <w:r w:rsidR="00061BDB" w:rsidRPr="00061BDB">
        <w:rPr>
          <w:rFonts w:ascii="Angsana New" w:hAnsi="Angsana New"/>
          <w:sz w:val="30"/>
          <w:szCs w:val="30"/>
        </w:rPr>
        <w:t>25</w:t>
      </w:r>
      <w:r w:rsidRPr="00B82E4D">
        <w:rPr>
          <w:rFonts w:ascii="Angsana New" w:hAnsi="Angsana New"/>
          <w:sz w:val="30"/>
          <w:szCs w:val="30"/>
        </w:rPr>
        <w:t>6</w:t>
      </w:r>
      <w:r w:rsidR="00061BDB">
        <w:rPr>
          <w:rFonts w:ascii="Angsana New" w:hAnsi="Angsana New"/>
          <w:sz w:val="30"/>
          <w:szCs w:val="30"/>
        </w:rPr>
        <w:t>2</w:t>
      </w:r>
      <w:r w:rsidRPr="00B82E4D">
        <w:rPr>
          <w:rFonts w:ascii="Angsana New" w:hAnsi="Angsana New"/>
          <w:sz w:val="30"/>
          <w:szCs w:val="30"/>
          <w:cs/>
        </w:rPr>
        <w:t xml:space="preserve"> </w:t>
      </w:r>
      <w:r w:rsidRPr="00B82E4D">
        <w:rPr>
          <w:rFonts w:ascii="Angsana New" w:hAnsi="Angsana New" w:hint="cs"/>
          <w:sz w:val="30"/>
          <w:szCs w:val="30"/>
          <w:cs/>
        </w:rPr>
        <w:t>มีดังนี้</w:t>
      </w:r>
    </w:p>
    <w:p w:rsidR="00416EC3" w:rsidRPr="00416EC3" w:rsidRDefault="00416EC3" w:rsidP="00416EC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360"/>
        <w:jc w:val="thaiDistribute"/>
        <w:rPr>
          <w:rFonts w:ascii="Angsana New" w:hAnsi="Angsana New"/>
          <w:sz w:val="24"/>
          <w:szCs w:val="24"/>
        </w:rPr>
      </w:pPr>
    </w:p>
    <w:p w:rsidR="006E7D43" w:rsidRDefault="006E7D43" w:rsidP="00416EC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360"/>
        <w:jc w:val="thaiDistribute"/>
        <w:rPr>
          <w:rFonts w:ascii="Angsana New" w:hAnsi="Angsana New"/>
          <w:sz w:val="24"/>
          <w:szCs w:val="24"/>
        </w:rPr>
      </w:pPr>
      <w:r>
        <w:rPr>
          <w:rFonts w:ascii="Angsana New" w:hAnsi="Angsana New"/>
          <w:sz w:val="24"/>
          <w:szCs w:val="24"/>
          <w:cs/>
        </w:rPr>
        <w:tab/>
      </w:r>
    </w:p>
    <w:p w:rsidR="006E7D43" w:rsidRDefault="006E7D43" w:rsidP="006E7D43">
      <w:pPr>
        <w:pStyle w:val="block"/>
        <w:spacing w:after="0" w:line="240" w:lineRule="auto"/>
        <w:ind w:left="0"/>
        <w:jc w:val="both"/>
        <w:rPr>
          <w:rFonts w:ascii="Angsana New" w:hAnsi="Angsana New"/>
          <w:sz w:val="16"/>
          <w:szCs w:val="16"/>
          <w:lang w:bidi="th-TH"/>
        </w:rPr>
      </w:pPr>
    </w:p>
    <w:p w:rsidR="006E7D43" w:rsidRPr="001C7355" w:rsidRDefault="006E7D43" w:rsidP="006E7D43">
      <w:pPr>
        <w:pStyle w:val="block"/>
        <w:spacing w:after="0" w:line="240" w:lineRule="auto"/>
        <w:ind w:left="0"/>
        <w:jc w:val="both"/>
        <w:rPr>
          <w:rFonts w:ascii="Angsana New" w:hAnsi="Angsana New"/>
          <w:sz w:val="16"/>
          <w:szCs w:val="16"/>
          <w:lang w:bidi="th-TH"/>
        </w:rPr>
      </w:pPr>
    </w:p>
    <w:p w:rsidR="006E7D43" w:rsidRPr="00DE3A29" w:rsidRDefault="006E7D43" w:rsidP="00793740">
      <w:pPr>
        <w:pStyle w:val="block"/>
        <w:tabs>
          <w:tab w:val="left" w:pos="450"/>
        </w:tabs>
        <w:spacing w:after="0" w:line="240" w:lineRule="atLeast"/>
        <w:ind w:left="0"/>
        <w:jc w:val="both"/>
        <w:rPr>
          <w:rFonts w:ascii="Angsana New" w:hAnsi="Angsana New"/>
          <w:b/>
          <w:bCs/>
          <w:sz w:val="16"/>
          <w:szCs w:val="16"/>
          <w:highlight w:val="yellow"/>
        </w:rPr>
      </w:pPr>
      <w:r w:rsidRPr="00C871D2">
        <w:rPr>
          <w:rFonts w:ascii="Angsana New" w:hAnsi="Angsana New"/>
          <w:sz w:val="30"/>
          <w:szCs w:val="30"/>
          <w:cs/>
          <w:lang w:bidi="th-TH"/>
        </w:rPr>
        <w:t xml:space="preserve"> </w:t>
      </w:r>
    </w:p>
    <w:p w:rsidR="006E7D43" w:rsidRPr="00DE3A29" w:rsidRDefault="006E7D43" w:rsidP="006E7D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10"/>
          <w:szCs w:val="10"/>
          <w:lang w:bidi="ar-SA"/>
        </w:rPr>
      </w:pPr>
    </w:p>
    <w:p w:rsidR="006E7D43" w:rsidRPr="0059270E" w:rsidRDefault="006E7D43" w:rsidP="006E7D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</w:rPr>
        <w:sectPr w:rsidR="006E7D43" w:rsidRPr="0059270E" w:rsidSect="00DE3A29">
          <w:headerReference w:type="even" r:id="rId12"/>
          <w:headerReference w:type="default" r:id="rId13"/>
          <w:footerReference w:type="default" r:id="rId14"/>
          <w:headerReference w:type="first" r:id="rId15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:rsidR="002166DB" w:rsidRPr="002166DB" w:rsidRDefault="002166DB" w:rsidP="002166DB">
      <w:pPr>
        <w:spacing w:after="120" w:line="240" w:lineRule="auto"/>
        <w:ind w:left="540"/>
        <w:jc w:val="both"/>
        <w:rPr>
          <w:rFonts w:ascii="Angsana New" w:hAnsi="Angsana New"/>
          <w:b/>
          <w:bCs/>
          <w:sz w:val="30"/>
          <w:szCs w:val="30"/>
          <w:u w:val="single"/>
        </w:rPr>
      </w:pPr>
      <w:r w:rsidRPr="002166DB">
        <w:rPr>
          <w:rFonts w:ascii="Angsana New" w:hAnsi="Angsana New" w:hint="cs"/>
          <w:b/>
          <w:bCs/>
          <w:sz w:val="30"/>
          <w:szCs w:val="30"/>
          <w:u w:val="single"/>
          <w:cs/>
        </w:rPr>
        <w:lastRenderedPageBreak/>
        <w:t>การซื้อเงินลงทุน</w:t>
      </w:r>
    </w:p>
    <w:p w:rsidR="002166DB" w:rsidRDefault="002541EB" w:rsidP="002541EB">
      <w:pPr>
        <w:spacing w:after="120"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2541EB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061BDB">
        <w:rPr>
          <w:rFonts w:ascii="Angsana New" w:hAnsi="Angsana New"/>
          <w:sz w:val="30"/>
          <w:szCs w:val="30"/>
        </w:rPr>
        <w:t>11</w:t>
      </w:r>
      <w:r w:rsidRPr="002541EB">
        <w:rPr>
          <w:rFonts w:ascii="Angsana New" w:hAnsi="Angsana New"/>
          <w:sz w:val="30"/>
          <w:szCs w:val="30"/>
        </w:rPr>
        <w:t xml:space="preserve"> </w:t>
      </w:r>
      <w:r w:rsidRPr="002541EB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061BDB">
        <w:rPr>
          <w:rFonts w:ascii="Angsana New" w:hAnsi="Angsana New"/>
          <w:sz w:val="30"/>
          <w:szCs w:val="30"/>
        </w:rPr>
        <w:t>2</w:t>
      </w:r>
      <w:r w:rsidRPr="002541EB">
        <w:rPr>
          <w:rFonts w:ascii="Angsana New" w:hAnsi="Angsana New"/>
          <w:sz w:val="30"/>
          <w:szCs w:val="30"/>
        </w:rPr>
        <w:t>56</w:t>
      </w:r>
      <w:r w:rsidR="00061BDB">
        <w:rPr>
          <w:rFonts w:ascii="Angsana New" w:hAnsi="Angsana New"/>
          <w:sz w:val="30"/>
          <w:szCs w:val="30"/>
        </w:rPr>
        <w:t>2</w:t>
      </w:r>
      <w:r w:rsidRPr="002541EB">
        <w:rPr>
          <w:rFonts w:ascii="Angsana New" w:hAnsi="Angsana New"/>
          <w:sz w:val="30"/>
          <w:szCs w:val="30"/>
          <w:cs/>
        </w:rPr>
        <w:t xml:space="preserve"> ที่ประชุมคณะกรรมการบริษัทมีมติอนุมัติการซื้อหุ้น ในบริษัท </w:t>
      </w:r>
      <w:r w:rsidRPr="002541EB">
        <w:rPr>
          <w:rFonts w:ascii="Angsana New" w:hAnsi="Angsana New" w:hint="cs"/>
          <w:sz w:val="30"/>
          <w:szCs w:val="30"/>
          <w:cs/>
        </w:rPr>
        <w:t>บีเอส มายโค ไบโอเทค จำกัด</w:t>
      </w:r>
      <w:r w:rsidRPr="002541EB">
        <w:rPr>
          <w:rFonts w:ascii="Angsana New" w:hAnsi="Angsana New"/>
          <w:sz w:val="30"/>
          <w:szCs w:val="30"/>
          <w:cs/>
        </w:rPr>
        <w:t xml:space="preserve"> เป็นจำนวนร้อยละ </w:t>
      </w:r>
      <w:r w:rsidRPr="002541EB">
        <w:rPr>
          <w:rFonts w:ascii="Angsana New" w:hAnsi="Angsana New"/>
          <w:sz w:val="30"/>
          <w:szCs w:val="30"/>
        </w:rPr>
        <w:t>85.65</w:t>
      </w:r>
      <w:r w:rsidRPr="002541EB">
        <w:rPr>
          <w:rFonts w:ascii="Angsana New" w:hAnsi="Angsana New"/>
          <w:sz w:val="30"/>
          <w:szCs w:val="30"/>
          <w:cs/>
        </w:rPr>
        <w:t xml:space="preserve"> </w:t>
      </w:r>
      <w:r w:rsidRPr="002541EB">
        <w:rPr>
          <w:rFonts w:ascii="Angsana New" w:hAnsi="Angsana New" w:hint="cs"/>
          <w:sz w:val="30"/>
          <w:szCs w:val="30"/>
          <w:cs/>
        </w:rPr>
        <w:t xml:space="preserve">ทั้งนี้เมื่อวันที่ </w:t>
      </w:r>
      <w:r w:rsidR="00061BDB">
        <w:rPr>
          <w:rFonts w:ascii="Angsana New" w:hAnsi="Angsana New"/>
          <w:sz w:val="30"/>
          <w:szCs w:val="30"/>
        </w:rPr>
        <w:t>12</w:t>
      </w:r>
      <w:r w:rsidRPr="002541EB">
        <w:rPr>
          <w:rFonts w:ascii="Angsana New" w:hAnsi="Angsana New"/>
          <w:sz w:val="30"/>
          <w:szCs w:val="30"/>
        </w:rPr>
        <w:t xml:space="preserve"> </w:t>
      </w:r>
      <w:r w:rsidRPr="002541EB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061BDB">
        <w:rPr>
          <w:rFonts w:ascii="Angsana New" w:hAnsi="Angsana New"/>
          <w:sz w:val="30"/>
          <w:szCs w:val="30"/>
        </w:rPr>
        <w:t>2</w:t>
      </w:r>
      <w:r w:rsidRPr="002541EB">
        <w:rPr>
          <w:rFonts w:ascii="Angsana New" w:hAnsi="Angsana New"/>
          <w:sz w:val="30"/>
          <w:szCs w:val="30"/>
        </w:rPr>
        <w:t>56</w:t>
      </w:r>
      <w:r w:rsidR="00061BDB">
        <w:rPr>
          <w:rFonts w:ascii="Angsana New" w:hAnsi="Angsana New"/>
          <w:sz w:val="30"/>
          <w:szCs w:val="30"/>
        </w:rPr>
        <w:t>2</w:t>
      </w:r>
      <w:r w:rsidRPr="002541EB">
        <w:rPr>
          <w:rFonts w:ascii="Angsana New" w:hAnsi="Angsana New"/>
          <w:sz w:val="30"/>
          <w:szCs w:val="30"/>
        </w:rPr>
        <w:t xml:space="preserve"> </w:t>
      </w:r>
      <w:r w:rsidRPr="002541EB">
        <w:rPr>
          <w:rFonts w:ascii="Angsana New" w:hAnsi="Angsana New"/>
          <w:sz w:val="30"/>
          <w:szCs w:val="30"/>
          <w:cs/>
        </w:rPr>
        <w:t xml:space="preserve">บริษัทได้ทำสัญญาซื้อขายหุ้น ซึ่งมีการกำหนดราคาของหุ้นที่ซื้อขายรวมทั้งสิ้น </w:t>
      </w:r>
      <w:r w:rsidR="00061BDB">
        <w:rPr>
          <w:rFonts w:ascii="Angsana New" w:hAnsi="Angsana New"/>
          <w:sz w:val="30"/>
          <w:szCs w:val="30"/>
        </w:rPr>
        <w:t>3</w:t>
      </w:r>
      <w:r w:rsidRPr="002541EB">
        <w:rPr>
          <w:rFonts w:ascii="Angsana New" w:hAnsi="Angsana New"/>
          <w:sz w:val="30"/>
          <w:szCs w:val="30"/>
        </w:rPr>
        <w:t>5.</w:t>
      </w:r>
      <w:r w:rsidR="00061BDB">
        <w:rPr>
          <w:rFonts w:ascii="Angsana New" w:hAnsi="Angsana New"/>
          <w:sz w:val="30"/>
          <w:szCs w:val="30"/>
        </w:rPr>
        <w:t>0</w:t>
      </w:r>
      <w:r w:rsidRPr="002541EB">
        <w:rPr>
          <w:rFonts w:ascii="Angsana New" w:hAnsi="Angsana New"/>
          <w:sz w:val="30"/>
          <w:szCs w:val="30"/>
          <w:cs/>
        </w:rPr>
        <w:t xml:space="preserve"> ล้านบาท</w:t>
      </w:r>
      <w:r w:rsidRPr="002541EB">
        <w:rPr>
          <w:rFonts w:ascii="Angsana New" w:hAnsi="Angsana New"/>
          <w:sz w:val="30"/>
          <w:szCs w:val="30"/>
        </w:rPr>
        <w:t xml:space="preserve"> </w:t>
      </w:r>
      <w:r w:rsidRPr="002541EB">
        <w:rPr>
          <w:rFonts w:ascii="Angsana New" w:hAnsi="Angsana New" w:hint="cs"/>
          <w:sz w:val="30"/>
          <w:szCs w:val="30"/>
          <w:cs/>
        </w:rPr>
        <w:t>โดย</w:t>
      </w:r>
      <w:r w:rsidRPr="002541EB">
        <w:rPr>
          <w:rFonts w:ascii="Angsana New" w:hAnsi="Angsana New"/>
          <w:sz w:val="30"/>
          <w:szCs w:val="30"/>
          <w:cs/>
        </w:rPr>
        <w:t>บริษัทจ่ายเงินมัดจำค่าหุ้น จำนวน</w:t>
      </w:r>
      <w:r w:rsidRPr="002541EB">
        <w:rPr>
          <w:rFonts w:ascii="Angsana New" w:hAnsi="Angsana New" w:hint="cs"/>
          <w:sz w:val="30"/>
          <w:szCs w:val="30"/>
          <w:cs/>
        </w:rPr>
        <w:t>เงิน</w:t>
      </w:r>
      <w:r w:rsidRPr="002541EB">
        <w:rPr>
          <w:rFonts w:ascii="Angsana New" w:hAnsi="Angsana New"/>
          <w:sz w:val="30"/>
          <w:szCs w:val="30"/>
          <w:cs/>
        </w:rPr>
        <w:t xml:space="preserve"> </w:t>
      </w:r>
      <w:r w:rsidR="00061BDB" w:rsidRPr="00061BDB">
        <w:rPr>
          <w:rFonts w:ascii="Angsana New" w:hAnsi="Angsana New"/>
          <w:sz w:val="30"/>
          <w:szCs w:val="30"/>
        </w:rPr>
        <w:t>15</w:t>
      </w:r>
      <w:r w:rsidRPr="002541EB">
        <w:rPr>
          <w:rFonts w:ascii="Angsana New" w:hAnsi="Angsana New"/>
          <w:sz w:val="30"/>
          <w:szCs w:val="30"/>
        </w:rPr>
        <w:t>.</w:t>
      </w:r>
      <w:r w:rsidR="00061BDB">
        <w:rPr>
          <w:rFonts w:ascii="Angsana New" w:hAnsi="Angsana New"/>
          <w:sz w:val="30"/>
          <w:szCs w:val="30"/>
        </w:rPr>
        <w:t>0</w:t>
      </w:r>
      <w:r w:rsidRPr="002541EB">
        <w:rPr>
          <w:rFonts w:ascii="Angsana New" w:hAnsi="Angsana New"/>
          <w:sz w:val="30"/>
          <w:szCs w:val="30"/>
          <w:cs/>
        </w:rPr>
        <w:t xml:space="preserve"> ล้านบาทใน</w:t>
      </w:r>
      <w:r w:rsidRPr="002541EB">
        <w:rPr>
          <w:rFonts w:ascii="Angsana New" w:hAnsi="Angsana New" w:hint="cs"/>
          <w:sz w:val="30"/>
          <w:szCs w:val="30"/>
          <w:cs/>
        </w:rPr>
        <w:t>เดือนพฤษภาคม</w:t>
      </w:r>
      <w:r w:rsidRPr="002541EB">
        <w:rPr>
          <w:rFonts w:ascii="Angsana New" w:hAnsi="Angsana New"/>
          <w:sz w:val="30"/>
          <w:szCs w:val="30"/>
          <w:cs/>
        </w:rPr>
        <w:t xml:space="preserve"> </w:t>
      </w:r>
      <w:r w:rsidR="00061BDB" w:rsidRPr="00061BDB">
        <w:rPr>
          <w:rFonts w:ascii="Angsana New" w:hAnsi="Angsana New"/>
          <w:sz w:val="30"/>
          <w:szCs w:val="30"/>
        </w:rPr>
        <w:t>256</w:t>
      </w:r>
      <w:r w:rsidR="00061BDB">
        <w:rPr>
          <w:rFonts w:ascii="Angsana New" w:hAnsi="Angsana New"/>
          <w:sz w:val="30"/>
          <w:szCs w:val="30"/>
        </w:rPr>
        <w:t>2</w:t>
      </w:r>
      <w:r w:rsidRPr="002541EB">
        <w:rPr>
          <w:rFonts w:ascii="Angsana New" w:hAnsi="Angsana New" w:hint="cs"/>
          <w:sz w:val="30"/>
          <w:szCs w:val="30"/>
          <w:cs/>
        </w:rPr>
        <w:t xml:space="preserve"> </w:t>
      </w:r>
      <w:r w:rsidRPr="002541EB">
        <w:rPr>
          <w:rFonts w:ascii="Angsana New" w:hAnsi="Angsana New"/>
          <w:sz w:val="30"/>
          <w:szCs w:val="30"/>
          <w:cs/>
        </w:rPr>
        <w:t>บริษัทดำเนินการตามเงื่อนไขตามสัญญา</w:t>
      </w:r>
      <w:r w:rsidRPr="002541EB">
        <w:rPr>
          <w:rFonts w:ascii="Angsana New" w:hAnsi="Angsana New" w:hint="cs"/>
          <w:sz w:val="30"/>
          <w:szCs w:val="30"/>
          <w:cs/>
        </w:rPr>
        <w:t>จนถึง</w:t>
      </w:r>
      <w:r w:rsidRPr="002541EB">
        <w:rPr>
          <w:rFonts w:ascii="Angsana New" w:hAnsi="Angsana New"/>
          <w:sz w:val="30"/>
          <w:szCs w:val="30"/>
          <w:cs/>
        </w:rPr>
        <w:t xml:space="preserve">วันที่ </w:t>
      </w:r>
      <w:r w:rsidR="00061BDB">
        <w:rPr>
          <w:rFonts w:ascii="Angsana New" w:hAnsi="Angsana New"/>
          <w:sz w:val="30"/>
          <w:szCs w:val="30"/>
        </w:rPr>
        <w:t>2</w:t>
      </w:r>
      <w:r w:rsidRPr="002541EB">
        <w:rPr>
          <w:rFonts w:ascii="Angsana New" w:hAnsi="Angsana New"/>
          <w:sz w:val="30"/>
          <w:szCs w:val="30"/>
        </w:rPr>
        <w:t>6</w:t>
      </w:r>
      <w:r w:rsidRPr="002541EB">
        <w:rPr>
          <w:rFonts w:ascii="Angsana New" w:hAnsi="Angsana New"/>
          <w:sz w:val="30"/>
          <w:szCs w:val="30"/>
          <w:cs/>
        </w:rPr>
        <w:t xml:space="preserve"> </w:t>
      </w:r>
      <w:r w:rsidRPr="002541EB">
        <w:rPr>
          <w:rFonts w:ascii="Angsana New" w:hAnsi="Angsana New" w:hint="cs"/>
          <w:sz w:val="30"/>
          <w:szCs w:val="30"/>
          <w:cs/>
        </w:rPr>
        <w:t>มิถุนายน</w:t>
      </w:r>
      <w:r w:rsidRPr="002541EB">
        <w:rPr>
          <w:rFonts w:ascii="Angsana New" w:hAnsi="Angsana New"/>
          <w:sz w:val="30"/>
          <w:szCs w:val="30"/>
          <w:cs/>
        </w:rPr>
        <w:t xml:space="preserve"> </w:t>
      </w:r>
      <w:r w:rsidR="00061BDB" w:rsidRPr="00061BDB">
        <w:rPr>
          <w:rFonts w:ascii="Angsana New" w:hAnsi="Angsana New"/>
          <w:sz w:val="30"/>
          <w:szCs w:val="30"/>
        </w:rPr>
        <w:t>256</w:t>
      </w:r>
      <w:r w:rsidR="00061BDB">
        <w:rPr>
          <w:rFonts w:ascii="Angsana New" w:hAnsi="Angsana New"/>
          <w:sz w:val="30"/>
          <w:szCs w:val="30"/>
        </w:rPr>
        <w:t>2</w:t>
      </w:r>
      <w:r w:rsidRPr="002541EB">
        <w:rPr>
          <w:rFonts w:ascii="Angsana New" w:hAnsi="Angsana New"/>
          <w:sz w:val="30"/>
          <w:szCs w:val="30"/>
          <w:cs/>
        </w:rPr>
        <w:t xml:space="preserve"> ซึ่งถือเป็นวันที่การซื้อ</w:t>
      </w:r>
      <w:r w:rsidRPr="002541EB">
        <w:rPr>
          <w:rFonts w:ascii="Angsana New" w:hAnsi="Angsana New" w:hint="cs"/>
          <w:sz w:val="30"/>
          <w:szCs w:val="30"/>
          <w:cs/>
        </w:rPr>
        <w:t>ธุรกิจและ</w:t>
      </w:r>
      <w:r w:rsidRPr="002541EB">
        <w:rPr>
          <w:rFonts w:ascii="Angsana New" w:hAnsi="Angsana New"/>
          <w:sz w:val="30"/>
          <w:szCs w:val="30"/>
          <w:cs/>
        </w:rPr>
        <w:t xml:space="preserve">ได้มาซึ่งอำนาจควบคุมใน บริษัท </w:t>
      </w:r>
      <w:r w:rsidRPr="002541EB">
        <w:rPr>
          <w:rFonts w:ascii="Angsana New" w:hAnsi="Angsana New" w:hint="cs"/>
          <w:sz w:val="30"/>
          <w:szCs w:val="30"/>
          <w:cs/>
        </w:rPr>
        <w:t>บีเอส มายโค ไบโอเทค จำกัด</w:t>
      </w:r>
      <w:r w:rsidRPr="002541EB">
        <w:rPr>
          <w:rFonts w:ascii="Angsana New" w:hAnsi="Angsana New"/>
          <w:sz w:val="30"/>
          <w:szCs w:val="30"/>
        </w:rPr>
        <w:t xml:space="preserve"> </w:t>
      </w:r>
      <w:r w:rsidRPr="002541EB">
        <w:rPr>
          <w:rFonts w:ascii="Angsana New" w:hAnsi="Angsana New" w:hint="cs"/>
          <w:spacing w:val="-2"/>
          <w:sz w:val="30"/>
          <w:szCs w:val="30"/>
          <w:cs/>
        </w:rPr>
        <w:t>ผู้บริหารเชื่อว่าการซื้อธุรกิจ</w:t>
      </w:r>
      <w:r w:rsidRPr="002541EB">
        <w:rPr>
          <w:rFonts w:ascii="Angsana New" w:hAnsi="Angsana New"/>
          <w:sz w:val="30"/>
          <w:szCs w:val="30"/>
          <w:cs/>
        </w:rPr>
        <w:t xml:space="preserve">ในบริษัท </w:t>
      </w:r>
      <w:r w:rsidRPr="002541EB">
        <w:rPr>
          <w:rFonts w:ascii="Angsana New" w:hAnsi="Angsana New" w:hint="cs"/>
          <w:sz w:val="30"/>
          <w:szCs w:val="30"/>
          <w:cs/>
        </w:rPr>
        <w:t>บีเอส มายโค ไบโอเทค จำกัด</w:t>
      </w:r>
      <w:r w:rsidRPr="002541EB">
        <w:rPr>
          <w:rFonts w:ascii="Angsana New" w:hAnsi="Angsana New"/>
          <w:sz w:val="30"/>
          <w:szCs w:val="30"/>
          <w:cs/>
        </w:rPr>
        <w:t xml:space="preserve"> </w:t>
      </w:r>
      <w:r w:rsidRPr="002541EB">
        <w:rPr>
          <w:rFonts w:ascii="Angsana New" w:hAnsi="Angsana New" w:hint="cs"/>
          <w:spacing w:val="-2"/>
          <w:sz w:val="30"/>
          <w:szCs w:val="30"/>
          <w:cs/>
        </w:rPr>
        <w:t>เป็นโอกาสที่จะเพิ่มรายได้ช่องทางใหม่สู่ธุรกิจอื่น</w:t>
      </w:r>
      <w:r w:rsidR="002166DB" w:rsidRPr="002166DB">
        <w:rPr>
          <w:rFonts w:ascii="Angsana New" w:hAnsi="Angsana New"/>
          <w:sz w:val="30"/>
          <w:szCs w:val="30"/>
          <w:cs/>
        </w:rPr>
        <w:t xml:space="preserve"> </w:t>
      </w:r>
    </w:p>
    <w:p w:rsidR="002541EB" w:rsidRDefault="002541EB" w:rsidP="002541EB">
      <w:pPr>
        <w:spacing w:after="120"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2541EB">
        <w:rPr>
          <w:rFonts w:ascii="Angsana New" w:hAnsi="Angsana New" w:hint="cs"/>
          <w:sz w:val="30"/>
          <w:szCs w:val="30"/>
          <w:cs/>
        </w:rPr>
        <w:t>นอกจากนี้</w:t>
      </w:r>
      <w:r w:rsidRPr="002541EB">
        <w:rPr>
          <w:rFonts w:ascii="Angsana New" w:hAnsi="Angsana New"/>
          <w:sz w:val="30"/>
          <w:szCs w:val="30"/>
          <w:cs/>
        </w:rPr>
        <w:t>บริษัท</w:t>
      </w:r>
      <w:r w:rsidRPr="002541EB">
        <w:rPr>
          <w:rFonts w:ascii="Angsana New" w:hAnsi="Angsana New" w:hint="cs"/>
          <w:sz w:val="30"/>
          <w:szCs w:val="30"/>
          <w:cs/>
        </w:rPr>
        <w:t>ได้</w:t>
      </w:r>
      <w:r w:rsidRPr="002541EB">
        <w:rPr>
          <w:rFonts w:ascii="Angsana New" w:hAnsi="Angsana New"/>
          <w:sz w:val="30"/>
          <w:szCs w:val="30"/>
          <w:cs/>
        </w:rPr>
        <w:t xml:space="preserve">ทำสัญญาให้กู้ยืมเงินแก่ บริษัท </w:t>
      </w:r>
      <w:r w:rsidRPr="002541EB">
        <w:rPr>
          <w:rFonts w:ascii="Angsana New" w:hAnsi="Angsana New" w:hint="cs"/>
          <w:sz w:val="30"/>
          <w:szCs w:val="30"/>
          <w:cs/>
        </w:rPr>
        <w:t>บีเอส มายโค ไบโอเทค จำกัด</w:t>
      </w:r>
      <w:r w:rsidRPr="002541EB">
        <w:rPr>
          <w:rFonts w:ascii="Angsana New" w:hAnsi="Angsana New"/>
          <w:sz w:val="30"/>
          <w:szCs w:val="30"/>
        </w:rPr>
        <w:t xml:space="preserve"> </w:t>
      </w:r>
      <w:r w:rsidRPr="002541EB">
        <w:rPr>
          <w:rFonts w:ascii="Angsana New" w:hAnsi="Angsana New"/>
          <w:sz w:val="30"/>
          <w:szCs w:val="30"/>
          <w:cs/>
        </w:rPr>
        <w:t xml:space="preserve">เป็นจำนวนเงิน </w:t>
      </w:r>
      <w:r w:rsidR="00061BDB">
        <w:rPr>
          <w:rFonts w:ascii="Angsana New" w:hAnsi="Angsana New"/>
          <w:sz w:val="30"/>
          <w:szCs w:val="30"/>
        </w:rPr>
        <w:t>1</w:t>
      </w:r>
      <w:r w:rsidRPr="002541EB">
        <w:rPr>
          <w:rFonts w:ascii="Angsana New" w:hAnsi="Angsana New"/>
          <w:sz w:val="30"/>
          <w:szCs w:val="30"/>
        </w:rPr>
        <w:t>5.</w:t>
      </w:r>
      <w:r w:rsidR="00061BDB">
        <w:rPr>
          <w:rFonts w:ascii="Angsana New" w:hAnsi="Angsana New"/>
          <w:sz w:val="30"/>
          <w:szCs w:val="30"/>
        </w:rPr>
        <w:t>0</w:t>
      </w:r>
      <w:r w:rsidRPr="002541EB">
        <w:rPr>
          <w:rFonts w:ascii="Angsana New" w:hAnsi="Angsana New"/>
          <w:sz w:val="30"/>
          <w:szCs w:val="30"/>
          <w:cs/>
        </w:rPr>
        <w:t xml:space="preserve"> ล้านบาท เพื่อ</w:t>
      </w:r>
      <w:r w:rsidRPr="002541EB">
        <w:rPr>
          <w:rFonts w:ascii="Angsana New" w:hAnsi="Angsana New" w:hint="cs"/>
          <w:sz w:val="30"/>
          <w:szCs w:val="30"/>
          <w:cs/>
        </w:rPr>
        <w:t>ให้บริษัทดังกล่าว</w:t>
      </w:r>
      <w:r w:rsidRPr="002541EB">
        <w:rPr>
          <w:rFonts w:ascii="Angsana New" w:hAnsi="Angsana New"/>
          <w:sz w:val="30"/>
          <w:szCs w:val="30"/>
          <w:cs/>
        </w:rPr>
        <w:t>ใช้ในการจ่ายชำระหนี้</w:t>
      </w:r>
      <w:r w:rsidRPr="002541EB">
        <w:rPr>
          <w:rFonts w:ascii="Angsana New" w:hAnsi="Angsana New" w:hint="cs"/>
          <w:sz w:val="30"/>
          <w:szCs w:val="30"/>
          <w:cs/>
        </w:rPr>
        <w:t>บริษัทที่เกี่ยวข้อง</w:t>
      </w:r>
      <w:r w:rsidRPr="002541EB">
        <w:rPr>
          <w:rFonts w:ascii="Angsana New" w:hAnsi="Angsana New"/>
          <w:sz w:val="30"/>
          <w:szCs w:val="30"/>
          <w:cs/>
        </w:rPr>
        <w:t xml:space="preserve">เดิมของ บริษัท </w:t>
      </w:r>
      <w:r w:rsidRPr="002541EB">
        <w:rPr>
          <w:rFonts w:ascii="Angsana New" w:hAnsi="Angsana New" w:hint="cs"/>
          <w:sz w:val="30"/>
          <w:szCs w:val="30"/>
          <w:cs/>
        </w:rPr>
        <w:t>บีเอส มายโค ไบโอเทค จำกัด</w:t>
      </w:r>
      <w:r w:rsidRPr="002541EB">
        <w:rPr>
          <w:rFonts w:ascii="Angsana New" w:hAnsi="Angsana New"/>
          <w:sz w:val="30"/>
          <w:szCs w:val="30"/>
        </w:rPr>
        <w:t xml:space="preserve"> </w:t>
      </w:r>
      <w:r w:rsidRPr="002541EB">
        <w:rPr>
          <w:rFonts w:ascii="Angsana New" w:hAnsi="Angsana New" w:hint="cs"/>
          <w:sz w:val="30"/>
          <w:szCs w:val="30"/>
          <w:cs/>
        </w:rPr>
        <w:t xml:space="preserve">มีกำหนดชำระคืนภายในเดือนมิถุนายน </w:t>
      </w:r>
      <w:r w:rsidR="00061BDB">
        <w:rPr>
          <w:rFonts w:ascii="Angsana New" w:hAnsi="Angsana New"/>
          <w:sz w:val="30"/>
          <w:szCs w:val="30"/>
        </w:rPr>
        <w:t>2</w:t>
      </w:r>
      <w:r w:rsidRPr="002541EB">
        <w:rPr>
          <w:rFonts w:ascii="Angsana New" w:hAnsi="Angsana New"/>
          <w:sz w:val="30"/>
          <w:szCs w:val="30"/>
        </w:rPr>
        <w:t>56</w:t>
      </w:r>
      <w:r w:rsidR="00061BDB">
        <w:rPr>
          <w:rFonts w:ascii="Angsana New" w:hAnsi="Angsana New"/>
          <w:sz w:val="30"/>
          <w:szCs w:val="30"/>
        </w:rPr>
        <w:t>3</w:t>
      </w:r>
    </w:p>
    <w:p w:rsidR="002541EB" w:rsidRDefault="002541EB" w:rsidP="002541EB">
      <w:pPr>
        <w:spacing w:after="120" w:line="240" w:lineRule="auto"/>
        <w:ind w:left="540"/>
        <w:jc w:val="both"/>
        <w:rPr>
          <w:rFonts w:ascii="Angsana New" w:hAnsi="Angsana New"/>
          <w:spacing w:val="-2"/>
          <w:sz w:val="30"/>
          <w:szCs w:val="30"/>
        </w:rPr>
      </w:pPr>
      <w:r w:rsidRPr="002541EB">
        <w:rPr>
          <w:rFonts w:ascii="Angsana New" w:hAnsi="Angsana New"/>
          <w:spacing w:val="-2"/>
          <w:sz w:val="30"/>
          <w:szCs w:val="30"/>
          <w:cs/>
        </w:rPr>
        <w:t>ในระหว่าง</w:t>
      </w:r>
      <w:r w:rsidRPr="002541EB">
        <w:rPr>
          <w:rFonts w:ascii="Angsana New" w:hAnsi="Angsana New" w:hint="cs"/>
          <w:spacing w:val="-2"/>
          <w:sz w:val="30"/>
          <w:szCs w:val="30"/>
          <w:cs/>
        </w:rPr>
        <w:t>งวด</w:t>
      </w:r>
      <w:r w:rsidRPr="002541EB">
        <w:rPr>
          <w:rFonts w:ascii="Angsana New" w:hAnsi="Angsana New"/>
          <w:spacing w:val="-2"/>
          <w:sz w:val="30"/>
          <w:szCs w:val="30"/>
          <w:cs/>
        </w:rPr>
        <w:t xml:space="preserve">นับตั้งแต่วันที่ซื้อกิจการจนถึงวันที่ </w:t>
      </w:r>
      <w:r w:rsidR="00061BDB">
        <w:rPr>
          <w:rFonts w:ascii="Angsana New" w:hAnsi="Angsana New"/>
          <w:spacing w:val="-2"/>
          <w:sz w:val="30"/>
          <w:szCs w:val="30"/>
        </w:rPr>
        <w:t>31</w:t>
      </w:r>
      <w:r w:rsidRPr="002541EB">
        <w:rPr>
          <w:rFonts w:ascii="Angsana New" w:hAnsi="Angsana New"/>
          <w:spacing w:val="-2"/>
          <w:sz w:val="30"/>
          <w:szCs w:val="30"/>
        </w:rPr>
        <w:t xml:space="preserve"> </w:t>
      </w:r>
      <w:r w:rsidRPr="002541EB">
        <w:rPr>
          <w:rFonts w:ascii="Angsana New" w:hAnsi="Angsana New" w:hint="cs"/>
          <w:spacing w:val="-2"/>
          <w:sz w:val="30"/>
          <w:szCs w:val="30"/>
          <w:cs/>
        </w:rPr>
        <w:t xml:space="preserve">ธันวาคม </w:t>
      </w:r>
      <w:r w:rsidR="00061BDB">
        <w:rPr>
          <w:rFonts w:ascii="Angsana New" w:hAnsi="Angsana New"/>
          <w:spacing w:val="-2"/>
          <w:sz w:val="30"/>
          <w:szCs w:val="30"/>
        </w:rPr>
        <w:t>2</w:t>
      </w:r>
      <w:r w:rsidRPr="002541EB">
        <w:rPr>
          <w:rFonts w:ascii="Angsana New" w:hAnsi="Angsana New"/>
          <w:spacing w:val="-2"/>
          <w:sz w:val="30"/>
          <w:szCs w:val="30"/>
        </w:rPr>
        <w:t>56</w:t>
      </w:r>
      <w:r w:rsidR="00061BDB">
        <w:rPr>
          <w:rFonts w:ascii="Angsana New" w:hAnsi="Angsana New"/>
          <w:spacing w:val="-2"/>
          <w:sz w:val="30"/>
          <w:szCs w:val="30"/>
        </w:rPr>
        <w:t>2</w:t>
      </w:r>
      <w:r w:rsidRPr="002541EB">
        <w:rPr>
          <w:rFonts w:ascii="Angsana New" w:hAnsi="Angsana New"/>
          <w:spacing w:val="-2"/>
          <w:sz w:val="30"/>
          <w:szCs w:val="30"/>
        </w:rPr>
        <w:t xml:space="preserve"> </w:t>
      </w:r>
      <w:r w:rsidRPr="002541EB">
        <w:rPr>
          <w:rFonts w:ascii="Angsana New" w:hAnsi="Angsana New"/>
          <w:sz w:val="30"/>
          <w:szCs w:val="30"/>
          <w:cs/>
        </w:rPr>
        <w:t xml:space="preserve">บริษัท </w:t>
      </w:r>
      <w:r w:rsidRPr="002541EB">
        <w:rPr>
          <w:rFonts w:ascii="Angsana New" w:hAnsi="Angsana New" w:hint="cs"/>
          <w:sz w:val="30"/>
          <w:szCs w:val="30"/>
          <w:cs/>
        </w:rPr>
        <w:t>บีเอส มายโค ไบโอเทค จำกัด</w:t>
      </w:r>
      <w:r w:rsidRPr="002541EB">
        <w:rPr>
          <w:rFonts w:ascii="Angsana New" w:hAnsi="Angsana New"/>
          <w:spacing w:val="-2"/>
          <w:sz w:val="30"/>
          <w:szCs w:val="30"/>
        </w:rPr>
        <w:t xml:space="preserve"> </w:t>
      </w:r>
      <w:r w:rsidRPr="002541EB">
        <w:rPr>
          <w:rFonts w:ascii="Angsana New" w:hAnsi="Angsana New"/>
          <w:spacing w:val="-2"/>
          <w:sz w:val="30"/>
          <w:szCs w:val="30"/>
          <w:cs/>
        </w:rPr>
        <w:t>มี</w:t>
      </w:r>
      <w:r w:rsidRPr="002541EB">
        <w:rPr>
          <w:rFonts w:ascii="Angsana New" w:hAnsi="Angsana New" w:hint="cs"/>
          <w:spacing w:val="-2"/>
          <w:sz w:val="30"/>
          <w:szCs w:val="30"/>
          <w:cs/>
        </w:rPr>
        <w:t>ขาดทุน</w:t>
      </w:r>
      <w:r w:rsidRPr="002541EB">
        <w:rPr>
          <w:rFonts w:ascii="Angsana New" w:hAnsi="Angsana New"/>
          <w:spacing w:val="-2"/>
          <w:sz w:val="30"/>
          <w:szCs w:val="30"/>
          <w:cs/>
        </w:rPr>
        <w:t xml:space="preserve">จำนวนเงิน </w:t>
      </w:r>
      <w:r w:rsidR="00061BDB">
        <w:rPr>
          <w:rFonts w:ascii="Angsana New" w:hAnsi="Angsana New"/>
          <w:spacing w:val="-2"/>
          <w:sz w:val="30"/>
          <w:szCs w:val="30"/>
        </w:rPr>
        <w:t>1</w:t>
      </w:r>
      <w:r w:rsidRPr="002541EB">
        <w:rPr>
          <w:rFonts w:ascii="Angsana New" w:hAnsi="Angsana New"/>
          <w:spacing w:val="-2"/>
          <w:sz w:val="30"/>
          <w:szCs w:val="30"/>
        </w:rPr>
        <w:t xml:space="preserve">6.8 </w:t>
      </w:r>
      <w:r w:rsidRPr="002541EB">
        <w:rPr>
          <w:rFonts w:ascii="Angsana New" w:hAnsi="Angsana New"/>
          <w:spacing w:val="-2"/>
          <w:sz w:val="30"/>
          <w:szCs w:val="30"/>
          <w:cs/>
        </w:rPr>
        <w:t xml:space="preserve">ล้านบาท ซึ่งรวมเป็นส่วนหนึ่งของผลการดำเนินงานของกลุ่มบริษัท ฝ่ายบริหารคาดว่าหากกลุ่มบริษัทได้มีการซื้อธุรกิจตั้งแต่วันที่ </w:t>
      </w:r>
      <w:r w:rsidR="00061BDB">
        <w:rPr>
          <w:rFonts w:ascii="Angsana New" w:hAnsi="Angsana New"/>
          <w:spacing w:val="-2"/>
          <w:sz w:val="30"/>
          <w:szCs w:val="30"/>
        </w:rPr>
        <w:t>1</w:t>
      </w:r>
      <w:r w:rsidRPr="002541EB">
        <w:rPr>
          <w:rFonts w:ascii="Angsana New" w:hAnsi="Angsana New"/>
          <w:spacing w:val="-2"/>
          <w:sz w:val="30"/>
          <w:szCs w:val="30"/>
        </w:rPr>
        <w:t xml:space="preserve"> </w:t>
      </w:r>
      <w:r w:rsidRPr="002541EB">
        <w:rPr>
          <w:rFonts w:ascii="Angsana New" w:hAnsi="Angsana New" w:hint="cs"/>
          <w:spacing w:val="-2"/>
          <w:sz w:val="30"/>
          <w:szCs w:val="30"/>
          <w:cs/>
        </w:rPr>
        <w:t xml:space="preserve">มกราคม </w:t>
      </w:r>
      <w:r w:rsidR="00061BDB">
        <w:rPr>
          <w:rFonts w:ascii="Angsana New" w:hAnsi="Angsana New"/>
          <w:spacing w:val="-2"/>
          <w:sz w:val="30"/>
          <w:szCs w:val="30"/>
        </w:rPr>
        <w:t>2</w:t>
      </w:r>
      <w:r w:rsidRPr="002541EB">
        <w:rPr>
          <w:rFonts w:ascii="Angsana New" w:hAnsi="Angsana New"/>
          <w:spacing w:val="-2"/>
          <w:sz w:val="30"/>
          <w:szCs w:val="30"/>
        </w:rPr>
        <w:t>56</w:t>
      </w:r>
      <w:r w:rsidR="00061BDB">
        <w:rPr>
          <w:rFonts w:ascii="Angsana New" w:hAnsi="Angsana New"/>
          <w:spacing w:val="-2"/>
          <w:sz w:val="30"/>
          <w:szCs w:val="30"/>
        </w:rPr>
        <w:t>2</w:t>
      </w:r>
      <w:r w:rsidRPr="002541EB">
        <w:rPr>
          <w:rFonts w:ascii="Angsana New" w:hAnsi="Angsana New"/>
          <w:spacing w:val="-2"/>
          <w:sz w:val="30"/>
          <w:szCs w:val="30"/>
        </w:rPr>
        <w:t xml:space="preserve"> </w:t>
      </w:r>
      <w:r w:rsidRPr="002541EB">
        <w:rPr>
          <w:rFonts w:ascii="Angsana New" w:hAnsi="Angsana New" w:hint="cs"/>
          <w:spacing w:val="-2"/>
          <w:sz w:val="30"/>
          <w:szCs w:val="30"/>
          <w:cs/>
        </w:rPr>
        <w:t>ขาดทุน</w:t>
      </w:r>
      <w:r w:rsidRPr="002541EB">
        <w:rPr>
          <w:rFonts w:ascii="Angsana New" w:hAnsi="Angsana New"/>
          <w:spacing w:val="-2"/>
          <w:sz w:val="30"/>
          <w:szCs w:val="30"/>
          <w:cs/>
        </w:rPr>
        <w:t>สุทธิรวม</w:t>
      </w:r>
      <w:r w:rsidRPr="002541EB">
        <w:rPr>
          <w:rFonts w:ascii="Angsana New" w:hAnsi="Angsana New" w:hint="cs"/>
          <w:spacing w:val="-2"/>
          <w:sz w:val="30"/>
          <w:szCs w:val="30"/>
          <w:cs/>
        </w:rPr>
        <w:t xml:space="preserve">สำหรับปีสิ้นสุดวันที่ </w:t>
      </w:r>
      <w:r w:rsidR="00061BDB">
        <w:rPr>
          <w:rFonts w:ascii="Angsana New" w:hAnsi="Angsana New"/>
          <w:spacing w:val="-2"/>
          <w:sz w:val="30"/>
          <w:szCs w:val="30"/>
        </w:rPr>
        <w:t>31</w:t>
      </w:r>
      <w:r w:rsidRPr="002541EB">
        <w:rPr>
          <w:rFonts w:ascii="Angsana New" w:hAnsi="Angsana New"/>
          <w:spacing w:val="-2"/>
          <w:sz w:val="30"/>
          <w:szCs w:val="30"/>
        </w:rPr>
        <w:t xml:space="preserve"> </w:t>
      </w:r>
      <w:r w:rsidRPr="002541EB">
        <w:rPr>
          <w:rFonts w:ascii="Angsana New" w:hAnsi="Angsana New" w:hint="cs"/>
          <w:spacing w:val="-2"/>
          <w:sz w:val="30"/>
          <w:szCs w:val="30"/>
          <w:cs/>
        </w:rPr>
        <w:t>ธันวาคม</w:t>
      </w:r>
      <w:r w:rsidRPr="002541EB">
        <w:rPr>
          <w:rFonts w:ascii="Angsana New" w:hAnsi="Angsana New"/>
          <w:spacing w:val="-2"/>
          <w:sz w:val="30"/>
          <w:szCs w:val="30"/>
        </w:rPr>
        <w:t xml:space="preserve"> </w:t>
      </w:r>
      <w:r w:rsidR="00061BDB">
        <w:rPr>
          <w:rFonts w:ascii="Angsana New" w:hAnsi="Angsana New"/>
          <w:spacing w:val="-2"/>
          <w:sz w:val="30"/>
          <w:szCs w:val="30"/>
        </w:rPr>
        <w:t>2</w:t>
      </w:r>
      <w:r w:rsidRPr="002541EB">
        <w:rPr>
          <w:rFonts w:ascii="Angsana New" w:hAnsi="Angsana New"/>
          <w:spacing w:val="-2"/>
          <w:sz w:val="30"/>
          <w:szCs w:val="30"/>
        </w:rPr>
        <w:t>56</w:t>
      </w:r>
      <w:r w:rsidR="00061BDB">
        <w:rPr>
          <w:rFonts w:ascii="Angsana New" w:hAnsi="Angsana New"/>
          <w:spacing w:val="-2"/>
          <w:sz w:val="30"/>
          <w:szCs w:val="30"/>
        </w:rPr>
        <w:t>2</w:t>
      </w:r>
      <w:r w:rsidRPr="002541EB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2541EB">
        <w:rPr>
          <w:rFonts w:ascii="Angsana New" w:hAnsi="Angsana New"/>
          <w:spacing w:val="-2"/>
          <w:sz w:val="30"/>
          <w:szCs w:val="30"/>
          <w:cs/>
        </w:rPr>
        <w:t>ไม่แตกต่างจากที่แสดงอย่างเป็นสาระสำคัญ</w:t>
      </w:r>
    </w:p>
    <w:p w:rsidR="000D2138" w:rsidRDefault="000D2138" w:rsidP="002541EB">
      <w:pPr>
        <w:spacing w:after="120" w:line="240" w:lineRule="auto"/>
        <w:ind w:left="540"/>
        <w:jc w:val="both"/>
        <w:rPr>
          <w:rFonts w:ascii="Angsana New" w:hAnsi="Angsana New"/>
          <w:spacing w:val="-4"/>
          <w:sz w:val="30"/>
          <w:szCs w:val="30"/>
        </w:rPr>
      </w:pPr>
    </w:p>
    <w:p w:rsidR="000D2138" w:rsidRDefault="000D2138" w:rsidP="002541EB">
      <w:pPr>
        <w:spacing w:after="120" w:line="240" w:lineRule="auto"/>
        <w:ind w:left="540"/>
        <w:jc w:val="both"/>
        <w:rPr>
          <w:rFonts w:ascii="Angsana New" w:hAnsi="Angsana New"/>
          <w:spacing w:val="-4"/>
          <w:sz w:val="30"/>
          <w:szCs w:val="30"/>
        </w:rPr>
      </w:pPr>
    </w:p>
    <w:p w:rsidR="000D2138" w:rsidRDefault="000D2138" w:rsidP="002541EB">
      <w:pPr>
        <w:spacing w:after="120" w:line="240" w:lineRule="auto"/>
        <w:ind w:left="540"/>
        <w:jc w:val="both"/>
        <w:rPr>
          <w:rFonts w:ascii="Angsana New" w:hAnsi="Angsana New"/>
          <w:spacing w:val="-4"/>
          <w:sz w:val="30"/>
          <w:szCs w:val="30"/>
        </w:rPr>
      </w:pPr>
    </w:p>
    <w:p w:rsidR="000D2138" w:rsidRDefault="000D2138" w:rsidP="002541EB">
      <w:pPr>
        <w:spacing w:after="120" w:line="240" w:lineRule="auto"/>
        <w:ind w:left="540"/>
        <w:jc w:val="both"/>
        <w:rPr>
          <w:rFonts w:ascii="Angsana New" w:hAnsi="Angsana New"/>
          <w:spacing w:val="-4"/>
          <w:sz w:val="30"/>
          <w:szCs w:val="30"/>
        </w:rPr>
      </w:pPr>
    </w:p>
    <w:p w:rsidR="000D2138" w:rsidRDefault="000D2138" w:rsidP="002541EB">
      <w:pPr>
        <w:spacing w:after="120" w:line="240" w:lineRule="auto"/>
        <w:ind w:left="540"/>
        <w:jc w:val="both"/>
        <w:rPr>
          <w:rFonts w:ascii="Angsana New" w:hAnsi="Angsana New"/>
          <w:spacing w:val="-4"/>
          <w:sz w:val="30"/>
          <w:szCs w:val="30"/>
        </w:rPr>
      </w:pPr>
    </w:p>
    <w:p w:rsidR="000D2138" w:rsidRDefault="000D2138" w:rsidP="002541EB">
      <w:pPr>
        <w:spacing w:after="120" w:line="240" w:lineRule="auto"/>
        <w:ind w:left="540"/>
        <w:jc w:val="both"/>
        <w:rPr>
          <w:rFonts w:ascii="Angsana New" w:hAnsi="Angsana New"/>
          <w:spacing w:val="-4"/>
          <w:sz w:val="30"/>
          <w:szCs w:val="30"/>
        </w:rPr>
      </w:pPr>
    </w:p>
    <w:p w:rsidR="000D2138" w:rsidRDefault="000D2138" w:rsidP="002541EB">
      <w:pPr>
        <w:spacing w:after="120" w:line="240" w:lineRule="auto"/>
        <w:ind w:left="540"/>
        <w:jc w:val="both"/>
        <w:rPr>
          <w:rFonts w:ascii="Angsana New" w:hAnsi="Angsana New"/>
          <w:spacing w:val="-4"/>
          <w:sz w:val="30"/>
          <w:szCs w:val="30"/>
        </w:rPr>
      </w:pPr>
    </w:p>
    <w:p w:rsidR="000D2138" w:rsidRDefault="000D2138" w:rsidP="002541EB">
      <w:pPr>
        <w:spacing w:after="120" w:line="240" w:lineRule="auto"/>
        <w:ind w:left="540"/>
        <w:jc w:val="both"/>
        <w:rPr>
          <w:rFonts w:ascii="Angsana New" w:hAnsi="Angsana New"/>
          <w:spacing w:val="-4"/>
          <w:sz w:val="30"/>
          <w:szCs w:val="30"/>
        </w:rPr>
      </w:pPr>
    </w:p>
    <w:p w:rsidR="000D2138" w:rsidRDefault="000D2138" w:rsidP="002541EB">
      <w:pPr>
        <w:spacing w:after="120" w:line="240" w:lineRule="auto"/>
        <w:ind w:left="540"/>
        <w:jc w:val="both"/>
        <w:rPr>
          <w:rFonts w:ascii="Angsana New" w:hAnsi="Angsana New"/>
          <w:spacing w:val="-4"/>
          <w:sz w:val="30"/>
          <w:szCs w:val="30"/>
        </w:rPr>
      </w:pPr>
    </w:p>
    <w:p w:rsidR="000D2138" w:rsidRDefault="000D2138" w:rsidP="002541EB">
      <w:pPr>
        <w:spacing w:after="120" w:line="240" w:lineRule="auto"/>
        <w:ind w:left="540"/>
        <w:jc w:val="both"/>
        <w:rPr>
          <w:rFonts w:ascii="Angsana New" w:hAnsi="Angsana New"/>
          <w:spacing w:val="-4"/>
          <w:sz w:val="30"/>
          <w:szCs w:val="30"/>
        </w:rPr>
      </w:pPr>
    </w:p>
    <w:p w:rsidR="000D2138" w:rsidRDefault="000D2138" w:rsidP="002541EB">
      <w:pPr>
        <w:spacing w:after="120" w:line="240" w:lineRule="auto"/>
        <w:ind w:left="540"/>
        <w:jc w:val="both"/>
        <w:rPr>
          <w:rFonts w:ascii="Angsana New" w:hAnsi="Angsana New"/>
          <w:spacing w:val="-4"/>
          <w:sz w:val="30"/>
          <w:szCs w:val="30"/>
        </w:rPr>
      </w:pPr>
    </w:p>
    <w:p w:rsidR="000D2138" w:rsidRDefault="000D2138" w:rsidP="002541EB">
      <w:pPr>
        <w:spacing w:after="120" w:line="240" w:lineRule="auto"/>
        <w:ind w:left="540"/>
        <w:jc w:val="both"/>
        <w:rPr>
          <w:rFonts w:ascii="Angsana New" w:hAnsi="Angsana New"/>
          <w:spacing w:val="-4"/>
          <w:sz w:val="30"/>
          <w:szCs w:val="30"/>
        </w:rPr>
      </w:pPr>
    </w:p>
    <w:p w:rsidR="000D2138" w:rsidRDefault="000D2138" w:rsidP="002541EB">
      <w:pPr>
        <w:spacing w:after="120" w:line="240" w:lineRule="auto"/>
        <w:ind w:left="540"/>
        <w:jc w:val="both"/>
        <w:rPr>
          <w:rFonts w:ascii="Angsana New" w:hAnsi="Angsana New"/>
          <w:spacing w:val="-4"/>
          <w:sz w:val="30"/>
          <w:szCs w:val="30"/>
        </w:rPr>
      </w:pPr>
    </w:p>
    <w:p w:rsidR="002541EB" w:rsidRDefault="002541EB" w:rsidP="006A2657">
      <w:pPr>
        <w:tabs>
          <w:tab w:val="clear" w:pos="454"/>
          <w:tab w:val="clear" w:pos="680"/>
          <w:tab w:val="left" w:pos="142"/>
          <w:tab w:val="left" w:pos="284"/>
        </w:tabs>
        <w:spacing w:after="120" w:line="240" w:lineRule="auto"/>
        <w:ind w:left="426"/>
        <w:jc w:val="both"/>
        <w:rPr>
          <w:rFonts w:ascii="Angsana New" w:hAnsi="Angsana New"/>
          <w:spacing w:val="-4"/>
          <w:sz w:val="30"/>
          <w:szCs w:val="30"/>
        </w:rPr>
      </w:pPr>
      <w:r w:rsidRPr="002541EB">
        <w:rPr>
          <w:rFonts w:ascii="Angsana New" w:hAnsi="Angsana New" w:hint="cs"/>
          <w:spacing w:val="-4"/>
          <w:sz w:val="30"/>
          <w:szCs w:val="30"/>
          <w:cs/>
        </w:rPr>
        <w:lastRenderedPageBreak/>
        <w:t>ข้อมูลของสิ่งตอบแทนทั้งหมดที่โอนให้และมูลค่าที่รับรู้สำหรับสินทรัพย์ที่ได้มาและหนี้สินที่รับมาแต่ละประเภทที่สำคัญมีดังนี้</w:t>
      </w:r>
    </w:p>
    <w:p w:rsidR="002541EB" w:rsidRPr="002541EB" w:rsidRDefault="002541EB" w:rsidP="006A2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ind w:left="540" w:hanging="114"/>
        <w:jc w:val="thaiDistribute"/>
        <w:rPr>
          <w:rFonts w:ascii="Angsana New" w:hAnsi="Angsana New"/>
          <w:spacing w:val="-4"/>
          <w:sz w:val="30"/>
          <w:szCs w:val="30"/>
          <w:cs/>
        </w:rPr>
      </w:pPr>
      <w:r w:rsidRPr="002541EB">
        <w:rPr>
          <w:rFonts w:ascii="Angsana New" w:hAnsi="Angsana New" w:hint="cs"/>
          <w:spacing w:val="-4"/>
          <w:sz w:val="30"/>
          <w:szCs w:val="30"/>
          <w:cs/>
        </w:rPr>
        <w:t>สินทรัพย์ที่ได้มาและหนี้สินที่รับมา</w:t>
      </w: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16"/>
        <w:gridCol w:w="1530"/>
        <w:gridCol w:w="274"/>
        <w:gridCol w:w="1440"/>
        <w:gridCol w:w="270"/>
        <w:gridCol w:w="1530"/>
      </w:tblGrid>
      <w:tr w:rsidR="002541EB" w:rsidRPr="002541EB" w:rsidTr="002541EB">
        <w:trPr>
          <w:trHeight w:val="60"/>
        </w:trPr>
        <w:tc>
          <w:tcPr>
            <w:tcW w:w="4316" w:type="dxa"/>
          </w:tcPr>
          <w:p w:rsidR="002541EB" w:rsidRPr="002541EB" w:rsidRDefault="002541EB" w:rsidP="002541EB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:rsidR="002541EB" w:rsidRPr="002541EB" w:rsidRDefault="002541EB" w:rsidP="0025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4" w:type="dxa"/>
          </w:tcPr>
          <w:p w:rsidR="002541EB" w:rsidRPr="002541EB" w:rsidRDefault="002541EB" w:rsidP="0025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:rsidR="002541EB" w:rsidRPr="002541EB" w:rsidRDefault="002541EB" w:rsidP="0025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2541EB" w:rsidRPr="002541EB" w:rsidRDefault="002541EB" w:rsidP="0025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:rsidR="002541EB" w:rsidRPr="002541EB" w:rsidRDefault="002541EB" w:rsidP="0025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541E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2541EB" w:rsidRPr="002541EB" w:rsidTr="002541EB">
        <w:trPr>
          <w:trHeight w:val="60"/>
        </w:trPr>
        <w:tc>
          <w:tcPr>
            <w:tcW w:w="4316" w:type="dxa"/>
          </w:tcPr>
          <w:p w:rsidR="002541EB" w:rsidRPr="002541EB" w:rsidRDefault="002541EB" w:rsidP="002541EB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530" w:type="dxa"/>
          </w:tcPr>
          <w:p w:rsidR="002541EB" w:rsidRPr="002541EB" w:rsidRDefault="002541EB" w:rsidP="0025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i/>
                <w:i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74" w:type="dxa"/>
            <w:tcBorders>
              <w:left w:val="nil"/>
            </w:tcBorders>
          </w:tcPr>
          <w:p w:rsidR="002541EB" w:rsidRPr="002541EB" w:rsidRDefault="002541EB" w:rsidP="0025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i/>
                <w:i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440" w:type="dxa"/>
            <w:tcBorders>
              <w:left w:val="nil"/>
            </w:tcBorders>
          </w:tcPr>
          <w:p w:rsidR="002541EB" w:rsidRPr="002541EB" w:rsidRDefault="002541EB" w:rsidP="0025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:rsidR="002541EB" w:rsidRPr="002541EB" w:rsidRDefault="002541EB" w:rsidP="0025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i/>
                <w:i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530" w:type="dxa"/>
            <w:tcBorders>
              <w:left w:val="nil"/>
            </w:tcBorders>
          </w:tcPr>
          <w:p w:rsidR="002541EB" w:rsidRPr="002541EB" w:rsidRDefault="002541EB" w:rsidP="0025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highlight w:val="yellow"/>
                <w:cs/>
              </w:rPr>
            </w:pPr>
            <w:r w:rsidRPr="002541E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2541E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2541E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</w:t>
            </w:r>
            <w:r w:rsidRPr="002541E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2541EB" w:rsidRPr="002541EB" w:rsidTr="002541EB">
        <w:trPr>
          <w:trHeight w:val="60"/>
        </w:trPr>
        <w:tc>
          <w:tcPr>
            <w:tcW w:w="4316" w:type="dxa"/>
          </w:tcPr>
          <w:p w:rsidR="002541EB" w:rsidRPr="002541EB" w:rsidRDefault="002541EB" w:rsidP="002541EB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541EB">
              <w:rPr>
                <w:rFonts w:ascii="Angsana New" w:hAnsi="Angsana New"/>
                <w:sz w:val="30"/>
                <w:szCs w:val="30"/>
                <w:cs/>
              </w:rPr>
              <w:t xml:space="preserve">เงินสดและรายการเทียบเท่าเงินสด  </w:t>
            </w:r>
          </w:p>
        </w:tc>
        <w:tc>
          <w:tcPr>
            <w:tcW w:w="1530" w:type="dxa"/>
          </w:tcPr>
          <w:p w:rsidR="002541EB" w:rsidRPr="002541EB" w:rsidRDefault="002541EB" w:rsidP="0025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  <w:tcBorders>
              <w:left w:val="nil"/>
            </w:tcBorders>
          </w:tcPr>
          <w:p w:rsidR="002541EB" w:rsidRPr="002541EB" w:rsidRDefault="002541EB" w:rsidP="0025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</w:tcBorders>
          </w:tcPr>
          <w:p w:rsidR="002541EB" w:rsidRPr="002541EB" w:rsidRDefault="002541EB" w:rsidP="0025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2541EB" w:rsidRPr="002541EB" w:rsidRDefault="002541EB" w:rsidP="0025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2541EB" w:rsidRPr="002541EB" w:rsidRDefault="002541EB" w:rsidP="0025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541E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2541EB">
              <w:rPr>
                <w:rFonts w:ascii="Angsana New" w:hAnsi="Angsana New"/>
                <w:sz w:val="30"/>
                <w:szCs w:val="30"/>
              </w:rPr>
              <w:t>6,8</w:t>
            </w:r>
            <w:r w:rsidR="00061BDB">
              <w:rPr>
                <w:rFonts w:ascii="Angsana New" w:hAnsi="Angsana New"/>
                <w:sz w:val="30"/>
                <w:szCs w:val="30"/>
              </w:rPr>
              <w:t>02</w:t>
            </w:r>
          </w:p>
        </w:tc>
      </w:tr>
      <w:tr w:rsidR="002541EB" w:rsidRPr="002541EB" w:rsidTr="002541EB">
        <w:tc>
          <w:tcPr>
            <w:tcW w:w="4316" w:type="dxa"/>
          </w:tcPr>
          <w:p w:rsidR="002541EB" w:rsidRPr="002541EB" w:rsidRDefault="002541EB" w:rsidP="002541EB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541EB">
              <w:rPr>
                <w:rFonts w:ascii="Angsana New" w:hAnsi="Angsana New"/>
                <w:sz w:val="30"/>
                <w:szCs w:val="30"/>
                <w:cs/>
              </w:rPr>
              <w:t>ลูกหนี้</w:t>
            </w:r>
            <w:r w:rsidRPr="002541EB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530" w:type="dxa"/>
          </w:tcPr>
          <w:p w:rsidR="002541EB" w:rsidRPr="002541EB" w:rsidRDefault="002541EB" w:rsidP="0025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:rsidR="002541EB" w:rsidRPr="002541EB" w:rsidRDefault="002541EB" w:rsidP="0025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2541EB" w:rsidRPr="002541EB" w:rsidRDefault="002541EB" w:rsidP="0025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2541EB" w:rsidRPr="002541EB" w:rsidRDefault="002541EB" w:rsidP="0025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2541EB" w:rsidRPr="002541EB" w:rsidRDefault="002541EB" w:rsidP="0025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541EB">
              <w:rPr>
                <w:rFonts w:ascii="Angsana New" w:hAnsi="Angsana New"/>
                <w:sz w:val="30"/>
                <w:szCs w:val="30"/>
              </w:rPr>
              <w:t>6,</w:t>
            </w:r>
            <w:r w:rsidR="00061BDB">
              <w:rPr>
                <w:rFonts w:ascii="Angsana New" w:hAnsi="Angsana New"/>
                <w:sz w:val="30"/>
                <w:szCs w:val="30"/>
              </w:rPr>
              <w:t>2</w:t>
            </w:r>
            <w:r w:rsidRPr="002541EB">
              <w:rPr>
                <w:rFonts w:ascii="Angsana New" w:hAnsi="Angsana New"/>
                <w:sz w:val="30"/>
                <w:szCs w:val="30"/>
              </w:rPr>
              <w:t>8</w:t>
            </w:r>
            <w:r w:rsidR="00061BDB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2541EB" w:rsidRPr="002541EB" w:rsidTr="002541EB">
        <w:tc>
          <w:tcPr>
            <w:tcW w:w="4316" w:type="dxa"/>
          </w:tcPr>
          <w:p w:rsidR="002541EB" w:rsidRPr="002541EB" w:rsidRDefault="002541EB" w:rsidP="002541EB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541EB">
              <w:rPr>
                <w:rFonts w:ascii="Angsana New" w:hAnsi="Angsana New" w:hint="cs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530" w:type="dxa"/>
          </w:tcPr>
          <w:p w:rsidR="002541EB" w:rsidRPr="002541EB" w:rsidRDefault="002541EB" w:rsidP="0025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:rsidR="002541EB" w:rsidRPr="002541EB" w:rsidRDefault="002541EB" w:rsidP="0025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2541EB" w:rsidRPr="002541EB" w:rsidRDefault="002541EB" w:rsidP="0025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2541EB" w:rsidRPr="002541EB" w:rsidRDefault="002541EB" w:rsidP="0025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2541EB" w:rsidRPr="002541EB" w:rsidRDefault="002541EB" w:rsidP="0025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541EB">
              <w:rPr>
                <w:rFonts w:ascii="Angsana New" w:hAnsi="Angsana New"/>
                <w:sz w:val="30"/>
                <w:szCs w:val="30"/>
              </w:rPr>
              <w:t>9,55</w:t>
            </w:r>
            <w:r w:rsidR="00061BDB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2541EB" w:rsidRPr="002541EB" w:rsidTr="002541EB">
        <w:tc>
          <w:tcPr>
            <w:tcW w:w="4316" w:type="dxa"/>
          </w:tcPr>
          <w:p w:rsidR="002541EB" w:rsidRPr="002541EB" w:rsidRDefault="002541EB" w:rsidP="002541EB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541EB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530" w:type="dxa"/>
          </w:tcPr>
          <w:p w:rsidR="002541EB" w:rsidRPr="002541EB" w:rsidRDefault="002541EB" w:rsidP="0025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:rsidR="002541EB" w:rsidRPr="002541EB" w:rsidRDefault="002541EB" w:rsidP="0025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2541EB" w:rsidRPr="002541EB" w:rsidRDefault="002541EB" w:rsidP="0025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2541EB" w:rsidRPr="002541EB" w:rsidRDefault="002541EB" w:rsidP="0025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2541EB" w:rsidRPr="002541EB" w:rsidRDefault="002541EB" w:rsidP="0025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541EB">
              <w:rPr>
                <w:rFonts w:ascii="Angsana New" w:hAnsi="Angsana New"/>
                <w:sz w:val="30"/>
                <w:szCs w:val="30"/>
              </w:rPr>
              <w:t>6</w:t>
            </w:r>
            <w:r w:rsidR="00061BDB">
              <w:rPr>
                <w:rFonts w:ascii="Angsana New" w:hAnsi="Angsana New"/>
                <w:sz w:val="30"/>
                <w:szCs w:val="30"/>
              </w:rPr>
              <w:t>0</w:t>
            </w:r>
            <w:r w:rsidRPr="002541EB">
              <w:rPr>
                <w:rFonts w:ascii="Angsana New" w:hAnsi="Angsana New"/>
                <w:sz w:val="30"/>
                <w:szCs w:val="30"/>
              </w:rPr>
              <w:t>,</w:t>
            </w:r>
            <w:r w:rsidR="00061BDB">
              <w:rPr>
                <w:rFonts w:ascii="Angsana New" w:hAnsi="Angsana New"/>
                <w:sz w:val="30"/>
                <w:szCs w:val="30"/>
              </w:rPr>
              <w:t>11</w:t>
            </w:r>
            <w:r w:rsidRPr="002541EB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2541EB" w:rsidRPr="002541EB" w:rsidTr="002541EB">
        <w:tc>
          <w:tcPr>
            <w:tcW w:w="4316" w:type="dxa"/>
          </w:tcPr>
          <w:p w:rsidR="002541EB" w:rsidRPr="002541EB" w:rsidRDefault="002541EB" w:rsidP="002541EB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541EB">
              <w:rPr>
                <w:rFonts w:ascii="Angsana New" w:hAnsi="Angsana New" w:hint="cs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1530" w:type="dxa"/>
          </w:tcPr>
          <w:p w:rsidR="002541EB" w:rsidRPr="002541EB" w:rsidRDefault="002541EB" w:rsidP="0025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:rsidR="002541EB" w:rsidRPr="002541EB" w:rsidRDefault="002541EB" w:rsidP="0025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2541EB" w:rsidRPr="002541EB" w:rsidRDefault="002541EB" w:rsidP="0025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2541EB" w:rsidRPr="002541EB" w:rsidRDefault="002541EB" w:rsidP="0025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2541EB" w:rsidRPr="002541EB" w:rsidRDefault="002541EB" w:rsidP="0025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541EB">
              <w:rPr>
                <w:rFonts w:ascii="Angsana New" w:hAnsi="Angsana New"/>
                <w:sz w:val="30"/>
                <w:szCs w:val="30"/>
              </w:rPr>
              <w:t>6,</w:t>
            </w:r>
            <w:r w:rsidR="00061BDB">
              <w:rPr>
                <w:rFonts w:ascii="Angsana New" w:hAnsi="Angsana New"/>
                <w:sz w:val="30"/>
                <w:szCs w:val="30"/>
              </w:rPr>
              <w:t>000</w:t>
            </w:r>
          </w:p>
        </w:tc>
      </w:tr>
      <w:tr w:rsidR="002541EB" w:rsidRPr="002541EB" w:rsidTr="002541EB">
        <w:tc>
          <w:tcPr>
            <w:tcW w:w="4316" w:type="dxa"/>
          </w:tcPr>
          <w:p w:rsidR="002541EB" w:rsidRPr="002541EB" w:rsidRDefault="002541EB" w:rsidP="002541EB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541EB">
              <w:rPr>
                <w:rFonts w:ascii="Angsana New" w:hAnsi="Angsana New" w:hint="cs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30" w:type="dxa"/>
          </w:tcPr>
          <w:p w:rsidR="002541EB" w:rsidRPr="002541EB" w:rsidRDefault="002541EB" w:rsidP="0025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:rsidR="002541EB" w:rsidRPr="002541EB" w:rsidRDefault="002541EB" w:rsidP="0025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2541EB" w:rsidRPr="002541EB" w:rsidRDefault="002541EB" w:rsidP="0025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2541EB" w:rsidRPr="002541EB" w:rsidRDefault="002541EB" w:rsidP="0025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2541EB" w:rsidRPr="002541EB" w:rsidRDefault="00061BDB" w:rsidP="0025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2541EB" w:rsidRPr="002541EB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2541EB" w:rsidRPr="002541EB">
              <w:rPr>
                <w:rFonts w:ascii="Angsana New" w:hAnsi="Angsana New"/>
                <w:sz w:val="30"/>
                <w:szCs w:val="30"/>
              </w:rPr>
              <w:t>9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2541EB" w:rsidRPr="002541EB" w:rsidTr="002541EB">
        <w:tc>
          <w:tcPr>
            <w:tcW w:w="4316" w:type="dxa"/>
          </w:tcPr>
          <w:p w:rsidR="002541EB" w:rsidRPr="002541EB" w:rsidRDefault="002541EB" w:rsidP="002541EB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541EB">
              <w:rPr>
                <w:rFonts w:ascii="Angsana New" w:hAnsi="Angsana New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530" w:type="dxa"/>
          </w:tcPr>
          <w:p w:rsidR="002541EB" w:rsidRPr="002541EB" w:rsidRDefault="002541EB" w:rsidP="0025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:rsidR="002541EB" w:rsidRPr="002541EB" w:rsidRDefault="002541EB" w:rsidP="0025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2541EB" w:rsidRPr="002541EB" w:rsidRDefault="002541EB" w:rsidP="0025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2541EB" w:rsidRPr="002541EB" w:rsidRDefault="002541EB" w:rsidP="0025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2541EB" w:rsidRPr="002541EB" w:rsidRDefault="002541EB" w:rsidP="0025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541EB">
              <w:rPr>
                <w:rFonts w:ascii="Angsana New" w:hAnsi="Angsana New"/>
                <w:sz w:val="30"/>
                <w:szCs w:val="30"/>
              </w:rPr>
              <w:t>(</w:t>
            </w:r>
            <w:r w:rsidR="00061BDB">
              <w:rPr>
                <w:rFonts w:ascii="Angsana New" w:hAnsi="Angsana New"/>
                <w:sz w:val="30"/>
                <w:szCs w:val="30"/>
              </w:rPr>
              <w:t>1</w:t>
            </w:r>
            <w:r w:rsidRPr="002541EB">
              <w:rPr>
                <w:rFonts w:ascii="Angsana New" w:hAnsi="Angsana New"/>
                <w:sz w:val="30"/>
                <w:szCs w:val="30"/>
              </w:rPr>
              <w:t>7,</w:t>
            </w:r>
            <w:r w:rsidR="00061BDB">
              <w:rPr>
                <w:rFonts w:ascii="Angsana New" w:hAnsi="Angsana New"/>
                <w:sz w:val="30"/>
                <w:szCs w:val="30"/>
              </w:rPr>
              <w:t>404</w:t>
            </w:r>
            <w:r w:rsidRPr="002541E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2541EB" w:rsidRPr="002541EB" w:rsidTr="002541EB">
        <w:trPr>
          <w:trHeight w:val="60"/>
        </w:trPr>
        <w:tc>
          <w:tcPr>
            <w:tcW w:w="4316" w:type="dxa"/>
          </w:tcPr>
          <w:p w:rsidR="002541EB" w:rsidRPr="002541EB" w:rsidRDefault="002541EB" w:rsidP="002541EB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541EB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ประมาณการหนี้สินไม่หมุนเวียนสำหรับ</w:t>
            </w:r>
          </w:p>
          <w:p w:rsidR="002541EB" w:rsidRPr="002541EB" w:rsidRDefault="002541EB" w:rsidP="002541EB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541E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</w:t>
            </w:r>
            <w:r w:rsidRPr="002541EB">
              <w:rPr>
                <w:rFonts w:ascii="Angsana New" w:hAnsi="Angsana New" w:hint="cs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530" w:type="dxa"/>
          </w:tcPr>
          <w:p w:rsidR="002541EB" w:rsidRPr="002541EB" w:rsidRDefault="002541EB" w:rsidP="0025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6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4" w:type="dxa"/>
          </w:tcPr>
          <w:p w:rsidR="002541EB" w:rsidRPr="002541EB" w:rsidRDefault="002541EB" w:rsidP="0025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2541EB" w:rsidRPr="002541EB" w:rsidRDefault="002541EB" w:rsidP="0025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2541EB" w:rsidRPr="002541EB" w:rsidRDefault="002541EB" w:rsidP="0025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:rsidR="002541EB" w:rsidRPr="002541EB" w:rsidRDefault="002541EB" w:rsidP="0025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:rsidR="002541EB" w:rsidRPr="002541EB" w:rsidRDefault="002541EB" w:rsidP="0025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541EB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061BDB">
              <w:rPr>
                <w:rFonts w:ascii="Angsana New" w:hAnsi="Angsana New"/>
                <w:sz w:val="30"/>
                <w:szCs w:val="30"/>
              </w:rPr>
              <w:t>30</w:t>
            </w:r>
            <w:r w:rsidRPr="002541EB">
              <w:rPr>
                <w:rFonts w:ascii="Angsana New" w:hAnsi="Angsana New"/>
                <w:sz w:val="30"/>
                <w:szCs w:val="30"/>
              </w:rPr>
              <w:t>5</w:t>
            </w:r>
            <w:r w:rsidRPr="002541EB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2541EB" w:rsidRPr="002541EB" w:rsidTr="002541EB">
        <w:tc>
          <w:tcPr>
            <w:tcW w:w="4316" w:type="dxa"/>
          </w:tcPr>
          <w:p w:rsidR="002541EB" w:rsidRPr="002541EB" w:rsidRDefault="002541EB" w:rsidP="002541EB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541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รวมสินทรัพย์สุทธิที่ระบุได้</w:t>
            </w:r>
          </w:p>
        </w:tc>
        <w:tc>
          <w:tcPr>
            <w:tcW w:w="1530" w:type="dxa"/>
          </w:tcPr>
          <w:p w:rsidR="002541EB" w:rsidRPr="002541EB" w:rsidRDefault="002541EB" w:rsidP="0025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</w:tcPr>
          <w:p w:rsidR="002541EB" w:rsidRPr="002541EB" w:rsidRDefault="002541EB" w:rsidP="0025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2541EB" w:rsidRPr="002541EB" w:rsidRDefault="002541EB" w:rsidP="0025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2541EB" w:rsidRPr="002541EB" w:rsidRDefault="002541EB" w:rsidP="0025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:rsidR="002541EB" w:rsidRPr="002541EB" w:rsidRDefault="002541EB" w:rsidP="0025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41EB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061BDB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Pr="002541E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061BDB">
              <w:rPr>
                <w:rFonts w:ascii="Angsana New" w:hAnsi="Angsana New"/>
                <w:b/>
                <w:bCs/>
                <w:sz w:val="30"/>
                <w:szCs w:val="30"/>
              </w:rPr>
              <w:t>23</w:t>
            </w:r>
            <w:r w:rsidRPr="002541EB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</w:tr>
      <w:tr w:rsidR="002541EB" w:rsidRPr="002541EB" w:rsidTr="002541EB">
        <w:tc>
          <w:tcPr>
            <w:tcW w:w="4316" w:type="dxa"/>
          </w:tcPr>
          <w:p w:rsidR="002541EB" w:rsidRPr="002541EB" w:rsidRDefault="002541EB" w:rsidP="002541EB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41EB">
              <w:rPr>
                <w:rFonts w:ascii="Angsana New" w:hAnsi="Angsana New" w:hint="cs"/>
                <w:sz w:val="30"/>
                <w:szCs w:val="30"/>
                <w:cs/>
              </w:rPr>
              <w:t xml:space="preserve">หัก ส่วนได้เสียที่ไม่มีอำนาจควบคุม </w:t>
            </w:r>
            <w:r w:rsidRPr="002541EB">
              <w:rPr>
                <w:rFonts w:ascii="Angsana New" w:hAnsi="Angsana New"/>
                <w:sz w:val="30"/>
                <w:szCs w:val="30"/>
              </w:rPr>
              <w:t>(</w:t>
            </w:r>
            <w:r w:rsidRPr="002541EB"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</w:t>
            </w:r>
            <w:r w:rsidR="00061BDB">
              <w:rPr>
                <w:rFonts w:ascii="Angsana New" w:hAnsi="Angsana New"/>
                <w:sz w:val="30"/>
                <w:szCs w:val="30"/>
              </w:rPr>
              <w:t>14</w:t>
            </w:r>
            <w:r w:rsidRPr="002541EB">
              <w:rPr>
                <w:rFonts w:ascii="Angsana New" w:hAnsi="Angsana New"/>
                <w:sz w:val="30"/>
                <w:szCs w:val="30"/>
              </w:rPr>
              <w:t>.</w:t>
            </w:r>
            <w:r w:rsidR="00061BDB">
              <w:rPr>
                <w:rFonts w:ascii="Angsana New" w:hAnsi="Angsana New"/>
                <w:sz w:val="30"/>
                <w:szCs w:val="30"/>
              </w:rPr>
              <w:t>3</w:t>
            </w:r>
            <w:r w:rsidRPr="002541EB">
              <w:rPr>
                <w:rFonts w:ascii="Angsana New" w:hAnsi="Angsana New"/>
                <w:sz w:val="30"/>
                <w:szCs w:val="30"/>
              </w:rPr>
              <w:t xml:space="preserve">5) </w:t>
            </w:r>
          </w:p>
        </w:tc>
        <w:tc>
          <w:tcPr>
            <w:tcW w:w="1530" w:type="dxa"/>
          </w:tcPr>
          <w:p w:rsidR="002541EB" w:rsidRPr="002541EB" w:rsidRDefault="002541EB" w:rsidP="0025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:rsidR="002541EB" w:rsidRPr="002541EB" w:rsidRDefault="002541EB" w:rsidP="0025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2541EB" w:rsidRPr="002541EB" w:rsidRDefault="002541EB" w:rsidP="0025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2541EB" w:rsidRPr="002541EB" w:rsidRDefault="002541EB" w:rsidP="0025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:rsidR="002541EB" w:rsidRPr="002541EB" w:rsidRDefault="002541EB" w:rsidP="0025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541EB">
              <w:rPr>
                <w:rFonts w:ascii="Angsana New" w:hAnsi="Angsana New"/>
                <w:sz w:val="30"/>
                <w:szCs w:val="30"/>
              </w:rPr>
              <w:t>(</w:t>
            </w:r>
            <w:r w:rsidR="00061BDB">
              <w:rPr>
                <w:rFonts w:ascii="Angsana New" w:hAnsi="Angsana New"/>
                <w:sz w:val="30"/>
                <w:szCs w:val="30"/>
              </w:rPr>
              <w:t>10</w:t>
            </w:r>
            <w:r w:rsidRPr="002541EB">
              <w:rPr>
                <w:rFonts w:ascii="Angsana New" w:hAnsi="Angsana New"/>
                <w:sz w:val="30"/>
                <w:szCs w:val="30"/>
              </w:rPr>
              <w:t>,</w:t>
            </w:r>
            <w:r w:rsidR="00061BDB">
              <w:rPr>
                <w:rFonts w:ascii="Angsana New" w:hAnsi="Angsana New"/>
                <w:sz w:val="30"/>
                <w:szCs w:val="30"/>
              </w:rPr>
              <w:t>3</w:t>
            </w:r>
            <w:r w:rsidRPr="002541EB">
              <w:rPr>
                <w:rFonts w:ascii="Angsana New" w:hAnsi="Angsana New"/>
                <w:sz w:val="30"/>
                <w:szCs w:val="30"/>
              </w:rPr>
              <w:t>66)</w:t>
            </w:r>
          </w:p>
        </w:tc>
      </w:tr>
      <w:tr w:rsidR="002541EB" w:rsidRPr="002541EB" w:rsidTr="002541EB">
        <w:tc>
          <w:tcPr>
            <w:tcW w:w="4316" w:type="dxa"/>
          </w:tcPr>
          <w:p w:rsidR="002541EB" w:rsidRPr="002541EB" w:rsidRDefault="002541EB" w:rsidP="002541EB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541E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รวมสินทรัพย์สุทธิที่ระบุได้ที่ได้รับ</w:t>
            </w:r>
          </w:p>
        </w:tc>
        <w:tc>
          <w:tcPr>
            <w:tcW w:w="1530" w:type="dxa"/>
          </w:tcPr>
          <w:p w:rsidR="002541EB" w:rsidRPr="002541EB" w:rsidRDefault="002541EB" w:rsidP="0025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</w:tcPr>
          <w:p w:rsidR="002541EB" w:rsidRPr="002541EB" w:rsidRDefault="002541EB" w:rsidP="002541EB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:rsidR="002541EB" w:rsidRPr="002541EB" w:rsidRDefault="002541EB" w:rsidP="002541EB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2541EB" w:rsidRPr="002541EB" w:rsidRDefault="002541EB" w:rsidP="002541EB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:rsidR="002541EB" w:rsidRPr="002541EB" w:rsidRDefault="002541EB" w:rsidP="0025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41EB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061BDB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2541EB">
              <w:rPr>
                <w:rFonts w:ascii="Angsana New" w:hAnsi="Angsana New"/>
                <w:b/>
                <w:bCs/>
                <w:sz w:val="30"/>
                <w:szCs w:val="30"/>
              </w:rPr>
              <w:t>,87</w:t>
            </w:r>
            <w:r w:rsidR="00061BDB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</w:tr>
      <w:tr w:rsidR="002541EB" w:rsidRPr="002541EB" w:rsidTr="002541EB">
        <w:tc>
          <w:tcPr>
            <w:tcW w:w="4316" w:type="dxa"/>
          </w:tcPr>
          <w:p w:rsidR="002541EB" w:rsidRPr="002541EB" w:rsidRDefault="002541EB" w:rsidP="002541EB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541EB">
              <w:rPr>
                <w:rFonts w:ascii="Angsana New" w:hAnsi="Angsana New" w:hint="cs"/>
                <w:sz w:val="30"/>
                <w:szCs w:val="30"/>
                <w:cs/>
              </w:rPr>
              <w:t>กำไรจากการซื้อในราคาต่ำกว่ามูลค่ายุติธรรม</w:t>
            </w:r>
          </w:p>
        </w:tc>
        <w:tc>
          <w:tcPr>
            <w:tcW w:w="1530" w:type="dxa"/>
          </w:tcPr>
          <w:p w:rsidR="002541EB" w:rsidRPr="002541EB" w:rsidRDefault="002541EB" w:rsidP="0025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:rsidR="002541EB" w:rsidRPr="002541EB" w:rsidRDefault="002541EB" w:rsidP="0025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:rsidR="002541EB" w:rsidRPr="002541EB" w:rsidRDefault="002541EB" w:rsidP="0025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2541EB" w:rsidRPr="002541EB" w:rsidRDefault="002541EB" w:rsidP="0025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:rsidR="002541EB" w:rsidRPr="002541EB" w:rsidRDefault="002541EB" w:rsidP="0025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541EB">
              <w:rPr>
                <w:rFonts w:ascii="Angsana New" w:hAnsi="Angsana New"/>
                <w:sz w:val="30"/>
                <w:szCs w:val="30"/>
              </w:rPr>
              <w:t>(</w:t>
            </w:r>
            <w:r w:rsidR="00061BDB">
              <w:rPr>
                <w:rFonts w:ascii="Angsana New" w:hAnsi="Angsana New"/>
                <w:sz w:val="30"/>
                <w:szCs w:val="30"/>
              </w:rPr>
              <w:t>2</w:t>
            </w:r>
            <w:r w:rsidRPr="002541EB">
              <w:rPr>
                <w:rFonts w:ascii="Angsana New" w:hAnsi="Angsana New"/>
                <w:sz w:val="30"/>
                <w:szCs w:val="30"/>
              </w:rPr>
              <w:t>6,87</w:t>
            </w:r>
            <w:r w:rsidR="00061BDB">
              <w:rPr>
                <w:rFonts w:ascii="Angsana New" w:hAnsi="Angsana New"/>
                <w:sz w:val="30"/>
                <w:szCs w:val="30"/>
              </w:rPr>
              <w:t>4</w:t>
            </w:r>
            <w:r w:rsidRPr="002541E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2541EB" w:rsidRPr="002541EB" w:rsidTr="002541EB">
        <w:tc>
          <w:tcPr>
            <w:tcW w:w="4316" w:type="dxa"/>
          </w:tcPr>
          <w:p w:rsidR="002541EB" w:rsidRPr="002541EB" w:rsidRDefault="002541EB" w:rsidP="002541EB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541E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สิ่งตอบแทนที่โอนให้</w:t>
            </w:r>
          </w:p>
        </w:tc>
        <w:tc>
          <w:tcPr>
            <w:tcW w:w="1530" w:type="dxa"/>
          </w:tcPr>
          <w:p w:rsidR="002541EB" w:rsidRPr="002541EB" w:rsidRDefault="002541EB" w:rsidP="0025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</w:tcPr>
          <w:p w:rsidR="002541EB" w:rsidRPr="002541EB" w:rsidRDefault="002541EB" w:rsidP="0025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:rsidR="002541EB" w:rsidRPr="002541EB" w:rsidRDefault="002541EB" w:rsidP="0025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2541EB" w:rsidRPr="002541EB" w:rsidRDefault="002541EB" w:rsidP="0025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541EB" w:rsidRPr="002541EB" w:rsidRDefault="00061BDB" w:rsidP="0025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34</w:t>
            </w:r>
            <w:r w:rsidR="002541EB" w:rsidRPr="002541EB">
              <w:rPr>
                <w:rFonts w:ascii="Angsana New" w:hAnsi="Angsana New"/>
                <w:b/>
                <w:bCs/>
                <w:sz w:val="30"/>
                <w:szCs w:val="30"/>
              </w:rPr>
              <w:t>,999</w:t>
            </w:r>
          </w:p>
        </w:tc>
      </w:tr>
      <w:tr w:rsidR="002541EB" w:rsidRPr="002541EB" w:rsidTr="002541EB">
        <w:tc>
          <w:tcPr>
            <w:tcW w:w="4316" w:type="dxa"/>
          </w:tcPr>
          <w:p w:rsidR="002541EB" w:rsidRPr="002541EB" w:rsidRDefault="002541EB" w:rsidP="002541EB">
            <w:pPr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30" w:type="dxa"/>
          </w:tcPr>
          <w:p w:rsidR="002541EB" w:rsidRPr="002541EB" w:rsidRDefault="002541EB" w:rsidP="0025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:rsidR="002541EB" w:rsidRPr="002541EB" w:rsidRDefault="002541EB" w:rsidP="0025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:rsidR="002541EB" w:rsidRPr="002541EB" w:rsidRDefault="002541EB" w:rsidP="0025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2541EB" w:rsidRPr="002541EB" w:rsidRDefault="002541EB" w:rsidP="0025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:rsidR="002541EB" w:rsidRPr="002541EB" w:rsidRDefault="002541EB" w:rsidP="0025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4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541EB" w:rsidRPr="002541EB" w:rsidTr="002541EB">
        <w:tc>
          <w:tcPr>
            <w:tcW w:w="4316" w:type="dxa"/>
          </w:tcPr>
          <w:p w:rsidR="002541EB" w:rsidRPr="002541EB" w:rsidRDefault="002541EB" w:rsidP="002541EB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541EB">
              <w:rPr>
                <w:rFonts w:ascii="Angsana New" w:hAnsi="Angsana New" w:hint="cs"/>
                <w:sz w:val="30"/>
                <w:szCs w:val="30"/>
                <w:cs/>
              </w:rPr>
              <w:t>เงินสดสุทธิที่ได้มาจากการซื้อบริษัทย่อย</w:t>
            </w:r>
          </w:p>
        </w:tc>
        <w:tc>
          <w:tcPr>
            <w:tcW w:w="1530" w:type="dxa"/>
          </w:tcPr>
          <w:p w:rsidR="002541EB" w:rsidRPr="002541EB" w:rsidRDefault="002541EB" w:rsidP="0025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:rsidR="002541EB" w:rsidRPr="002541EB" w:rsidRDefault="002541EB" w:rsidP="0025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2541EB" w:rsidRPr="002541EB" w:rsidRDefault="002541EB" w:rsidP="0025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2541EB" w:rsidRPr="002541EB" w:rsidRDefault="002541EB" w:rsidP="0025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2541EB" w:rsidRPr="002541EB" w:rsidRDefault="002541EB" w:rsidP="0025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541EB">
              <w:rPr>
                <w:rFonts w:ascii="Angsana New" w:hAnsi="Angsana New"/>
                <w:sz w:val="30"/>
                <w:szCs w:val="30"/>
              </w:rPr>
              <w:t>6,8</w:t>
            </w:r>
            <w:r w:rsidR="00061BDB">
              <w:rPr>
                <w:rFonts w:ascii="Angsana New" w:hAnsi="Angsana New"/>
                <w:sz w:val="30"/>
                <w:szCs w:val="30"/>
              </w:rPr>
              <w:t>02</w:t>
            </w:r>
          </w:p>
        </w:tc>
      </w:tr>
      <w:tr w:rsidR="002541EB" w:rsidRPr="002541EB" w:rsidTr="00A37EFD">
        <w:tc>
          <w:tcPr>
            <w:tcW w:w="4316" w:type="dxa"/>
          </w:tcPr>
          <w:p w:rsidR="002541EB" w:rsidRPr="002541EB" w:rsidRDefault="002541EB" w:rsidP="002541EB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541EB">
              <w:rPr>
                <w:rFonts w:ascii="Angsana New" w:hAnsi="Angsana New" w:hint="cs"/>
                <w:sz w:val="30"/>
                <w:szCs w:val="30"/>
                <w:cs/>
              </w:rPr>
              <w:t>เงินสดที่จ่าย</w:t>
            </w:r>
          </w:p>
        </w:tc>
        <w:tc>
          <w:tcPr>
            <w:tcW w:w="1530" w:type="dxa"/>
          </w:tcPr>
          <w:p w:rsidR="002541EB" w:rsidRPr="002541EB" w:rsidRDefault="002541EB" w:rsidP="002541EB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:rsidR="002541EB" w:rsidRPr="002541EB" w:rsidRDefault="002541EB" w:rsidP="002541EB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2541EB" w:rsidRPr="002541EB" w:rsidRDefault="002541EB" w:rsidP="002541EB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2541EB" w:rsidRPr="002541EB" w:rsidRDefault="002541EB" w:rsidP="002541EB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:rsidR="002541EB" w:rsidRPr="00490532" w:rsidRDefault="00061BDB" w:rsidP="0025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90532">
              <w:rPr>
                <w:rFonts w:ascii="Angsana New" w:hAnsi="Angsana New"/>
                <w:sz w:val="30"/>
                <w:szCs w:val="30"/>
              </w:rPr>
              <w:t>34</w:t>
            </w:r>
            <w:r w:rsidR="002541EB" w:rsidRPr="00490532">
              <w:rPr>
                <w:rFonts w:ascii="Angsana New" w:hAnsi="Angsana New"/>
                <w:sz w:val="30"/>
                <w:szCs w:val="30"/>
              </w:rPr>
              <w:t>,999</w:t>
            </w:r>
          </w:p>
        </w:tc>
      </w:tr>
      <w:tr w:rsidR="002541EB" w:rsidRPr="002541EB" w:rsidTr="002541EB">
        <w:tc>
          <w:tcPr>
            <w:tcW w:w="4316" w:type="dxa"/>
          </w:tcPr>
          <w:p w:rsidR="002541EB" w:rsidRPr="002541EB" w:rsidRDefault="002541EB" w:rsidP="002541EB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541EB">
              <w:rPr>
                <w:rFonts w:ascii="Angsana New" w:hAnsi="Angsana New" w:hint="cs"/>
                <w:sz w:val="30"/>
                <w:szCs w:val="30"/>
                <w:cs/>
              </w:rPr>
              <w:t>กระแสเงินสดจ่ายสุทธิ</w:t>
            </w:r>
          </w:p>
        </w:tc>
        <w:tc>
          <w:tcPr>
            <w:tcW w:w="1530" w:type="dxa"/>
          </w:tcPr>
          <w:p w:rsidR="002541EB" w:rsidRPr="002541EB" w:rsidRDefault="002541EB" w:rsidP="0025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:rsidR="002541EB" w:rsidRPr="002541EB" w:rsidRDefault="002541EB" w:rsidP="0025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2541EB" w:rsidRPr="002541EB" w:rsidRDefault="002541EB" w:rsidP="0025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2541EB" w:rsidRPr="002541EB" w:rsidRDefault="002541EB" w:rsidP="0025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:rsidR="002541EB" w:rsidRPr="002541EB" w:rsidRDefault="00061BDB" w:rsidP="0025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2541EB" w:rsidRPr="002541EB">
              <w:rPr>
                <w:rFonts w:ascii="Angsana New" w:hAnsi="Angsana New"/>
                <w:b/>
                <w:bCs/>
                <w:sz w:val="30"/>
                <w:szCs w:val="30"/>
              </w:rPr>
              <w:t>8,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2541EB" w:rsidRPr="002541EB">
              <w:rPr>
                <w:rFonts w:ascii="Angsana New" w:hAnsi="Angsana New"/>
                <w:b/>
                <w:bCs/>
                <w:sz w:val="30"/>
                <w:szCs w:val="30"/>
              </w:rPr>
              <w:t>97</w:t>
            </w:r>
          </w:p>
        </w:tc>
      </w:tr>
    </w:tbl>
    <w:p w:rsidR="002541EB" w:rsidRPr="002541EB" w:rsidRDefault="002541EB" w:rsidP="002541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24"/>
          <w:szCs w:val="24"/>
        </w:rPr>
      </w:pPr>
    </w:p>
    <w:p w:rsidR="002541EB" w:rsidRDefault="000D2138" w:rsidP="00117425">
      <w:pPr>
        <w:tabs>
          <w:tab w:val="clear" w:pos="454"/>
          <w:tab w:val="clear" w:pos="680"/>
          <w:tab w:val="left" w:pos="284"/>
        </w:tabs>
        <w:spacing w:after="120" w:line="240" w:lineRule="auto"/>
        <w:ind w:left="462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การซื้อธุรกิจดังกล่าวข้างต้น</w:t>
      </w:r>
      <w:r w:rsidR="002541EB" w:rsidRPr="002541EB">
        <w:rPr>
          <w:rFonts w:ascii="Angsana New" w:hAnsi="Angsana New"/>
          <w:sz w:val="30"/>
          <w:szCs w:val="30"/>
          <w:cs/>
        </w:rPr>
        <w:t>บริษัทได้จ้างผู้ประเมินราคาอิสระเพื่อ</w:t>
      </w:r>
      <w:r w:rsidR="002541EB" w:rsidRPr="002541EB">
        <w:rPr>
          <w:rFonts w:ascii="Angsana New" w:hAnsi="Angsana New" w:hint="cs"/>
          <w:sz w:val="30"/>
          <w:szCs w:val="30"/>
          <w:cs/>
        </w:rPr>
        <w:t>ประเมิน</w:t>
      </w:r>
      <w:r w:rsidR="002541EB" w:rsidRPr="002541EB">
        <w:rPr>
          <w:rFonts w:ascii="Angsana New" w:hAnsi="Angsana New"/>
          <w:sz w:val="30"/>
          <w:szCs w:val="30"/>
          <w:cs/>
        </w:rPr>
        <w:t>มูลค่ายุติธรรมของสินทรัพย์</w:t>
      </w:r>
      <w:r w:rsidR="002541EB" w:rsidRPr="002541EB">
        <w:rPr>
          <w:rFonts w:ascii="Angsana New" w:hAnsi="Angsana New" w:hint="cs"/>
          <w:sz w:val="30"/>
          <w:szCs w:val="30"/>
          <w:cs/>
        </w:rPr>
        <w:t>ที่ได้มา</w:t>
      </w:r>
      <w:r w:rsidR="002541EB" w:rsidRPr="002541EB">
        <w:rPr>
          <w:rFonts w:ascii="Angsana New" w:hAnsi="Angsana New"/>
          <w:sz w:val="30"/>
          <w:szCs w:val="30"/>
          <w:cs/>
        </w:rPr>
        <w:t>และหนี้สิน</w:t>
      </w:r>
      <w:r w:rsidR="002541EB" w:rsidRPr="002541EB">
        <w:rPr>
          <w:rFonts w:ascii="Angsana New" w:hAnsi="Angsana New" w:hint="cs"/>
          <w:sz w:val="30"/>
          <w:szCs w:val="30"/>
          <w:cs/>
        </w:rPr>
        <w:t>ที่รับมา</w:t>
      </w:r>
    </w:p>
    <w:p w:rsidR="000D2138" w:rsidRDefault="000D2138" w:rsidP="000D2138">
      <w:pPr>
        <w:spacing w:after="12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0D2138" w:rsidRPr="00117425" w:rsidRDefault="000D2138" w:rsidP="000D2138">
      <w:pPr>
        <w:spacing w:after="12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0D2138" w:rsidRDefault="000D2138" w:rsidP="000D2138">
      <w:pPr>
        <w:spacing w:after="12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0D2138" w:rsidRPr="002166DB" w:rsidRDefault="000D2138" w:rsidP="000D2138">
      <w:pPr>
        <w:spacing w:after="12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2166DB" w:rsidRPr="002166DB" w:rsidRDefault="002166DB" w:rsidP="002166DB">
      <w:pPr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2166DB">
        <w:rPr>
          <w:rFonts w:ascii="Angsana New" w:hAnsi="Angsana New" w:hint="cs"/>
          <w:sz w:val="30"/>
          <w:szCs w:val="30"/>
          <w:cs/>
        </w:rPr>
        <w:lastRenderedPageBreak/>
        <w:t>เมื่อวันที่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="00061BDB" w:rsidRPr="00061BDB">
        <w:rPr>
          <w:rFonts w:ascii="Angsana New" w:hAnsi="Angsana New"/>
          <w:sz w:val="30"/>
          <w:szCs w:val="30"/>
        </w:rPr>
        <w:t>24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มิถุนายน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="00061BDB" w:rsidRPr="00061BDB">
        <w:rPr>
          <w:rFonts w:ascii="Angsana New" w:hAnsi="Angsana New"/>
          <w:sz w:val="30"/>
          <w:szCs w:val="30"/>
        </w:rPr>
        <w:t>2562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ที่ประชุมคณะกรรมการบริษัทมีมติอนุมัติให้จัดตั้งบริษัท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ยูเรกา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ยูยู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จำกัด</w:t>
      </w:r>
      <w:r w:rsidRPr="002166DB">
        <w:rPr>
          <w:rFonts w:ascii="Angsana New" w:hAnsi="Angsana New"/>
          <w:sz w:val="30"/>
          <w:szCs w:val="30"/>
          <w:cs/>
        </w:rPr>
        <w:t xml:space="preserve"> (</w:t>
      </w:r>
      <w:r w:rsidRPr="002166DB">
        <w:rPr>
          <w:rFonts w:ascii="Angsana New" w:hAnsi="Angsana New" w:hint="cs"/>
          <w:sz w:val="30"/>
          <w:szCs w:val="30"/>
          <w:cs/>
        </w:rPr>
        <w:t>ทุนจดทะเบียนจำนวน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="00061BDB" w:rsidRPr="00061BDB">
        <w:rPr>
          <w:rFonts w:ascii="Angsana New" w:hAnsi="Angsana New"/>
          <w:sz w:val="30"/>
          <w:szCs w:val="30"/>
        </w:rPr>
        <w:t>70</w:t>
      </w:r>
      <w:r w:rsidRPr="002166DB">
        <w:rPr>
          <w:rFonts w:ascii="Angsana New" w:hAnsi="Angsana New"/>
          <w:sz w:val="30"/>
          <w:szCs w:val="30"/>
        </w:rPr>
        <w:t>,</w:t>
      </w:r>
      <w:r w:rsidR="00061BDB" w:rsidRPr="00061BDB">
        <w:rPr>
          <w:rFonts w:ascii="Angsana New" w:hAnsi="Angsana New"/>
          <w:sz w:val="30"/>
          <w:szCs w:val="30"/>
        </w:rPr>
        <w:t>000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หุ้น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มูลค่าหุ้นละ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="00061BDB" w:rsidRPr="00061BDB">
        <w:rPr>
          <w:rFonts w:ascii="Angsana New" w:hAnsi="Angsana New"/>
          <w:sz w:val="30"/>
          <w:szCs w:val="30"/>
        </w:rPr>
        <w:t>100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บาท</w:t>
      </w:r>
      <w:r w:rsidRPr="002166DB">
        <w:rPr>
          <w:rFonts w:ascii="Angsana New" w:hAnsi="Angsana New"/>
          <w:sz w:val="30"/>
          <w:szCs w:val="30"/>
          <w:cs/>
        </w:rPr>
        <w:t>)</w:t>
      </w:r>
      <w:r w:rsidRPr="002166DB">
        <w:rPr>
          <w:rFonts w:ascii="Angsana New" w:hAnsi="Angsana New" w:hint="cs"/>
          <w:sz w:val="30"/>
          <w:szCs w:val="30"/>
          <w:cs/>
        </w:rPr>
        <w:t xml:space="preserve"> เพื่อดำเนินธุรกิจผลิตและจำหน่ายน้ำดื่มและน้ำดิบ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บริษัทลงทุนร้อยละ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="00061BDB" w:rsidRPr="00061BDB">
        <w:rPr>
          <w:rFonts w:ascii="Angsana New" w:hAnsi="Angsana New"/>
          <w:sz w:val="30"/>
          <w:szCs w:val="30"/>
        </w:rPr>
        <w:t>90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ของเงินทุนจดทะเบียนและเรียกชำระแล้ว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เป็นจำนวนเงิน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="00061BDB" w:rsidRPr="00061BDB">
        <w:rPr>
          <w:rFonts w:ascii="Angsana New" w:hAnsi="Angsana New"/>
          <w:sz w:val="30"/>
          <w:szCs w:val="30"/>
        </w:rPr>
        <w:t>6</w:t>
      </w:r>
      <w:r w:rsidRPr="002166DB">
        <w:rPr>
          <w:rFonts w:ascii="Angsana New" w:hAnsi="Angsana New"/>
          <w:sz w:val="30"/>
          <w:szCs w:val="30"/>
          <w:cs/>
        </w:rPr>
        <w:t>.</w:t>
      </w:r>
      <w:r w:rsidR="00061BDB" w:rsidRPr="00061BDB">
        <w:rPr>
          <w:rFonts w:ascii="Angsana New" w:hAnsi="Angsana New"/>
          <w:sz w:val="30"/>
          <w:szCs w:val="30"/>
        </w:rPr>
        <w:t>3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ล้านบาท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โดยบริษัท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ยูเรกา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ยูยู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จำกัด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ได้จดทะเบียนจัดตั้งบริษัทต่อกรมพัฒนาธุรกิจการค้า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กระทรวงพาณิชย์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="00061BDB" w:rsidRPr="00061BDB">
        <w:rPr>
          <w:rFonts w:ascii="Angsana New" w:hAnsi="Angsana New"/>
          <w:sz w:val="30"/>
          <w:szCs w:val="30"/>
        </w:rPr>
        <w:t>1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กรกฎาคม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="00061BDB" w:rsidRPr="00061BDB">
        <w:rPr>
          <w:rFonts w:ascii="Angsana New" w:hAnsi="Angsana New"/>
          <w:sz w:val="30"/>
          <w:szCs w:val="30"/>
        </w:rPr>
        <w:t>2562</w:t>
      </w:r>
    </w:p>
    <w:p w:rsidR="00417B3D" w:rsidRDefault="002166DB" w:rsidP="002166DB">
      <w:pPr>
        <w:spacing w:before="120" w:line="240" w:lineRule="auto"/>
        <w:ind w:left="547"/>
        <w:jc w:val="both"/>
        <w:rPr>
          <w:rFonts w:ascii="Angsana New" w:hAnsi="Angsana New"/>
          <w:sz w:val="30"/>
          <w:szCs w:val="30"/>
        </w:rPr>
      </w:pPr>
      <w:r w:rsidRPr="002166DB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/>
          <w:sz w:val="30"/>
          <w:szCs w:val="30"/>
        </w:rPr>
        <w:t xml:space="preserve">8 </w:t>
      </w:r>
      <w:r w:rsidRPr="002166DB">
        <w:rPr>
          <w:rFonts w:ascii="Angsana New" w:hAnsi="Angsana New" w:hint="cs"/>
          <w:sz w:val="30"/>
          <w:szCs w:val="30"/>
          <w:cs/>
        </w:rPr>
        <w:t xml:space="preserve">ตุลาคม </w:t>
      </w:r>
      <w:r w:rsidR="00061BDB">
        <w:rPr>
          <w:rFonts w:ascii="Angsana New" w:hAnsi="Angsana New"/>
          <w:sz w:val="30"/>
          <w:szCs w:val="30"/>
        </w:rPr>
        <w:t>2</w:t>
      </w:r>
      <w:r w:rsidRPr="002166DB">
        <w:rPr>
          <w:rFonts w:ascii="Angsana New" w:hAnsi="Angsana New"/>
          <w:sz w:val="30"/>
          <w:szCs w:val="30"/>
        </w:rPr>
        <w:t>56</w:t>
      </w:r>
      <w:r w:rsidR="00061BDB">
        <w:rPr>
          <w:rFonts w:ascii="Angsana New" w:hAnsi="Angsana New"/>
          <w:sz w:val="30"/>
          <w:szCs w:val="30"/>
        </w:rPr>
        <w:t>2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ที่ประชุมคณะกรรมการบริษัทมีมติอนุมัติให้จัดตั้งบริษัท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ยูเรกา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เอนเนอร์จี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จำกัด</w:t>
      </w:r>
      <w:r w:rsidRPr="002166DB">
        <w:rPr>
          <w:rFonts w:ascii="Angsana New" w:hAnsi="Angsana New"/>
          <w:sz w:val="30"/>
          <w:szCs w:val="30"/>
          <w:cs/>
        </w:rPr>
        <w:t xml:space="preserve"> (</w:t>
      </w:r>
      <w:r w:rsidRPr="002166DB">
        <w:rPr>
          <w:rFonts w:ascii="Angsana New" w:hAnsi="Angsana New" w:hint="cs"/>
          <w:sz w:val="30"/>
          <w:szCs w:val="30"/>
          <w:cs/>
        </w:rPr>
        <w:t>ทุนจดทะเบียนจำนวน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/>
          <w:sz w:val="30"/>
          <w:szCs w:val="30"/>
        </w:rPr>
        <w:t>5</w:t>
      </w:r>
      <w:r w:rsidR="00061BDB" w:rsidRPr="00061BDB">
        <w:rPr>
          <w:rFonts w:ascii="Angsana New" w:hAnsi="Angsana New"/>
          <w:sz w:val="30"/>
          <w:szCs w:val="30"/>
        </w:rPr>
        <w:t>0</w:t>
      </w:r>
      <w:r w:rsidRPr="002166DB">
        <w:rPr>
          <w:rFonts w:ascii="Angsana New" w:hAnsi="Angsana New"/>
          <w:sz w:val="30"/>
          <w:szCs w:val="30"/>
        </w:rPr>
        <w:t>,</w:t>
      </w:r>
      <w:r w:rsidR="00061BDB" w:rsidRPr="00061BDB">
        <w:rPr>
          <w:rFonts w:ascii="Angsana New" w:hAnsi="Angsana New"/>
          <w:sz w:val="30"/>
          <w:szCs w:val="30"/>
        </w:rPr>
        <w:t>000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หุ้น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มูลค่าหุ้นละ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="00061BDB" w:rsidRPr="00061BDB">
        <w:rPr>
          <w:rFonts w:ascii="Angsana New" w:hAnsi="Angsana New"/>
          <w:sz w:val="30"/>
          <w:szCs w:val="30"/>
        </w:rPr>
        <w:t>100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บาท</w:t>
      </w:r>
      <w:r w:rsidRPr="002166DB">
        <w:rPr>
          <w:rFonts w:ascii="Angsana New" w:hAnsi="Angsana New"/>
          <w:sz w:val="30"/>
          <w:szCs w:val="30"/>
          <w:cs/>
        </w:rPr>
        <w:t xml:space="preserve">) </w:t>
      </w:r>
      <w:r w:rsidRPr="002166DB">
        <w:rPr>
          <w:rFonts w:ascii="Angsana New" w:hAnsi="Angsana New" w:hint="cs"/>
          <w:sz w:val="30"/>
          <w:szCs w:val="30"/>
          <w:cs/>
        </w:rPr>
        <w:t>เพื่อดำเนินธุรกิจผลิตพลังงาน บริษัทลงทุนร้อยละ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/>
          <w:sz w:val="30"/>
          <w:szCs w:val="30"/>
        </w:rPr>
        <w:t>55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ของเงินทุนจดทะเบียนและเรียกชำระแล้ว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เป็นจำนวนเงิน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="00061BDB">
        <w:rPr>
          <w:rFonts w:ascii="Angsana New" w:hAnsi="Angsana New"/>
          <w:sz w:val="30"/>
          <w:szCs w:val="30"/>
        </w:rPr>
        <w:t>2</w:t>
      </w:r>
      <w:r w:rsidRPr="002166DB">
        <w:rPr>
          <w:rFonts w:ascii="Angsana New" w:hAnsi="Angsana New"/>
          <w:sz w:val="30"/>
          <w:szCs w:val="30"/>
        </w:rPr>
        <w:t>.7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ล้านบาท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โดยบริษัท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ยูเรกา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เอนเนอร์จี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จำกัด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ได้จดทะเบียนจัดตั้งบริษัทต่อกรมพัฒนาธุรกิจการค้า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กระทรวงพาณิชย์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="00061BDB">
        <w:rPr>
          <w:rFonts w:ascii="Angsana New" w:hAnsi="Angsana New"/>
          <w:sz w:val="30"/>
          <w:szCs w:val="30"/>
        </w:rPr>
        <w:t>10</w:t>
      </w:r>
      <w:r w:rsidRPr="002166DB">
        <w:rPr>
          <w:rFonts w:ascii="Angsana New" w:hAnsi="Angsana New"/>
          <w:sz w:val="30"/>
          <w:szCs w:val="30"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 xml:space="preserve">ตุลาคม </w:t>
      </w:r>
      <w:r w:rsidR="00061BDB">
        <w:rPr>
          <w:rFonts w:ascii="Angsana New" w:hAnsi="Angsana New"/>
          <w:sz w:val="30"/>
          <w:szCs w:val="30"/>
        </w:rPr>
        <w:t>2</w:t>
      </w:r>
      <w:r w:rsidRPr="002166DB">
        <w:rPr>
          <w:rFonts w:ascii="Angsana New" w:hAnsi="Angsana New"/>
          <w:sz w:val="30"/>
          <w:szCs w:val="30"/>
        </w:rPr>
        <w:t>56</w:t>
      </w:r>
      <w:r w:rsidR="00061BDB">
        <w:rPr>
          <w:rFonts w:ascii="Angsana New" w:hAnsi="Angsana New"/>
          <w:sz w:val="30"/>
          <w:szCs w:val="30"/>
        </w:rPr>
        <w:t>2</w:t>
      </w:r>
    </w:p>
    <w:p w:rsidR="002166DB" w:rsidRPr="002166DB" w:rsidRDefault="002166DB" w:rsidP="002166DB">
      <w:pPr>
        <w:spacing w:before="120" w:line="240" w:lineRule="auto"/>
        <w:ind w:left="547"/>
        <w:jc w:val="both"/>
        <w:rPr>
          <w:rFonts w:ascii="Angsana New" w:hAnsi="Angsana New"/>
          <w:b/>
          <w:bCs/>
          <w:sz w:val="30"/>
          <w:szCs w:val="30"/>
          <w:u w:val="single"/>
        </w:rPr>
      </w:pPr>
      <w:r w:rsidRPr="002166DB">
        <w:rPr>
          <w:rFonts w:ascii="Angsana New" w:hAnsi="Angsana New" w:hint="cs"/>
          <w:b/>
          <w:bCs/>
          <w:sz w:val="30"/>
          <w:szCs w:val="30"/>
          <w:u w:val="single"/>
          <w:cs/>
        </w:rPr>
        <w:t>การจำหน่ายเงินลงทุน</w:t>
      </w:r>
    </w:p>
    <w:p w:rsidR="002166DB" w:rsidRPr="002166DB" w:rsidRDefault="002166DB" w:rsidP="002166DB">
      <w:pPr>
        <w:spacing w:before="120" w:line="240" w:lineRule="auto"/>
        <w:ind w:left="547"/>
        <w:jc w:val="both"/>
        <w:rPr>
          <w:rFonts w:ascii="Angsana New" w:hAnsi="Angsana New"/>
          <w:sz w:val="30"/>
          <w:szCs w:val="30"/>
        </w:rPr>
      </w:pPr>
      <w:r w:rsidRPr="002166DB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="00061BDB" w:rsidRPr="00061BDB">
        <w:rPr>
          <w:rFonts w:ascii="Angsana New" w:hAnsi="Angsana New"/>
          <w:sz w:val="30"/>
          <w:szCs w:val="30"/>
        </w:rPr>
        <w:t>22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กรกฎาคม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="00061BDB" w:rsidRPr="00061BDB">
        <w:rPr>
          <w:rFonts w:ascii="Angsana New" w:hAnsi="Angsana New"/>
          <w:sz w:val="30"/>
          <w:szCs w:val="30"/>
        </w:rPr>
        <w:t>2562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ที่ประชุมคณะกรรมการบริษัทมีมติอนุมัติจำหน่ายหุ้นสามัญในบริษัท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ยูเรกา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ออโตเมชั่น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จำกัด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และบริษัท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ยูเรกา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ดีไซน์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อินเตอร์เนชั่นแนล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จำกัด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ซึ่งเป็นบริษัทย่อยของบริษัท ดังนั้น เมื่อวันที่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="00061BDB" w:rsidRPr="00061BDB">
        <w:rPr>
          <w:rFonts w:ascii="Angsana New" w:hAnsi="Angsana New"/>
          <w:sz w:val="30"/>
          <w:szCs w:val="30"/>
        </w:rPr>
        <w:t>24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กรกฎาคม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="00061BDB" w:rsidRPr="00061BDB">
        <w:rPr>
          <w:rFonts w:ascii="Angsana New" w:hAnsi="Angsana New"/>
          <w:sz w:val="30"/>
          <w:szCs w:val="30"/>
        </w:rPr>
        <w:t>2562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กลุ่มบริษัทได้ขายส่วนได้เสียในบริษัท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ยูเรกา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ออโตเมชั่น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จำกัด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ซึ่งเป็นบริษัทย่อย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ออกไปร้อยละ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="00061BDB" w:rsidRPr="00061BDB">
        <w:rPr>
          <w:rFonts w:ascii="Angsana New" w:hAnsi="Angsana New"/>
          <w:sz w:val="30"/>
          <w:szCs w:val="30"/>
        </w:rPr>
        <w:t>100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เป็นจำนวนเงิน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="00061BDB" w:rsidRPr="00061BDB">
        <w:rPr>
          <w:rFonts w:ascii="Angsana New" w:hAnsi="Angsana New"/>
          <w:sz w:val="30"/>
          <w:szCs w:val="30"/>
        </w:rPr>
        <w:t>29</w:t>
      </w:r>
      <w:r w:rsidRPr="002166DB">
        <w:rPr>
          <w:rFonts w:ascii="Angsana New" w:hAnsi="Angsana New"/>
          <w:sz w:val="30"/>
          <w:szCs w:val="30"/>
          <w:cs/>
        </w:rPr>
        <w:t>.</w:t>
      </w:r>
      <w:r w:rsidR="00061BDB" w:rsidRPr="00061BDB">
        <w:rPr>
          <w:rFonts w:ascii="Angsana New" w:hAnsi="Angsana New"/>
          <w:sz w:val="30"/>
          <w:szCs w:val="30"/>
        </w:rPr>
        <w:t>5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ล้านบาท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มีผลให้บริษัท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ยูเรกา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ออโตเมชั่น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จำกัด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ไม่ได้เป็นบริษัทย่อยอีกต่อไป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ณ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วันที่จำหน่าย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มูลค่าตามบัญชีของสินทรัพย์สุทธิของบริษัท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ยูเรกา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ออโตเมชั่น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จำกัด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ในงบการเงินของกลุ่มบริษัทมีจำนวนเงิน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="00061BDB" w:rsidRPr="00061BDB">
        <w:rPr>
          <w:rFonts w:ascii="Angsana New" w:hAnsi="Angsana New"/>
          <w:sz w:val="30"/>
          <w:szCs w:val="30"/>
        </w:rPr>
        <w:t>15</w:t>
      </w:r>
      <w:r w:rsidRPr="002166DB">
        <w:rPr>
          <w:rFonts w:ascii="Angsana New" w:hAnsi="Angsana New"/>
          <w:sz w:val="30"/>
          <w:szCs w:val="30"/>
          <w:cs/>
        </w:rPr>
        <w:t>.</w:t>
      </w:r>
      <w:r w:rsidR="00061BDB" w:rsidRPr="00061BDB">
        <w:rPr>
          <w:rFonts w:ascii="Angsana New" w:hAnsi="Angsana New"/>
          <w:sz w:val="30"/>
          <w:szCs w:val="30"/>
        </w:rPr>
        <w:t>4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ล้านบาท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และกำไรจากการจำหน่ายเงินลงทุนมีจำนวนเงิน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="00061BDB" w:rsidRPr="00061BDB">
        <w:rPr>
          <w:rFonts w:ascii="Angsana New" w:hAnsi="Angsana New"/>
          <w:sz w:val="30"/>
          <w:szCs w:val="30"/>
        </w:rPr>
        <w:t>14</w:t>
      </w:r>
      <w:r w:rsidRPr="002166DB">
        <w:rPr>
          <w:rFonts w:ascii="Angsana New" w:hAnsi="Angsana New"/>
          <w:sz w:val="30"/>
          <w:szCs w:val="30"/>
          <w:cs/>
        </w:rPr>
        <w:t>.</w:t>
      </w:r>
      <w:r w:rsidR="00061BDB" w:rsidRPr="00061BDB">
        <w:rPr>
          <w:rFonts w:ascii="Angsana New" w:hAnsi="Angsana New"/>
          <w:sz w:val="30"/>
          <w:szCs w:val="30"/>
        </w:rPr>
        <w:t>1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ล้านบาท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 xml:space="preserve">ซึ่งรวมอยู่ในงบกำไรขาดทุนเบ็ดเสร็จรวมสำหรับปีสิ้นสุดวันที่ </w:t>
      </w:r>
      <w:r w:rsidR="00061BDB">
        <w:rPr>
          <w:rFonts w:ascii="Angsana New" w:hAnsi="Angsana New"/>
          <w:sz w:val="30"/>
          <w:szCs w:val="30"/>
        </w:rPr>
        <w:t>31</w:t>
      </w:r>
      <w:r w:rsidRPr="002166DB">
        <w:rPr>
          <w:rFonts w:ascii="Angsana New" w:hAnsi="Angsana New"/>
          <w:sz w:val="30"/>
          <w:szCs w:val="30"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061BDB">
        <w:rPr>
          <w:rFonts w:ascii="Angsana New" w:hAnsi="Angsana New"/>
          <w:sz w:val="30"/>
          <w:szCs w:val="30"/>
        </w:rPr>
        <w:t>2</w:t>
      </w:r>
      <w:r w:rsidRPr="002166DB">
        <w:rPr>
          <w:rFonts w:ascii="Angsana New" w:hAnsi="Angsana New"/>
          <w:sz w:val="30"/>
          <w:szCs w:val="30"/>
        </w:rPr>
        <w:t>56</w:t>
      </w:r>
      <w:r w:rsidR="00061BDB">
        <w:rPr>
          <w:rFonts w:ascii="Angsana New" w:hAnsi="Angsana New"/>
          <w:sz w:val="30"/>
          <w:szCs w:val="30"/>
        </w:rPr>
        <w:t>2</w:t>
      </w:r>
    </w:p>
    <w:p w:rsidR="002166DB" w:rsidRPr="002166DB" w:rsidRDefault="002166DB" w:rsidP="003E5C13">
      <w:pPr>
        <w:tabs>
          <w:tab w:val="clear" w:pos="454"/>
          <w:tab w:val="clear" w:pos="680"/>
        </w:tabs>
        <w:spacing w:before="120" w:line="240" w:lineRule="auto"/>
        <w:ind w:left="547"/>
        <w:jc w:val="thaiDistribute"/>
        <w:rPr>
          <w:rFonts w:ascii="Angsana New" w:hAnsi="Angsana New"/>
          <w:spacing w:val="-4"/>
          <w:sz w:val="30"/>
          <w:szCs w:val="30"/>
        </w:rPr>
      </w:pPr>
      <w:r w:rsidRPr="002166DB">
        <w:rPr>
          <w:rFonts w:ascii="Angsana New" w:hAnsi="Angsana New" w:hint="cs"/>
          <w:spacing w:val="-4"/>
          <w:sz w:val="30"/>
          <w:szCs w:val="30"/>
          <w:cs/>
        </w:rPr>
        <w:t>นอกจากนี้</w:t>
      </w:r>
      <w:r w:rsidRPr="002166DB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pacing w:val="-4"/>
          <w:sz w:val="30"/>
          <w:szCs w:val="30"/>
          <w:cs/>
        </w:rPr>
        <w:t>กลุ่มบริษัท</w:t>
      </w:r>
      <w:r w:rsidRPr="002166DB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pacing w:val="-4"/>
          <w:sz w:val="30"/>
          <w:szCs w:val="30"/>
          <w:cs/>
        </w:rPr>
        <w:t>ได้ขายส่วนได้เสียในบริษัท</w:t>
      </w:r>
      <w:r w:rsidRPr="002166DB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pacing w:val="-4"/>
          <w:sz w:val="30"/>
          <w:szCs w:val="30"/>
          <w:cs/>
        </w:rPr>
        <w:t>ยูเรกา</w:t>
      </w:r>
      <w:r w:rsidRPr="002166DB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pacing w:val="-4"/>
          <w:sz w:val="30"/>
          <w:szCs w:val="30"/>
          <w:cs/>
        </w:rPr>
        <w:t>ดีไซน์</w:t>
      </w:r>
      <w:r w:rsidRPr="002166DB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pacing w:val="-4"/>
          <w:sz w:val="30"/>
          <w:szCs w:val="30"/>
          <w:cs/>
        </w:rPr>
        <w:t>อินเตอร์เนชั่นแนล</w:t>
      </w:r>
      <w:r w:rsidRPr="002166DB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pacing w:val="-4"/>
          <w:sz w:val="30"/>
          <w:szCs w:val="30"/>
          <w:cs/>
        </w:rPr>
        <w:t>จำกัด</w:t>
      </w:r>
      <w:r w:rsidRPr="002166DB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pacing w:val="-4"/>
          <w:sz w:val="30"/>
          <w:szCs w:val="30"/>
          <w:cs/>
        </w:rPr>
        <w:t>ซึ่งเป็นบริษัทย่อย</w:t>
      </w:r>
      <w:r w:rsidRPr="002166DB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pacing w:val="-4"/>
          <w:sz w:val="30"/>
          <w:szCs w:val="30"/>
          <w:cs/>
        </w:rPr>
        <w:t>ออกไปร้อยละ</w:t>
      </w:r>
      <w:r w:rsidRPr="002166DB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061BDB" w:rsidRPr="00061BDB">
        <w:rPr>
          <w:rFonts w:ascii="Angsana New" w:hAnsi="Angsana New"/>
          <w:spacing w:val="-4"/>
          <w:sz w:val="30"/>
          <w:szCs w:val="30"/>
        </w:rPr>
        <w:t>100</w:t>
      </w:r>
      <w:r w:rsidRPr="002166DB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pacing w:val="-4"/>
          <w:sz w:val="30"/>
          <w:szCs w:val="30"/>
          <w:cs/>
        </w:rPr>
        <w:t>เป็นจำนวนเงิน</w:t>
      </w:r>
      <w:r w:rsidRPr="002166DB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061BDB" w:rsidRPr="00061BDB">
        <w:rPr>
          <w:rFonts w:ascii="Angsana New" w:hAnsi="Angsana New"/>
          <w:spacing w:val="-4"/>
          <w:sz w:val="30"/>
          <w:szCs w:val="30"/>
        </w:rPr>
        <w:t>25</w:t>
      </w:r>
      <w:r w:rsidRPr="002166DB">
        <w:rPr>
          <w:rFonts w:ascii="Angsana New" w:hAnsi="Angsana New"/>
          <w:spacing w:val="-4"/>
          <w:sz w:val="30"/>
          <w:szCs w:val="30"/>
          <w:cs/>
        </w:rPr>
        <w:t>.</w:t>
      </w:r>
      <w:r w:rsidR="00061BDB" w:rsidRPr="00061BDB">
        <w:rPr>
          <w:rFonts w:ascii="Angsana New" w:hAnsi="Angsana New"/>
          <w:spacing w:val="-4"/>
          <w:sz w:val="30"/>
          <w:szCs w:val="30"/>
        </w:rPr>
        <w:t>5</w:t>
      </w:r>
      <w:r w:rsidRPr="002166DB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pacing w:val="-4"/>
          <w:sz w:val="30"/>
          <w:szCs w:val="30"/>
          <w:cs/>
        </w:rPr>
        <w:t>ล้านบาท</w:t>
      </w:r>
      <w:r w:rsidRPr="002166DB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pacing w:val="-4"/>
          <w:sz w:val="30"/>
          <w:szCs w:val="30"/>
          <w:cs/>
        </w:rPr>
        <w:t>มีผลให้บริษัท</w:t>
      </w:r>
      <w:r w:rsidRPr="002166DB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pacing w:val="-4"/>
          <w:sz w:val="30"/>
          <w:szCs w:val="30"/>
          <w:cs/>
        </w:rPr>
        <w:t>ยูเรกา</w:t>
      </w:r>
      <w:r w:rsidRPr="002166DB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pacing w:val="-4"/>
          <w:sz w:val="30"/>
          <w:szCs w:val="30"/>
          <w:cs/>
        </w:rPr>
        <w:t>ดีไซน์</w:t>
      </w:r>
      <w:r w:rsidRPr="002166DB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pacing w:val="-4"/>
          <w:sz w:val="30"/>
          <w:szCs w:val="30"/>
          <w:cs/>
        </w:rPr>
        <w:t>อินเตอร์เนชั่นแนล</w:t>
      </w:r>
      <w:r w:rsidRPr="002166DB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pacing w:val="-4"/>
          <w:sz w:val="30"/>
          <w:szCs w:val="30"/>
          <w:cs/>
        </w:rPr>
        <w:t>จำกัด</w:t>
      </w:r>
      <w:r w:rsidRPr="002166DB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pacing w:val="-4"/>
          <w:sz w:val="30"/>
          <w:szCs w:val="30"/>
          <w:cs/>
        </w:rPr>
        <w:t>ไม่ได้เป็นบริษัทย่อยอีกต่อไป</w:t>
      </w:r>
      <w:r w:rsidRPr="002166DB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pacing w:val="-4"/>
          <w:sz w:val="30"/>
          <w:szCs w:val="30"/>
          <w:cs/>
        </w:rPr>
        <w:t>และมีผลให้บริษัท</w:t>
      </w:r>
      <w:r w:rsidRPr="002166DB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pacing w:val="-4"/>
          <w:sz w:val="30"/>
          <w:szCs w:val="30"/>
          <w:cs/>
        </w:rPr>
        <w:t>ยูเรกา</w:t>
      </w:r>
      <w:r w:rsidRPr="002166DB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pacing w:val="-4"/>
          <w:sz w:val="30"/>
          <w:szCs w:val="30"/>
          <w:cs/>
        </w:rPr>
        <w:t>ดีไซน์</w:t>
      </w:r>
      <w:r w:rsidRPr="002166DB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pacing w:val="-4"/>
          <w:sz w:val="30"/>
          <w:szCs w:val="30"/>
          <w:cs/>
        </w:rPr>
        <w:t>อินโดนีเซีย</w:t>
      </w:r>
      <w:r w:rsidRPr="002166DB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pacing w:val="-4"/>
          <w:sz w:val="30"/>
          <w:szCs w:val="30"/>
          <w:cs/>
        </w:rPr>
        <w:t>จำกัด</w:t>
      </w:r>
      <w:r w:rsidRPr="002166DB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pacing w:val="-4"/>
          <w:sz w:val="30"/>
          <w:szCs w:val="30"/>
          <w:cs/>
        </w:rPr>
        <w:t>และบริษัท</w:t>
      </w:r>
      <w:r w:rsidRPr="002166DB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pacing w:val="-4"/>
          <w:sz w:val="30"/>
          <w:szCs w:val="30"/>
          <w:cs/>
        </w:rPr>
        <w:t>ยูเรกา</w:t>
      </w:r>
      <w:r w:rsidRPr="002166DB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pacing w:val="-4"/>
          <w:sz w:val="30"/>
          <w:szCs w:val="30"/>
          <w:cs/>
        </w:rPr>
        <w:t>ดีไซน์</w:t>
      </w:r>
      <w:r w:rsidRPr="002166DB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pacing w:val="-4"/>
          <w:sz w:val="30"/>
          <w:szCs w:val="30"/>
          <w:cs/>
        </w:rPr>
        <w:t>อินเดีย</w:t>
      </w:r>
      <w:r w:rsidRPr="002166DB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pacing w:val="-4"/>
          <w:sz w:val="30"/>
          <w:szCs w:val="30"/>
          <w:cs/>
        </w:rPr>
        <w:t>จำกัด</w:t>
      </w:r>
      <w:r w:rsidRPr="002166DB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pacing w:val="-4"/>
          <w:sz w:val="30"/>
          <w:szCs w:val="30"/>
          <w:cs/>
        </w:rPr>
        <w:t>ซึ่งเป็นบริษัทย่อยทางอ้อมที่กลุ่มบริษัทถือหุ้นผ่านบริษัท</w:t>
      </w:r>
      <w:r w:rsidRPr="002166DB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pacing w:val="-4"/>
          <w:sz w:val="30"/>
          <w:szCs w:val="30"/>
          <w:cs/>
        </w:rPr>
        <w:t>ยูเรกา</w:t>
      </w:r>
      <w:r w:rsidRPr="002166DB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pacing w:val="-4"/>
          <w:sz w:val="30"/>
          <w:szCs w:val="30"/>
          <w:cs/>
        </w:rPr>
        <w:t>ดีไซน์</w:t>
      </w:r>
      <w:r w:rsidRPr="002166DB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pacing w:val="-4"/>
          <w:sz w:val="30"/>
          <w:szCs w:val="30"/>
          <w:cs/>
        </w:rPr>
        <w:t>อินเตอร์เนชั่นแนล</w:t>
      </w:r>
      <w:r w:rsidRPr="002166DB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pacing w:val="-4"/>
          <w:sz w:val="30"/>
          <w:szCs w:val="30"/>
          <w:cs/>
        </w:rPr>
        <w:t>จำกัด</w:t>
      </w:r>
      <w:r w:rsidRPr="002166DB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pacing w:val="-4"/>
          <w:sz w:val="30"/>
          <w:szCs w:val="30"/>
          <w:cs/>
        </w:rPr>
        <w:t>มิได้เป็นบริษัทย่อยทางอ้อมของกลุ่มบริษัทด้วย</w:t>
      </w:r>
      <w:r w:rsidRPr="002166DB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pacing w:val="-4"/>
          <w:sz w:val="30"/>
          <w:szCs w:val="30"/>
          <w:cs/>
        </w:rPr>
        <w:t>ณ</w:t>
      </w:r>
      <w:r w:rsidRPr="002166DB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pacing w:val="-4"/>
          <w:sz w:val="30"/>
          <w:szCs w:val="30"/>
          <w:cs/>
        </w:rPr>
        <w:t>วันที่จำหน่ายมูลค่าตามบัญชีของสินทรัพย์สุทธิของบริษัท</w:t>
      </w:r>
      <w:r w:rsidRPr="002166DB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pacing w:val="-4"/>
          <w:sz w:val="30"/>
          <w:szCs w:val="30"/>
          <w:cs/>
        </w:rPr>
        <w:t>ยูเรกา</w:t>
      </w:r>
      <w:r w:rsidRPr="002166DB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pacing w:val="-4"/>
          <w:sz w:val="30"/>
          <w:szCs w:val="30"/>
          <w:cs/>
        </w:rPr>
        <w:t>ดีไซน์</w:t>
      </w:r>
      <w:r w:rsidRPr="002166DB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pacing w:val="-4"/>
          <w:sz w:val="30"/>
          <w:szCs w:val="30"/>
          <w:cs/>
        </w:rPr>
        <w:t>อินเตอร์เนชั่นแนล</w:t>
      </w:r>
      <w:r w:rsidRPr="002166DB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pacing w:val="-4"/>
          <w:sz w:val="30"/>
          <w:szCs w:val="30"/>
          <w:cs/>
        </w:rPr>
        <w:t>จำกัด</w:t>
      </w:r>
      <w:r w:rsidRPr="002166DB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pacing w:val="-4"/>
          <w:sz w:val="30"/>
          <w:szCs w:val="30"/>
          <w:cs/>
        </w:rPr>
        <w:t>ในงบการเงินของกลุ่มบริษัทมีจำนวนเงิน</w:t>
      </w:r>
      <w:r w:rsidRPr="002166DB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061BDB" w:rsidRPr="00061BDB">
        <w:rPr>
          <w:rFonts w:ascii="Angsana New" w:hAnsi="Angsana New"/>
          <w:spacing w:val="-4"/>
          <w:sz w:val="30"/>
          <w:szCs w:val="30"/>
        </w:rPr>
        <w:t>23</w:t>
      </w:r>
      <w:r w:rsidRPr="002166DB">
        <w:rPr>
          <w:rFonts w:ascii="Angsana New" w:hAnsi="Angsana New"/>
          <w:spacing w:val="-4"/>
          <w:sz w:val="30"/>
          <w:szCs w:val="30"/>
          <w:cs/>
        </w:rPr>
        <w:t>.</w:t>
      </w:r>
      <w:r w:rsidR="00061BDB" w:rsidRPr="00061BDB">
        <w:rPr>
          <w:rFonts w:ascii="Angsana New" w:hAnsi="Angsana New"/>
          <w:spacing w:val="-4"/>
          <w:sz w:val="30"/>
          <w:szCs w:val="30"/>
        </w:rPr>
        <w:t>7</w:t>
      </w:r>
      <w:r w:rsidRPr="002166DB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pacing w:val="-4"/>
          <w:sz w:val="30"/>
          <w:szCs w:val="30"/>
          <w:cs/>
        </w:rPr>
        <w:t>ล้านบาท</w:t>
      </w:r>
      <w:r w:rsidRPr="002166DB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pacing w:val="-4"/>
          <w:sz w:val="30"/>
          <w:szCs w:val="30"/>
          <w:cs/>
        </w:rPr>
        <w:t>และกำไรจากการจำหน่ายเงินลงทุนมีจำนวนเงิน</w:t>
      </w:r>
      <w:r w:rsidRPr="002166DB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061BDB" w:rsidRPr="00061BDB">
        <w:rPr>
          <w:rFonts w:ascii="Angsana New" w:hAnsi="Angsana New"/>
          <w:spacing w:val="-4"/>
          <w:sz w:val="30"/>
          <w:szCs w:val="30"/>
        </w:rPr>
        <w:t>1</w:t>
      </w:r>
      <w:r w:rsidRPr="002166DB">
        <w:rPr>
          <w:rFonts w:ascii="Angsana New" w:hAnsi="Angsana New"/>
          <w:spacing w:val="-4"/>
          <w:sz w:val="30"/>
          <w:szCs w:val="30"/>
          <w:cs/>
        </w:rPr>
        <w:t>.</w:t>
      </w:r>
      <w:r w:rsidR="00061BDB" w:rsidRPr="00061BDB">
        <w:rPr>
          <w:rFonts w:ascii="Angsana New" w:hAnsi="Angsana New"/>
          <w:spacing w:val="-4"/>
          <w:sz w:val="30"/>
          <w:szCs w:val="30"/>
        </w:rPr>
        <w:t>8</w:t>
      </w:r>
      <w:r w:rsidRPr="002166DB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pacing w:val="-4"/>
          <w:sz w:val="30"/>
          <w:szCs w:val="30"/>
          <w:cs/>
        </w:rPr>
        <w:t>ล้านบาท</w:t>
      </w:r>
      <w:r w:rsidRPr="002166DB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pacing w:val="-4"/>
          <w:sz w:val="30"/>
          <w:szCs w:val="30"/>
          <w:cs/>
        </w:rPr>
        <w:t xml:space="preserve">โดยกลุ่มบริษัทมีขาดทุนจากรายการแปลงค่าหน่วยงานต่างประเทศจำนวนเงิน </w:t>
      </w:r>
      <w:r w:rsidRPr="002166DB">
        <w:rPr>
          <w:rFonts w:ascii="Angsana New" w:hAnsi="Angsana New"/>
          <w:spacing w:val="-4"/>
          <w:sz w:val="30"/>
          <w:szCs w:val="30"/>
        </w:rPr>
        <w:t>6.</w:t>
      </w:r>
      <w:r w:rsidR="00061BDB">
        <w:rPr>
          <w:rFonts w:ascii="Angsana New" w:hAnsi="Angsana New"/>
          <w:spacing w:val="-4"/>
          <w:sz w:val="30"/>
          <w:szCs w:val="30"/>
        </w:rPr>
        <w:t>4</w:t>
      </w:r>
      <w:r w:rsidRPr="002166DB">
        <w:rPr>
          <w:rFonts w:ascii="Angsana New" w:hAnsi="Angsana New"/>
          <w:spacing w:val="-4"/>
          <w:sz w:val="30"/>
          <w:szCs w:val="30"/>
        </w:rPr>
        <w:t xml:space="preserve"> </w:t>
      </w:r>
      <w:r w:rsidRPr="002166DB">
        <w:rPr>
          <w:rFonts w:ascii="Angsana New" w:hAnsi="Angsana New" w:hint="cs"/>
          <w:spacing w:val="-4"/>
          <w:sz w:val="30"/>
          <w:szCs w:val="30"/>
          <w:cs/>
        </w:rPr>
        <w:t xml:space="preserve">ล้านบาท ส่งผลให้กลุ่มบริษัทมีขาดทุนจากการจำหน่ายเงินลงทุนจำนวนเงิน </w:t>
      </w:r>
      <w:r w:rsidR="00061BDB">
        <w:rPr>
          <w:rFonts w:ascii="Angsana New" w:hAnsi="Angsana New"/>
          <w:spacing w:val="-4"/>
          <w:sz w:val="30"/>
          <w:szCs w:val="30"/>
        </w:rPr>
        <w:t>4</w:t>
      </w:r>
      <w:r w:rsidRPr="002166DB">
        <w:rPr>
          <w:rFonts w:ascii="Angsana New" w:hAnsi="Angsana New"/>
          <w:spacing w:val="-4"/>
          <w:sz w:val="30"/>
          <w:szCs w:val="30"/>
        </w:rPr>
        <w:t xml:space="preserve">.6 </w:t>
      </w:r>
      <w:r w:rsidRPr="002166DB">
        <w:rPr>
          <w:rFonts w:ascii="Angsana New" w:hAnsi="Angsana New" w:hint="cs"/>
          <w:spacing w:val="-4"/>
          <w:sz w:val="30"/>
          <w:szCs w:val="30"/>
          <w:cs/>
        </w:rPr>
        <w:t>ล้านบาท ซึ่งรวมอยู่ในงบกำไรขาดทุนเบ็ดเสร็จรวม</w:t>
      </w:r>
      <w:r w:rsidRPr="002166DB">
        <w:rPr>
          <w:rFonts w:ascii="Angsana New" w:hAnsi="Angsana New"/>
          <w:spacing w:val="-4"/>
          <w:sz w:val="30"/>
          <w:szCs w:val="30"/>
        </w:rPr>
        <w:t xml:space="preserve"> </w:t>
      </w:r>
      <w:r w:rsidRPr="002166DB">
        <w:rPr>
          <w:rFonts w:ascii="Angsana New" w:hAnsi="Angsana New" w:hint="cs"/>
          <w:spacing w:val="-4"/>
          <w:sz w:val="30"/>
          <w:szCs w:val="30"/>
          <w:cs/>
        </w:rPr>
        <w:t xml:space="preserve">สำหรับปีสิ้นสุดวันที่ </w:t>
      </w:r>
      <w:r w:rsidR="00061BDB">
        <w:rPr>
          <w:rFonts w:ascii="Angsana New" w:hAnsi="Angsana New"/>
          <w:spacing w:val="-4"/>
          <w:sz w:val="30"/>
          <w:szCs w:val="30"/>
        </w:rPr>
        <w:t>31</w:t>
      </w:r>
      <w:r w:rsidRPr="002166DB">
        <w:rPr>
          <w:rFonts w:ascii="Angsana New" w:hAnsi="Angsana New"/>
          <w:spacing w:val="-4"/>
          <w:sz w:val="30"/>
          <w:szCs w:val="30"/>
        </w:rPr>
        <w:t xml:space="preserve"> </w:t>
      </w:r>
      <w:r w:rsidRPr="002166DB">
        <w:rPr>
          <w:rFonts w:ascii="Angsana New" w:hAnsi="Angsana New" w:hint="cs"/>
          <w:spacing w:val="-4"/>
          <w:sz w:val="30"/>
          <w:szCs w:val="30"/>
          <w:cs/>
        </w:rPr>
        <w:t xml:space="preserve">ธันวาคม </w:t>
      </w:r>
      <w:r w:rsidR="00061BDB">
        <w:rPr>
          <w:rFonts w:ascii="Angsana New" w:hAnsi="Angsana New"/>
          <w:spacing w:val="-4"/>
          <w:sz w:val="30"/>
          <w:szCs w:val="30"/>
        </w:rPr>
        <w:t>2</w:t>
      </w:r>
      <w:r w:rsidRPr="002166DB">
        <w:rPr>
          <w:rFonts w:ascii="Angsana New" w:hAnsi="Angsana New"/>
          <w:spacing w:val="-4"/>
          <w:sz w:val="30"/>
          <w:szCs w:val="30"/>
        </w:rPr>
        <w:t>56</w:t>
      </w:r>
      <w:r w:rsidR="00061BDB">
        <w:rPr>
          <w:rFonts w:ascii="Angsana New" w:hAnsi="Angsana New"/>
          <w:spacing w:val="-4"/>
          <w:sz w:val="30"/>
          <w:szCs w:val="30"/>
        </w:rPr>
        <w:t>2</w:t>
      </w:r>
    </w:p>
    <w:p w:rsidR="002166DB" w:rsidRPr="002166DB" w:rsidRDefault="002166DB" w:rsidP="003E5C13">
      <w:pPr>
        <w:spacing w:before="120" w:line="240" w:lineRule="auto"/>
        <w:ind w:left="547"/>
        <w:jc w:val="both"/>
        <w:rPr>
          <w:rFonts w:ascii="Angsana New" w:hAnsi="Angsana New"/>
          <w:b/>
          <w:bCs/>
          <w:sz w:val="30"/>
          <w:szCs w:val="30"/>
          <w:u w:val="single"/>
        </w:rPr>
      </w:pPr>
      <w:r w:rsidRPr="002166DB">
        <w:rPr>
          <w:rFonts w:ascii="Angsana New" w:hAnsi="Angsana New" w:hint="cs"/>
          <w:b/>
          <w:bCs/>
          <w:sz w:val="30"/>
          <w:szCs w:val="30"/>
          <w:u w:val="single"/>
          <w:cs/>
        </w:rPr>
        <w:t>การคืนทุน</w:t>
      </w:r>
      <w:r w:rsidRPr="002166DB">
        <w:rPr>
          <w:rFonts w:ascii="Angsana New" w:hAnsi="Angsana New"/>
          <w:b/>
          <w:bCs/>
          <w:sz w:val="30"/>
          <w:szCs w:val="30"/>
          <w:u w:val="single"/>
          <w:cs/>
        </w:rPr>
        <w:t xml:space="preserve"> </w:t>
      </w:r>
    </w:p>
    <w:p w:rsidR="002166DB" w:rsidRPr="002166DB" w:rsidRDefault="002166DB" w:rsidP="003E5C13">
      <w:pPr>
        <w:spacing w:before="120" w:line="240" w:lineRule="auto"/>
        <w:ind w:left="547"/>
        <w:jc w:val="both"/>
        <w:rPr>
          <w:rFonts w:ascii="Angsana New" w:hAnsi="Angsana New"/>
          <w:spacing w:val="-4"/>
          <w:sz w:val="30"/>
          <w:szCs w:val="30"/>
        </w:rPr>
      </w:pPr>
      <w:r w:rsidRPr="002166DB">
        <w:rPr>
          <w:rFonts w:ascii="Angsana New" w:hAnsi="Angsana New" w:hint="cs"/>
          <w:sz w:val="30"/>
          <w:szCs w:val="30"/>
          <w:cs/>
        </w:rPr>
        <w:t>บริษัท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ฟูจิอิ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ไอออน เวิร์ค (ประเทศไทย) จำกัด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ซึ่งเป็นบริษัทย่อยทางตรง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ได้จดทะเบียนเลิกบริษัทต่อกรมพัฒนาธุรกิจการค้า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กระทรวงพาณิชย์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="00061BDB" w:rsidRPr="00061BDB">
        <w:rPr>
          <w:rFonts w:ascii="Angsana New" w:hAnsi="Angsana New"/>
          <w:sz w:val="30"/>
          <w:szCs w:val="30"/>
        </w:rPr>
        <w:t>8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กันยายน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="00061BDB" w:rsidRPr="00061BDB">
        <w:rPr>
          <w:rFonts w:ascii="Angsana New" w:hAnsi="Angsana New"/>
          <w:sz w:val="30"/>
          <w:szCs w:val="30"/>
        </w:rPr>
        <w:t>2560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และได้ชำระคืนทุนให้บริษัทเมื่อวันที่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="00061BDB">
        <w:rPr>
          <w:rFonts w:ascii="Angsana New" w:hAnsi="Angsana New"/>
          <w:sz w:val="30"/>
          <w:szCs w:val="30"/>
        </w:rPr>
        <w:t>3</w:t>
      </w:r>
      <w:r w:rsidRPr="002166DB">
        <w:rPr>
          <w:rFonts w:ascii="Angsana New" w:hAnsi="Angsana New"/>
          <w:sz w:val="30"/>
          <w:szCs w:val="30"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ตุลาคม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="00061BDB" w:rsidRPr="00061BDB">
        <w:rPr>
          <w:rFonts w:ascii="Angsana New" w:hAnsi="Angsana New"/>
          <w:sz w:val="30"/>
          <w:szCs w:val="30"/>
        </w:rPr>
        <w:t>2562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ในอัตราหุ้นละ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="00061BDB">
        <w:rPr>
          <w:rFonts w:ascii="Angsana New" w:hAnsi="Angsana New"/>
          <w:sz w:val="30"/>
          <w:szCs w:val="30"/>
        </w:rPr>
        <w:t>1</w:t>
      </w:r>
      <w:r w:rsidRPr="002166DB">
        <w:rPr>
          <w:rFonts w:ascii="Angsana New" w:hAnsi="Angsana New"/>
          <w:sz w:val="30"/>
          <w:szCs w:val="30"/>
          <w:cs/>
        </w:rPr>
        <w:t>.</w:t>
      </w:r>
      <w:r w:rsidR="00061BDB" w:rsidRPr="00061BDB">
        <w:rPr>
          <w:rFonts w:ascii="Angsana New" w:hAnsi="Angsana New"/>
          <w:sz w:val="30"/>
          <w:szCs w:val="30"/>
        </w:rPr>
        <w:t>8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บาท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เป็นจำนวนเงินทั้งสิ้น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="00061BDB">
        <w:rPr>
          <w:rFonts w:ascii="Angsana New" w:hAnsi="Angsana New"/>
          <w:sz w:val="30"/>
          <w:szCs w:val="30"/>
        </w:rPr>
        <w:t>0</w:t>
      </w:r>
      <w:r w:rsidRPr="002166DB">
        <w:rPr>
          <w:rFonts w:ascii="Angsana New" w:hAnsi="Angsana New"/>
          <w:sz w:val="30"/>
          <w:szCs w:val="30"/>
        </w:rPr>
        <w:t>.9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ล้านบาท</w:t>
      </w:r>
      <w:r w:rsidRPr="002166DB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</w:p>
    <w:p w:rsidR="002166DB" w:rsidRDefault="002166DB" w:rsidP="005314F6">
      <w:pPr>
        <w:tabs>
          <w:tab w:val="clear" w:pos="454"/>
          <w:tab w:val="left" w:pos="426"/>
        </w:tabs>
        <w:spacing w:before="120" w:line="240" w:lineRule="auto"/>
        <w:ind w:left="426"/>
        <w:jc w:val="thaiDistribute"/>
        <w:rPr>
          <w:rFonts w:ascii="Angsana New" w:hAnsi="Angsana New"/>
          <w:sz w:val="30"/>
          <w:szCs w:val="30"/>
        </w:rPr>
      </w:pPr>
      <w:r w:rsidRPr="003E5C13">
        <w:rPr>
          <w:rFonts w:ascii="Angsana New" w:hAnsi="Angsana New" w:hint="cs"/>
          <w:sz w:val="30"/>
          <w:szCs w:val="30"/>
          <w:cs/>
        </w:rPr>
        <w:lastRenderedPageBreak/>
        <w:t>บริษัท</w:t>
      </w:r>
      <w:r w:rsidRPr="003E5C13">
        <w:rPr>
          <w:rFonts w:ascii="Angsana New" w:hAnsi="Angsana New"/>
          <w:sz w:val="30"/>
          <w:szCs w:val="30"/>
          <w:cs/>
        </w:rPr>
        <w:t xml:space="preserve"> </w:t>
      </w:r>
      <w:r w:rsidRPr="003E5C13">
        <w:rPr>
          <w:rFonts w:ascii="Angsana New" w:hAnsi="Angsana New" w:hint="cs"/>
          <w:sz w:val="30"/>
          <w:szCs w:val="30"/>
          <w:cs/>
        </w:rPr>
        <w:t>ยูเรกา</w:t>
      </w:r>
      <w:r w:rsidRPr="003E5C13">
        <w:rPr>
          <w:rFonts w:ascii="Angsana New" w:hAnsi="Angsana New"/>
          <w:sz w:val="30"/>
          <w:szCs w:val="30"/>
          <w:cs/>
        </w:rPr>
        <w:t xml:space="preserve"> </w:t>
      </w:r>
      <w:r w:rsidRPr="003E5C13">
        <w:rPr>
          <w:rFonts w:ascii="Angsana New" w:hAnsi="Angsana New" w:hint="cs"/>
          <w:sz w:val="30"/>
          <w:szCs w:val="30"/>
          <w:cs/>
        </w:rPr>
        <w:t>เทรดดิ้ง</w:t>
      </w:r>
      <w:r w:rsidRPr="003E5C13">
        <w:rPr>
          <w:rFonts w:ascii="Angsana New" w:hAnsi="Angsana New"/>
          <w:sz w:val="30"/>
          <w:szCs w:val="30"/>
          <w:cs/>
        </w:rPr>
        <w:t xml:space="preserve"> </w:t>
      </w:r>
      <w:r w:rsidRPr="003E5C13">
        <w:rPr>
          <w:rFonts w:ascii="Angsana New" w:hAnsi="Angsana New" w:hint="cs"/>
          <w:sz w:val="30"/>
          <w:szCs w:val="30"/>
          <w:cs/>
        </w:rPr>
        <w:t>จำกัด</w:t>
      </w:r>
      <w:r w:rsidRPr="003E5C13">
        <w:rPr>
          <w:rFonts w:ascii="Angsana New" w:hAnsi="Angsana New"/>
          <w:sz w:val="30"/>
          <w:szCs w:val="30"/>
          <w:cs/>
        </w:rPr>
        <w:t xml:space="preserve"> </w:t>
      </w:r>
      <w:r w:rsidRPr="003E5C13">
        <w:rPr>
          <w:rFonts w:ascii="Angsana New" w:hAnsi="Angsana New" w:hint="cs"/>
          <w:sz w:val="30"/>
          <w:szCs w:val="30"/>
          <w:cs/>
        </w:rPr>
        <w:t>ซึ่งเป็นบริษัทย่อยทางตรง</w:t>
      </w:r>
      <w:r w:rsidRPr="003E5C13">
        <w:rPr>
          <w:rFonts w:ascii="Angsana New" w:hAnsi="Angsana New"/>
          <w:sz w:val="30"/>
          <w:szCs w:val="30"/>
          <w:cs/>
        </w:rPr>
        <w:t xml:space="preserve"> </w:t>
      </w:r>
      <w:r w:rsidRPr="003E5C13">
        <w:rPr>
          <w:rFonts w:ascii="Angsana New" w:hAnsi="Angsana New" w:hint="cs"/>
          <w:sz w:val="30"/>
          <w:szCs w:val="30"/>
          <w:cs/>
        </w:rPr>
        <w:t>ได้จดทะเบียนเลิกบริษัทต่อกรมพัฒนาธุรกิจการค้า</w:t>
      </w:r>
      <w:r w:rsidRPr="003E5C13">
        <w:rPr>
          <w:rFonts w:ascii="Angsana New" w:hAnsi="Angsana New"/>
          <w:sz w:val="30"/>
          <w:szCs w:val="30"/>
          <w:cs/>
        </w:rPr>
        <w:t xml:space="preserve"> </w:t>
      </w:r>
      <w:r w:rsidRPr="003E5C13">
        <w:rPr>
          <w:rFonts w:ascii="Angsana New" w:hAnsi="Angsana New" w:hint="cs"/>
          <w:sz w:val="30"/>
          <w:szCs w:val="30"/>
          <w:cs/>
        </w:rPr>
        <w:t>กระทรวงพาณิชย์</w:t>
      </w:r>
      <w:r w:rsidRPr="003E5C13">
        <w:rPr>
          <w:rFonts w:ascii="Angsana New" w:hAnsi="Angsana New"/>
          <w:sz w:val="30"/>
          <w:szCs w:val="30"/>
          <w:cs/>
        </w:rPr>
        <w:t xml:space="preserve"> </w:t>
      </w:r>
      <w:r w:rsidRPr="003E5C13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3E5C13">
        <w:rPr>
          <w:rFonts w:ascii="Angsana New" w:hAnsi="Angsana New"/>
          <w:sz w:val="30"/>
          <w:szCs w:val="30"/>
          <w:cs/>
        </w:rPr>
        <w:t xml:space="preserve"> </w:t>
      </w:r>
      <w:r w:rsidR="00061BDB" w:rsidRPr="00061BDB">
        <w:rPr>
          <w:rFonts w:ascii="Angsana New" w:hAnsi="Angsana New"/>
          <w:sz w:val="30"/>
          <w:szCs w:val="30"/>
        </w:rPr>
        <w:t>8</w:t>
      </w:r>
      <w:r w:rsidRPr="003E5C13">
        <w:rPr>
          <w:rFonts w:ascii="Angsana New" w:hAnsi="Angsana New"/>
          <w:sz w:val="30"/>
          <w:szCs w:val="30"/>
          <w:cs/>
        </w:rPr>
        <w:t xml:space="preserve"> </w:t>
      </w:r>
      <w:r w:rsidRPr="003E5C13">
        <w:rPr>
          <w:rFonts w:ascii="Angsana New" w:hAnsi="Angsana New" w:hint="cs"/>
          <w:sz w:val="30"/>
          <w:szCs w:val="30"/>
          <w:cs/>
        </w:rPr>
        <w:t>กันยายน</w:t>
      </w:r>
      <w:r w:rsidRPr="003E5C13">
        <w:rPr>
          <w:rFonts w:ascii="Angsana New" w:hAnsi="Angsana New"/>
          <w:sz w:val="30"/>
          <w:szCs w:val="30"/>
          <w:cs/>
        </w:rPr>
        <w:t xml:space="preserve"> </w:t>
      </w:r>
      <w:r w:rsidR="00061BDB" w:rsidRPr="00061BDB">
        <w:rPr>
          <w:rFonts w:ascii="Angsana New" w:hAnsi="Angsana New"/>
          <w:sz w:val="30"/>
          <w:szCs w:val="30"/>
        </w:rPr>
        <w:t>2560</w:t>
      </w:r>
      <w:r w:rsidRPr="003E5C13">
        <w:rPr>
          <w:rFonts w:ascii="Angsana New" w:hAnsi="Angsana New"/>
          <w:sz w:val="30"/>
          <w:szCs w:val="30"/>
          <w:cs/>
        </w:rPr>
        <w:t xml:space="preserve"> </w:t>
      </w:r>
      <w:r w:rsidRPr="003E5C13">
        <w:rPr>
          <w:rFonts w:ascii="Angsana New" w:hAnsi="Angsana New" w:hint="cs"/>
          <w:sz w:val="30"/>
          <w:szCs w:val="30"/>
          <w:cs/>
        </w:rPr>
        <w:t>และได้ชำระคืนทุนให้บริษัทเมื่อวันที่</w:t>
      </w:r>
      <w:r w:rsidRPr="003E5C13">
        <w:rPr>
          <w:rFonts w:ascii="Angsana New" w:hAnsi="Angsana New"/>
          <w:sz w:val="30"/>
          <w:szCs w:val="30"/>
          <w:cs/>
        </w:rPr>
        <w:t xml:space="preserve"> </w:t>
      </w:r>
      <w:r w:rsidR="00061BDB" w:rsidRPr="00061BDB">
        <w:rPr>
          <w:rFonts w:ascii="Angsana New" w:hAnsi="Angsana New"/>
          <w:sz w:val="30"/>
          <w:szCs w:val="30"/>
        </w:rPr>
        <w:t>20</w:t>
      </w:r>
      <w:r w:rsidRPr="003E5C13">
        <w:rPr>
          <w:rFonts w:ascii="Angsana New" w:hAnsi="Angsana New"/>
          <w:sz w:val="30"/>
          <w:szCs w:val="30"/>
          <w:cs/>
        </w:rPr>
        <w:t xml:space="preserve"> </w:t>
      </w:r>
      <w:r w:rsidRPr="003E5C13">
        <w:rPr>
          <w:rFonts w:ascii="Angsana New" w:hAnsi="Angsana New" w:hint="cs"/>
          <w:sz w:val="30"/>
          <w:szCs w:val="30"/>
          <w:cs/>
        </w:rPr>
        <w:t>กันยายน</w:t>
      </w:r>
      <w:r w:rsidRPr="003E5C13">
        <w:rPr>
          <w:rFonts w:ascii="Angsana New" w:hAnsi="Angsana New"/>
          <w:sz w:val="30"/>
          <w:szCs w:val="30"/>
          <w:cs/>
        </w:rPr>
        <w:t xml:space="preserve"> </w:t>
      </w:r>
      <w:r w:rsidR="00061BDB" w:rsidRPr="00061BDB">
        <w:rPr>
          <w:rFonts w:ascii="Angsana New" w:hAnsi="Angsana New"/>
          <w:sz w:val="30"/>
          <w:szCs w:val="30"/>
        </w:rPr>
        <w:t>2562</w:t>
      </w:r>
      <w:r w:rsidRPr="003E5C13">
        <w:rPr>
          <w:rFonts w:ascii="Angsana New" w:hAnsi="Angsana New"/>
          <w:sz w:val="30"/>
          <w:szCs w:val="30"/>
          <w:cs/>
        </w:rPr>
        <w:t xml:space="preserve"> </w:t>
      </w:r>
      <w:r w:rsidRPr="003E5C13">
        <w:rPr>
          <w:rFonts w:ascii="Angsana New" w:hAnsi="Angsana New" w:hint="cs"/>
          <w:sz w:val="30"/>
          <w:szCs w:val="30"/>
          <w:cs/>
        </w:rPr>
        <w:t>ในอัตราหุ้นละ</w:t>
      </w:r>
      <w:r w:rsidRPr="003E5C13">
        <w:rPr>
          <w:rFonts w:ascii="Angsana New" w:hAnsi="Angsana New"/>
          <w:sz w:val="30"/>
          <w:szCs w:val="30"/>
          <w:cs/>
        </w:rPr>
        <w:t xml:space="preserve"> </w:t>
      </w:r>
      <w:r w:rsidR="00061BDB" w:rsidRPr="00061BDB">
        <w:rPr>
          <w:rFonts w:ascii="Angsana New" w:hAnsi="Angsana New"/>
          <w:sz w:val="30"/>
          <w:szCs w:val="30"/>
        </w:rPr>
        <w:t>0</w:t>
      </w:r>
      <w:r w:rsidRPr="003E5C13">
        <w:rPr>
          <w:rFonts w:ascii="Angsana New" w:hAnsi="Angsana New"/>
          <w:sz w:val="30"/>
          <w:szCs w:val="30"/>
          <w:cs/>
        </w:rPr>
        <w:t>.</w:t>
      </w:r>
      <w:r w:rsidR="00061BDB" w:rsidRPr="00061BDB">
        <w:rPr>
          <w:rFonts w:ascii="Angsana New" w:hAnsi="Angsana New"/>
          <w:sz w:val="30"/>
          <w:szCs w:val="30"/>
        </w:rPr>
        <w:t>8</w:t>
      </w:r>
      <w:r w:rsidRPr="003E5C13">
        <w:rPr>
          <w:rFonts w:ascii="Angsana New" w:hAnsi="Angsana New"/>
          <w:sz w:val="30"/>
          <w:szCs w:val="30"/>
          <w:cs/>
        </w:rPr>
        <w:t xml:space="preserve"> </w:t>
      </w:r>
      <w:r w:rsidRPr="003E5C13">
        <w:rPr>
          <w:rFonts w:ascii="Angsana New" w:hAnsi="Angsana New" w:hint="cs"/>
          <w:sz w:val="30"/>
          <w:szCs w:val="30"/>
          <w:cs/>
        </w:rPr>
        <w:t>บาท</w:t>
      </w:r>
      <w:r w:rsidRPr="003E5C13">
        <w:rPr>
          <w:rFonts w:ascii="Angsana New" w:hAnsi="Angsana New"/>
          <w:sz w:val="30"/>
          <w:szCs w:val="30"/>
          <w:cs/>
        </w:rPr>
        <w:t xml:space="preserve"> </w:t>
      </w:r>
      <w:r w:rsidRPr="003E5C13">
        <w:rPr>
          <w:rFonts w:ascii="Angsana New" w:hAnsi="Angsana New" w:hint="cs"/>
          <w:sz w:val="30"/>
          <w:szCs w:val="30"/>
          <w:cs/>
        </w:rPr>
        <w:t>เป็นจำนวนเงินทั้งสิ้น</w:t>
      </w:r>
      <w:r w:rsidRPr="003E5C13">
        <w:rPr>
          <w:rFonts w:ascii="Angsana New" w:hAnsi="Angsana New"/>
          <w:sz w:val="30"/>
          <w:szCs w:val="30"/>
          <w:cs/>
        </w:rPr>
        <w:t xml:space="preserve"> </w:t>
      </w:r>
      <w:r w:rsidR="00061BDB" w:rsidRPr="00061BDB">
        <w:rPr>
          <w:rFonts w:ascii="Angsana New" w:hAnsi="Angsana New"/>
          <w:sz w:val="30"/>
          <w:szCs w:val="30"/>
        </w:rPr>
        <w:t>1</w:t>
      </w:r>
      <w:r w:rsidRPr="003E5C13">
        <w:rPr>
          <w:rFonts w:ascii="Angsana New" w:hAnsi="Angsana New"/>
          <w:sz w:val="30"/>
          <w:szCs w:val="30"/>
          <w:cs/>
        </w:rPr>
        <w:t>.</w:t>
      </w:r>
      <w:r w:rsidR="00061BDB" w:rsidRPr="00061BDB">
        <w:rPr>
          <w:rFonts w:ascii="Angsana New" w:hAnsi="Angsana New"/>
          <w:sz w:val="30"/>
          <w:szCs w:val="30"/>
        </w:rPr>
        <w:t>5</w:t>
      </w:r>
      <w:r w:rsidRPr="003E5C13">
        <w:rPr>
          <w:rFonts w:ascii="Angsana New" w:hAnsi="Angsana New"/>
          <w:sz w:val="30"/>
          <w:szCs w:val="30"/>
          <w:cs/>
        </w:rPr>
        <w:t xml:space="preserve"> </w:t>
      </w:r>
      <w:r w:rsidRPr="003E5C13">
        <w:rPr>
          <w:rFonts w:ascii="Angsana New" w:hAnsi="Angsana New" w:hint="cs"/>
          <w:sz w:val="30"/>
          <w:szCs w:val="30"/>
          <w:cs/>
        </w:rPr>
        <w:t>ล้านบาท</w:t>
      </w:r>
    </w:p>
    <w:p w:rsidR="006E7D43" w:rsidRPr="000D2138" w:rsidRDefault="000D2138" w:rsidP="005314F6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left" w:pos="450"/>
        </w:tabs>
        <w:spacing w:before="240"/>
        <w:ind w:hanging="720"/>
        <w:jc w:val="thaiDistribute"/>
        <w:rPr>
          <w:rFonts w:ascii="Angsana New" w:hAnsi="Angsana New"/>
          <w:b/>
          <w:bCs/>
          <w:sz w:val="30"/>
          <w:szCs w:val="30"/>
        </w:rPr>
      </w:pPr>
      <w:r w:rsidRPr="000D2138">
        <w:rPr>
          <w:rFonts w:ascii="Angsana New" w:hAnsi="Angsana New"/>
          <w:b/>
          <w:bCs/>
          <w:sz w:val="30"/>
          <w:szCs w:val="30"/>
          <w:cs/>
        </w:rPr>
        <w:t>ที่ดิน อาคารและอุปกรณ์</w:t>
      </w:r>
      <w:r w:rsidR="008563B4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="001F62BD">
        <w:rPr>
          <w:rFonts w:ascii="Angsana New" w:hAnsi="Angsana New"/>
          <w:b/>
          <w:bCs/>
          <w:sz w:val="30"/>
          <w:szCs w:val="30"/>
          <w:cs/>
        </w:rPr>
        <w:t>–</w:t>
      </w:r>
      <w:r w:rsidR="008563B4">
        <w:rPr>
          <w:rFonts w:ascii="Angsana New" w:hAnsi="Angsana New" w:hint="cs"/>
          <w:b/>
          <w:bCs/>
          <w:sz w:val="30"/>
          <w:szCs w:val="30"/>
          <w:cs/>
        </w:rPr>
        <w:t xml:space="preserve"> สุทธิ</w:t>
      </w:r>
    </w:p>
    <w:p w:rsidR="000D2138" w:rsidRDefault="009B592D" w:rsidP="000D2138">
      <w:pPr>
        <w:spacing w:before="120" w:line="240" w:lineRule="auto"/>
        <w:ind w:left="547" w:hanging="97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รายการเคลื่อนไหวอย่างย่อสำหรับ</w:t>
      </w:r>
      <w:r w:rsidR="000D2138" w:rsidRPr="000D2138">
        <w:rPr>
          <w:rFonts w:ascii="Angsana New" w:hAnsi="Angsana New" w:hint="cs"/>
          <w:sz w:val="30"/>
          <w:szCs w:val="30"/>
          <w:cs/>
        </w:rPr>
        <w:t>งวดสามเดือนสิ้นสุดวันที่</w:t>
      </w:r>
      <w:r w:rsidR="000D2138" w:rsidRPr="000D2138">
        <w:rPr>
          <w:rFonts w:ascii="Angsana New" w:hAnsi="Angsana New"/>
          <w:sz w:val="30"/>
          <w:szCs w:val="30"/>
          <w:cs/>
        </w:rPr>
        <w:t xml:space="preserve"> </w:t>
      </w:r>
      <w:r w:rsidR="00061BDB" w:rsidRPr="00061BDB">
        <w:rPr>
          <w:rFonts w:ascii="Angsana New" w:hAnsi="Angsana New"/>
          <w:sz w:val="30"/>
          <w:szCs w:val="30"/>
        </w:rPr>
        <w:t>3</w:t>
      </w:r>
      <w:r w:rsidR="00061BDB">
        <w:rPr>
          <w:rFonts w:ascii="Angsana New" w:hAnsi="Angsana New"/>
          <w:sz w:val="30"/>
          <w:szCs w:val="30"/>
        </w:rPr>
        <w:t>1</w:t>
      </w:r>
      <w:r w:rsidR="000D2138" w:rsidRPr="000D2138">
        <w:rPr>
          <w:rFonts w:ascii="Angsana New" w:hAnsi="Angsana New"/>
          <w:sz w:val="30"/>
          <w:szCs w:val="30"/>
        </w:rPr>
        <w:t xml:space="preserve"> </w:t>
      </w:r>
      <w:r w:rsidR="000D2138" w:rsidRPr="000D2138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061BDB" w:rsidRPr="00061BDB">
        <w:rPr>
          <w:rFonts w:ascii="Angsana New" w:hAnsi="Angsana New"/>
          <w:sz w:val="30"/>
          <w:szCs w:val="30"/>
        </w:rPr>
        <w:t>25</w:t>
      </w:r>
      <w:r w:rsidR="00061BDB" w:rsidRPr="00061BDB">
        <w:rPr>
          <w:rFonts w:ascii="Angsana New" w:hAnsi="Angsana New" w:hint="cs"/>
          <w:sz w:val="30"/>
          <w:szCs w:val="30"/>
        </w:rPr>
        <w:t>6</w:t>
      </w:r>
      <w:r w:rsidR="00061BDB">
        <w:rPr>
          <w:rFonts w:ascii="Angsana New" w:hAnsi="Angsana New"/>
          <w:sz w:val="30"/>
          <w:szCs w:val="30"/>
        </w:rPr>
        <w:t>3</w:t>
      </w:r>
      <w:r w:rsidR="000D2138" w:rsidRPr="000D2138">
        <w:rPr>
          <w:rFonts w:ascii="Angsana New" w:hAnsi="Angsana New"/>
          <w:sz w:val="30"/>
          <w:szCs w:val="30"/>
          <w:cs/>
        </w:rPr>
        <w:t xml:space="preserve"> </w:t>
      </w:r>
      <w:r w:rsidR="000D2138" w:rsidRPr="000D2138">
        <w:rPr>
          <w:rFonts w:ascii="Angsana New" w:hAnsi="Angsana New" w:hint="cs"/>
          <w:sz w:val="30"/>
          <w:szCs w:val="30"/>
          <w:cs/>
        </w:rPr>
        <w:t>มีดังนี้</w:t>
      </w:r>
      <w:bookmarkStart w:id="0" w:name="_GoBack"/>
      <w:bookmarkEnd w:id="0"/>
    </w:p>
    <w:tbl>
      <w:tblPr>
        <w:tblW w:w="4728" w:type="pct"/>
        <w:tblInd w:w="392" w:type="dxa"/>
        <w:tblLook w:val="0000" w:firstRow="0" w:lastRow="0" w:firstColumn="0" w:lastColumn="0" w:noHBand="0" w:noVBand="0"/>
      </w:tblPr>
      <w:tblGrid>
        <w:gridCol w:w="5103"/>
        <w:gridCol w:w="2059"/>
        <w:gridCol w:w="294"/>
        <w:gridCol w:w="2042"/>
      </w:tblGrid>
      <w:tr w:rsidR="009E58A4" w:rsidRPr="009E58A4" w:rsidTr="00173A04">
        <w:trPr>
          <w:trHeight w:hRule="exact" w:val="403"/>
        </w:trPr>
        <w:tc>
          <w:tcPr>
            <w:tcW w:w="2686" w:type="pct"/>
          </w:tcPr>
          <w:p w:rsidR="009E58A4" w:rsidRPr="009E58A4" w:rsidRDefault="009E58A4" w:rsidP="009E5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2314" w:type="pct"/>
            <w:gridSpan w:val="3"/>
            <w:tcBorders>
              <w:bottom w:val="single" w:sz="4" w:space="0" w:color="auto"/>
            </w:tcBorders>
          </w:tcPr>
          <w:p w:rsidR="009E58A4" w:rsidRPr="009E58A4" w:rsidRDefault="009E58A4" w:rsidP="009E58A4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100" w:afterAutospacing="1" w:line="240" w:lineRule="auto"/>
              <w:ind w:right="-57"/>
              <w:jc w:val="center"/>
              <w:outlineLvl w:val="3"/>
              <w:rPr>
                <w:rFonts w:ascii="Angsana New" w:eastAsia="Times New Roman" w:hAnsi="Angsana New"/>
                <w:sz w:val="30"/>
                <w:szCs w:val="30"/>
              </w:rPr>
            </w:pPr>
            <w:r w:rsidRPr="009E58A4">
              <w:rPr>
                <w:rFonts w:ascii="Angsana New" w:eastAsia="Times New Roman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9E58A4" w:rsidRPr="009E58A4" w:rsidTr="00173A04">
        <w:trPr>
          <w:trHeight w:hRule="exact" w:val="403"/>
        </w:trPr>
        <w:tc>
          <w:tcPr>
            <w:tcW w:w="2686" w:type="pct"/>
          </w:tcPr>
          <w:p w:rsidR="009E58A4" w:rsidRPr="009E58A4" w:rsidRDefault="009B592D" w:rsidP="009E5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E58A4" w:rsidRPr="009E58A4" w:rsidRDefault="009E58A4" w:rsidP="009E58A4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center"/>
              <w:outlineLvl w:val="3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9E58A4">
              <w:rPr>
                <w:rFonts w:ascii="Angsana New" w:eastAsia="Times New Roman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5" w:type="pct"/>
            <w:vAlign w:val="bottom"/>
          </w:tcPr>
          <w:p w:rsidR="009E58A4" w:rsidRPr="009E58A4" w:rsidRDefault="009E58A4" w:rsidP="009E58A4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center"/>
              <w:outlineLvl w:val="3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107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E58A4" w:rsidRPr="009E58A4" w:rsidRDefault="009E58A4" w:rsidP="009E58A4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center"/>
              <w:outlineLvl w:val="3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9E58A4">
              <w:rPr>
                <w:rFonts w:ascii="Angsana New" w:eastAsia="Times New Roman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E58A4" w:rsidRPr="009E58A4" w:rsidTr="00173A04">
        <w:trPr>
          <w:trHeight w:hRule="exact" w:val="403"/>
        </w:trPr>
        <w:tc>
          <w:tcPr>
            <w:tcW w:w="2686" w:type="pct"/>
          </w:tcPr>
          <w:p w:rsidR="009E58A4" w:rsidRPr="009B592D" w:rsidRDefault="009E58A4" w:rsidP="00173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ind w:left="56"/>
              <w:rPr>
                <w:rFonts w:ascii="Angsana New" w:eastAsia="Calibri" w:hAnsi="Angsana New"/>
                <w:sz w:val="30"/>
                <w:szCs w:val="30"/>
              </w:rPr>
            </w:pPr>
            <w:r w:rsidRPr="009E58A4">
              <w:rPr>
                <w:rFonts w:ascii="Angsana New" w:eastAsia="Calibri" w:hAnsi="Angsana New" w:hint="cs"/>
                <w:sz w:val="30"/>
                <w:szCs w:val="30"/>
                <w:cs/>
              </w:rPr>
              <w:t>ราคาตาม</w:t>
            </w:r>
            <w:r w:rsidR="009B592D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บัญชีสุทธิ ณ วันที่ </w:t>
            </w:r>
            <w:r w:rsidR="00061BDB">
              <w:rPr>
                <w:rFonts w:ascii="Angsana New" w:eastAsia="Calibri" w:hAnsi="Angsana New"/>
                <w:sz w:val="30"/>
                <w:szCs w:val="30"/>
              </w:rPr>
              <w:t>1</w:t>
            </w:r>
            <w:r w:rsidR="009B592D">
              <w:rPr>
                <w:rFonts w:ascii="Angsana New" w:eastAsia="Calibri" w:hAnsi="Angsana New"/>
                <w:sz w:val="30"/>
                <w:szCs w:val="30"/>
              </w:rPr>
              <w:t xml:space="preserve"> </w:t>
            </w:r>
            <w:r w:rsidR="009B592D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มกราคม </w:t>
            </w:r>
            <w:r w:rsidR="00061BDB">
              <w:rPr>
                <w:rFonts w:ascii="Angsana New" w:eastAsia="Calibri" w:hAnsi="Angsana New"/>
                <w:sz w:val="30"/>
                <w:szCs w:val="30"/>
              </w:rPr>
              <w:t>2</w:t>
            </w:r>
            <w:r w:rsidR="009B592D">
              <w:rPr>
                <w:rFonts w:ascii="Angsana New" w:eastAsia="Calibri" w:hAnsi="Angsana New"/>
                <w:sz w:val="30"/>
                <w:szCs w:val="30"/>
              </w:rPr>
              <w:t>56</w:t>
            </w:r>
            <w:r w:rsidR="00061BDB">
              <w:rPr>
                <w:rFonts w:ascii="Angsana New" w:eastAsia="Calibri" w:hAnsi="Angsana New"/>
                <w:sz w:val="30"/>
                <w:szCs w:val="30"/>
              </w:rPr>
              <w:t>3</w:t>
            </w:r>
          </w:p>
        </w:tc>
        <w:tc>
          <w:tcPr>
            <w:tcW w:w="1084" w:type="pct"/>
            <w:shd w:val="clear" w:color="auto" w:fill="auto"/>
            <w:vAlign w:val="bottom"/>
          </w:tcPr>
          <w:p w:rsidR="009E58A4" w:rsidRPr="009E58A4" w:rsidRDefault="0077068A" w:rsidP="009E5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>179,851</w:t>
            </w:r>
          </w:p>
        </w:tc>
        <w:tc>
          <w:tcPr>
            <w:tcW w:w="155" w:type="pct"/>
            <w:vAlign w:val="bottom"/>
          </w:tcPr>
          <w:p w:rsidR="009E58A4" w:rsidRPr="009E58A4" w:rsidRDefault="009E58A4" w:rsidP="009E5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075" w:type="pct"/>
          </w:tcPr>
          <w:p w:rsidR="009E58A4" w:rsidRPr="009E58A4" w:rsidRDefault="00061BDB" w:rsidP="00704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>114</w:t>
            </w:r>
            <w:r w:rsidR="009B592D">
              <w:rPr>
                <w:rFonts w:ascii="Angsana New" w:eastAsia="Calibri" w:hAnsi="Angsana New"/>
                <w:sz w:val="30"/>
                <w:szCs w:val="30"/>
              </w:rPr>
              <w:t>,9</w:t>
            </w:r>
            <w:r>
              <w:rPr>
                <w:rFonts w:ascii="Angsana New" w:eastAsia="Calibri" w:hAnsi="Angsana New"/>
                <w:sz w:val="30"/>
                <w:szCs w:val="30"/>
              </w:rPr>
              <w:t>2</w:t>
            </w:r>
            <w:r w:rsidR="009D37E1">
              <w:rPr>
                <w:rFonts w:ascii="Angsana New" w:eastAsia="Calibri" w:hAnsi="Angsana New"/>
                <w:sz w:val="30"/>
                <w:szCs w:val="30"/>
              </w:rPr>
              <w:t>7</w:t>
            </w:r>
          </w:p>
        </w:tc>
      </w:tr>
      <w:tr w:rsidR="009E58A4" w:rsidRPr="009E58A4" w:rsidTr="00173A04">
        <w:trPr>
          <w:trHeight w:hRule="exact" w:val="403"/>
        </w:trPr>
        <w:tc>
          <w:tcPr>
            <w:tcW w:w="2686" w:type="pct"/>
          </w:tcPr>
          <w:p w:rsidR="009E58A4" w:rsidRPr="009E58A4" w:rsidRDefault="009E58A4" w:rsidP="001F62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ind w:left="56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9E58A4">
              <w:rPr>
                <w:rFonts w:ascii="Angsana New" w:eastAsia="Calibri" w:hAnsi="Angsana New" w:hint="cs"/>
                <w:b/>
                <w:bCs/>
                <w:sz w:val="30"/>
                <w:szCs w:val="30"/>
                <w:u w:val="single"/>
                <w:cs/>
              </w:rPr>
              <w:t>ซื้อ</w:t>
            </w:r>
            <w:r w:rsidRPr="009E58A4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ระหว่างงวด </w:t>
            </w:r>
          </w:p>
        </w:tc>
        <w:tc>
          <w:tcPr>
            <w:tcW w:w="1084" w:type="pct"/>
            <w:shd w:val="clear" w:color="auto" w:fill="auto"/>
            <w:vAlign w:val="bottom"/>
          </w:tcPr>
          <w:p w:rsidR="009E58A4" w:rsidRPr="009E58A4" w:rsidRDefault="00C012F1" w:rsidP="009E5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>1,</w:t>
            </w:r>
            <w:r w:rsidR="00CA0EB9">
              <w:rPr>
                <w:rFonts w:ascii="Angsana New" w:eastAsia="Calibri" w:hAnsi="Angsana New"/>
                <w:sz w:val="30"/>
                <w:szCs w:val="30"/>
              </w:rPr>
              <w:t>290</w:t>
            </w:r>
          </w:p>
        </w:tc>
        <w:tc>
          <w:tcPr>
            <w:tcW w:w="155" w:type="pct"/>
            <w:vAlign w:val="bottom"/>
          </w:tcPr>
          <w:p w:rsidR="009E58A4" w:rsidRPr="009E58A4" w:rsidRDefault="009E58A4" w:rsidP="009E5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075" w:type="pct"/>
            <w:vAlign w:val="bottom"/>
          </w:tcPr>
          <w:p w:rsidR="009E58A4" w:rsidRPr="009E58A4" w:rsidRDefault="00066C4F" w:rsidP="00704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>-</w:t>
            </w:r>
          </w:p>
        </w:tc>
      </w:tr>
      <w:tr w:rsidR="001F62BD" w:rsidRPr="009E58A4" w:rsidTr="00173A04">
        <w:trPr>
          <w:trHeight w:hRule="exact" w:val="403"/>
        </w:trPr>
        <w:tc>
          <w:tcPr>
            <w:tcW w:w="2686" w:type="pct"/>
          </w:tcPr>
          <w:p w:rsidR="001F62BD" w:rsidRPr="009E58A4" w:rsidRDefault="001F62BD" w:rsidP="00173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ind w:left="56"/>
              <w:rPr>
                <w:rFonts w:ascii="Angsana New" w:eastAsia="Calibri" w:hAnsi="Angsana New"/>
                <w:b/>
                <w:bCs/>
                <w:sz w:val="30"/>
                <w:szCs w:val="30"/>
                <w:u w:val="single"/>
                <w:cs/>
              </w:rPr>
            </w:pPr>
            <w:r>
              <w:rPr>
                <w:rFonts w:ascii="Angsana New" w:eastAsia="Calibri" w:hAnsi="Angsana New" w:hint="cs"/>
                <w:b/>
                <w:bCs/>
                <w:sz w:val="30"/>
                <w:szCs w:val="30"/>
                <w:u w:val="single"/>
                <w:cs/>
              </w:rPr>
              <w:t>บวก</w:t>
            </w:r>
            <w:r w:rsidRPr="001F62BD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โอนเข้า</w:t>
            </w:r>
          </w:p>
        </w:tc>
        <w:tc>
          <w:tcPr>
            <w:tcW w:w="1084" w:type="pct"/>
            <w:shd w:val="clear" w:color="auto" w:fill="auto"/>
            <w:vAlign w:val="bottom"/>
          </w:tcPr>
          <w:p w:rsidR="001F62BD" w:rsidRDefault="001F62BD" w:rsidP="009E5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>183</w:t>
            </w:r>
          </w:p>
        </w:tc>
        <w:tc>
          <w:tcPr>
            <w:tcW w:w="155" w:type="pct"/>
            <w:vAlign w:val="bottom"/>
          </w:tcPr>
          <w:p w:rsidR="001F62BD" w:rsidRPr="009E58A4" w:rsidRDefault="001F62BD" w:rsidP="009E5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075" w:type="pct"/>
            <w:vAlign w:val="bottom"/>
          </w:tcPr>
          <w:p w:rsidR="001F62BD" w:rsidRPr="001F62BD" w:rsidRDefault="001F62BD" w:rsidP="00704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Calibri" w:hAnsi="Angsana New"/>
                <w:sz w:val="30"/>
                <w:szCs w:val="30"/>
                <w:lang w:val="en-GB"/>
              </w:rPr>
              <w:t>-</w:t>
            </w:r>
          </w:p>
        </w:tc>
      </w:tr>
      <w:tr w:rsidR="009E58A4" w:rsidRPr="009E58A4" w:rsidTr="00173A04">
        <w:trPr>
          <w:trHeight w:hRule="exact" w:val="403"/>
        </w:trPr>
        <w:tc>
          <w:tcPr>
            <w:tcW w:w="2686" w:type="pct"/>
          </w:tcPr>
          <w:p w:rsidR="009E58A4" w:rsidRPr="009E58A4" w:rsidRDefault="009E58A4" w:rsidP="00173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ind w:left="56"/>
              <w:rPr>
                <w:rFonts w:ascii="Angsana New" w:eastAsia="Calibri" w:hAnsi="Angsana New"/>
                <w:b/>
                <w:bCs/>
                <w:sz w:val="30"/>
                <w:szCs w:val="30"/>
                <w:u w:val="single"/>
                <w:cs/>
              </w:rPr>
            </w:pPr>
            <w:r w:rsidRPr="009E58A4">
              <w:rPr>
                <w:rFonts w:ascii="Angsana New" w:eastAsia="Calibri" w:hAnsi="Angsana New" w:hint="cs"/>
                <w:b/>
                <w:bCs/>
                <w:sz w:val="30"/>
                <w:szCs w:val="30"/>
                <w:u w:val="single"/>
                <w:cs/>
              </w:rPr>
              <w:t>ขาย</w:t>
            </w:r>
            <w:r w:rsidRPr="009E58A4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9E58A4">
              <w:rPr>
                <w:rFonts w:ascii="Angsana New" w:eastAsia="Calibri" w:hAnsi="Angsana New" w:hint="cs"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1084" w:type="pct"/>
            <w:shd w:val="clear" w:color="auto" w:fill="auto"/>
            <w:vAlign w:val="bottom"/>
          </w:tcPr>
          <w:p w:rsidR="009E58A4" w:rsidRPr="009E58A4" w:rsidRDefault="00C012F1" w:rsidP="009E5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>-</w:t>
            </w:r>
          </w:p>
        </w:tc>
        <w:tc>
          <w:tcPr>
            <w:tcW w:w="155" w:type="pct"/>
            <w:vAlign w:val="bottom"/>
          </w:tcPr>
          <w:p w:rsidR="009E58A4" w:rsidRPr="009E58A4" w:rsidRDefault="009E58A4" w:rsidP="009E5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075" w:type="pct"/>
            <w:vAlign w:val="bottom"/>
          </w:tcPr>
          <w:p w:rsidR="009E58A4" w:rsidRPr="009E58A4" w:rsidRDefault="00066C4F" w:rsidP="00704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sz w:val="30"/>
                <w:szCs w:val="30"/>
                <w:cs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>-</w:t>
            </w:r>
          </w:p>
        </w:tc>
      </w:tr>
      <w:tr w:rsidR="009E58A4" w:rsidRPr="009E58A4" w:rsidTr="00173A04">
        <w:trPr>
          <w:trHeight w:hRule="exact" w:val="403"/>
        </w:trPr>
        <w:tc>
          <w:tcPr>
            <w:tcW w:w="2686" w:type="pct"/>
          </w:tcPr>
          <w:p w:rsidR="009E58A4" w:rsidRPr="009E58A4" w:rsidRDefault="009E58A4" w:rsidP="00173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ind w:left="56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9E58A4">
              <w:rPr>
                <w:rFonts w:ascii="Angsana New" w:eastAsia="Calibri" w:hAnsi="Angsana New" w:hint="cs"/>
                <w:b/>
                <w:bCs/>
                <w:sz w:val="30"/>
                <w:szCs w:val="30"/>
                <w:u w:val="single"/>
                <w:cs/>
              </w:rPr>
              <w:t>หัก</w:t>
            </w:r>
            <w:r w:rsidRPr="009E58A4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ค่าเสื่อมราคา / โอนออก</w:t>
            </w:r>
          </w:p>
        </w:tc>
        <w:tc>
          <w:tcPr>
            <w:tcW w:w="108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E58A4" w:rsidRPr="009E58A4" w:rsidRDefault="00CA0EB9" w:rsidP="009E5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>(3,630)</w:t>
            </w:r>
          </w:p>
        </w:tc>
        <w:tc>
          <w:tcPr>
            <w:tcW w:w="155" w:type="pct"/>
            <w:vAlign w:val="bottom"/>
          </w:tcPr>
          <w:p w:rsidR="009E58A4" w:rsidRPr="009E58A4" w:rsidRDefault="009E58A4" w:rsidP="009E5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075" w:type="pct"/>
            <w:tcBorders>
              <w:bottom w:val="single" w:sz="4" w:space="0" w:color="auto"/>
            </w:tcBorders>
            <w:vAlign w:val="bottom"/>
          </w:tcPr>
          <w:p w:rsidR="009E58A4" w:rsidRPr="009E58A4" w:rsidRDefault="00066C4F" w:rsidP="00704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>(</w:t>
            </w:r>
            <w:r w:rsidR="00061BDB">
              <w:rPr>
                <w:rFonts w:ascii="Angsana New" w:eastAsia="Calibri" w:hAnsi="Angsana New"/>
                <w:sz w:val="30"/>
                <w:szCs w:val="30"/>
              </w:rPr>
              <w:t>2</w:t>
            </w:r>
            <w:r>
              <w:rPr>
                <w:rFonts w:ascii="Angsana New" w:eastAsia="Calibri" w:hAnsi="Angsana New"/>
                <w:sz w:val="30"/>
                <w:szCs w:val="30"/>
              </w:rPr>
              <w:t>,</w:t>
            </w:r>
            <w:r w:rsidR="00061BDB">
              <w:rPr>
                <w:rFonts w:ascii="Angsana New" w:eastAsia="Calibri" w:hAnsi="Angsana New"/>
                <w:sz w:val="30"/>
                <w:szCs w:val="30"/>
              </w:rPr>
              <w:t>3</w:t>
            </w:r>
            <w:r w:rsidR="009D37E1">
              <w:rPr>
                <w:rFonts w:ascii="Angsana New" w:eastAsia="Calibri" w:hAnsi="Angsana New"/>
                <w:sz w:val="30"/>
                <w:szCs w:val="30"/>
              </w:rPr>
              <w:t>74</w:t>
            </w:r>
            <w:r>
              <w:rPr>
                <w:rFonts w:ascii="Angsana New" w:eastAsia="Calibri" w:hAnsi="Angsana New"/>
                <w:sz w:val="30"/>
                <w:szCs w:val="30"/>
              </w:rPr>
              <w:t>)</w:t>
            </w:r>
          </w:p>
        </w:tc>
      </w:tr>
      <w:tr w:rsidR="009E58A4" w:rsidRPr="009E58A4" w:rsidTr="00173A04">
        <w:trPr>
          <w:trHeight w:hRule="exact" w:val="403"/>
        </w:trPr>
        <w:tc>
          <w:tcPr>
            <w:tcW w:w="2686" w:type="pct"/>
          </w:tcPr>
          <w:p w:rsidR="009E58A4" w:rsidRPr="009B592D" w:rsidRDefault="009E58A4" w:rsidP="00173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ind w:left="56"/>
              <w:rPr>
                <w:rFonts w:ascii="Angsana New" w:eastAsia="Calibri" w:hAnsi="Angsana New"/>
                <w:sz w:val="30"/>
                <w:szCs w:val="30"/>
              </w:rPr>
            </w:pPr>
            <w:r w:rsidRPr="009E58A4">
              <w:rPr>
                <w:rFonts w:ascii="Angsana New" w:eastAsia="Calibri" w:hAnsi="Angsana New"/>
                <w:sz w:val="30"/>
                <w:szCs w:val="30"/>
                <w:cs/>
              </w:rPr>
              <w:t>ราคาตาม</w:t>
            </w:r>
            <w:r w:rsidR="009B592D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บัญชีสุทธิ ณ วันที่ </w:t>
            </w:r>
            <w:r w:rsidR="00061BDB">
              <w:rPr>
                <w:rFonts w:ascii="Angsana New" w:eastAsia="Calibri" w:hAnsi="Angsana New"/>
                <w:sz w:val="30"/>
                <w:szCs w:val="30"/>
              </w:rPr>
              <w:t>31</w:t>
            </w:r>
            <w:r w:rsidR="009B592D">
              <w:rPr>
                <w:rFonts w:ascii="Angsana New" w:eastAsia="Calibri" w:hAnsi="Angsana New"/>
                <w:sz w:val="30"/>
                <w:szCs w:val="30"/>
              </w:rPr>
              <w:t xml:space="preserve"> </w:t>
            </w:r>
            <w:r w:rsidR="009B592D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มีนาคม </w:t>
            </w:r>
            <w:r w:rsidR="00061BDB">
              <w:rPr>
                <w:rFonts w:ascii="Angsana New" w:eastAsia="Calibri" w:hAnsi="Angsana New"/>
                <w:sz w:val="30"/>
                <w:szCs w:val="30"/>
              </w:rPr>
              <w:t>2</w:t>
            </w:r>
            <w:r w:rsidR="009B592D">
              <w:rPr>
                <w:rFonts w:ascii="Angsana New" w:eastAsia="Calibri" w:hAnsi="Angsana New"/>
                <w:sz w:val="30"/>
                <w:szCs w:val="30"/>
              </w:rPr>
              <w:t>56</w:t>
            </w:r>
            <w:r w:rsidR="00061BDB">
              <w:rPr>
                <w:rFonts w:ascii="Angsana New" w:eastAsia="Calibri" w:hAnsi="Angsana New"/>
                <w:sz w:val="30"/>
                <w:szCs w:val="30"/>
              </w:rPr>
              <w:t>3</w:t>
            </w:r>
          </w:p>
        </w:tc>
        <w:tc>
          <w:tcPr>
            <w:tcW w:w="10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E58A4" w:rsidRPr="009E58A4" w:rsidRDefault="00EA3091" w:rsidP="009E5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>177,694</w:t>
            </w:r>
          </w:p>
        </w:tc>
        <w:tc>
          <w:tcPr>
            <w:tcW w:w="155" w:type="pct"/>
            <w:vAlign w:val="bottom"/>
          </w:tcPr>
          <w:p w:rsidR="009E58A4" w:rsidRPr="009E58A4" w:rsidRDefault="009E58A4" w:rsidP="009E5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07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E58A4" w:rsidRPr="009E58A4" w:rsidRDefault="00061BDB" w:rsidP="00704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>112</w:t>
            </w:r>
            <w:r w:rsidR="00066C4F">
              <w:rPr>
                <w:rFonts w:ascii="Angsana New" w:eastAsia="Calibri" w:hAnsi="Angsana New"/>
                <w:sz w:val="30"/>
                <w:szCs w:val="30"/>
              </w:rPr>
              <w:t>,5</w:t>
            </w:r>
            <w:r w:rsidR="00B51AD6">
              <w:rPr>
                <w:rFonts w:ascii="Angsana New" w:eastAsia="Calibri" w:hAnsi="Angsana New"/>
                <w:sz w:val="30"/>
                <w:szCs w:val="30"/>
                <w:lang w:val="en-GB"/>
              </w:rPr>
              <w:t>5</w:t>
            </w:r>
            <w:r>
              <w:rPr>
                <w:rFonts w:ascii="Angsana New" w:eastAsia="Calibri" w:hAnsi="Angsana New"/>
                <w:sz w:val="30"/>
                <w:szCs w:val="30"/>
              </w:rPr>
              <w:t>3</w:t>
            </w:r>
          </w:p>
        </w:tc>
      </w:tr>
    </w:tbl>
    <w:p w:rsidR="009B592D" w:rsidRDefault="009B592D" w:rsidP="009B592D">
      <w:pPr>
        <w:pStyle w:val="ListParagraph"/>
        <w:tabs>
          <w:tab w:val="clear" w:pos="227"/>
          <w:tab w:val="clear" w:pos="680"/>
        </w:tabs>
        <w:spacing w:line="240" w:lineRule="auto"/>
        <w:ind w:left="446"/>
      </w:pPr>
    </w:p>
    <w:p w:rsidR="009B592D" w:rsidRDefault="009B592D" w:rsidP="009B592D">
      <w:pPr>
        <w:pStyle w:val="ListParagraph"/>
        <w:tabs>
          <w:tab w:val="clear" w:pos="227"/>
          <w:tab w:val="clear" w:pos="680"/>
        </w:tabs>
        <w:spacing w:line="240" w:lineRule="auto"/>
        <w:ind w:left="446"/>
        <w:rPr>
          <w:rFonts w:ascii="Angsana New" w:hAnsi="Angsana New"/>
          <w:sz w:val="30"/>
          <w:szCs w:val="30"/>
        </w:rPr>
      </w:pPr>
      <w:r w:rsidRPr="009B592D">
        <w:rPr>
          <w:rFonts w:ascii="Angsana New" w:hAnsi="Angsana New"/>
          <w:sz w:val="30"/>
          <w:szCs w:val="30"/>
          <w:cs/>
        </w:rPr>
        <w:t>ราคาทรัพย์สินของบริษัทก่อนหักค่าเสื่อมราคสะสมของอาคารและอุปกรณ์ ซึ่งได้คิดค่าเสื่อมราคาเต็มจำนวนแล</w:t>
      </w:r>
      <w:r w:rsidR="004D65F0">
        <w:rPr>
          <w:rFonts w:ascii="Angsana New" w:hAnsi="Angsana New" w:hint="cs"/>
          <w:sz w:val="30"/>
          <w:szCs w:val="30"/>
          <w:cs/>
        </w:rPr>
        <w:t>้</w:t>
      </w:r>
      <w:r w:rsidRPr="009B592D">
        <w:rPr>
          <w:rFonts w:ascii="Angsana New" w:hAnsi="Angsana New"/>
          <w:sz w:val="30"/>
          <w:szCs w:val="30"/>
          <w:cs/>
        </w:rPr>
        <w:t xml:space="preserve">วแต่ยังคงใช้งานจนถึงวันที่ </w:t>
      </w:r>
      <w:r w:rsidR="00061BDB">
        <w:rPr>
          <w:rFonts w:ascii="Angsana New" w:hAnsi="Angsana New"/>
          <w:sz w:val="30"/>
          <w:szCs w:val="30"/>
        </w:rPr>
        <w:t>31</w:t>
      </w:r>
      <w:r w:rsidRPr="009B592D">
        <w:rPr>
          <w:rFonts w:ascii="Angsana New" w:hAnsi="Angsana New"/>
          <w:sz w:val="30"/>
          <w:szCs w:val="30"/>
        </w:rPr>
        <w:t xml:space="preserve"> </w:t>
      </w:r>
      <w:r w:rsidRPr="009B592D">
        <w:rPr>
          <w:rFonts w:ascii="Angsana New" w:hAnsi="Angsana New"/>
          <w:sz w:val="30"/>
          <w:szCs w:val="30"/>
          <w:cs/>
        </w:rPr>
        <w:t xml:space="preserve">มีนาคม </w:t>
      </w:r>
      <w:r w:rsidR="00061BDB">
        <w:rPr>
          <w:rFonts w:ascii="Angsana New" w:hAnsi="Angsana New"/>
          <w:sz w:val="30"/>
          <w:szCs w:val="30"/>
        </w:rPr>
        <w:t>2</w:t>
      </w:r>
      <w:r w:rsidRPr="009B592D">
        <w:rPr>
          <w:rFonts w:ascii="Angsana New" w:hAnsi="Angsana New"/>
          <w:sz w:val="30"/>
          <w:szCs w:val="30"/>
        </w:rPr>
        <w:t>56</w:t>
      </w:r>
      <w:r w:rsidR="00061BDB">
        <w:rPr>
          <w:rFonts w:ascii="Angsana New" w:hAnsi="Angsana New"/>
          <w:sz w:val="30"/>
          <w:szCs w:val="30"/>
        </w:rPr>
        <w:t>3</w:t>
      </w:r>
      <w:r w:rsidRPr="009B592D">
        <w:rPr>
          <w:rFonts w:ascii="Angsana New" w:hAnsi="Angsana New"/>
          <w:sz w:val="30"/>
          <w:szCs w:val="30"/>
        </w:rPr>
        <w:t xml:space="preserve"> </w:t>
      </w:r>
      <w:r w:rsidRPr="009B592D">
        <w:rPr>
          <w:rFonts w:ascii="Angsana New" w:hAnsi="Angsana New"/>
          <w:sz w:val="30"/>
          <w:szCs w:val="30"/>
          <w:cs/>
        </w:rPr>
        <w:t>มี</w:t>
      </w:r>
      <w:r w:rsidRPr="005265E3">
        <w:rPr>
          <w:rFonts w:ascii="Angsana New" w:hAnsi="Angsana New"/>
          <w:sz w:val="30"/>
          <w:szCs w:val="30"/>
          <w:cs/>
        </w:rPr>
        <w:t xml:space="preserve">จำนวน </w:t>
      </w:r>
      <w:r w:rsidR="00061BDB">
        <w:rPr>
          <w:rFonts w:ascii="Angsana New" w:hAnsi="Angsana New"/>
          <w:sz w:val="30"/>
          <w:szCs w:val="30"/>
        </w:rPr>
        <w:t>41</w:t>
      </w:r>
      <w:r w:rsidR="007D743B" w:rsidRPr="005265E3">
        <w:rPr>
          <w:rFonts w:ascii="Angsana New" w:hAnsi="Angsana New"/>
          <w:sz w:val="30"/>
          <w:szCs w:val="30"/>
        </w:rPr>
        <w:t>.</w:t>
      </w:r>
      <w:r w:rsidR="00061BDB">
        <w:rPr>
          <w:rFonts w:ascii="Angsana New" w:hAnsi="Angsana New"/>
          <w:sz w:val="30"/>
          <w:szCs w:val="30"/>
        </w:rPr>
        <w:t>1</w:t>
      </w:r>
      <w:r w:rsidRPr="005265E3">
        <w:rPr>
          <w:rFonts w:ascii="Angsana New" w:hAnsi="Angsana New"/>
          <w:sz w:val="30"/>
          <w:szCs w:val="30"/>
        </w:rPr>
        <w:t xml:space="preserve"> </w:t>
      </w:r>
      <w:r w:rsidRPr="005265E3">
        <w:rPr>
          <w:rFonts w:ascii="Angsana New" w:hAnsi="Angsana New"/>
          <w:sz w:val="30"/>
          <w:szCs w:val="30"/>
          <w:cs/>
        </w:rPr>
        <w:t>ล้าน</w:t>
      </w:r>
      <w:r w:rsidRPr="009B592D">
        <w:rPr>
          <w:rFonts w:ascii="Angsana New" w:hAnsi="Angsana New"/>
          <w:sz w:val="30"/>
          <w:szCs w:val="30"/>
          <w:cs/>
        </w:rPr>
        <w:t>บาท (</w:t>
      </w:r>
      <w:r w:rsidR="00061BDB">
        <w:rPr>
          <w:rFonts w:ascii="Angsana New" w:hAnsi="Angsana New"/>
          <w:sz w:val="30"/>
          <w:szCs w:val="30"/>
        </w:rPr>
        <w:t>31</w:t>
      </w:r>
      <w:r w:rsidRPr="009B592D">
        <w:rPr>
          <w:rFonts w:ascii="Angsana New" w:hAnsi="Angsana New"/>
          <w:sz w:val="30"/>
          <w:szCs w:val="30"/>
        </w:rPr>
        <w:t xml:space="preserve"> </w:t>
      </w:r>
      <w:r w:rsidRPr="009B592D">
        <w:rPr>
          <w:rFonts w:ascii="Angsana New" w:hAnsi="Angsana New"/>
          <w:sz w:val="30"/>
          <w:szCs w:val="30"/>
          <w:cs/>
        </w:rPr>
        <w:t xml:space="preserve">ธันวาคม </w:t>
      </w:r>
      <w:r w:rsidR="00061BDB">
        <w:rPr>
          <w:rFonts w:ascii="Angsana New" w:hAnsi="Angsana New"/>
          <w:sz w:val="30"/>
          <w:szCs w:val="30"/>
        </w:rPr>
        <w:t>2</w:t>
      </w:r>
      <w:r w:rsidRPr="009B592D">
        <w:rPr>
          <w:rFonts w:ascii="Angsana New" w:hAnsi="Angsana New"/>
          <w:sz w:val="30"/>
          <w:szCs w:val="30"/>
        </w:rPr>
        <w:t>56</w:t>
      </w:r>
      <w:r w:rsidR="00061BDB">
        <w:rPr>
          <w:rFonts w:ascii="Angsana New" w:hAnsi="Angsana New"/>
          <w:sz w:val="30"/>
          <w:szCs w:val="30"/>
        </w:rPr>
        <w:t>2</w:t>
      </w:r>
      <w:r w:rsidRPr="009B592D">
        <w:rPr>
          <w:rFonts w:ascii="Angsana New" w:hAnsi="Angsana New"/>
          <w:sz w:val="30"/>
          <w:szCs w:val="30"/>
        </w:rPr>
        <w:t xml:space="preserve"> : </w:t>
      </w:r>
      <w:r w:rsidR="007764CC">
        <w:rPr>
          <w:rFonts w:ascii="Angsana New" w:hAnsi="Angsana New"/>
          <w:sz w:val="30"/>
          <w:szCs w:val="30"/>
        </w:rPr>
        <w:t>15.0</w:t>
      </w:r>
      <w:r w:rsidRPr="009B592D">
        <w:rPr>
          <w:rFonts w:ascii="Angsana New" w:hAnsi="Angsana New"/>
          <w:sz w:val="30"/>
          <w:szCs w:val="30"/>
        </w:rPr>
        <w:t xml:space="preserve"> </w:t>
      </w:r>
      <w:r w:rsidRPr="009B592D">
        <w:rPr>
          <w:rFonts w:ascii="Angsana New" w:hAnsi="Angsana New"/>
          <w:sz w:val="30"/>
          <w:szCs w:val="30"/>
          <w:cs/>
        </w:rPr>
        <w:t>ล้านบาท)</w:t>
      </w:r>
    </w:p>
    <w:p w:rsidR="003B08C1" w:rsidRDefault="003B08C1" w:rsidP="009B592D">
      <w:pPr>
        <w:pStyle w:val="ListParagraph"/>
        <w:tabs>
          <w:tab w:val="clear" w:pos="227"/>
          <w:tab w:val="clear" w:pos="680"/>
        </w:tabs>
        <w:spacing w:line="240" w:lineRule="auto"/>
        <w:ind w:left="446"/>
        <w:rPr>
          <w:rFonts w:ascii="Angsana New" w:hAnsi="Angsana New"/>
          <w:sz w:val="30"/>
          <w:szCs w:val="30"/>
        </w:rPr>
      </w:pPr>
    </w:p>
    <w:p w:rsidR="006E7D43" w:rsidRPr="009E58A4" w:rsidRDefault="009E58A4" w:rsidP="009B592D">
      <w:pPr>
        <w:pStyle w:val="ListParagraph"/>
        <w:numPr>
          <w:ilvl w:val="0"/>
          <w:numId w:val="24"/>
        </w:numPr>
        <w:tabs>
          <w:tab w:val="clear" w:pos="227"/>
        </w:tabs>
        <w:spacing w:before="240"/>
        <w:ind w:hanging="720"/>
      </w:pPr>
      <w:r w:rsidRPr="009B592D">
        <w:rPr>
          <w:rFonts w:ascii="Angsana New" w:hAnsi="Angsana New" w:hint="cs"/>
          <w:b/>
          <w:bCs/>
          <w:sz w:val="30"/>
          <w:szCs w:val="30"/>
          <w:cs/>
        </w:rPr>
        <w:t>เงินเบิกเกินบัญชีและเงินกู้ยืมระยะสั้นสถาบันการเงิน</w:t>
      </w:r>
    </w:p>
    <w:tbl>
      <w:tblPr>
        <w:tblW w:w="9360" w:type="dxa"/>
        <w:tblInd w:w="360" w:type="dxa"/>
        <w:tblLook w:val="04A0" w:firstRow="1" w:lastRow="0" w:firstColumn="1" w:lastColumn="0" w:noHBand="0" w:noVBand="1"/>
      </w:tblPr>
      <w:tblGrid>
        <w:gridCol w:w="3060"/>
        <w:gridCol w:w="1350"/>
        <w:gridCol w:w="284"/>
        <w:gridCol w:w="1417"/>
        <w:gridCol w:w="236"/>
        <w:gridCol w:w="1393"/>
        <w:gridCol w:w="283"/>
        <w:gridCol w:w="1337"/>
      </w:tblGrid>
      <w:tr w:rsidR="009E58A4" w:rsidRPr="00733D53" w:rsidTr="009E58A4">
        <w:trPr>
          <w:trHeight w:hRule="exact" w:val="397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58A4" w:rsidRPr="00733D53" w:rsidRDefault="009E58A4" w:rsidP="009B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630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E58A4" w:rsidRPr="00107142" w:rsidRDefault="009E58A4" w:rsidP="009B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107142">
              <w:rPr>
                <w:rFonts w:ascii="Angsana New" w:eastAsia="Times New Roman" w:hAnsi="Angsana New"/>
                <w:sz w:val="30"/>
                <w:szCs w:val="30"/>
                <w:cs/>
              </w:rPr>
              <w:t>พันบาท</w:t>
            </w:r>
          </w:p>
        </w:tc>
      </w:tr>
      <w:tr w:rsidR="009E58A4" w:rsidRPr="00733D53" w:rsidTr="009E58A4">
        <w:trPr>
          <w:trHeight w:hRule="exact" w:val="397"/>
        </w:trPr>
        <w:tc>
          <w:tcPr>
            <w:tcW w:w="30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E58A4" w:rsidRPr="00733D53" w:rsidRDefault="009E58A4" w:rsidP="009B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30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E58A4" w:rsidRPr="00107142" w:rsidRDefault="009E58A4" w:rsidP="009B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107142">
              <w:rPr>
                <w:rFonts w:ascii="Angsana New" w:eastAsia="Times New Roman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9E58A4" w:rsidRPr="00107142" w:rsidRDefault="009E58A4" w:rsidP="009B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30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E58A4" w:rsidRPr="00107142" w:rsidRDefault="009E58A4" w:rsidP="009B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107142">
              <w:rPr>
                <w:rFonts w:ascii="Angsana New" w:eastAsia="Times New Roman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E58A4" w:rsidRPr="00733D53" w:rsidTr="009E58A4">
        <w:trPr>
          <w:trHeight w:val="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58A4" w:rsidRPr="00733D53" w:rsidRDefault="009E58A4" w:rsidP="009B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E58A4" w:rsidRPr="00733D53" w:rsidRDefault="00061BDB" w:rsidP="009B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31</w:t>
            </w:r>
            <w:r w:rsidR="009E58A4" w:rsidRPr="00733D53">
              <w:rPr>
                <w:rFonts w:ascii="Angsana New" w:eastAsia="Times New Roman" w:hAnsi="Angsana New"/>
                <w:sz w:val="30"/>
                <w:szCs w:val="30"/>
              </w:rPr>
              <w:t xml:space="preserve"> </w:t>
            </w:r>
            <w:r w:rsidR="009E58A4" w:rsidRPr="00733D53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2</w:t>
            </w:r>
            <w:r w:rsidR="009E58A4" w:rsidRPr="00733D53">
              <w:rPr>
                <w:rFonts w:ascii="Angsana New" w:eastAsia="Times New Roman" w:hAnsi="Angsana New"/>
                <w:sz w:val="30"/>
                <w:szCs w:val="30"/>
              </w:rPr>
              <w:t>56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3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9E58A4" w:rsidRPr="00733D53" w:rsidRDefault="009E58A4" w:rsidP="009B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E58A4" w:rsidRPr="00733D53" w:rsidRDefault="00061BDB" w:rsidP="009B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31</w:t>
            </w:r>
            <w:r w:rsidR="009E58A4" w:rsidRPr="00733D53">
              <w:rPr>
                <w:rFonts w:ascii="Angsana New" w:eastAsia="Times New Roman" w:hAnsi="Angsana New"/>
                <w:sz w:val="30"/>
                <w:szCs w:val="30"/>
              </w:rPr>
              <w:t xml:space="preserve"> </w:t>
            </w:r>
            <w:r w:rsidR="009E58A4" w:rsidRPr="00733D53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2</w:t>
            </w:r>
            <w:r w:rsidR="009E58A4" w:rsidRPr="00733D53">
              <w:rPr>
                <w:rFonts w:ascii="Angsana New" w:eastAsia="Times New Roman" w:hAnsi="Angsana New"/>
                <w:sz w:val="30"/>
                <w:szCs w:val="30"/>
              </w:rPr>
              <w:t>56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E58A4" w:rsidRPr="00733D53" w:rsidRDefault="009E58A4" w:rsidP="009B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E58A4" w:rsidRPr="00733D53" w:rsidRDefault="00061BDB" w:rsidP="009B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31</w:t>
            </w:r>
            <w:r w:rsidR="009E58A4" w:rsidRPr="00733D53">
              <w:rPr>
                <w:rFonts w:ascii="Angsana New" w:eastAsia="Times New Roman" w:hAnsi="Angsana New"/>
                <w:sz w:val="30"/>
                <w:szCs w:val="30"/>
              </w:rPr>
              <w:t xml:space="preserve"> </w:t>
            </w:r>
            <w:r w:rsidR="009E58A4" w:rsidRPr="00733D53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2</w:t>
            </w:r>
            <w:r w:rsidR="009E58A4" w:rsidRPr="00733D53">
              <w:rPr>
                <w:rFonts w:ascii="Angsana New" w:eastAsia="Times New Roman" w:hAnsi="Angsana New"/>
                <w:sz w:val="30"/>
                <w:szCs w:val="30"/>
              </w:rPr>
              <w:t>56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3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E58A4" w:rsidRPr="00733D53" w:rsidRDefault="009E58A4" w:rsidP="009B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3" w:firstLine="27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E58A4" w:rsidRPr="00733D53" w:rsidRDefault="00061BDB" w:rsidP="009B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31</w:t>
            </w:r>
            <w:r w:rsidR="009E58A4" w:rsidRPr="00733D53">
              <w:rPr>
                <w:rFonts w:ascii="Angsana New" w:eastAsia="Times New Roman" w:hAnsi="Angsana New"/>
                <w:sz w:val="30"/>
                <w:szCs w:val="30"/>
              </w:rPr>
              <w:t xml:space="preserve"> </w:t>
            </w:r>
            <w:r w:rsidR="009E58A4" w:rsidRPr="00733D53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2</w:t>
            </w:r>
            <w:r w:rsidR="009E58A4" w:rsidRPr="00733D53">
              <w:rPr>
                <w:rFonts w:ascii="Angsana New" w:eastAsia="Times New Roman" w:hAnsi="Angsana New"/>
                <w:sz w:val="30"/>
                <w:szCs w:val="30"/>
              </w:rPr>
              <w:t>56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2</w:t>
            </w:r>
          </w:p>
        </w:tc>
      </w:tr>
      <w:tr w:rsidR="009E58A4" w:rsidRPr="00733D53" w:rsidTr="009E58A4">
        <w:trPr>
          <w:trHeight w:hRule="exact" w:val="397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58A4" w:rsidRPr="00733D53" w:rsidRDefault="009E58A4" w:rsidP="002A0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8"/>
              <w:rPr>
                <w:rFonts w:ascii="Angsana New" w:eastAsia="Times New Roman" w:hAnsi="Angsana New"/>
                <w:sz w:val="30"/>
                <w:szCs w:val="30"/>
              </w:rPr>
            </w:pPr>
            <w:r w:rsidRPr="00733D53">
              <w:rPr>
                <w:rFonts w:ascii="Angsana New" w:eastAsia="Times New Roman" w:hAnsi="Angsana New"/>
                <w:sz w:val="30"/>
                <w:szCs w:val="30"/>
                <w:cs/>
              </w:rPr>
              <w:t>เงินเบิกเกินบัญชี</w:t>
            </w:r>
          </w:p>
          <w:p w:rsidR="009E58A4" w:rsidRPr="00733D53" w:rsidRDefault="009E58A4" w:rsidP="002A0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8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58A4" w:rsidRPr="00733D53" w:rsidRDefault="00061BDB" w:rsidP="009B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22</w:t>
            </w:r>
            <w:r w:rsidR="005265E3">
              <w:rPr>
                <w:rFonts w:ascii="Angsana New" w:eastAsia="Times New Roman" w:hAnsi="Angsana New"/>
                <w:sz w:val="30"/>
                <w:szCs w:val="30"/>
              </w:rPr>
              <w:t>,6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2</w:t>
            </w:r>
            <w:r w:rsidR="005265E3">
              <w:rPr>
                <w:rFonts w:ascii="Angsana New" w:eastAsia="Times New Roman" w:hAnsi="Angsana New"/>
                <w:sz w:val="30"/>
                <w:szCs w:val="30"/>
              </w:rPr>
              <w:t>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58A4" w:rsidRPr="00733D53" w:rsidRDefault="009E58A4" w:rsidP="009B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58A4" w:rsidRPr="00733D53" w:rsidRDefault="00061BDB" w:rsidP="009B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1</w:t>
            </w:r>
            <w:r w:rsidR="003B08C1">
              <w:rPr>
                <w:rFonts w:ascii="Angsana New" w:eastAsia="Times New Roman" w:hAnsi="Angsana New"/>
                <w:sz w:val="30"/>
                <w:szCs w:val="30"/>
              </w:rPr>
              <w:t>8,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32</w:t>
            </w:r>
            <w:r w:rsidR="003B08C1">
              <w:rPr>
                <w:rFonts w:ascii="Angsana New" w:eastAsia="Times New Roman" w:hAnsi="Angsana New"/>
                <w:sz w:val="30"/>
                <w:szCs w:val="30"/>
              </w:rPr>
              <w:t>5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58A4" w:rsidRPr="00733D53" w:rsidRDefault="009E58A4" w:rsidP="009B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58A4" w:rsidRPr="00733D53" w:rsidRDefault="00061BDB" w:rsidP="009B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1</w:t>
            </w:r>
            <w:r w:rsidR="005738D5">
              <w:rPr>
                <w:rFonts w:ascii="Angsana New" w:eastAsia="Times New Roman" w:hAnsi="Angsana New"/>
                <w:sz w:val="30"/>
                <w:szCs w:val="30"/>
              </w:rPr>
              <w:t>8,7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2</w:t>
            </w:r>
            <w:r w:rsidR="005738D5">
              <w:rPr>
                <w:rFonts w:ascii="Angsana New" w:eastAsia="Times New Roman" w:hAnsi="Angsana New"/>
                <w:sz w:val="30"/>
                <w:szCs w:val="30"/>
              </w:rPr>
              <w:t>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58A4" w:rsidRPr="00733D53" w:rsidRDefault="009E58A4" w:rsidP="009B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58A4" w:rsidRPr="00733D53" w:rsidRDefault="00061BDB" w:rsidP="009B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1</w:t>
            </w:r>
            <w:r w:rsidR="003B08C1">
              <w:rPr>
                <w:rFonts w:ascii="Angsana New" w:eastAsia="Times New Roman" w:hAnsi="Angsana New"/>
                <w:sz w:val="30"/>
                <w:szCs w:val="30"/>
              </w:rPr>
              <w:t>6,8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0</w:t>
            </w:r>
            <w:r w:rsidR="003B08C1">
              <w:rPr>
                <w:rFonts w:ascii="Angsana New" w:eastAsia="Times New Roman" w:hAnsi="Angsana New"/>
                <w:sz w:val="30"/>
                <w:szCs w:val="30"/>
              </w:rPr>
              <w:t>8</w:t>
            </w:r>
          </w:p>
        </w:tc>
      </w:tr>
      <w:tr w:rsidR="009E58A4" w:rsidRPr="00733D53" w:rsidTr="009E58A4">
        <w:trPr>
          <w:trHeight w:hRule="exact" w:val="397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58A4" w:rsidRPr="00733D53" w:rsidRDefault="009E58A4" w:rsidP="002A0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8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733D53">
              <w:rPr>
                <w:rFonts w:ascii="Angsana New" w:eastAsia="Times New Roman" w:hAnsi="Angsana New"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E58A4" w:rsidRPr="00733D53" w:rsidRDefault="00061BDB" w:rsidP="009B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4</w:t>
            </w:r>
            <w:r w:rsidR="005265E3">
              <w:rPr>
                <w:rFonts w:ascii="Angsana New" w:eastAsia="Times New Roman" w:hAnsi="Angsana New"/>
                <w:sz w:val="30"/>
                <w:szCs w:val="30"/>
              </w:rPr>
              <w:t>5,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000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E58A4" w:rsidRPr="00733D53" w:rsidRDefault="009E58A4" w:rsidP="009B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E58A4" w:rsidRPr="00733D53" w:rsidRDefault="003B08C1" w:rsidP="009B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5</w:t>
            </w:r>
            <w:r w:rsidR="00061BDB">
              <w:rPr>
                <w:rFonts w:ascii="Angsana New" w:eastAsia="Times New Roman" w:hAnsi="Angsana New"/>
                <w:sz w:val="30"/>
                <w:szCs w:val="30"/>
              </w:rPr>
              <w:t>1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="00061BDB">
              <w:rPr>
                <w:rFonts w:ascii="Angsana New" w:eastAsia="Times New Roman" w:hAnsi="Angsana New"/>
                <w:sz w:val="30"/>
                <w:szCs w:val="30"/>
              </w:rPr>
              <w:t>12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5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E58A4" w:rsidRPr="00733D53" w:rsidRDefault="009E58A4" w:rsidP="009B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39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E58A4" w:rsidRPr="00733D53" w:rsidRDefault="00061BDB" w:rsidP="009B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4</w:t>
            </w:r>
            <w:r w:rsidR="005738D5">
              <w:rPr>
                <w:rFonts w:ascii="Angsana New" w:eastAsia="Times New Roman" w:hAnsi="Angsana New"/>
                <w:sz w:val="30"/>
                <w:szCs w:val="30"/>
              </w:rPr>
              <w:t>5,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000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E58A4" w:rsidRPr="00733D53" w:rsidRDefault="009E58A4" w:rsidP="009B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E58A4" w:rsidRPr="00733D53" w:rsidRDefault="00061BDB" w:rsidP="009B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4</w:t>
            </w:r>
            <w:r w:rsidR="003B08C1">
              <w:rPr>
                <w:rFonts w:ascii="Angsana New" w:eastAsia="Times New Roman" w:hAnsi="Angsana New"/>
                <w:sz w:val="30"/>
                <w:szCs w:val="30"/>
              </w:rPr>
              <w:t>5,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000</w:t>
            </w:r>
          </w:p>
        </w:tc>
      </w:tr>
      <w:tr w:rsidR="009E58A4" w:rsidRPr="00733D53" w:rsidTr="009E58A4">
        <w:trPr>
          <w:trHeight w:hRule="exact" w:val="397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58A4" w:rsidRPr="00733D53" w:rsidRDefault="009E58A4" w:rsidP="002A0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8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733D53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>รวมเงินเบิกเกินบัญชีและเงินกู้ยืม</w:t>
            </w:r>
          </w:p>
          <w:p w:rsidR="009E58A4" w:rsidRPr="00733D53" w:rsidRDefault="009E58A4" w:rsidP="002A0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8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  <w:r w:rsidRPr="00733D53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>นง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9E58A4" w:rsidRPr="00733D53" w:rsidRDefault="009E58A4" w:rsidP="009B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E58A4" w:rsidRPr="00733D53" w:rsidRDefault="009E58A4" w:rsidP="009B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9E58A4" w:rsidRPr="00733D53" w:rsidRDefault="009E58A4" w:rsidP="009B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E58A4" w:rsidRPr="00733D53" w:rsidRDefault="009E58A4" w:rsidP="009B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9E58A4" w:rsidRPr="00733D53" w:rsidRDefault="009E58A4" w:rsidP="009B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E58A4" w:rsidRPr="00733D53" w:rsidRDefault="009E58A4" w:rsidP="009B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9E58A4" w:rsidRPr="00733D53" w:rsidRDefault="009E58A4" w:rsidP="009B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</w:tr>
      <w:tr w:rsidR="009E58A4" w:rsidRPr="00733D53" w:rsidTr="009E58A4">
        <w:trPr>
          <w:trHeight w:hRule="exact" w:val="397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58A4" w:rsidRPr="00733D53" w:rsidRDefault="009E58A4" w:rsidP="009E5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733D53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 xml:space="preserve">      ระยะสั้นจากสถาบันการเงิน</w:t>
            </w:r>
          </w:p>
        </w:tc>
        <w:tc>
          <w:tcPr>
            <w:tcW w:w="135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E58A4" w:rsidRPr="005265E3" w:rsidRDefault="005265E3" w:rsidP="009B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5265E3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67,6</w:t>
            </w:r>
            <w:r w:rsidR="00061BDB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2</w:t>
            </w:r>
            <w:r w:rsidRPr="005265E3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9E58A4" w:rsidRPr="005265E3" w:rsidRDefault="009E58A4" w:rsidP="009B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E58A4" w:rsidRPr="005265E3" w:rsidRDefault="003B08C1" w:rsidP="009B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5265E3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69,</w:t>
            </w:r>
            <w:r w:rsidR="00061BDB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4</w:t>
            </w:r>
            <w:r w:rsidRPr="005265E3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5</w:t>
            </w:r>
            <w:r w:rsidR="00061BDB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9E58A4" w:rsidRPr="005265E3" w:rsidRDefault="009E58A4" w:rsidP="009B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3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E58A4" w:rsidRPr="005265E3" w:rsidRDefault="005738D5" w:rsidP="009B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5265E3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6</w:t>
            </w:r>
            <w:r w:rsidR="00061BDB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3</w:t>
            </w:r>
            <w:r w:rsidRPr="005265E3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,7</w:t>
            </w:r>
            <w:r w:rsidR="00061BDB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2</w:t>
            </w:r>
            <w:r w:rsidRPr="005265E3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9E58A4" w:rsidRPr="005265E3" w:rsidRDefault="009E58A4" w:rsidP="009B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7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E58A4" w:rsidRPr="005265E3" w:rsidRDefault="003B08C1" w:rsidP="009B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5265E3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6</w:t>
            </w:r>
            <w:r w:rsidR="00061BDB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1</w:t>
            </w:r>
            <w:r w:rsidRPr="005265E3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,8</w:t>
            </w:r>
            <w:r w:rsidR="00061BDB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0</w:t>
            </w:r>
            <w:r w:rsidRPr="005265E3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8</w:t>
            </w:r>
          </w:p>
        </w:tc>
      </w:tr>
    </w:tbl>
    <w:p w:rsidR="009E58A4" w:rsidRPr="00F6407A" w:rsidRDefault="009E58A4" w:rsidP="005C7E2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50"/>
        <w:jc w:val="thaiDistribute"/>
        <w:rPr>
          <w:rFonts w:ascii="Angsana New" w:eastAsia="MS Mincho" w:hAnsi="Angsana New"/>
          <w:sz w:val="30"/>
          <w:szCs w:val="30"/>
          <w:cs/>
        </w:rPr>
      </w:pPr>
      <w:r w:rsidRPr="005E6B54">
        <w:rPr>
          <w:rFonts w:ascii="Angsana New" w:eastAsia="MS Mincho" w:hAnsi="Angsana New"/>
          <w:sz w:val="30"/>
          <w:szCs w:val="30"/>
          <w:cs/>
        </w:rPr>
        <w:t xml:space="preserve">ณ วันที่ </w:t>
      </w:r>
      <w:r w:rsidR="00061BDB" w:rsidRPr="005E6B54">
        <w:rPr>
          <w:rFonts w:ascii="Angsana New" w:eastAsia="MS Mincho" w:hAnsi="Angsana New"/>
          <w:sz w:val="30"/>
          <w:szCs w:val="30"/>
        </w:rPr>
        <w:t>31</w:t>
      </w:r>
      <w:r w:rsidRPr="005E6B54">
        <w:rPr>
          <w:rFonts w:ascii="Angsana New" w:eastAsia="MS Mincho" w:hAnsi="Angsana New"/>
          <w:sz w:val="30"/>
          <w:szCs w:val="30"/>
        </w:rPr>
        <w:t xml:space="preserve"> </w:t>
      </w:r>
      <w:r w:rsidRPr="005E6B54">
        <w:rPr>
          <w:rFonts w:ascii="Angsana New" w:eastAsia="MS Mincho" w:hAnsi="Angsana New"/>
          <w:sz w:val="30"/>
          <w:szCs w:val="30"/>
          <w:cs/>
        </w:rPr>
        <w:t xml:space="preserve">มีนาคม </w:t>
      </w:r>
      <w:r w:rsidR="00061BDB" w:rsidRPr="005E6B54">
        <w:rPr>
          <w:rFonts w:ascii="Angsana New" w:eastAsia="MS Mincho" w:hAnsi="Angsana New"/>
          <w:sz w:val="30"/>
          <w:szCs w:val="30"/>
        </w:rPr>
        <w:t>2</w:t>
      </w:r>
      <w:r w:rsidRPr="005E6B54">
        <w:rPr>
          <w:rFonts w:ascii="Angsana New" w:eastAsia="MS Mincho" w:hAnsi="Angsana New"/>
          <w:sz w:val="30"/>
          <w:szCs w:val="30"/>
        </w:rPr>
        <w:t>56</w:t>
      </w:r>
      <w:r w:rsidR="00061BDB" w:rsidRPr="005E6B54">
        <w:rPr>
          <w:rFonts w:ascii="Angsana New" w:eastAsia="MS Mincho" w:hAnsi="Angsana New"/>
          <w:sz w:val="30"/>
          <w:szCs w:val="30"/>
        </w:rPr>
        <w:t>3</w:t>
      </w:r>
      <w:r w:rsidRPr="005E6B54">
        <w:rPr>
          <w:rFonts w:ascii="Angsana New" w:eastAsia="MS Mincho" w:hAnsi="Angsana New"/>
          <w:sz w:val="30"/>
          <w:szCs w:val="30"/>
        </w:rPr>
        <w:t xml:space="preserve"> </w:t>
      </w:r>
      <w:r w:rsidRPr="005E6B54">
        <w:rPr>
          <w:rFonts w:ascii="Angsana New" w:eastAsia="MS Mincho" w:hAnsi="Angsana New"/>
          <w:sz w:val="30"/>
          <w:szCs w:val="30"/>
          <w:cs/>
        </w:rPr>
        <w:t xml:space="preserve">เงินเบิกเกินบัญชีธนาคาร และตั๋วสัญญาใช้เงินและเงินกู้ยืมระยะสั้นจากสถาบันการเงินมีอัตราดอกเบี้ย </w:t>
      </w:r>
      <w:r w:rsidRPr="005E6B54">
        <w:rPr>
          <w:rFonts w:ascii="Angsana New" w:eastAsia="MS Mincho" w:hAnsi="Angsana New"/>
          <w:sz w:val="30"/>
          <w:szCs w:val="30"/>
        </w:rPr>
        <w:t xml:space="preserve">MOR </w:t>
      </w:r>
      <w:r w:rsidRPr="005E6B54">
        <w:rPr>
          <w:rFonts w:ascii="Angsana New" w:eastAsia="MS Mincho" w:hAnsi="Angsana New"/>
          <w:sz w:val="30"/>
          <w:szCs w:val="30"/>
          <w:cs/>
        </w:rPr>
        <w:t xml:space="preserve">และ </w:t>
      </w:r>
      <w:r w:rsidRPr="005E6B54">
        <w:rPr>
          <w:rFonts w:ascii="Angsana New" w:eastAsia="MS Mincho" w:hAnsi="Angsana New"/>
          <w:sz w:val="30"/>
          <w:szCs w:val="30"/>
        </w:rPr>
        <w:t xml:space="preserve">MLR </w:t>
      </w:r>
      <w:r w:rsidRPr="005E6B54">
        <w:rPr>
          <w:rFonts w:ascii="Angsana New" w:eastAsia="MS Mincho" w:hAnsi="Angsana New"/>
          <w:sz w:val="30"/>
          <w:szCs w:val="30"/>
          <w:cs/>
        </w:rPr>
        <w:t xml:space="preserve">ลบร้อยละ </w:t>
      </w:r>
      <w:r w:rsidR="00061BDB" w:rsidRPr="005E6B54">
        <w:rPr>
          <w:rFonts w:ascii="Angsana New" w:eastAsia="MS Mincho" w:hAnsi="Angsana New"/>
          <w:sz w:val="30"/>
          <w:szCs w:val="30"/>
        </w:rPr>
        <w:t>1</w:t>
      </w:r>
      <w:r w:rsidRPr="005E6B54">
        <w:rPr>
          <w:rFonts w:ascii="Angsana New" w:eastAsia="MS Mincho" w:hAnsi="Angsana New"/>
          <w:sz w:val="30"/>
          <w:szCs w:val="30"/>
        </w:rPr>
        <w:t xml:space="preserve"> </w:t>
      </w:r>
      <w:r w:rsidRPr="005E6B54">
        <w:rPr>
          <w:rFonts w:ascii="Angsana New" w:eastAsia="MS Mincho" w:hAnsi="Angsana New"/>
          <w:sz w:val="30"/>
          <w:szCs w:val="30"/>
          <w:cs/>
        </w:rPr>
        <w:t>ต่อปี</w:t>
      </w:r>
    </w:p>
    <w:p w:rsidR="009E58A4" w:rsidRPr="001463AC" w:rsidRDefault="009E58A4" w:rsidP="005C7E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450" w:right="18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F6407A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061BDB">
        <w:rPr>
          <w:rFonts w:ascii="Angsana New" w:hAnsi="Angsana New"/>
          <w:sz w:val="30"/>
          <w:szCs w:val="30"/>
        </w:rPr>
        <w:t>31</w:t>
      </w:r>
      <w:r w:rsidRPr="00F6407A">
        <w:rPr>
          <w:rFonts w:ascii="Angsana New" w:hAnsi="Angsana New" w:hint="cs"/>
          <w:sz w:val="30"/>
          <w:szCs w:val="30"/>
          <w:cs/>
        </w:rPr>
        <w:t xml:space="preserve"> มีนาคม </w:t>
      </w:r>
      <w:r w:rsidR="00061BDB">
        <w:rPr>
          <w:rFonts w:ascii="Angsana New" w:hAnsi="Angsana New"/>
          <w:sz w:val="30"/>
          <w:szCs w:val="30"/>
        </w:rPr>
        <w:t>2</w:t>
      </w:r>
      <w:r w:rsidRPr="00F6407A">
        <w:rPr>
          <w:rFonts w:ascii="Angsana New" w:hAnsi="Angsana New"/>
          <w:sz w:val="30"/>
          <w:szCs w:val="30"/>
        </w:rPr>
        <w:t>5</w:t>
      </w:r>
      <w:r w:rsidR="00061BDB" w:rsidRPr="00061BDB">
        <w:rPr>
          <w:rFonts w:ascii="Angsana New" w:hAnsi="Angsana New" w:hint="cs"/>
          <w:sz w:val="30"/>
          <w:szCs w:val="30"/>
        </w:rPr>
        <w:t>6</w:t>
      </w:r>
      <w:r w:rsidR="00061BDB">
        <w:rPr>
          <w:rFonts w:ascii="Angsana New" w:hAnsi="Angsana New"/>
          <w:sz w:val="30"/>
          <w:szCs w:val="30"/>
        </w:rPr>
        <w:t>3</w:t>
      </w:r>
      <w:r w:rsidRPr="00F6407A">
        <w:rPr>
          <w:rFonts w:ascii="Angsana New" w:hAnsi="Angsana New"/>
          <w:sz w:val="30"/>
          <w:szCs w:val="30"/>
        </w:rPr>
        <w:t xml:space="preserve"> </w:t>
      </w:r>
      <w:r w:rsidRPr="00F6407A">
        <w:rPr>
          <w:rFonts w:ascii="Angsana New" w:hAnsi="Angsana New" w:hint="cs"/>
          <w:sz w:val="30"/>
          <w:szCs w:val="30"/>
          <w:cs/>
        </w:rPr>
        <w:t>กลุ่มบริษัทมี</w:t>
      </w:r>
      <w:r w:rsidRPr="00F6407A">
        <w:rPr>
          <w:rFonts w:ascii="Angsana New" w:hAnsi="Angsana New"/>
          <w:sz w:val="30"/>
          <w:szCs w:val="30"/>
          <w:cs/>
        </w:rPr>
        <w:t>วงเงินสินเชื่อ</w:t>
      </w:r>
      <w:r w:rsidRPr="00F6407A">
        <w:rPr>
          <w:rFonts w:ascii="Angsana New" w:hAnsi="Angsana New" w:hint="cs"/>
          <w:sz w:val="30"/>
          <w:szCs w:val="30"/>
          <w:cs/>
        </w:rPr>
        <w:t>ซึ่งยังมิได้เบิกใช้เป็น</w:t>
      </w:r>
      <w:r w:rsidRPr="00F6407A">
        <w:rPr>
          <w:rFonts w:ascii="Angsana New" w:hAnsi="Angsana New"/>
          <w:sz w:val="30"/>
          <w:szCs w:val="30"/>
          <w:cs/>
        </w:rPr>
        <w:t>จำนวนเงิน</w:t>
      </w:r>
      <w:r w:rsidRPr="009D276F">
        <w:rPr>
          <w:rFonts w:ascii="Angsana New" w:hAnsi="Angsana New"/>
          <w:sz w:val="30"/>
          <w:szCs w:val="30"/>
          <w:cs/>
        </w:rPr>
        <w:t>รวม</w:t>
      </w:r>
      <w:r w:rsidRPr="009D276F">
        <w:rPr>
          <w:rFonts w:ascii="Angsana New" w:hAnsi="Angsana New"/>
          <w:sz w:val="30"/>
          <w:szCs w:val="30"/>
        </w:rPr>
        <w:t xml:space="preserve"> </w:t>
      </w:r>
      <w:r w:rsidR="005E6B54">
        <w:rPr>
          <w:rFonts w:ascii="Angsana New" w:hAnsi="Angsana New"/>
          <w:sz w:val="30"/>
          <w:szCs w:val="30"/>
        </w:rPr>
        <w:t>9.4</w:t>
      </w:r>
      <w:r w:rsidRPr="009D276F">
        <w:rPr>
          <w:rFonts w:ascii="Angsana New" w:hAnsi="Angsana New"/>
          <w:sz w:val="30"/>
          <w:szCs w:val="30"/>
        </w:rPr>
        <w:t xml:space="preserve"> </w:t>
      </w:r>
      <w:r w:rsidRPr="009D276F">
        <w:rPr>
          <w:rFonts w:ascii="Angsana New" w:hAnsi="Angsana New" w:hint="cs"/>
          <w:sz w:val="30"/>
          <w:szCs w:val="30"/>
          <w:cs/>
        </w:rPr>
        <w:t>ล้านบาท</w:t>
      </w:r>
      <w:r w:rsidRPr="009D276F">
        <w:rPr>
          <w:rFonts w:ascii="Angsana New" w:hAnsi="Angsana New"/>
          <w:sz w:val="30"/>
          <w:szCs w:val="30"/>
        </w:rPr>
        <w:t xml:space="preserve"> </w:t>
      </w:r>
      <w:r w:rsidRPr="00F6407A">
        <w:rPr>
          <w:rFonts w:ascii="Angsana New" w:hAnsi="Angsana New"/>
          <w:i/>
          <w:iCs/>
          <w:sz w:val="30"/>
          <w:szCs w:val="30"/>
        </w:rPr>
        <w:t>(</w:t>
      </w:r>
      <w:r w:rsidR="00061BDB">
        <w:rPr>
          <w:rFonts w:ascii="Angsana New" w:hAnsi="Angsana New"/>
          <w:i/>
          <w:iCs/>
          <w:sz w:val="30"/>
          <w:szCs w:val="30"/>
        </w:rPr>
        <w:t>31</w:t>
      </w:r>
      <w:r w:rsidRPr="00F6407A">
        <w:rPr>
          <w:rFonts w:ascii="Angsana New" w:hAnsi="Angsana New"/>
          <w:i/>
          <w:iCs/>
          <w:sz w:val="30"/>
          <w:szCs w:val="30"/>
        </w:rPr>
        <w:t xml:space="preserve"> </w:t>
      </w:r>
      <w:r w:rsidRPr="00F6407A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061BDB">
        <w:rPr>
          <w:rFonts w:ascii="Angsana New" w:hAnsi="Angsana New"/>
          <w:i/>
          <w:iCs/>
          <w:sz w:val="30"/>
          <w:szCs w:val="30"/>
        </w:rPr>
        <w:t>2</w:t>
      </w:r>
      <w:r w:rsidRPr="00F6407A">
        <w:rPr>
          <w:rFonts w:ascii="Angsana New" w:hAnsi="Angsana New"/>
          <w:i/>
          <w:iCs/>
          <w:sz w:val="30"/>
          <w:szCs w:val="30"/>
        </w:rPr>
        <w:t>56</w:t>
      </w:r>
      <w:r w:rsidR="00061BDB">
        <w:rPr>
          <w:rFonts w:ascii="Angsana New" w:hAnsi="Angsana New"/>
          <w:i/>
          <w:iCs/>
          <w:sz w:val="30"/>
          <w:szCs w:val="30"/>
        </w:rPr>
        <w:t>2</w:t>
      </w:r>
      <w:r w:rsidR="00F459C2">
        <w:rPr>
          <w:rFonts w:ascii="Angsana New" w:hAnsi="Angsana New"/>
          <w:i/>
          <w:iCs/>
          <w:sz w:val="30"/>
          <w:szCs w:val="30"/>
        </w:rPr>
        <w:t>: 8</w:t>
      </w:r>
      <w:r w:rsidRPr="00F6407A">
        <w:rPr>
          <w:rFonts w:ascii="Angsana New" w:hAnsi="Angsana New"/>
          <w:i/>
          <w:iCs/>
          <w:sz w:val="30"/>
          <w:szCs w:val="30"/>
        </w:rPr>
        <w:t>.</w:t>
      </w:r>
      <w:r w:rsidR="00061BDB">
        <w:rPr>
          <w:rFonts w:ascii="Angsana New" w:hAnsi="Angsana New"/>
          <w:i/>
          <w:iCs/>
          <w:sz w:val="30"/>
          <w:szCs w:val="30"/>
        </w:rPr>
        <w:t>2</w:t>
      </w:r>
      <w:r w:rsidRPr="00F6407A">
        <w:rPr>
          <w:rFonts w:ascii="Angsana New" w:hAnsi="Angsana New"/>
          <w:i/>
          <w:iCs/>
          <w:sz w:val="30"/>
          <w:szCs w:val="30"/>
        </w:rPr>
        <w:t xml:space="preserve"> </w:t>
      </w:r>
      <w:r w:rsidRPr="00F6407A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Pr="00F6407A">
        <w:rPr>
          <w:rFonts w:ascii="Angsana New" w:hAnsi="Angsana New"/>
          <w:i/>
          <w:iCs/>
          <w:sz w:val="30"/>
          <w:szCs w:val="30"/>
        </w:rPr>
        <w:t>)</w:t>
      </w:r>
    </w:p>
    <w:p w:rsidR="009E58A4" w:rsidRDefault="009E58A4" w:rsidP="005314F6">
      <w:pPr>
        <w:tabs>
          <w:tab w:val="clear" w:pos="227"/>
          <w:tab w:val="clear" w:pos="454"/>
        </w:tabs>
        <w:spacing w:before="120"/>
        <w:ind w:left="364" w:firstLine="14"/>
        <w:jc w:val="thaiDistribute"/>
        <w:rPr>
          <w:rFonts w:ascii="Angsana New" w:hAnsi="Angsana New"/>
          <w:sz w:val="30"/>
          <w:szCs w:val="30"/>
        </w:rPr>
      </w:pPr>
      <w:r w:rsidRPr="00F6407A">
        <w:rPr>
          <w:rFonts w:ascii="Angsana New" w:hAnsi="Angsana New"/>
          <w:sz w:val="30"/>
          <w:szCs w:val="30"/>
          <w:cs/>
        </w:rPr>
        <w:lastRenderedPageBreak/>
        <w:t>บริษัทมีข้อผูกพันที่จะต้องปฏิบัติตามเงื่อนไข</w:t>
      </w:r>
      <w:r w:rsidRPr="00F6407A">
        <w:rPr>
          <w:rFonts w:ascii="Angsana New" w:hAnsi="Angsana New" w:hint="cs"/>
          <w:sz w:val="30"/>
          <w:szCs w:val="30"/>
          <w:cs/>
        </w:rPr>
        <w:t>และข้อจำกัด</w:t>
      </w:r>
      <w:r w:rsidRPr="00F6407A">
        <w:rPr>
          <w:rFonts w:ascii="Angsana New" w:hAnsi="Angsana New"/>
          <w:sz w:val="30"/>
          <w:szCs w:val="30"/>
          <w:cs/>
        </w:rPr>
        <w:t>ที่กำหนด</w:t>
      </w:r>
      <w:r w:rsidRPr="00F6407A">
        <w:rPr>
          <w:rFonts w:ascii="Angsana New" w:hAnsi="Angsana New" w:hint="cs"/>
          <w:sz w:val="30"/>
          <w:szCs w:val="30"/>
          <w:cs/>
        </w:rPr>
        <w:t>ใน</w:t>
      </w:r>
      <w:r w:rsidRPr="00F6407A">
        <w:rPr>
          <w:rFonts w:ascii="Angsana New" w:hAnsi="Angsana New"/>
          <w:sz w:val="30"/>
          <w:szCs w:val="30"/>
          <w:cs/>
        </w:rPr>
        <w:t>สัญญาเงินกู้ยืม</w:t>
      </w:r>
      <w:r w:rsidRPr="00F6407A">
        <w:rPr>
          <w:rFonts w:ascii="Angsana New" w:hAnsi="Angsana New" w:hint="cs"/>
          <w:sz w:val="30"/>
          <w:szCs w:val="30"/>
          <w:cs/>
        </w:rPr>
        <w:t xml:space="preserve"> เช่น</w:t>
      </w:r>
      <w:r w:rsidRPr="00F6407A">
        <w:rPr>
          <w:rFonts w:ascii="Angsana New" w:hAnsi="Angsana New"/>
          <w:sz w:val="30"/>
          <w:szCs w:val="30"/>
          <w:cs/>
        </w:rPr>
        <w:t xml:space="preserve"> การรักษาสัดส่วนการถือหุ้น          การดำรงอัตราส่วนของหนี้สินต่อส่วนของผู้ถือหุ้น</w:t>
      </w:r>
      <w:r w:rsidRPr="00F6407A">
        <w:rPr>
          <w:rFonts w:ascii="Angsana New" w:hAnsi="Angsana New" w:hint="cs"/>
          <w:sz w:val="30"/>
          <w:szCs w:val="30"/>
          <w:cs/>
        </w:rPr>
        <w:t>และความสามารถในการชำระหนี้</w:t>
      </w:r>
      <w:r w:rsidRPr="00F6407A">
        <w:rPr>
          <w:rFonts w:ascii="Angsana New" w:hAnsi="Angsana New"/>
          <w:sz w:val="30"/>
          <w:szCs w:val="30"/>
        </w:rPr>
        <w:t xml:space="preserve"> </w:t>
      </w:r>
      <w:r w:rsidRPr="00F6407A">
        <w:rPr>
          <w:rFonts w:ascii="Angsana New" w:hAnsi="Angsana New"/>
          <w:sz w:val="30"/>
          <w:szCs w:val="30"/>
          <w:cs/>
        </w:rPr>
        <w:t>ข้อจำกัดเกี่ยวกับการจำนอง</w:t>
      </w:r>
      <w:r w:rsidRPr="00F6407A">
        <w:rPr>
          <w:rFonts w:ascii="Angsana New" w:hAnsi="Angsana New" w:hint="cs"/>
          <w:sz w:val="30"/>
          <w:szCs w:val="30"/>
          <w:cs/>
        </w:rPr>
        <w:t xml:space="preserve"> </w:t>
      </w:r>
      <w:r w:rsidRPr="00F6407A">
        <w:rPr>
          <w:rFonts w:ascii="Angsana New" w:hAnsi="Angsana New"/>
          <w:sz w:val="30"/>
          <w:szCs w:val="30"/>
          <w:cs/>
        </w:rPr>
        <w:t>จำนำหรือสิทธิเรียกร้องต่อสินทรัพย์</w:t>
      </w:r>
      <w:r w:rsidRPr="00F6407A">
        <w:rPr>
          <w:rFonts w:ascii="Angsana New" w:hAnsi="Angsana New"/>
          <w:sz w:val="30"/>
          <w:szCs w:val="30"/>
        </w:rPr>
        <w:t xml:space="preserve"> </w:t>
      </w:r>
      <w:r w:rsidRPr="00F6407A">
        <w:rPr>
          <w:rFonts w:ascii="Angsana New" w:hAnsi="Angsana New" w:hint="cs"/>
          <w:sz w:val="30"/>
          <w:szCs w:val="30"/>
          <w:cs/>
        </w:rPr>
        <w:t>เป็นต้น</w:t>
      </w:r>
    </w:p>
    <w:p w:rsidR="009E58A4" w:rsidRPr="00A00F0C" w:rsidRDefault="009E58A4" w:rsidP="009E58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36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00F0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การละเมิดสัญญาเงินกู้ยืม</w:t>
      </w:r>
    </w:p>
    <w:p w:rsidR="009E58A4" w:rsidRDefault="009E58A4" w:rsidP="005314F6">
      <w:pPr>
        <w:tabs>
          <w:tab w:val="clear" w:pos="227"/>
        </w:tabs>
        <w:spacing w:before="120"/>
        <w:ind w:left="360"/>
        <w:jc w:val="thaiDistribute"/>
        <w:rPr>
          <w:rFonts w:ascii="Angsana New" w:hAnsi="Angsana New"/>
          <w:sz w:val="30"/>
          <w:szCs w:val="30"/>
        </w:rPr>
      </w:pPr>
      <w:r w:rsidRPr="00A00F0C">
        <w:rPr>
          <w:rFonts w:ascii="Angsana New" w:hAnsi="Angsana New" w:hint="cs"/>
          <w:sz w:val="30"/>
          <w:szCs w:val="30"/>
          <w:cs/>
        </w:rPr>
        <w:t>เนื่องจากในระหว่าง</w:t>
      </w:r>
      <w:r>
        <w:rPr>
          <w:rFonts w:ascii="Angsana New" w:hAnsi="Angsana New" w:hint="cs"/>
          <w:sz w:val="30"/>
          <w:szCs w:val="30"/>
          <w:cs/>
        </w:rPr>
        <w:t>งวด</w:t>
      </w:r>
      <w:r w:rsidRPr="00A00F0C">
        <w:rPr>
          <w:rFonts w:ascii="Angsana New" w:hAnsi="Angsana New" w:hint="cs"/>
          <w:sz w:val="30"/>
          <w:szCs w:val="30"/>
          <w:cs/>
        </w:rPr>
        <w:t>บริษัทไม่สามารถดำรงอัตราส่วนความสามารถในการชำระหนี้ตามที่กำหนดในสัญญาเงินกู้ยืมจากสถาบันการเงินแห่งหนึ่ง มูลค่าตามบัญชีของเงินกู้ยืมดังกล่าวมี</w:t>
      </w:r>
      <w:r w:rsidRPr="00A95427">
        <w:rPr>
          <w:rFonts w:ascii="Angsana New" w:hAnsi="Angsana New" w:hint="cs"/>
          <w:sz w:val="30"/>
          <w:szCs w:val="30"/>
          <w:cs/>
        </w:rPr>
        <w:t xml:space="preserve">จำนวนเงิน </w:t>
      </w:r>
      <w:r w:rsidR="00A95427">
        <w:rPr>
          <w:rFonts w:ascii="Angsana New" w:hAnsi="Angsana New"/>
          <w:sz w:val="30"/>
          <w:szCs w:val="30"/>
        </w:rPr>
        <w:t>10.1</w:t>
      </w:r>
      <w:r w:rsidRPr="00A95427">
        <w:rPr>
          <w:rFonts w:ascii="Angsana New" w:hAnsi="Angsana New"/>
          <w:sz w:val="30"/>
          <w:szCs w:val="30"/>
        </w:rPr>
        <w:t xml:space="preserve"> </w:t>
      </w:r>
      <w:r w:rsidRPr="00A95427">
        <w:rPr>
          <w:rFonts w:ascii="Angsana New" w:hAnsi="Angsana New" w:hint="cs"/>
          <w:sz w:val="30"/>
          <w:szCs w:val="30"/>
          <w:cs/>
        </w:rPr>
        <w:t>ล้านบาท</w:t>
      </w:r>
      <w:r w:rsidRPr="00A00F0C">
        <w:rPr>
          <w:rFonts w:ascii="Angsana New" w:hAnsi="Angsana New" w:hint="cs"/>
          <w:sz w:val="30"/>
          <w:szCs w:val="30"/>
          <w:cs/>
        </w:rPr>
        <w:t xml:space="preserve"> ณ วันที่ </w:t>
      </w:r>
      <w:r w:rsidR="00061BDB"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061BDB">
        <w:rPr>
          <w:rFonts w:ascii="Angsana New" w:hAnsi="Angsana New"/>
          <w:sz w:val="30"/>
          <w:szCs w:val="30"/>
        </w:rPr>
        <w:t>2</w:t>
      </w:r>
      <w:r>
        <w:rPr>
          <w:rFonts w:ascii="Angsana New" w:hAnsi="Angsana New"/>
          <w:sz w:val="30"/>
          <w:szCs w:val="30"/>
        </w:rPr>
        <w:t>56</w:t>
      </w:r>
      <w:r w:rsidR="00061BDB">
        <w:rPr>
          <w:rFonts w:ascii="Angsana New" w:hAnsi="Angsana New"/>
          <w:sz w:val="30"/>
          <w:szCs w:val="30"/>
        </w:rPr>
        <w:t>3</w:t>
      </w:r>
      <w:r w:rsidRPr="00A00F0C">
        <w:rPr>
          <w:rFonts w:ascii="Angsana New" w:hAnsi="Angsana New"/>
          <w:sz w:val="30"/>
          <w:szCs w:val="30"/>
        </w:rPr>
        <w:t xml:space="preserve"> </w:t>
      </w:r>
      <w:r w:rsidRPr="00A00F0C">
        <w:rPr>
          <w:rFonts w:ascii="Angsana New" w:hAnsi="Angsana New" w:hint="cs"/>
          <w:sz w:val="30"/>
          <w:szCs w:val="30"/>
          <w:cs/>
        </w:rPr>
        <w:t>อย่างไรก็ตาม</w:t>
      </w:r>
      <w:r w:rsidR="005314F6">
        <w:rPr>
          <w:rFonts w:ascii="Angsana New" w:hAnsi="Angsana New" w:hint="cs"/>
          <w:sz w:val="30"/>
          <w:szCs w:val="30"/>
          <w:cs/>
        </w:rPr>
        <w:t xml:space="preserve"> เมื่อวันที่ </w:t>
      </w:r>
      <w:r w:rsidR="005314F6">
        <w:rPr>
          <w:rFonts w:ascii="Angsana New" w:hAnsi="Angsana New"/>
          <w:sz w:val="30"/>
          <w:szCs w:val="30"/>
        </w:rPr>
        <w:t xml:space="preserve">25 </w:t>
      </w:r>
      <w:r w:rsidR="005314F6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5314F6">
        <w:rPr>
          <w:rFonts w:ascii="Angsana New" w:hAnsi="Angsana New"/>
          <w:sz w:val="30"/>
          <w:szCs w:val="30"/>
        </w:rPr>
        <w:t xml:space="preserve">2563 </w:t>
      </w:r>
      <w:r w:rsidRPr="00A00F0C">
        <w:rPr>
          <w:rFonts w:ascii="Angsana New" w:hAnsi="Angsana New" w:hint="cs"/>
          <w:sz w:val="30"/>
          <w:szCs w:val="30"/>
          <w:cs/>
        </w:rPr>
        <w:t>บริษัทได้รับหนังสือยืนยันการผ่อนผันจากสถาบันการเงินสำหรับการละเมิดสัญญาเงินกู้ยืมดังกล่าวแล้ว</w:t>
      </w:r>
    </w:p>
    <w:p w:rsidR="0022337C" w:rsidRPr="00F6407A" w:rsidRDefault="00F6407A" w:rsidP="00F6407A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360"/>
        <w:jc w:val="thaiDistribute"/>
        <w:rPr>
          <w:rFonts w:ascii="Angsana New" w:hAnsi="Angsana New"/>
          <w:bCs/>
          <w:sz w:val="30"/>
          <w:szCs w:val="30"/>
          <w:cs/>
          <w:lang w:eastAsia="ja-JP"/>
        </w:rPr>
      </w:pPr>
      <w:r w:rsidRPr="00F6407A">
        <w:rPr>
          <w:rFonts w:ascii="Angsana New" w:hAnsi="Angsana New" w:hint="cs"/>
          <w:bCs/>
          <w:sz w:val="30"/>
          <w:szCs w:val="30"/>
          <w:cs/>
          <w:lang w:eastAsia="ja-JP"/>
        </w:rPr>
        <w:t>เงินกู้ยืมระยะยาว</w:t>
      </w:r>
    </w:p>
    <w:tbl>
      <w:tblPr>
        <w:tblW w:w="9923" w:type="dxa"/>
        <w:tblInd w:w="-34" w:type="dxa"/>
        <w:tblLook w:val="04A0" w:firstRow="1" w:lastRow="0" w:firstColumn="1" w:lastColumn="0" w:noHBand="0" w:noVBand="1"/>
      </w:tblPr>
      <w:tblGrid>
        <w:gridCol w:w="3970"/>
        <w:gridCol w:w="1275"/>
        <w:gridCol w:w="284"/>
        <w:gridCol w:w="1276"/>
        <w:gridCol w:w="283"/>
        <w:gridCol w:w="1276"/>
        <w:gridCol w:w="283"/>
        <w:gridCol w:w="1276"/>
      </w:tblGrid>
      <w:tr w:rsidR="00F6407A" w:rsidRPr="00F6407A" w:rsidTr="00DB0298">
        <w:trPr>
          <w:trHeight w:hRule="exact" w:val="397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6407A" w:rsidRPr="00F6407A" w:rsidRDefault="00F6407A" w:rsidP="00F64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95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407A" w:rsidRPr="00107142" w:rsidRDefault="00F6407A" w:rsidP="00F64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107142">
              <w:rPr>
                <w:rFonts w:ascii="Angsana New" w:eastAsia="Times New Roman" w:hAnsi="Angsana New"/>
                <w:sz w:val="30"/>
                <w:szCs w:val="30"/>
                <w:cs/>
              </w:rPr>
              <w:t>พันบาท</w:t>
            </w:r>
          </w:p>
        </w:tc>
      </w:tr>
      <w:tr w:rsidR="00F6407A" w:rsidRPr="00F6407A" w:rsidTr="00DB0298">
        <w:trPr>
          <w:trHeight w:hRule="exact" w:val="397"/>
        </w:trPr>
        <w:tc>
          <w:tcPr>
            <w:tcW w:w="39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6407A" w:rsidRPr="00F6407A" w:rsidRDefault="00F6407A" w:rsidP="00F64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407A" w:rsidRPr="00107142" w:rsidRDefault="00F6407A" w:rsidP="00F64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107142">
              <w:rPr>
                <w:rFonts w:ascii="Angsana New" w:eastAsia="Times New Roman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F6407A" w:rsidRPr="00107142" w:rsidRDefault="00F6407A" w:rsidP="00F64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407A" w:rsidRPr="00107142" w:rsidRDefault="00F6407A" w:rsidP="00F64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107142">
              <w:rPr>
                <w:rFonts w:ascii="Angsana New" w:eastAsia="Times New Roman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E4712" w:rsidRPr="00F6407A" w:rsidTr="00DB0298">
        <w:trPr>
          <w:trHeight w:val="20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E4712" w:rsidRPr="00F6407A" w:rsidRDefault="005E4712" w:rsidP="005E4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E4712" w:rsidRPr="00733D53" w:rsidRDefault="00061BDB" w:rsidP="005E4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31</w:t>
            </w:r>
            <w:r w:rsidR="005E4712" w:rsidRPr="00733D53">
              <w:rPr>
                <w:rFonts w:ascii="Angsana New" w:eastAsia="Times New Roman" w:hAnsi="Angsana New"/>
                <w:sz w:val="30"/>
                <w:szCs w:val="30"/>
              </w:rPr>
              <w:t xml:space="preserve"> </w:t>
            </w:r>
            <w:r w:rsidR="005E4712" w:rsidRPr="00733D53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2</w:t>
            </w:r>
            <w:r w:rsidR="005E4712" w:rsidRPr="00733D53">
              <w:rPr>
                <w:rFonts w:ascii="Angsana New" w:eastAsia="Times New Roman" w:hAnsi="Angsana New"/>
                <w:sz w:val="30"/>
                <w:szCs w:val="30"/>
              </w:rPr>
              <w:t>56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3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5E4712" w:rsidRPr="00733D53" w:rsidRDefault="005E4712" w:rsidP="005E4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E4712" w:rsidRPr="00733D53" w:rsidRDefault="00061BDB" w:rsidP="005E4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31</w:t>
            </w:r>
            <w:r w:rsidR="005E4712" w:rsidRPr="00733D53">
              <w:rPr>
                <w:rFonts w:ascii="Angsana New" w:eastAsia="Times New Roman" w:hAnsi="Angsana New"/>
                <w:sz w:val="30"/>
                <w:szCs w:val="30"/>
              </w:rPr>
              <w:t xml:space="preserve"> </w:t>
            </w:r>
            <w:r w:rsidR="005E4712" w:rsidRPr="00733D53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2</w:t>
            </w:r>
            <w:r w:rsidR="005E4712" w:rsidRPr="00733D53">
              <w:rPr>
                <w:rFonts w:ascii="Angsana New" w:eastAsia="Times New Roman" w:hAnsi="Angsana New"/>
                <w:sz w:val="30"/>
                <w:szCs w:val="30"/>
              </w:rPr>
              <w:t>56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E4712" w:rsidRPr="00733D53" w:rsidRDefault="005E4712" w:rsidP="005E4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E4712" w:rsidRPr="00733D53" w:rsidRDefault="00061BDB" w:rsidP="005E4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31</w:t>
            </w:r>
            <w:r w:rsidR="005E4712" w:rsidRPr="00733D53">
              <w:rPr>
                <w:rFonts w:ascii="Angsana New" w:eastAsia="Times New Roman" w:hAnsi="Angsana New"/>
                <w:sz w:val="30"/>
                <w:szCs w:val="30"/>
              </w:rPr>
              <w:t xml:space="preserve"> </w:t>
            </w:r>
            <w:r w:rsidR="005E4712" w:rsidRPr="00733D53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2</w:t>
            </w:r>
            <w:r w:rsidR="005E4712" w:rsidRPr="00733D53">
              <w:rPr>
                <w:rFonts w:ascii="Angsana New" w:eastAsia="Times New Roman" w:hAnsi="Angsana New"/>
                <w:sz w:val="30"/>
                <w:szCs w:val="30"/>
              </w:rPr>
              <w:t>56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3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E4712" w:rsidRPr="00733D53" w:rsidRDefault="005E4712" w:rsidP="005E4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3" w:firstLine="27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E4712" w:rsidRPr="00733D53" w:rsidRDefault="00061BDB" w:rsidP="005E4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31</w:t>
            </w:r>
            <w:r w:rsidR="005E4712" w:rsidRPr="00733D53">
              <w:rPr>
                <w:rFonts w:ascii="Angsana New" w:eastAsia="Times New Roman" w:hAnsi="Angsana New"/>
                <w:sz w:val="30"/>
                <w:szCs w:val="30"/>
              </w:rPr>
              <w:t xml:space="preserve"> </w:t>
            </w:r>
            <w:r w:rsidR="005E4712" w:rsidRPr="00733D53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2</w:t>
            </w:r>
            <w:r w:rsidR="005E4712" w:rsidRPr="00733D53">
              <w:rPr>
                <w:rFonts w:ascii="Angsana New" w:eastAsia="Times New Roman" w:hAnsi="Angsana New"/>
                <w:sz w:val="30"/>
                <w:szCs w:val="30"/>
              </w:rPr>
              <w:t>56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2</w:t>
            </w:r>
          </w:p>
        </w:tc>
      </w:tr>
      <w:tr w:rsidR="0052304D" w:rsidRPr="00F6407A" w:rsidTr="00DB0298">
        <w:trPr>
          <w:trHeight w:hRule="exact" w:val="397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304D" w:rsidRPr="00F6407A" w:rsidRDefault="0052304D" w:rsidP="00DD1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84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F6407A">
              <w:rPr>
                <w:rFonts w:ascii="Angsana New" w:eastAsia="Times New Roman" w:hAnsi="Angsana New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52304D" w:rsidRPr="00F6407A" w:rsidRDefault="0052304D" w:rsidP="00523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6,5</w:t>
            </w:r>
            <w:r w:rsidR="00061BDB">
              <w:rPr>
                <w:rFonts w:ascii="Angsana New" w:eastAsia="Times New Roman" w:hAnsi="Angsana New"/>
                <w:sz w:val="30"/>
                <w:szCs w:val="30"/>
              </w:rPr>
              <w:t>1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8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2304D" w:rsidRPr="00F6407A" w:rsidRDefault="0052304D" w:rsidP="00523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52304D" w:rsidRPr="00F6407A" w:rsidRDefault="0052304D" w:rsidP="00523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7,</w:t>
            </w:r>
            <w:r w:rsidR="00061BDB">
              <w:rPr>
                <w:rFonts w:ascii="Angsana New" w:eastAsia="Times New Roman" w:hAnsi="Angsana New"/>
                <w:sz w:val="30"/>
                <w:szCs w:val="30"/>
              </w:rPr>
              <w:t>43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7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52304D" w:rsidRPr="00F6407A" w:rsidRDefault="0052304D" w:rsidP="00523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52304D" w:rsidRPr="00F6407A" w:rsidRDefault="0052304D" w:rsidP="00523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6,5</w:t>
            </w:r>
            <w:r w:rsidR="00061BDB">
              <w:rPr>
                <w:rFonts w:ascii="Angsana New" w:eastAsia="Times New Roman" w:hAnsi="Angsana New"/>
                <w:sz w:val="30"/>
                <w:szCs w:val="30"/>
              </w:rPr>
              <w:t>1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8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2304D" w:rsidRPr="00F6407A" w:rsidRDefault="0052304D" w:rsidP="00523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52304D" w:rsidRPr="00F6407A" w:rsidRDefault="0052304D" w:rsidP="00523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7,</w:t>
            </w:r>
            <w:r w:rsidR="00061BDB">
              <w:rPr>
                <w:rFonts w:ascii="Angsana New" w:eastAsia="Times New Roman" w:hAnsi="Angsana New"/>
                <w:sz w:val="30"/>
                <w:szCs w:val="30"/>
              </w:rPr>
              <w:t>43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7</w:t>
            </w:r>
          </w:p>
        </w:tc>
      </w:tr>
      <w:tr w:rsidR="00F6407A" w:rsidRPr="00F6407A" w:rsidTr="00DB0298">
        <w:trPr>
          <w:trHeight w:hRule="exact" w:val="397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6407A" w:rsidRPr="00F6407A" w:rsidRDefault="00F6407A" w:rsidP="00DD1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84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F6407A">
              <w:rPr>
                <w:rFonts w:ascii="Angsana New" w:eastAsia="Times New Roman" w:hAnsi="Angsana New"/>
                <w:sz w:val="30"/>
                <w:szCs w:val="30"/>
                <w:cs/>
              </w:rPr>
              <w:t>หนี้สินตามสัญญาเช่าทางการเงิน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407A" w:rsidRPr="00DD1950" w:rsidRDefault="0052304D" w:rsidP="00F64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6</w:t>
            </w:r>
            <w:r w:rsidR="00DD1950">
              <w:rPr>
                <w:rFonts w:ascii="Angsana New" w:eastAsia="Times New Roman" w:hAnsi="Angsana New"/>
                <w:sz w:val="30"/>
                <w:szCs w:val="30"/>
                <w:lang w:val="en-GB"/>
              </w:rPr>
              <w:t>4</w:t>
            </w:r>
            <w:r w:rsidR="00EC075C">
              <w:rPr>
                <w:rFonts w:ascii="Angsana New" w:eastAsia="Times New Roman" w:hAnsi="Angsana New"/>
                <w:sz w:val="30"/>
                <w:szCs w:val="30"/>
                <w:lang w:val="en-GB"/>
              </w:rPr>
              <w:t>2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6407A" w:rsidRPr="00F6407A" w:rsidRDefault="00F6407A" w:rsidP="00F64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407A" w:rsidRPr="00F6407A" w:rsidRDefault="00107142" w:rsidP="00F64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6407A" w:rsidRPr="00F6407A" w:rsidRDefault="00F6407A" w:rsidP="00F64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407A" w:rsidRPr="00F6407A" w:rsidRDefault="00066C4F" w:rsidP="00F64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6407A" w:rsidRPr="00F6407A" w:rsidRDefault="00F6407A" w:rsidP="00F64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6407A" w:rsidRPr="00F6407A" w:rsidRDefault="00107142" w:rsidP="00F64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</w:tr>
      <w:tr w:rsidR="0052304D" w:rsidRPr="00F6407A" w:rsidTr="00DB0298">
        <w:trPr>
          <w:trHeight w:hRule="exact" w:val="397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304D" w:rsidRPr="00F6407A" w:rsidRDefault="0052304D" w:rsidP="00DD1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84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F6407A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 xml:space="preserve">รวมเงินกู้ยืมระยะยาว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uble" w:sz="4" w:space="0" w:color="000000"/>
              <w:right w:val="nil"/>
            </w:tcBorders>
            <w:shd w:val="clear" w:color="auto" w:fill="auto"/>
            <w:noWrap/>
            <w:vAlign w:val="bottom"/>
          </w:tcPr>
          <w:p w:rsidR="0052304D" w:rsidRPr="00F6407A" w:rsidRDefault="0052304D" w:rsidP="00523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7,</w:t>
            </w:r>
            <w:r w:rsidR="00061BDB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1</w:t>
            </w:r>
            <w:r w:rsidR="00EC075C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304D" w:rsidRPr="00F6407A" w:rsidRDefault="0052304D" w:rsidP="00523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000000"/>
              <w:right w:val="nil"/>
            </w:tcBorders>
            <w:shd w:val="clear" w:color="auto" w:fill="auto"/>
            <w:noWrap/>
            <w:vAlign w:val="bottom"/>
          </w:tcPr>
          <w:p w:rsidR="0052304D" w:rsidRPr="00F6407A" w:rsidRDefault="0052304D" w:rsidP="00523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7,</w:t>
            </w:r>
            <w:r w:rsidR="00061BDB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43</w:t>
            </w:r>
            <w:r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304D" w:rsidRPr="00F6407A" w:rsidRDefault="0052304D" w:rsidP="00523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000000"/>
              <w:right w:val="nil"/>
            </w:tcBorders>
            <w:shd w:val="clear" w:color="auto" w:fill="auto"/>
            <w:noWrap/>
            <w:vAlign w:val="bottom"/>
          </w:tcPr>
          <w:p w:rsidR="0052304D" w:rsidRPr="00F6407A" w:rsidRDefault="0052304D" w:rsidP="00523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6,5</w:t>
            </w:r>
            <w:r w:rsidR="00061BDB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1</w:t>
            </w:r>
            <w:r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304D" w:rsidRPr="00F6407A" w:rsidRDefault="0052304D" w:rsidP="00523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000000"/>
              <w:right w:val="nil"/>
            </w:tcBorders>
            <w:shd w:val="clear" w:color="auto" w:fill="auto"/>
            <w:noWrap/>
            <w:vAlign w:val="bottom"/>
          </w:tcPr>
          <w:p w:rsidR="0052304D" w:rsidRPr="00F6407A" w:rsidRDefault="0052304D" w:rsidP="00523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7,</w:t>
            </w:r>
            <w:r w:rsidR="00061BDB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43</w:t>
            </w:r>
            <w:r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7</w:t>
            </w:r>
          </w:p>
        </w:tc>
      </w:tr>
    </w:tbl>
    <w:p w:rsidR="00A76D97" w:rsidRDefault="00A76D97" w:rsidP="009E58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360"/>
        <w:rPr>
          <w:rFonts w:ascii="Angsana New" w:eastAsia="Calibri" w:hAnsi="Angsana New"/>
          <w:b/>
          <w:bCs/>
          <w:sz w:val="30"/>
          <w:szCs w:val="30"/>
        </w:rPr>
      </w:pPr>
      <w:r w:rsidRPr="00A76D97">
        <w:rPr>
          <w:rFonts w:ascii="Angsana New" w:eastAsia="Calibri" w:hAnsi="Angsana New" w:hint="cs"/>
          <w:b/>
          <w:bCs/>
          <w:sz w:val="30"/>
          <w:szCs w:val="30"/>
          <w:cs/>
        </w:rPr>
        <w:t>ส่วนของหนี้สินระยะยาวที่ถึงกำหนดชำระภายในหนึ่งปี</w:t>
      </w:r>
    </w:p>
    <w:tbl>
      <w:tblPr>
        <w:tblW w:w="9923" w:type="dxa"/>
        <w:tblInd w:w="-34" w:type="dxa"/>
        <w:tblLook w:val="04A0" w:firstRow="1" w:lastRow="0" w:firstColumn="1" w:lastColumn="0" w:noHBand="0" w:noVBand="1"/>
      </w:tblPr>
      <w:tblGrid>
        <w:gridCol w:w="3970"/>
        <w:gridCol w:w="1275"/>
        <w:gridCol w:w="284"/>
        <w:gridCol w:w="1276"/>
        <w:gridCol w:w="283"/>
        <w:gridCol w:w="1276"/>
        <w:gridCol w:w="283"/>
        <w:gridCol w:w="1276"/>
      </w:tblGrid>
      <w:tr w:rsidR="00A76D97" w:rsidRPr="00F6407A" w:rsidTr="00DB0298">
        <w:trPr>
          <w:trHeight w:hRule="exact" w:val="397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6D97" w:rsidRPr="00F6407A" w:rsidRDefault="00A76D97" w:rsidP="00D0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95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76D97" w:rsidRPr="00107142" w:rsidRDefault="00A76D97" w:rsidP="00D0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107142">
              <w:rPr>
                <w:rFonts w:ascii="Angsana New" w:eastAsia="Times New Roman" w:hAnsi="Angsana New"/>
                <w:sz w:val="30"/>
                <w:szCs w:val="30"/>
                <w:cs/>
              </w:rPr>
              <w:t>พันบาท</w:t>
            </w:r>
          </w:p>
        </w:tc>
      </w:tr>
      <w:tr w:rsidR="00A76D97" w:rsidRPr="00F6407A" w:rsidTr="00DB0298">
        <w:trPr>
          <w:trHeight w:hRule="exact" w:val="397"/>
        </w:trPr>
        <w:tc>
          <w:tcPr>
            <w:tcW w:w="39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76D97" w:rsidRPr="00F6407A" w:rsidRDefault="00A76D97" w:rsidP="00D0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76D97" w:rsidRPr="00107142" w:rsidRDefault="00A76D97" w:rsidP="00D0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107142">
              <w:rPr>
                <w:rFonts w:ascii="Angsana New" w:eastAsia="Times New Roman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A76D97" w:rsidRPr="00107142" w:rsidRDefault="00A76D97" w:rsidP="00D0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76D97" w:rsidRPr="00107142" w:rsidRDefault="00A76D97" w:rsidP="00D0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107142">
              <w:rPr>
                <w:rFonts w:ascii="Angsana New" w:eastAsia="Times New Roman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76D97" w:rsidRPr="00733D53" w:rsidTr="00DB0298">
        <w:trPr>
          <w:trHeight w:val="20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6D97" w:rsidRPr="00F6407A" w:rsidRDefault="00A76D97" w:rsidP="00D0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76D97" w:rsidRPr="00733D53" w:rsidRDefault="00061BDB" w:rsidP="00D0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31</w:t>
            </w:r>
            <w:r w:rsidR="00A76D97" w:rsidRPr="00733D53">
              <w:rPr>
                <w:rFonts w:ascii="Angsana New" w:eastAsia="Times New Roman" w:hAnsi="Angsana New"/>
                <w:sz w:val="30"/>
                <w:szCs w:val="30"/>
              </w:rPr>
              <w:t xml:space="preserve"> </w:t>
            </w:r>
            <w:r w:rsidR="00A76D97" w:rsidRPr="00733D53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2</w:t>
            </w:r>
            <w:r w:rsidR="00A76D97" w:rsidRPr="00733D53">
              <w:rPr>
                <w:rFonts w:ascii="Angsana New" w:eastAsia="Times New Roman" w:hAnsi="Angsana New"/>
                <w:sz w:val="30"/>
                <w:szCs w:val="30"/>
              </w:rPr>
              <w:t>56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3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A76D97" w:rsidRPr="00733D53" w:rsidRDefault="00A76D97" w:rsidP="00D0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76D97" w:rsidRPr="00733D53" w:rsidRDefault="00061BDB" w:rsidP="00D0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31</w:t>
            </w:r>
            <w:r w:rsidR="00A76D97" w:rsidRPr="00733D53">
              <w:rPr>
                <w:rFonts w:ascii="Angsana New" w:eastAsia="Times New Roman" w:hAnsi="Angsana New"/>
                <w:sz w:val="30"/>
                <w:szCs w:val="30"/>
              </w:rPr>
              <w:t xml:space="preserve"> </w:t>
            </w:r>
            <w:r w:rsidR="00A76D97" w:rsidRPr="00733D53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2</w:t>
            </w:r>
            <w:r w:rsidR="00A76D97" w:rsidRPr="00733D53">
              <w:rPr>
                <w:rFonts w:ascii="Angsana New" w:eastAsia="Times New Roman" w:hAnsi="Angsana New"/>
                <w:sz w:val="30"/>
                <w:szCs w:val="30"/>
              </w:rPr>
              <w:t>56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76D97" w:rsidRPr="00733D53" w:rsidRDefault="00A76D97" w:rsidP="00D0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76D97" w:rsidRPr="00733D53" w:rsidRDefault="00061BDB" w:rsidP="00D0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31</w:t>
            </w:r>
            <w:r w:rsidR="00A76D97" w:rsidRPr="00733D53">
              <w:rPr>
                <w:rFonts w:ascii="Angsana New" w:eastAsia="Times New Roman" w:hAnsi="Angsana New"/>
                <w:sz w:val="30"/>
                <w:szCs w:val="30"/>
              </w:rPr>
              <w:t xml:space="preserve"> </w:t>
            </w:r>
            <w:r w:rsidR="00A76D97" w:rsidRPr="00733D53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2</w:t>
            </w:r>
            <w:r w:rsidR="00A76D97" w:rsidRPr="00733D53">
              <w:rPr>
                <w:rFonts w:ascii="Angsana New" w:eastAsia="Times New Roman" w:hAnsi="Angsana New"/>
                <w:sz w:val="30"/>
                <w:szCs w:val="30"/>
              </w:rPr>
              <w:t>56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3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76D97" w:rsidRPr="00733D53" w:rsidRDefault="00A76D97" w:rsidP="00D0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3" w:firstLine="27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76D97" w:rsidRPr="00733D53" w:rsidRDefault="00061BDB" w:rsidP="00D0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31</w:t>
            </w:r>
            <w:r w:rsidR="00A76D97" w:rsidRPr="00733D53">
              <w:rPr>
                <w:rFonts w:ascii="Angsana New" w:eastAsia="Times New Roman" w:hAnsi="Angsana New"/>
                <w:sz w:val="30"/>
                <w:szCs w:val="30"/>
              </w:rPr>
              <w:t xml:space="preserve"> </w:t>
            </w:r>
            <w:r w:rsidR="00A76D97" w:rsidRPr="00733D53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2</w:t>
            </w:r>
            <w:r w:rsidR="00A76D97" w:rsidRPr="00733D53">
              <w:rPr>
                <w:rFonts w:ascii="Angsana New" w:eastAsia="Times New Roman" w:hAnsi="Angsana New"/>
                <w:sz w:val="30"/>
                <w:szCs w:val="30"/>
              </w:rPr>
              <w:t>56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2</w:t>
            </w:r>
          </w:p>
        </w:tc>
      </w:tr>
      <w:tr w:rsidR="0052304D" w:rsidRPr="00F6407A" w:rsidTr="00DB0298">
        <w:trPr>
          <w:trHeight w:hRule="exact" w:val="397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304D" w:rsidRPr="00F6407A" w:rsidRDefault="0052304D" w:rsidP="00DD1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98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ส่วนของ</w:t>
            </w:r>
            <w:r w:rsidRPr="00F6407A">
              <w:rPr>
                <w:rFonts w:ascii="Angsana New" w:eastAsia="Times New Roman" w:hAnsi="Angsana New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52304D" w:rsidRPr="00F6407A" w:rsidRDefault="00061BDB" w:rsidP="00523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3</w:t>
            </w:r>
            <w:r w:rsidR="0052304D">
              <w:rPr>
                <w:rFonts w:ascii="Angsana New" w:eastAsia="Times New Roman" w:hAnsi="Angsana New"/>
                <w:sz w:val="30"/>
                <w:szCs w:val="30"/>
              </w:rPr>
              <w:t>,6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01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2304D" w:rsidRPr="00F6407A" w:rsidRDefault="0052304D" w:rsidP="00523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52304D" w:rsidRPr="00F6407A" w:rsidRDefault="00061BDB" w:rsidP="00523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3</w:t>
            </w:r>
            <w:r w:rsidR="0052304D">
              <w:rPr>
                <w:rFonts w:ascii="Angsana New" w:eastAsia="Times New Roman" w:hAnsi="Angsana New"/>
                <w:sz w:val="30"/>
                <w:szCs w:val="30"/>
              </w:rPr>
              <w:t>,55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2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52304D" w:rsidRPr="00F6407A" w:rsidRDefault="0052304D" w:rsidP="00523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52304D" w:rsidRPr="00F6407A" w:rsidRDefault="00061BDB" w:rsidP="00523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3</w:t>
            </w:r>
            <w:r w:rsidR="0052304D">
              <w:rPr>
                <w:rFonts w:ascii="Angsana New" w:eastAsia="Times New Roman" w:hAnsi="Angsana New"/>
                <w:sz w:val="30"/>
                <w:szCs w:val="30"/>
              </w:rPr>
              <w:t>,6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01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2304D" w:rsidRPr="00F6407A" w:rsidRDefault="0052304D" w:rsidP="00523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52304D" w:rsidRPr="00F6407A" w:rsidRDefault="00061BDB" w:rsidP="00523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3</w:t>
            </w:r>
            <w:r w:rsidR="0052304D">
              <w:rPr>
                <w:rFonts w:ascii="Angsana New" w:eastAsia="Times New Roman" w:hAnsi="Angsana New"/>
                <w:sz w:val="30"/>
                <w:szCs w:val="30"/>
              </w:rPr>
              <w:t>,55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2</w:t>
            </w:r>
          </w:p>
        </w:tc>
      </w:tr>
      <w:tr w:rsidR="00A76D97" w:rsidRPr="00F6407A" w:rsidTr="003A39DC">
        <w:trPr>
          <w:trHeight w:hRule="exact" w:val="397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6D97" w:rsidRPr="00F6407A" w:rsidRDefault="00A76D97" w:rsidP="00DD1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98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ส่วนของ</w:t>
            </w:r>
            <w:r>
              <w:rPr>
                <w:rFonts w:ascii="Angsana New" w:eastAsia="Times New Roman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A76D97" w:rsidRPr="00F6407A" w:rsidRDefault="00A76D97" w:rsidP="00D0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A76D97" w:rsidRPr="00F6407A" w:rsidRDefault="00A76D97" w:rsidP="00D0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A76D97" w:rsidRPr="00F6407A" w:rsidRDefault="00A76D97" w:rsidP="00D0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A76D97" w:rsidRPr="00F6407A" w:rsidRDefault="00A76D97" w:rsidP="00D0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A76D97" w:rsidRPr="00F6407A" w:rsidRDefault="00A76D97" w:rsidP="00D0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A76D97" w:rsidRPr="00F6407A" w:rsidRDefault="00A76D97" w:rsidP="00D0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A76D97" w:rsidRPr="00F6407A" w:rsidRDefault="00A76D97" w:rsidP="00D0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</w:tr>
      <w:tr w:rsidR="00A76D97" w:rsidRPr="00F6407A" w:rsidTr="003A39DC">
        <w:trPr>
          <w:trHeight w:hRule="exact" w:val="397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6D97" w:rsidRDefault="00D35071" w:rsidP="00DD1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98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 xml:space="preserve">       </w:t>
            </w:r>
            <w:r w:rsidR="00A76D97">
              <w:rPr>
                <w:rFonts w:ascii="Angsana New" w:eastAsia="Times New Roman" w:hAnsi="Angsana New" w:hint="cs"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76D97" w:rsidRPr="00F6407A" w:rsidRDefault="00DD1950" w:rsidP="00D0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145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A76D97" w:rsidRPr="00F6407A" w:rsidRDefault="00A76D97" w:rsidP="00D0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76D97" w:rsidRPr="00F6407A" w:rsidRDefault="00107142" w:rsidP="00D0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A76D97" w:rsidRPr="00F6407A" w:rsidRDefault="00A76D97" w:rsidP="00D0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76D97" w:rsidRPr="00F6407A" w:rsidRDefault="00066C4F" w:rsidP="00D0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A76D97" w:rsidRPr="00F6407A" w:rsidRDefault="00A76D97" w:rsidP="00D0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76D97" w:rsidRPr="00F6407A" w:rsidRDefault="00107142" w:rsidP="00D0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</w:tr>
      <w:tr w:rsidR="0052304D" w:rsidRPr="00F6407A" w:rsidTr="003A39DC">
        <w:trPr>
          <w:trHeight w:hRule="exact" w:val="397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304D" w:rsidRPr="00F6407A" w:rsidRDefault="0052304D" w:rsidP="00DD1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98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F6407A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>รวมเงินกู้ยืมระยะยาว</w:t>
            </w:r>
            <w:r w:rsidR="00D35071" w:rsidRPr="00D35071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>ที่ถึงกำหนดชำระภายในหนึ่งปี</w:t>
            </w:r>
            <w:r w:rsidRPr="00F6407A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52304D" w:rsidRPr="004B597E" w:rsidRDefault="0052304D" w:rsidP="00523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52304D" w:rsidRPr="004B597E" w:rsidRDefault="0052304D" w:rsidP="00523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52304D" w:rsidRPr="004B597E" w:rsidRDefault="0052304D" w:rsidP="00523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52304D" w:rsidRPr="004B597E" w:rsidRDefault="0052304D" w:rsidP="00523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52304D" w:rsidRPr="004B597E" w:rsidRDefault="0052304D" w:rsidP="00523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52304D" w:rsidRPr="004B597E" w:rsidRDefault="0052304D" w:rsidP="00523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52304D" w:rsidRPr="004B597E" w:rsidRDefault="0052304D" w:rsidP="00523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D35071" w:rsidRPr="00F6407A" w:rsidTr="003A39DC">
        <w:trPr>
          <w:trHeight w:hRule="exact" w:val="397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5071" w:rsidRPr="00F6407A" w:rsidRDefault="003A39DC" w:rsidP="00DD1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98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 xml:space="preserve">       </w:t>
            </w:r>
            <w:r w:rsidRPr="003A39DC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275" w:type="dxa"/>
            <w:tcBorders>
              <w:left w:val="nil"/>
              <w:bottom w:val="double" w:sz="4" w:space="0" w:color="000000"/>
              <w:right w:val="nil"/>
            </w:tcBorders>
            <w:shd w:val="clear" w:color="auto" w:fill="auto"/>
            <w:noWrap/>
            <w:vAlign w:val="bottom"/>
          </w:tcPr>
          <w:p w:rsidR="00D35071" w:rsidRPr="004B597E" w:rsidRDefault="00D35071" w:rsidP="00D35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3</w:t>
            </w:r>
            <w:r w:rsidRPr="004B597E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746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5071" w:rsidRPr="004B597E" w:rsidRDefault="00D35071" w:rsidP="00D35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left w:val="nil"/>
              <w:bottom w:val="double" w:sz="4" w:space="0" w:color="000000"/>
              <w:right w:val="nil"/>
            </w:tcBorders>
            <w:shd w:val="clear" w:color="auto" w:fill="auto"/>
            <w:noWrap/>
            <w:vAlign w:val="bottom"/>
          </w:tcPr>
          <w:p w:rsidR="00D35071" w:rsidRPr="004B597E" w:rsidRDefault="00D35071" w:rsidP="00D35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3</w:t>
            </w:r>
            <w:r w:rsidRPr="004B597E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,55</w:t>
            </w:r>
            <w:r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5071" w:rsidRPr="004B597E" w:rsidRDefault="00D35071" w:rsidP="00D35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left w:val="nil"/>
              <w:bottom w:val="double" w:sz="4" w:space="0" w:color="000000"/>
              <w:right w:val="nil"/>
            </w:tcBorders>
            <w:shd w:val="clear" w:color="auto" w:fill="auto"/>
            <w:noWrap/>
            <w:vAlign w:val="bottom"/>
          </w:tcPr>
          <w:p w:rsidR="00D35071" w:rsidRPr="004B597E" w:rsidRDefault="00D35071" w:rsidP="00D35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3</w:t>
            </w:r>
            <w:r w:rsidRPr="004B597E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,6</w:t>
            </w:r>
            <w:r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01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5071" w:rsidRPr="004B597E" w:rsidRDefault="00D35071" w:rsidP="00D35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left w:val="nil"/>
              <w:bottom w:val="double" w:sz="4" w:space="0" w:color="000000"/>
              <w:right w:val="nil"/>
            </w:tcBorders>
            <w:shd w:val="clear" w:color="auto" w:fill="auto"/>
            <w:noWrap/>
            <w:vAlign w:val="bottom"/>
          </w:tcPr>
          <w:p w:rsidR="00D35071" w:rsidRPr="004B597E" w:rsidRDefault="00D35071" w:rsidP="00D35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3</w:t>
            </w:r>
            <w:r w:rsidRPr="004B597E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,55</w:t>
            </w:r>
            <w:r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2</w:t>
            </w:r>
          </w:p>
        </w:tc>
      </w:tr>
    </w:tbl>
    <w:p w:rsidR="009E58A4" w:rsidRDefault="009E58A4" w:rsidP="009E58A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360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9E58A4" w:rsidRDefault="009E58A4" w:rsidP="009E58A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360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9E58A4" w:rsidRDefault="009E58A4" w:rsidP="009E58A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360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9E58A4" w:rsidRDefault="009E58A4" w:rsidP="009E58A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360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9E58A4" w:rsidRDefault="009E58A4" w:rsidP="009E58A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360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6E7D43" w:rsidRPr="004464D4" w:rsidRDefault="006E7D43" w:rsidP="00C8051B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360"/>
        <w:jc w:val="thaiDistribute"/>
        <w:rPr>
          <w:rFonts w:ascii="Angsana New" w:hAnsi="Angsana New"/>
          <w:b/>
          <w:bCs/>
          <w:sz w:val="30"/>
          <w:szCs w:val="30"/>
        </w:rPr>
      </w:pPr>
      <w:r w:rsidRPr="004D6D6A">
        <w:rPr>
          <w:rFonts w:ascii="Angsana New" w:hAnsi="Angsana New"/>
          <w:b/>
          <w:bCs/>
          <w:sz w:val="30"/>
          <w:szCs w:val="30"/>
          <w:cs/>
        </w:rPr>
        <w:t>ส่วนงานดำเนินงาน</w:t>
      </w:r>
    </w:p>
    <w:p w:rsidR="006E7D43" w:rsidRPr="00B17CE4" w:rsidRDefault="00C8051B" w:rsidP="00C805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360"/>
        <w:jc w:val="thaiDistribute"/>
        <w:rPr>
          <w:rFonts w:ascii="Angsana New" w:hAnsi="Angsana New"/>
          <w:spacing w:val="-4"/>
          <w:sz w:val="30"/>
          <w:szCs w:val="30"/>
        </w:rPr>
      </w:pPr>
      <w:r>
        <w:rPr>
          <w:rFonts w:ascii="Angsana New" w:hAnsi="Angsana New" w:hint="cs"/>
          <w:spacing w:val="-4"/>
          <w:sz w:val="30"/>
          <w:szCs w:val="30"/>
          <w:cs/>
        </w:rPr>
        <w:t xml:space="preserve">เริ่มตั้งแต่วันที่ </w:t>
      </w:r>
      <w:r w:rsidR="00061BDB">
        <w:rPr>
          <w:rFonts w:ascii="Angsana New" w:hAnsi="Angsana New"/>
          <w:spacing w:val="-4"/>
          <w:sz w:val="30"/>
          <w:szCs w:val="30"/>
        </w:rPr>
        <w:t>1</w:t>
      </w:r>
      <w:r>
        <w:rPr>
          <w:rFonts w:ascii="Angsana New" w:hAnsi="Angsana New"/>
          <w:spacing w:val="-4"/>
          <w:sz w:val="30"/>
          <w:szCs w:val="30"/>
        </w:rPr>
        <w:t xml:space="preserve"> 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ตุลาคม </w:t>
      </w:r>
      <w:r w:rsidR="00061BDB">
        <w:rPr>
          <w:rFonts w:ascii="Angsana New" w:hAnsi="Angsana New"/>
          <w:spacing w:val="-4"/>
          <w:sz w:val="30"/>
          <w:szCs w:val="30"/>
        </w:rPr>
        <w:t>2</w:t>
      </w:r>
      <w:r>
        <w:rPr>
          <w:rFonts w:ascii="Angsana New" w:hAnsi="Angsana New"/>
          <w:spacing w:val="-4"/>
          <w:sz w:val="30"/>
          <w:szCs w:val="30"/>
        </w:rPr>
        <w:t>56</w:t>
      </w:r>
      <w:r w:rsidR="00061BDB">
        <w:rPr>
          <w:rFonts w:ascii="Angsana New" w:hAnsi="Angsana New"/>
          <w:spacing w:val="-4"/>
          <w:sz w:val="30"/>
          <w:szCs w:val="30"/>
        </w:rPr>
        <w:t>2</w:t>
      </w:r>
      <w:r>
        <w:rPr>
          <w:rFonts w:ascii="Angsana New" w:hAnsi="Angsana New"/>
          <w:spacing w:val="-4"/>
          <w:sz w:val="30"/>
          <w:szCs w:val="30"/>
        </w:rPr>
        <w:t xml:space="preserve"> </w:t>
      </w:r>
      <w:r>
        <w:rPr>
          <w:rFonts w:ascii="Angsana New" w:hAnsi="Angsana New" w:hint="cs"/>
          <w:spacing w:val="-4"/>
          <w:sz w:val="30"/>
          <w:szCs w:val="30"/>
          <w:cs/>
        </w:rPr>
        <w:t>กลุ่มบริษัทได้นำเสนอและเปิ</w:t>
      </w:r>
      <w:r w:rsidR="00A81206">
        <w:rPr>
          <w:rFonts w:ascii="Angsana New" w:hAnsi="Angsana New" w:hint="cs"/>
          <w:spacing w:val="-4"/>
          <w:sz w:val="30"/>
          <w:szCs w:val="30"/>
          <w:cs/>
        </w:rPr>
        <w:t>ด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เผยข้อมูลจำแนกตามส่วนงานเป็น </w:t>
      </w:r>
      <w:r>
        <w:rPr>
          <w:rFonts w:ascii="Angsana New" w:hAnsi="Angsana New"/>
          <w:spacing w:val="-4"/>
          <w:sz w:val="30"/>
          <w:szCs w:val="30"/>
        </w:rPr>
        <w:t xml:space="preserve">5 </w:t>
      </w:r>
      <w:r>
        <w:rPr>
          <w:rFonts w:ascii="Angsana New" w:hAnsi="Angsana New" w:hint="cs"/>
          <w:spacing w:val="-4"/>
          <w:sz w:val="30"/>
          <w:szCs w:val="30"/>
          <w:cs/>
        </w:rPr>
        <w:t>ส่วนงาน จากเดิมที่มีการแสดงข้อมูลจำแนกส่วนงาน</w:t>
      </w:r>
      <w:r w:rsidR="006E7D43" w:rsidRPr="00B17CE4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061BDB">
        <w:rPr>
          <w:rFonts w:ascii="Angsana New" w:hAnsi="Angsana New"/>
          <w:spacing w:val="-4"/>
          <w:sz w:val="30"/>
          <w:szCs w:val="30"/>
        </w:rPr>
        <w:t>3</w:t>
      </w:r>
      <w:r w:rsidR="006E7D43" w:rsidRPr="00B17CE4">
        <w:rPr>
          <w:rFonts w:ascii="Angsana New" w:hAnsi="Angsana New"/>
          <w:spacing w:val="-4"/>
          <w:sz w:val="30"/>
          <w:szCs w:val="30"/>
        </w:rPr>
        <w:t xml:space="preserve"> </w:t>
      </w:r>
      <w:r w:rsidR="006E7D43" w:rsidRPr="00B17CE4">
        <w:rPr>
          <w:rFonts w:ascii="Angsana New" w:hAnsi="Angsana New"/>
          <w:spacing w:val="-4"/>
          <w:sz w:val="30"/>
          <w:szCs w:val="30"/>
          <w:cs/>
        </w:rPr>
        <w:t>ส่วนงานที่รายงาน ดังรายละเอียดข้างล่าง ซึ่งเป็นหน่วยงานธุรกิจที่สำคัญของกลุ่มบริษัท หน่วยงานธุรกิจที่สำคัญนี้ผลิตสินค้าและให้บริการที่แตกต่างกัน และมีการบริหารจัดการแยกต่างหาก</w:t>
      </w:r>
      <w:r w:rsidR="006E7D43" w:rsidRPr="00B17CE4">
        <w:rPr>
          <w:rFonts w:ascii="Angsana New" w:hAnsi="Angsana New"/>
          <w:spacing w:val="-4"/>
          <w:sz w:val="30"/>
          <w:szCs w:val="30"/>
        </w:rPr>
        <w:t xml:space="preserve"> </w:t>
      </w:r>
      <w:r w:rsidR="006E7D43" w:rsidRPr="00B17CE4">
        <w:rPr>
          <w:rFonts w:ascii="Angsana New" w:hAnsi="Angsana New"/>
          <w:spacing w:val="-4"/>
          <w:sz w:val="30"/>
          <w:szCs w:val="30"/>
          <w:cs/>
        </w:rPr>
        <w:t>เนื่องจากใช้เทคโนโลยีและกลยุทธ์ทางการตลาดที่แตกต่างกัน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การดำเนินงานของแต่ละส่วนงานที่รายงานของกลุ่มบริษัท</w:t>
      </w:r>
      <w:r w:rsidR="006E7D43" w:rsidRPr="00B17CE4">
        <w:rPr>
          <w:rFonts w:ascii="Angsana New" w:hAnsi="Angsana New" w:hint="cs"/>
          <w:spacing w:val="-4"/>
          <w:sz w:val="30"/>
          <w:szCs w:val="30"/>
          <w:cs/>
        </w:rPr>
        <w:t>โ</w:t>
      </w:r>
      <w:r w:rsidR="006E7D43" w:rsidRPr="00B17CE4">
        <w:rPr>
          <w:rFonts w:ascii="Angsana New" w:hAnsi="Angsana New"/>
          <w:spacing w:val="-4"/>
          <w:sz w:val="30"/>
          <w:szCs w:val="30"/>
          <w:cs/>
        </w:rPr>
        <w:t xml:space="preserve">ดยสรุปมีดังนี้ </w:t>
      </w:r>
    </w:p>
    <w:p w:rsidR="006E7D43" w:rsidRPr="006B49E5" w:rsidRDefault="006E7D43" w:rsidP="003F3A3B">
      <w:pPr>
        <w:pStyle w:val="ListParagraph"/>
        <w:numPr>
          <w:ilvl w:val="0"/>
          <w:numId w:val="21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540"/>
        <w:jc w:val="thaiDistribute"/>
        <w:rPr>
          <w:rFonts w:ascii="AngsanaUPC" w:hAnsi="AngsanaUPC" w:cs="AngsanaUPC"/>
          <w:sz w:val="30"/>
          <w:szCs w:val="30"/>
        </w:rPr>
      </w:pPr>
      <w:r w:rsidRPr="006B49E5">
        <w:rPr>
          <w:rFonts w:ascii="AngsanaUPC" w:hAnsi="AngsanaUPC" w:cs="AngsanaUPC"/>
          <w:sz w:val="30"/>
          <w:szCs w:val="30"/>
          <w:cs/>
        </w:rPr>
        <w:t xml:space="preserve">ส่วนงาน </w:t>
      </w:r>
      <w:r w:rsidR="00061BDB">
        <w:rPr>
          <w:rFonts w:ascii="AngsanaUPC" w:hAnsi="AngsanaUPC" w:cs="AngsanaUPC"/>
          <w:sz w:val="30"/>
          <w:szCs w:val="30"/>
        </w:rPr>
        <w:t>1</w:t>
      </w:r>
      <w:r w:rsidRPr="006B49E5">
        <w:rPr>
          <w:rFonts w:ascii="AngsanaUPC" w:hAnsi="AngsanaUPC" w:cs="AngsanaUPC"/>
          <w:sz w:val="30"/>
          <w:szCs w:val="30"/>
          <w:cs/>
        </w:rPr>
        <w:t xml:space="preserve"> </w:t>
      </w:r>
      <w:r w:rsidRPr="006B49E5">
        <w:rPr>
          <w:rFonts w:ascii="AngsanaUPC" w:hAnsi="AngsanaUPC" w:cs="AngsanaUPC" w:hint="cs"/>
          <w:sz w:val="30"/>
          <w:szCs w:val="30"/>
          <w:cs/>
        </w:rPr>
        <w:t>ออกแบบ ผลิตและติดตั้งเครื่องจักรแบบกึ่งอัตโนมัติ</w:t>
      </w:r>
    </w:p>
    <w:p w:rsidR="006E7D43" w:rsidRDefault="006E7D43" w:rsidP="003F3A3B">
      <w:pPr>
        <w:pStyle w:val="ListParagraph"/>
        <w:numPr>
          <w:ilvl w:val="0"/>
          <w:numId w:val="21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540"/>
        <w:jc w:val="thaiDistribute"/>
        <w:rPr>
          <w:rFonts w:ascii="AngsanaUPC" w:hAnsi="AngsanaUPC" w:cs="AngsanaUPC"/>
          <w:sz w:val="30"/>
          <w:szCs w:val="30"/>
        </w:rPr>
      </w:pPr>
      <w:r w:rsidRPr="006B49E5">
        <w:rPr>
          <w:rFonts w:ascii="AngsanaUPC" w:hAnsi="AngsanaUPC" w:cs="AngsanaUPC"/>
          <w:sz w:val="30"/>
          <w:szCs w:val="30"/>
          <w:cs/>
        </w:rPr>
        <w:t xml:space="preserve">ส่วนงาน </w:t>
      </w:r>
      <w:r w:rsidR="00061BDB">
        <w:rPr>
          <w:rFonts w:ascii="AngsanaUPC" w:hAnsi="AngsanaUPC" w:cs="AngsanaUPC"/>
          <w:sz w:val="30"/>
          <w:szCs w:val="30"/>
        </w:rPr>
        <w:t>2</w:t>
      </w:r>
      <w:r w:rsidRPr="006B49E5">
        <w:rPr>
          <w:rFonts w:ascii="AngsanaUPC" w:hAnsi="AngsanaUPC" w:cs="AngsanaUPC"/>
          <w:sz w:val="30"/>
          <w:szCs w:val="30"/>
          <w:cs/>
        </w:rPr>
        <w:t xml:space="preserve"> </w:t>
      </w:r>
      <w:r w:rsidRPr="006B49E5">
        <w:rPr>
          <w:rFonts w:ascii="AngsanaUPC" w:hAnsi="AngsanaUPC" w:cs="AngsanaUPC" w:hint="cs"/>
          <w:sz w:val="30"/>
          <w:szCs w:val="30"/>
          <w:cs/>
        </w:rPr>
        <w:t>ออกแบบ ผลิตและติดตั้งเครื่องจักรแบบอัตโนมัติ</w:t>
      </w:r>
    </w:p>
    <w:p w:rsidR="00C8051B" w:rsidRDefault="00C8051B" w:rsidP="003F3A3B">
      <w:pPr>
        <w:pStyle w:val="ListParagraph"/>
        <w:numPr>
          <w:ilvl w:val="0"/>
          <w:numId w:val="21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540"/>
        <w:jc w:val="thaiDistribute"/>
        <w:rPr>
          <w:rFonts w:ascii="AngsanaUPC" w:hAnsi="AngsanaUPC" w:cs="AngsanaUPC"/>
          <w:sz w:val="30"/>
          <w:szCs w:val="30"/>
        </w:rPr>
      </w:pPr>
      <w:r>
        <w:rPr>
          <w:rFonts w:ascii="AngsanaUPC" w:hAnsi="AngsanaUPC" w:cs="AngsanaUPC" w:hint="cs"/>
          <w:sz w:val="30"/>
          <w:szCs w:val="30"/>
          <w:cs/>
        </w:rPr>
        <w:t xml:space="preserve">ส่วนงาน </w:t>
      </w:r>
      <w:r w:rsidR="00061BDB">
        <w:rPr>
          <w:rFonts w:ascii="AngsanaUPC" w:hAnsi="AngsanaUPC" w:cs="AngsanaUPC"/>
          <w:sz w:val="30"/>
          <w:szCs w:val="30"/>
        </w:rPr>
        <w:t>3</w:t>
      </w:r>
      <w:r>
        <w:rPr>
          <w:rFonts w:ascii="AngsanaUPC" w:hAnsi="AngsanaUPC" w:cs="AngsanaUPC"/>
          <w:sz w:val="30"/>
          <w:szCs w:val="30"/>
        </w:rPr>
        <w:t xml:space="preserve"> </w:t>
      </w:r>
      <w:r>
        <w:rPr>
          <w:rFonts w:ascii="AngsanaUPC" w:hAnsi="AngsanaUPC" w:cs="AngsanaUPC" w:hint="cs"/>
          <w:sz w:val="30"/>
          <w:szCs w:val="30"/>
          <w:cs/>
        </w:rPr>
        <w:t>ติดตั้งและบำรุงเครื่องจักร</w:t>
      </w:r>
    </w:p>
    <w:p w:rsidR="00C8051B" w:rsidRPr="006B49E5" w:rsidRDefault="00C8051B" w:rsidP="003F3A3B">
      <w:pPr>
        <w:pStyle w:val="ListParagraph"/>
        <w:numPr>
          <w:ilvl w:val="0"/>
          <w:numId w:val="21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540"/>
        <w:jc w:val="thaiDistribute"/>
        <w:rPr>
          <w:rFonts w:ascii="AngsanaUPC" w:hAnsi="AngsanaUPC" w:cs="AngsanaUPC"/>
          <w:sz w:val="30"/>
          <w:szCs w:val="30"/>
        </w:rPr>
      </w:pPr>
      <w:r>
        <w:rPr>
          <w:rFonts w:ascii="AngsanaUPC" w:hAnsi="AngsanaUPC" w:cs="AngsanaUPC" w:hint="cs"/>
          <w:sz w:val="30"/>
          <w:szCs w:val="30"/>
          <w:cs/>
        </w:rPr>
        <w:t xml:space="preserve">ส่วนงาน </w:t>
      </w:r>
      <w:r w:rsidR="00061BDB">
        <w:rPr>
          <w:rFonts w:ascii="AngsanaUPC" w:hAnsi="AngsanaUPC" w:cs="AngsanaUPC"/>
          <w:sz w:val="30"/>
          <w:szCs w:val="30"/>
        </w:rPr>
        <w:t>4</w:t>
      </w:r>
      <w:r>
        <w:rPr>
          <w:rFonts w:ascii="AngsanaUPC" w:hAnsi="AngsanaUPC" w:cs="AngsanaUPC"/>
          <w:sz w:val="30"/>
          <w:szCs w:val="30"/>
        </w:rPr>
        <w:t xml:space="preserve"> </w:t>
      </w:r>
      <w:r>
        <w:rPr>
          <w:rFonts w:ascii="AngsanaUPC" w:hAnsi="AngsanaUPC" w:cs="AngsanaUPC" w:hint="cs"/>
          <w:sz w:val="30"/>
          <w:szCs w:val="30"/>
          <w:cs/>
        </w:rPr>
        <w:t>ผลิตสารกำจัดศัตรูพืชและผลิตภัณฑ์เคมีเกษตร</w:t>
      </w:r>
    </w:p>
    <w:p w:rsidR="006E7D43" w:rsidRPr="00C426EF" w:rsidRDefault="006E7D43" w:rsidP="003F3A3B">
      <w:pPr>
        <w:pStyle w:val="ListParagraph"/>
        <w:numPr>
          <w:ilvl w:val="0"/>
          <w:numId w:val="21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540"/>
        <w:jc w:val="thaiDistribute"/>
        <w:rPr>
          <w:rFonts w:ascii="AngsanaUPC" w:hAnsi="AngsanaUPC" w:cs="AngsanaUPC"/>
          <w:sz w:val="30"/>
          <w:szCs w:val="30"/>
        </w:rPr>
      </w:pPr>
      <w:r w:rsidRPr="006B49E5">
        <w:rPr>
          <w:rFonts w:ascii="AngsanaUPC" w:hAnsi="AngsanaUPC" w:cs="AngsanaUPC"/>
          <w:sz w:val="30"/>
          <w:szCs w:val="30"/>
          <w:cs/>
        </w:rPr>
        <w:t xml:space="preserve">ส่วนงาน </w:t>
      </w:r>
      <w:r w:rsidR="00C8051B">
        <w:rPr>
          <w:rFonts w:ascii="AngsanaUPC" w:hAnsi="AngsanaUPC" w:cs="AngsanaUPC"/>
          <w:sz w:val="30"/>
          <w:szCs w:val="30"/>
        </w:rPr>
        <w:t>5</w:t>
      </w:r>
      <w:r w:rsidRPr="00E94350">
        <w:rPr>
          <w:rFonts w:ascii="AngsanaUPC" w:hAnsi="AngsanaUPC" w:cs="AngsanaUPC"/>
          <w:i/>
          <w:iCs/>
          <w:sz w:val="30"/>
          <w:szCs w:val="30"/>
          <w:cs/>
        </w:rPr>
        <w:t xml:space="preserve"> </w:t>
      </w:r>
      <w:r>
        <w:rPr>
          <w:rFonts w:ascii="AngsanaUPC" w:hAnsi="AngsanaUPC" w:cs="AngsanaUPC" w:hint="cs"/>
          <w:sz w:val="30"/>
          <w:szCs w:val="30"/>
          <w:cs/>
        </w:rPr>
        <w:t>อื่นๆ</w:t>
      </w:r>
    </w:p>
    <w:p w:rsidR="006E7D43" w:rsidRPr="00B17CE4" w:rsidRDefault="006E7D43" w:rsidP="003F3A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360"/>
        <w:jc w:val="thaiDistribute"/>
        <w:rPr>
          <w:rFonts w:ascii="Angsana New" w:hAnsi="Angsana New"/>
          <w:spacing w:val="-4"/>
          <w:sz w:val="30"/>
          <w:szCs w:val="30"/>
        </w:rPr>
      </w:pPr>
      <w:r w:rsidRPr="00B17CE4">
        <w:rPr>
          <w:rFonts w:ascii="Angsana New" w:hAnsi="Angsana New"/>
          <w:spacing w:val="-4"/>
          <w:sz w:val="30"/>
          <w:szCs w:val="30"/>
          <w:cs/>
        </w:rPr>
        <w:t>ข้อมูลผลการดำเนินงานของแต่ละส่วนงานที่รายงานได้รวมอยู่ดังข้างล่างนี้ ผลการดำเนินงานวัดโดยใช้กำไรก่อนภาษีเงินได้ของส่วนงาน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</w:t>
      </w:r>
      <w:r w:rsidRPr="00B17CE4">
        <w:rPr>
          <w:rFonts w:ascii="Angsana New" w:hAnsi="Angsana New"/>
          <w:spacing w:val="-4"/>
          <w:sz w:val="30"/>
          <w:szCs w:val="30"/>
        </w:rPr>
        <w:t xml:space="preserve"> </w:t>
      </w:r>
      <w:r w:rsidRPr="00B17CE4">
        <w:rPr>
          <w:rFonts w:ascii="Angsana New" w:hAnsi="Angsana New"/>
          <w:spacing w:val="-4"/>
          <w:sz w:val="30"/>
          <w:szCs w:val="30"/>
          <w:cs/>
        </w:rPr>
        <w:t>การดำเนินงานของกลุ่มบริษัท</w:t>
      </w:r>
      <w:r w:rsidRPr="00B17CE4">
        <w:rPr>
          <w:rFonts w:ascii="Angsana New" w:hAnsi="Angsana New"/>
          <w:spacing w:val="-4"/>
          <w:sz w:val="30"/>
          <w:szCs w:val="30"/>
        </w:rPr>
        <w:t xml:space="preserve"> </w:t>
      </w:r>
      <w:r w:rsidRPr="00B17CE4">
        <w:rPr>
          <w:rFonts w:ascii="Angsana New" w:hAnsi="Angsana New"/>
          <w:spacing w:val="-4"/>
          <w:sz w:val="30"/>
          <w:szCs w:val="30"/>
          <w:cs/>
        </w:rPr>
        <w:t>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:rsidR="006E7D43" w:rsidRPr="00D545C3" w:rsidRDefault="006E7D43" w:rsidP="006E7D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30"/>
          <w:szCs w:val="30"/>
          <w:cs/>
        </w:rPr>
        <w:sectPr w:rsidR="006E7D43" w:rsidRPr="00D545C3" w:rsidSect="00EE1E6B">
          <w:headerReference w:type="default" r:id="rId16"/>
          <w:footerReference w:type="default" r:id="rId17"/>
          <w:pgSz w:w="11907" w:h="16840"/>
          <w:pgMar w:top="691" w:right="927" w:bottom="576" w:left="1152" w:header="720" w:footer="720" w:gutter="0"/>
          <w:cols w:space="708"/>
          <w:docGrid w:linePitch="360"/>
        </w:sectPr>
      </w:pPr>
    </w:p>
    <w:p w:rsidR="006E7D43" w:rsidRPr="004464D4" w:rsidRDefault="006E7D43" w:rsidP="00BE65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450"/>
        <w:jc w:val="thaiDistribute"/>
        <w:rPr>
          <w:rFonts w:ascii="AngsanaUPC" w:hAnsi="AngsanaUPC" w:cs="AngsanaUPC"/>
          <w:b/>
          <w:bCs/>
          <w:i/>
          <w:iCs/>
          <w:sz w:val="30"/>
          <w:szCs w:val="30"/>
        </w:rPr>
      </w:pPr>
      <w:r w:rsidRPr="004464D4">
        <w:rPr>
          <w:rFonts w:ascii="AngsanaUPC" w:hAnsi="AngsanaUPC" w:cs="AngsanaUPC"/>
          <w:b/>
          <w:bCs/>
          <w:i/>
          <w:iCs/>
          <w:sz w:val="30"/>
          <w:szCs w:val="30"/>
          <w:cs/>
        </w:rPr>
        <w:lastRenderedPageBreak/>
        <w:t>ข้อมูล</w:t>
      </w:r>
      <w:r w:rsidRPr="004464D4">
        <w:rPr>
          <w:rFonts w:ascii="AngsanaUPC" w:hAnsi="AngsanaUPC" w:cs="AngsanaUPC" w:hint="cs"/>
          <w:b/>
          <w:bCs/>
          <w:i/>
          <w:iCs/>
          <w:sz w:val="30"/>
          <w:szCs w:val="30"/>
          <w:cs/>
        </w:rPr>
        <w:t>ตาม</w:t>
      </w:r>
      <w:r w:rsidRPr="004464D4">
        <w:rPr>
          <w:rFonts w:ascii="AngsanaUPC" w:hAnsi="AngsanaUPC" w:cs="AngsanaUPC"/>
          <w:b/>
          <w:bCs/>
          <w:i/>
          <w:iCs/>
          <w:sz w:val="30"/>
          <w:szCs w:val="30"/>
          <w:cs/>
        </w:rPr>
        <w:t xml:space="preserve">ส่วนงานที่รายงาน </w:t>
      </w:r>
    </w:p>
    <w:p w:rsidR="006E7D43" w:rsidRPr="004464D4" w:rsidRDefault="006E7D43" w:rsidP="00CD44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sz w:val="24"/>
          <w:szCs w:val="24"/>
          <w:highlight w:val="yellow"/>
        </w:rPr>
      </w:pPr>
    </w:p>
    <w:tbl>
      <w:tblPr>
        <w:tblW w:w="5000" w:type="pct"/>
        <w:tblInd w:w="360" w:type="dxa"/>
        <w:tblLayout w:type="fixed"/>
        <w:tblLook w:val="00A0" w:firstRow="1" w:lastRow="0" w:firstColumn="1" w:lastColumn="0" w:noHBand="0" w:noVBand="0"/>
      </w:tblPr>
      <w:tblGrid>
        <w:gridCol w:w="2088"/>
        <w:gridCol w:w="727"/>
        <w:gridCol w:w="275"/>
        <w:gridCol w:w="777"/>
        <w:gridCol w:w="275"/>
        <w:gridCol w:w="638"/>
        <w:gridCol w:w="275"/>
        <w:gridCol w:w="733"/>
        <w:gridCol w:w="272"/>
        <w:gridCol w:w="726"/>
        <w:gridCol w:w="272"/>
        <w:gridCol w:w="729"/>
        <w:gridCol w:w="268"/>
        <w:gridCol w:w="723"/>
        <w:gridCol w:w="272"/>
        <w:gridCol w:w="726"/>
        <w:gridCol w:w="268"/>
        <w:gridCol w:w="723"/>
        <w:gridCol w:w="268"/>
        <w:gridCol w:w="726"/>
        <w:gridCol w:w="265"/>
        <w:gridCol w:w="723"/>
        <w:gridCol w:w="268"/>
        <w:gridCol w:w="818"/>
        <w:gridCol w:w="268"/>
        <w:gridCol w:w="723"/>
        <w:gridCol w:w="268"/>
        <w:gridCol w:w="695"/>
      </w:tblGrid>
      <w:tr w:rsidR="00E97B5F" w:rsidRPr="00E97B5F" w:rsidTr="00BE65F6">
        <w:tc>
          <w:tcPr>
            <w:tcW w:w="661" w:type="pct"/>
            <w:tcBorders>
              <w:top w:val="nil"/>
              <w:left w:val="nil"/>
              <w:right w:val="nil"/>
            </w:tcBorders>
            <w:noWrap/>
          </w:tcPr>
          <w:p w:rsidR="00E97B5F" w:rsidRPr="00E97B5F" w:rsidRDefault="00E97B5F" w:rsidP="00CD4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</w:p>
        </w:tc>
        <w:tc>
          <w:tcPr>
            <w:tcW w:w="4339" w:type="pct"/>
            <w:gridSpan w:val="2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97B5F" w:rsidRPr="00107142" w:rsidRDefault="00E97B5F" w:rsidP="00CD4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  <w:r w:rsidRPr="00107142"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E97B5F" w:rsidRPr="00E97B5F" w:rsidTr="00BE65F6">
        <w:tc>
          <w:tcPr>
            <w:tcW w:w="661" w:type="pct"/>
            <w:tcBorders>
              <w:top w:val="nil"/>
              <w:left w:val="nil"/>
              <w:right w:val="nil"/>
            </w:tcBorders>
            <w:noWrap/>
          </w:tcPr>
          <w:p w:rsidR="00E97B5F" w:rsidRPr="00E97B5F" w:rsidRDefault="00E97B5F" w:rsidP="00CD4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</w:p>
        </w:tc>
        <w:tc>
          <w:tcPr>
            <w:tcW w:w="4339" w:type="pct"/>
            <w:gridSpan w:val="27"/>
            <w:tcBorders>
              <w:top w:val="single" w:sz="4" w:space="0" w:color="auto"/>
              <w:left w:val="nil"/>
              <w:right w:val="nil"/>
            </w:tcBorders>
          </w:tcPr>
          <w:p w:rsidR="00E97B5F" w:rsidRPr="00107142" w:rsidRDefault="00E97B5F" w:rsidP="00CD4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107142"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BE65F6" w:rsidRPr="00E97B5F" w:rsidTr="003F3A3B">
        <w:tc>
          <w:tcPr>
            <w:tcW w:w="661" w:type="pct"/>
            <w:tcBorders>
              <w:top w:val="nil"/>
              <w:left w:val="nil"/>
              <w:right w:val="nil"/>
            </w:tcBorders>
            <w:noWrap/>
          </w:tcPr>
          <w:p w:rsidR="00E97B5F" w:rsidRPr="00E97B5F" w:rsidRDefault="00E97B5F" w:rsidP="00CD4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563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97B5F" w:rsidRPr="00E97B5F" w:rsidRDefault="00E97B5F" w:rsidP="00CD4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97B5F">
              <w:rPr>
                <w:rFonts w:ascii="Angsana New" w:hAnsi="Angsana New"/>
                <w:color w:val="000000"/>
                <w:sz w:val="24"/>
                <w:szCs w:val="24"/>
                <w:cs/>
              </w:rPr>
              <w:t>ออกแบบ ผลิต</w:t>
            </w:r>
          </w:p>
        </w:tc>
        <w:tc>
          <w:tcPr>
            <w:tcW w:w="87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97B5F" w:rsidRPr="00E97B5F" w:rsidRDefault="00E97B5F" w:rsidP="00CD4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97B5F" w:rsidRPr="00E97B5F" w:rsidRDefault="00E97B5F" w:rsidP="00CD4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  <w:r w:rsidRPr="00E97B5F">
              <w:rPr>
                <w:rFonts w:ascii="Angsana New" w:hAnsi="Angsana New"/>
                <w:color w:val="000000"/>
                <w:sz w:val="24"/>
                <w:szCs w:val="24"/>
                <w:cs/>
              </w:rPr>
              <w:t>ออกแบบ ผลิต</w:t>
            </w:r>
          </w:p>
        </w:tc>
        <w:tc>
          <w:tcPr>
            <w:tcW w:w="86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97B5F" w:rsidRPr="00E97B5F" w:rsidRDefault="00E97B5F" w:rsidP="00CD4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547" w:type="pct"/>
            <w:gridSpan w:val="3"/>
            <w:tcBorders>
              <w:top w:val="single" w:sz="4" w:space="0" w:color="auto"/>
              <w:left w:val="nil"/>
              <w:right w:val="nil"/>
            </w:tcBorders>
          </w:tcPr>
          <w:p w:rsidR="00E97B5F" w:rsidRPr="00E97B5F" w:rsidRDefault="00E97B5F" w:rsidP="00CD4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97B5F" w:rsidRPr="00E97B5F" w:rsidRDefault="00E97B5F" w:rsidP="00CD4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45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97B5F" w:rsidRPr="00E97B5F" w:rsidRDefault="00E97B5F" w:rsidP="00CD4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24"/>
                <w:szCs w:val="24"/>
                <w:cs/>
                <w:lang w:val="en-GB"/>
              </w:rPr>
            </w:pPr>
            <w:r w:rsidRPr="00E97B5F">
              <w:rPr>
                <w:rFonts w:ascii="Angsana New" w:hAnsi="Angsana New"/>
                <w:b/>
                <w:color w:val="000000"/>
                <w:sz w:val="24"/>
                <w:szCs w:val="24"/>
                <w:cs/>
                <w:lang w:val="en-GB"/>
              </w:rPr>
              <w:t>ผลิตสารกำจัด</w:t>
            </w:r>
          </w:p>
        </w:tc>
        <w:tc>
          <w:tcPr>
            <w:tcW w:w="8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97B5F" w:rsidRPr="00E97B5F" w:rsidRDefault="00E97B5F" w:rsidP="00CD4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97B5F" w:rsidRPr="00E97B5F" w:rsidRDefault="00E97B5F" w:rsidP="00CD4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97B5F" w:rsidRPr="00E97B5F" w:rsidRDefault="00E97B5F" w:rsidP="00CD4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97B5F" w:rsidRPr="00E97B5F" w:rsidRDefault="00E97B5F" w:rsidP="00CD4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4" w:type="pct"/>
            <w:tcBorders>
              <w:top w:val="single" w:sz="4" w:space="0" w:color="auto"/>
            </w:tcBorders>
          </w:tcPr>
          <w:p w:rsidR="00E97B5F" w:rsidRPr="00E97B5F" w:rsidRDefault="00E97B5F" w:rsidP="00CD4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229" w:type="pct"/>
            <w:tcBorders>
              <w:top w:val="single" w:sz="4" w:space="0" w:color="auto"/>
            </w:tcBorders>
          </w:tcPr>
          <w:p w:rsidR="00E97B5F" w:rsidRPr="00E97B5F" w:rsidRDefault="00E97B5F" w:rsidP="00CD4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5" w:type="pct"/>
            <w:tcBorders>
              <w:top w:val="single" w:sz="4" w:space="0" w:color="auto"/>
            </w:tcBorders>
          </w:tcPr>
          <w:p w:rsidR="00E97B5F" w:rsidRPr="00E97B5F" w:rsidRDefault="00E97B5F" w:rsidP="00CD4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259" w:type="pct"/>
            <w:tcBorders>
              <w:top w:val="single" w:sz="4" w:space="0" w:color="auto"/>
            </w:tcBorders>
          </w:tcPr>
          <w:p w:rsidR="00E97B5F" w:rsidRPr="00E97B5F" w:rsidRDefault="00E97B5F" w:rsidP="00CD4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5" w:type="pct"/>
            <w:tcBorders>
              <w:top w:val="single" w:sz="4" w:space="0" w:color="auto"/>
            </w:tcBorders>
          </w:tcPr>
          <w:p w:rsidR="00E97B5F" w:rsidRPr="00E97B5F" w:rsidRDefault="00E97B5F" w:rsidP="00CD4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97B5F" w:rsidRPr="00E97B5F" w:rsidRDefault="00E97B5F" w:rsidP="00CD4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97B5F" w:rsidRPr="00E97B5F" w:rsidRDefault="00E97B5F" w:rsidP="00CD4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97B5F" w:rsidRPr="00E97B5F" w:rsidRDefault="00E97B5F" w:rsidP="00CD4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  <w:lang w:val="en-GB"/>
              </w:rPr>
            </w:pPr>
          </w:p>
        </w:tc>
      </w:tr>
      <w:tr w:rsidR="003F3A3B" w:rsidRPr="00E97B5F" w:rsidTr="003F3A3B">
        <w:tc>
          <w:tcPr>
            <w:tcW w:w="661" w:type="pct"/>
            <w:tcBorders>
              <w:top w:val="nil"/>
              <w:left w:val="nil"/>
              <w:right w:val="nil"/>
            </w:tcBorders>
            <w:noWrap/>
          </w:tcPr>
          <w:p w:rsidR="003F3A3B" w:rsidRPr="00E97B5F" w:rsidRDefault="003F3A3B" w:rsidP="003F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3" w:type="pct"/>
            <w:gridSpan w:val="3"/>
            <w:tcBorders>
              <w:top w:val="nil"/>
              <w:left w:val="nil"/>
              <w:right w:val="nil"/>
            </w:tcBorders>
          </w:tcPr>
          <w:p w:rsidR="003F3A3B" w:rsidRPr="00E97B5F" w:rsidRDefault="003F3A3B" w:rsidP="003F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E97B5F">
              <w:rPr>
                <w:rFonts w:ascii="Angsana New" w:hAnsi="Angsana New"/>
                <w:color w:val="000000"/>
                <w:sz w:val="24"/>
                <w:szCs w:val="24"/>
                <w:cs/>
              </w:rPr>
              <w:t>และติดตั้งเครื่องจักร</w:t>
            </w:r>
          </w:p>
        </w:tc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</w:tcPr>
          <w:p w:rsidR="003F3A3B" w:rsidRPr="00E97B5F" w:rsidRDefault="003F3A3B" w:rsidP="003F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gridSpan w:val="3"/>
            <w:tcBorders>
              <w:top w:val="nil"/>
              <w:left w:val="nil"/>
              <w:right w:val="nil"/>
            </w:tcBorders>
          </w:tcPr>
          <w:p w:rsidR="003F3A3B" w:rsidRPr="00E97B5F" w:rsidRDefault="003F3A3B" w:rsidP="003F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  <w:r w:rsidRPr="00E97B5F">
              <w:rPr>
                <w:rFonts w:ascii="Angsana New" w:hAnsi="Angsana New"/>
                <w:color w:val="000000"/>
                <w:sz w:val="24"/>
                <w:szCs w:val="24"/>
                <w:cs/>
              </w:rPr>
              <w:t>และติดตั้งเครื่องจักร</w:t>
            </w:r>
          </w:p>
        </w:tc>
        <w:tc>
          <w:tcPr>
            <w:tcW w:w="86" w:type="pct"/>
            <w:tcBorders>
              <w:top w:val="nil"/>
              <w:left w:val="nil"/>
              <w:bottom w:val="nil"/>
              <w:right w:val="nil"/>
            </w:tcBorders>
          </w:tcPr>
          <w:p w:rsidR="003F3A3B" w:rsidRPr="00E97B5F" w:rsidRDefault="003F3A3B" w:rsidP="003F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547" w:type="pct"/>
            <w:gridSpan w:val="3"/>
            <w:tcBorders>
              <w:left w:val="nil"/>
              <w:bottom w:val="nil"/>
              <w:right w:val="nil"/>
            </w:tcBorders>
          </w:tcPr>
          <w:p w:rsidR="003F3A3B" w:rsidRPr="00E97B5F" w:rsidRDefault="003F3A3B" w:rsidP="003F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  <w:lang w:val="en-GB"/>
              </w:rPr>
            </w:pPr>
            <w:r w:rsidRPr="00E97B5F">
              <w:rPr>
                <w:rFonts w:ascii="Angsana New" w:hAnsi="Angsana New"/>
                <w:b/>
                <w:color w:val="000000"/>
                <w:sz w:val="24"/>
                <w:szCs w:val="24"/>
                <w:cs/>
                <w:lang w:val="en-GB"/>
              </w:rPr>
              <w:t>ติดตั้งและ</w:t>
            </w:r>
          </w:p>
        </w:tc>
        <w:tc>
          <w:tcPr>
            <w:tcW w:w="85" w:type="pct"/>
            <w:tcBorders>
              <w:top w:val="nil"/>
              <w:left w:val="nil"/>
              <w:right w:val="nil"/>
            </w:tcBorders>
          </w:tcPr>
          <w:p w:rsidR="003F3A3B" w:rsidRPr="00E97B5F" w:rsidRDefault="003F3A3B" w:rsidP="003F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45" w:type="pct"/>
            <w:gridSpan w:val="3"/>
            <w:tcBorders>
              <w:top w:val="nil"/>
              <w:left w:val="nil"/>
              <w:right w:val="nil"/>
            </w:tcBorders>
          </w:tcPr>
          <w:p w:rsidR="003F3A3B" w:rsidRPr="00E97B5F" w:rsidRDefault="003F3A3B" w:rsidP="003F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24"/>
                <w:szCs w:val="24"/>
                <w:lang w:val="en-GB"/>
              </w:rPr>
            </w:pPr>
            <w:r w:rsidRPr="00E97B5F">
              <w:rPr>
                <w:rFonts w:ascii="Angsana New" w:hAnsi="Angsana New"/>
                <w:b/>
                <w:color w:val="000000"/>
                <w:sz w:val="24"/>
                <w:szCs w:val="24"/>
                <w:cs/>
                <w:lang w:val="en-GB"/>
              </w:rPr>
              <w:t>ศัตรูพืชและผลิตภัณฑ์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:rsidR="003F3A3B" w:rsidRPr="00E97B5F" w:rsidRDefault="003F3A3B" w:rsidP="003F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229" w:type="pct"/>
            <w:tcBorders>
              <w:top w:val="nil"/>
              <w:left w:val="nil"/>
              <w:right w:val="nil"/>
            </w:tcBorders>
          </w:tcPr>
          <w:p w:rsidR="003F3A3B" w:rsidRPr="00E97B5F" w:rsidRDefault="003F3A3B" w:rsidP="003F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5" w:type="pct"/>
            <w:tcBorders>
              <w:top w:val="nil"/>
              <w:left w:val="nil"/>
              <w:right w:val="nil"/>
            </w:tcBorders>
          </w:tcPr>
          <w:p w:rsidR="003F3A3B" w:rsidRPr="00E97B5F" w:rsidRDefault="003F3A3B" w:rsidP="003F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nil"/>
              <w:left w:val="nil"/>
              <w:right w:val="nil"/>
            </w:tcBorders>
          </w:tcPr>
          <w:p w:rsidR="003F3A3B" w:rsidRPr="00E97B5F" w:rsidRDefault="003F3A3B" w:rsidP="003F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4" w:type="pct"/>
          </w:tcPr>
          <w:p w:rsidR="003F3A3B" w:rsidRPr="00E97B5F" w:rsidRDefault="003F3A3B" w:rsidP="003F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229" w:type="pct"/>
          </w:tcPr>
          <w:p w:rsidR="003F3A3B" w:rsidRPr="00E97B5F" w:rsidRDefault="003F3A3B" w:rsidP="003F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5" w:type="pct"/>
          </w:tcPr>
          <w:p w:rsidR="003F3A3B" w:rsidRPr="00E97B5F" w:rsidRDefault="003F3A3B" w:rsidP="003F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259" w:type="pct"/>
          </w:tcPr>
          <w:p w:rsidR="003F3A3B" w:rsidRPr="00E97B5F" w:rsidRDefault="003F3A3B" w:rsidP="003F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5" w:type="pct"/>
          </w:tcPr>
          <w:p w:rsidR="003F3A3B" w:rsidRPr="00E97B5F" w:rsidRDefault="003F3A3B" w:rsidP="003F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229" w:type="pct"/>
            <w:tcBorders>
              <w:top w:val="nil"/>
              <w:left w:val="nil"/>
              <w:right w:val="nil"/>
            </w:tcBorders>
          </w:tcPr>
          <w:p w:rsidR="003F3A3B" w:rsidRPr="00E97B5F" w:rsidRDefault="003F3A3B" w:rsidP="003F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5" w:type="pct"/>
            <w:tcBorders>
              <w:top w:val="nil"/>
              <w:left w:val="nil"/>
              <w:right w:val="nil"/>
            </w:tcBorders>
          </w:tcPr>
          <w:p w:rsidR="003F3A3B" w:rsidRPr="00E97B5F" w:rsidRDefault="003F3A3B" w:rsidP="003F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20" w:type="pct"/>
            <w:tcBorders>
              <w:top w:val="nil"/>
              <w:left w:val="nil"/>
              <w:right w:val="nil"/>
            </w:tcBorders>
          </w:tcPr>
          <w:p w:rsidR="003F3A3B" w:rsidRPr="00E97B5F" w:rsidRDefault="003F3A3B" w:rsidP="003F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  <w:lang w:val="en-GB"/>
              </w:rPr>
            </w:pPr>
          </w:p>
        </w:tc>
      </w:tr>
      <w:tr w:rsidR="003F3A3B" w:rsidRPr="00E97B5F" w:rsidTr="003F3A3B">
        <w:tc>
          <w:tcPr>
            <w:tcW w:w="661" w:type="pct"/>
            <w:tcBorders>
              <w:top w:val="nil"/>
              <w:left w:val="nil"/>
              <w:right w:val="nil"/>
            </w:tcBorders>
            <w:noWrap/>
          </w:tcPr>
          <w:p w:rsidR="003F3A3B" w:rsidRPr="00E97B5F" w:rsidRDefault="003F3A3B" w:rsidP="003F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E97B5F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สำหรับงวดสามเดือน</w:t>
            </w:r>
          </w:p>
        </w:tc>
        <w:tc>
          <w:tcPr>
            <w:tcW w:w="563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F3A3B" w:rsidRPr="00E97B5F" w:rsidRDefault="003F3A3B" w:rsidP="003F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E97B5F">
              <w:rPr>
                <w:rFonts w:ascii="Angsana New" w:hAnsi="Angsana New"/>
                <w:color w:val="000000"/>
                <w:sz w:val="24"/>
                <w:szCs w:val="24"/>
                <w:cs/>
              </w:rPr>
              <w:t>แบบกึ่งอัตโนมัติ</w:t>
            </w:r>
          </w:p>
        </w:tc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</w:tcPr>
          <w:p w:rsidR="003F3A3B" w:rsidRPr="00E97B5F" w:rsidRDefault="003F3A3B" w:rsidP="003F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F3A3B" w:rsidRPr="00E97B5F" w:rsidRDefault="003F3A3B" w:rsidP="003F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97B5F">
              <w:rPr>
                <w:rFonts w:ascii="Angsana New" w:hAnsi="Angsana New"/>
                <w:color w:val="000000"/>
                <w:sz w:val="24"/>
                <w:szCs w:val="24"/>
                <w:cs/>
              </w:rPr>
              <w:t>แบบอัตโนมัติ</w:t>
            </w:r>
          </w:p>
        </w:tc>
        <w:tc>
          <w:tcPr>
            <w:tcW w:w="86" w:type="pct"/>
            <w:tcBorders>
              <w:top w:val="nil"/>
              <w:left w:val="nil"/>
              <w:bottom w:val="nil"/>
              <w:right w:val="nil"/>
            </w:tcBorders>
          </w:tcPr>
          <w:p w:rsidR="003F3A3B" w:rsidRPr="00E97B5F" w:rsidRDefault="003F3A3B" w:rsidP="003F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547" w:type="pct"/>
            <w:gridSpan w:val="3"/>
            <w:tcBorders>
              <w:top w:val="nil"/>
              <w:left w:val="nil"/>
              <w:right w:val="nil"/>
            </w:tcBorders>
          </w:tcPr>
          <w:p w:rsidR="003F3A3B" w:rsidRPr="00E97B5F" w:rsidRDefault="003F3A3B" w:rsidP="003F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  <w:lang w:val="en-GB"/>
              </w:rPr>
            </w:pPr>
            <w:r w:rsidRPr="00E97B5F">
              <w:rPr>
                <w:rFonts w:ascii="Angsana New" w:hAnsi="Angsana New"/>
                <w:b/>
                <w:color w:val="000000"/>
                <w:sz w:val="24"/>
                <w:szCs w:val="24"/>
                <w:cs/>
                <w:lang w:val="en-GB"/>
              </w:rPr>
              <w:t>บำรุงเครื่องจักร</w:t>
            </w:r>
          </w:p>
        </w:tc>
        <w:tc>
          <w:tcPr>
            <w:tcW w:w="85" w:type="pct"/>
            <w:tcBorders>
              <w:top w:val="nil"/>
              <w:left w:val="nil"/>
              <w:right w:val="nil"/>
            </w:tcBorders>
          </w:tcPr>
          <w:p w:rsidR="003F3A3B" w:rsidRPr="00E97B5F" w:rsidRDefault="003F3A3B" w:rsidP="003F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545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F3A3B" w:rsidRPr="00E97B5F" w:rsidRDefault="003F3A3B" w:rsidP="003F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  <w:r w:rsidRPr="00E97B5F"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  <w:t>เคมีเกษตร</w:t>
            </w:r>
          </w:p>
        </w:tc>
        <w:tc>
          <w:tcPr>
            <w:tcW w:w="85" w:type="pct"/>
            <w:tcBorders>
              <w:top w:val="nil"/>
              <w:left w:val="nil"/>
              <w:right w:val="nil"/>
            </w:tcBorders>
          </w:tcPr>
          <w:p w:rsidR="003F3A3B" w:rsidRPr="00E97B5F" w:rsidRDefault="003F3A3B" w:rsidP="003F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544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F3A3B" w:rsidRPr="00E97B5F" w:rsidRDefault="003F3A3B" w:rsidP="003F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  <w:lang w:val="en-GB"/>
              </w:rPr>
            </w:pPr>
            <w:r w:rsidRPr="00E97B5F"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  <w:t>อื่นๆ</w:t>
            </w:r>
          </w:p>
        </w:tc>
        <w:tc>
          <w:tcPr>
            <w:tcW w:w="84" w:type="pct"/>
          </w:tcPr>
          <w:p w:rsidR="003F3A3B" w:rsidRPr="00E97B5F" w:rsidRDefault="003F3A3B" w:rsidP="003F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73" w:type="pct"/>
            <w:gridSpan w:val="3"/>
            <w:tcBorders>
              <w:bottom w:val="single" w:sz="4" w:space="0" w:color="auto"/>
            </w:tcBorders>
          </w:tcPr>
          <w:p w:rsidR="003F3A3B" w:rsidRPr="00E97B5F" w:rsidRDefault="003F3A3B" w:rsidP="003F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  <w:lang w:val="en-GB"/>
              </w:rPr>
            </w:pPr>
            <w:r w:rsidRPr="00E97B5F">
              <w:rPr>
                <w:rFonts w:ascii="Angsana New" w:hAnsi="Angsana New"/>
                <w:color w:val="000000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85" w:type="pct"/>
          </w:tcPr>
          <w:p w:rsidR="003F3A3B" w:rsidRPr="00E97B5F" w:rsidRDefault="003F3A3B" w:rsidP="003F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34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F3A3B" w:rsidRPr="00E97B5F" w:rsidRDefault="003F3A3B" w:rsidP="003F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  <w:lang w:val="en-GB"/>
              </w:rPr>
            </w:pPr>
            <w:r w:rsidRPr="00E97B5F"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BE65F6" w:rsidRPr="00E97B5F" w:rsidTr="002F35A2">
        <w:tc>
          <w:tcPr>
            <w:tcW w:w="661" w:type="pct"/>
            <w:tcBorders>
              <w:top w:val="nil"/>
              <w:left w:val="nil"/>
              <w:right w:val="nil"/>
            </w:tcBorders>
            <w:noWrap/>
            <w:vAlign w:val="bottom"/>
          </w:tcPr>
          <w:p w:rsidR="00E97B5F" w:rsidRPr="00E97B5F" w:rsidRDefault="00E97B5F" w:rsidP="00CD4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E97B5F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 xml:space="preserve">   สิ้นสุดวันที่ </w:t>
            </w:r>
            <w:r w:rsidR="00061BDB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31</w:t>
            </w:r>
            <w:r w:rsidRPr="00E97B5F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E97B5F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มีนาคม</w:t>
            </w:r>
          </w:p>
        </w:tc>
        <w:tc>
          <w:tcPr>
            <w:tcW w:w="23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97B5F" w:rsidRPr="002F35A2" w:rsidRDefault="00E97B5F" w:rsidP="00CD4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</w:rPr>
            </w:pPr>
            <w:r w:rsidRPr="002F35A2">
              <w:rPr>
                <w:rFonts w:ascii="Angsana New" w:hAnsi="Angsana New"/>
                <w:bCs/>
                <w:color w:val="000000"/>
                <w:sz w:val="24"/>
                <w:szCs w:val="24"/>
                <w:lang w:val="en-GB"/>
              </w:rPr>
              <w:t>25</w:t>
            </w:r>
            <w:r w:rsidR="00061BDB" w:rsidRPr="002F35A2">
              <w:rPr>
                <w:rFonts w:ascii="Angsana New" w:hAnsi="Angsana New"/>
                <w:bCs/>
                <w:color w:val="000000"/>
                <w:sz w:val="24"/>
                <w:szCs w:val="24"/>
              </w:rPr>
              <w:t>6</w:t>
            </w:r>
            <w:r w:rsidRPr="002F35A2">
              <w:rPr>
                <w:rFonts w:ascii="Angsana New" w:hAnsi="Angsana New"/>
                <w:bCs/>
                <w:color w:val="000000"/>
                <w:sz w:val="24"/>
                <w:szCs w:val="24"/>
                <w:lang w:val="en-GB"/>
              </w:rPr>
              <w:t>3</w:t>
            </w:r>
          </w:p>
        </w:tc>
        <w:tc>
          <w:tcPr>
            <w:tcW w:w="8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E97B5F" w:rsidRPr="002F35A2" w:rsidRDefault="00E97B5F" w:rsidP="00CD4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24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97B5F" w:rsidRPr="002F35A2" w:rsidRDefault="00E97B5F" w:rsidP="00CD4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</w:rPr>
            </w:pPr>
            <w:r w:rsidRPr="002F35A2">
              <w:rPr>
                <w:rFonts w:ascii="Angsana New" w:hAnsi="Angsana New"/>
                <w:bCs/>
                <w:color w:val="000000"/>
                <w:sz w:val="24"/>
                <w:szCs w:val="24"/>
                <w:lang w:val="en-GB"/>
              </w:rPr>
              <w:t>2562</w:t>
            </w:r>
          </w:p>
        </w:tc>
        <w:tc>
          <w:tcPr>
            <w:tcW w:w="87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E97B5F" w:rsidRPr="002F35A2" w:rsidRDefault="00E97B5F" w:rsidP="00CD4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97B5F" w:rsidRPr="002F35A2" w:rsidRDefault="00E97B5F" w:rsidP="00CD4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</w:rPr>
            </w:pPr>
            <w:r w:rsidRPr="002F35A2">
              <w:rPr>
                <w:rFonts w:ascii="Angsana New" w:hAnsi="Angsana New"/>
                <w:bCs/>
                <w:color w:val="000000"/>
                <w:sz w:val="24"/>
                <w:szCs w:val="24"/>
                <w:lang w:val="en-GB"/>
              </w:rPr>
              <w:t>25</w:t>
            </w:r>
            <w:r w:rsidR="00061BDB" w:rsidRPr="002F35A2">
              <w:rPr>
                <w:rFonts w:ascii="Angsana New" w:hAnsi="Angsana New"/>
                <w:bCs/>
                <w:color w:val="000000"/>
                <w:sz w:val="24"/>
                <w:szCs w:val="24"/>
              </w:rPr>
              <w:t>6</w:t>
            </w:r>
            <w:r w:rsidRPr="002F35A2">
              <w:rPr>
                <w:rFonts w:ascii="Angsana New" w:hAnsi="Angsana New"/>
                <w:bCs/>
                <w:color w:val="000000"/>
                <w:sz w:val="24"/>
                <w:szCs w:val="24"/>
                <w:lang w:val="en-GB"/>
              </w:rPr>
              <w:t>3</w:t>
            </w:r>
          </w:p>
        </w:tc>
        <w:tc>
          <w:tcPr>
            <w:tcW w:w="8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E97B5F" w:rsidRPr="002F35A2" w:rsidRDefault="00E97B5F" w:rsidP="00CD4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97B5F" w:rsidRPr="002F35A2" w:rsidRDefault="00E97B5F" w:rsidP="00CD4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</w:rPr>
            </w:pPr>
            <w:r w:rsidRPr="002F35A2">
              <w:rPr>
                <w:rFonts w:ascii="Angsana New" w:hAnsi="Angsana New"/>
                <w:bCs/>
                <w:color w:val="000000"/>
                <w:sz w:val="24"/>
                <w:szCs w:val="24"/>
                <w:lang w:val="en-GB"/>
              </w:rPr>
              <w:t>2562</w:t>
            </w:r>
          </w:p>
        </w:tc>
        <w:tc>
          <w:tcPr>
            <w:tcW w:w="86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E97B5F" w:rsidRPr="002F35A2" w:rsidRDefault="00E97B5F" w:rsidP="00CD4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97B5F" w:rsidRPr="002F35A2" w:rsidRDefault="00061BDB" w:rsidP="00CD4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</w:rPr>
            </w:pPr>
            <w:r w:rsidRPr="002F35A2">
              <w:rPr>
                <w:rFonts w:ascii="Angsana New" w:hAnsi="Angsana New"/>
                <w:bCs/>
                <w:color w:val="000000"/>
                <w:sz w:val="24"/>
                <w:szCs w:val="24"/>
              </w:rPr>
              <w:t>2</w:t>
            </w:r>
            <w:r w:rsidR="00E97B5F" w:rsidRPr="002F35A2">
              <w:rPr>
                <w:rFonts w:ascii="Angsana New" w:hAnsi="Angsana New"/>
                <w:bCs/>
                <w:color w:val="000000"/>
                <w:sz w:val="24"/>
                <w:szCs w:val="24"/>
              </w:rPr>
              <w:t>56</w:t>
            </w:r>
            <w:r w:rsidRPr="002F35A2">
              <w:rPr>
                <w:rFonts w:ascii="Angsana New" w:hAnsi="Angsana New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8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E97B5F" w:rsidRPr="002F35A2" w:rsidRDefault="00E97B5F" w:rsidP="00E97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97B5F" w:rsidRPr="002F35A2" w:rsidRDefault="00E97B5F" w:rsidP="00CD4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  <w:lang w:val="en-GB"/>
              </w:rPr>
            </w:pPr>
            <w:r w:rsidRPr="002F35A2">
              <w:rPr>
                <w:rFonts w:ascii="Angsana New" w:hAnsi="Angsana New"/>
                <w:bCs/>
                <w:color w:val="000000"/>
                <w:sz w:val="24"/>
                <w:szCs w:val="24"/>
                <w:lang w:val="en-GB"/>
              </w:rPr>
              <w:t>2562</w:t>
            </w:r>
          </w:p>
        </w:tc>
        <w:tc>
          <w:tcPr>
            <w:tcW w:w="85" w:type="pct"/>
            <w:tcBorders>
              <w:left w:val="nil"/>
              <w:right w:val="nil"/>
            </w:tcBorders>
            <w:shd w:val="clear" w:color="auto" w:fill="auto"/>
          </w:tcPr>
          <w:p w:rsidR="00E97B5F" w:rsidRPr="002F35A2" w:rsidRDefault="00E97B5F" w:rsidP="00CD4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97B5F" w:rsidRPr="002F35A2" w:rsidRDefault="00061BDB" w:rsidP="00CD4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</w:rPr>
            </w:pPr>
            <w:r w:rsidRPr="002F35A2">
              <w:rPr>
                <w:rFonts w:ascii="Angsana New" w:hAnsi="Angsana New"/>
                <w:bCs/>
                <w:color w:val="000000"/>
                <w:sz w:val="24"/>
                <w:szCs w:val="24"/>
              </w:rPr>
              <w:t>2</w:t>
            </w:r>
            <w:r w:rsidR="00E97B5F" w:rsidRPr="002F35A2">
              <w:rPr>
                <w:rFonts w:ascii="Angsana New" w:hAnsi="Angsana New"/>
                <w:bCs/>
                <w:color w:val="000000"/>
                <w:sz w:val="24"/>
                <w:szCs w:val="24"/>
              </w:rPr>
              <w:t>56</w:t>
            </w:r>
            <w:r w:rsidRPr="002F35A2">
              <w:rPr>
                <w:rFonts w:ascii="Angsana New" w:hAnsi="Angsana New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8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E97B5F" w:rsidRPr="002F35A2" w:rsidRDefault="00E97B5F" w:rsidP="00CD4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97B5F" w:rsidRPr="002F35A2" w:rsidRDefault="00E97B5F" w:rsidP="00CD4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  <w:lang w:val="en-GB"/>
              </w:rPr>
            </w:pPr>
            <w:r w:rsidRPr="002F35A2">
              <w:rPr>
                <w:rFonts w:ascii="Angsana New" w:hAnsi="Angsana New"/>
                <w:bCs/>
                <w:color w:val="000000"/>
                <w:sz w:val="24"/>
                <w:szCs w:val="24"/>
                <w:lang w:val="en-GB"/>
              </w:rPr>
              <w:t>2562</w:t>
            </w:r>
          </w:p>
        </w:tc>
        <w:tc>
          <w:tcPr>
            <w:tcW w:w="85" w:type="pct"/>
            <w:tcBorders>
              <w:left w:val="nil"/>
              <w:right w:val="nil"/>
            </w:tcBorders>
            <w:shd w:val="clear" w:color="auto" w:fill="auto"/>
          </w:tcPr>
          <w:p w:rsidR="00E97B5F" w:rsidRPr="002F35A2" w:rsidRDefault="00E97B5F" w:rsidP="00CD4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97B5F" w:rsidRPr="002F35A2" w:rsidRDefault="00E97B5F" w:rsidP="00CD4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</w:rPr>
            </w:pPr>
            <w:r w:rsidRPr="002F35A2">
              <w:rPr>
                <w:rFonts w:ascii="Angsana New" w:hAnsi="Angsana New"/>
                <w:bCs/>
                <w:color w:val="000000"/>
                <w:sz w:val="24"/>
                <w:szCs w:val="24"/>
                <w:lang w:val="en-GB"/>
              </w:rPr>
              <w:t>25</w:t>
            </w:r>
            <w:r w:rsidR="00061BDB" w:rsidRPr="002F35A2">
              <w:rPr>
                <w:rFonts w:ascii="Angsana New" w:hAnsi="Angsana New"/>
                <w:bCs/>
                <w:color w:val="000000"/>
                <w:sz w:val="24"/>
                <w:szCs w:val="24"/>
              </w:rPr>
              <w:t>6</w:t>
            </w:r>
            <w:r w:rsidRPr="002F35A2">
              <w:rPr>
                <w:rFonts w:ascii="Angsana New" w:hAnsi="Angsana New"/>
                <w:bCs/>
                <w:color w:val="000000"/>
                <w:sz w:val="24"/>
                <w:szCs w:val="24"/>
                <w:lang w:val="en-GB"/>
              </w:rPr>
              <w:t>3</w:t>
            </w:r>
          </w:p>
        </w:tc>
        <w:tc>
          <w:tcPr>
            <w:tcW w:w="8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E97B5F" w:rsidRPr="002F35A2" w:rsidRDefault="00E97B5F" w:rsidP="00CD4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97B5F" w:rsidRPr="002F35A2" w:rsidRDefault="00E97B5F" w:rsidP="00CD4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</w:rPr>
            </w:pPr>
            <w:r w:rsidRPr="002F35A2">
              <w:rPr>
                <w:rFonts w:ascii="Angsana New" w:hAnsi="Angsana New"/>
                <w:bCs/>
                <w:color w:val="000000"/>
                <w:sz w:val="24"/>
                <w:szCs w:val="24"/>
                <w:lang w:val="en-GB"/>
              </w:rPr>
              <w:t>2562</w:t>
            </w:r>
          </w:p>
        </w:tc>
        <w:tc>
          <w:tcPr>
            <w:tcW w:w="84" w:type="pct"/>
            <w:shd w:val="clear" w:color="auto" w:fill="auto"/>
          </w:tcPr>
          <w:p w:rsidR="00E97B5F" w:rsidRPr="002F35A2" w:rsidRDefault="00E97B5F" w:rsidP="00CD4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229" w:type="pct"/>
            <w:tcBorders>
              <w:bottom w:val="single" w:sz="4" w:space="0" w:color="auto"/>
            </w:tcBorders>
            <w:shd w:val="clear" w:color="auto" w:fill="auto"/>
          </w:tcPr>
          <w:p w:rsidR="00E97B5F" w:rsidRPr="002F35A2" w:rsidRDefault="00E97B5F" w:rsidP="00E97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</w:rPr>
            </w:pPr>
            <w:r w:rsidRPr="002F35A2">
              <w:rPr>
                <w:rFonts w:ascii="Angsana New" w:hAnsi="Angsana New"/>
                <w:bCs/>
                <w:color w:val="000000"/>
                <w:sz w:val="24"/>
                <w:szCs w:val="24"/>
                <w:lang w:val="en-GB"/>
              </w:rPr>
              <w:t>25</w:t>
            </w:r>
            <w:r w:rsidR="00061BDB" w:rsidRPr="002F35A2">
              <w:rPr>
                <w:rFonts w:ascii="Angsana New" w:hAnsi="Angsana New"/>
                <w:bCs/>
                <w:color w:val="000000"/>
                <w:sz w:val="24"/>
                <w:szCs w:val="24"/>
              </w:rPr>
              <w:t>6</w:t>
            </w:r>
            <w:r w:rsidRPr="002F35A2">
              <w:rPr>
                <w:rFonts w:ascii="Angsana New" w:hAnsi="Angsana New"/>
                <w:bCs/>
                <w:color w:val="000000"/>
                <w:sz w:val="24"/>
                <w:szCs w:val="24"/>
                <w:lang w:val="en-GB"/>
              </w:rPr>
              <w:t>3</w:t>
            </w:r>
          </w:p>
        </w:tc>
        <w:tc>
          <w:tcPr>
            <w:tcW w:w="85" w:type="pct"/>
            <w:shd w:val="clear" w:color="auto" w:fill="auto"/>
          </w:tcPr>
          <w:p w:rsidR="00E97B5F" w:rsidRPr="002F35A2" w:rsidRDefault="00E97B5F" w:rsidP="00CD4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259" w:type="pct"/>
            <w:tcBorders>
              <w:bottom w:val="single" w:sz="4" w:space="0" w:color="auto"/>
            </w:tcBorders>
            <w:shd w:val="clear" w:color="auto" w:fill="auto"/>
          </w:tcPr>
          <w:p w:rsidR="00E97B5F" w:rsidRPr="002F35A2" w:rsidRDefault="00E97B5F" w:rsidP="00CD4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</w:rPr>
            </w:pPr>
            <w:r w:rsidRPr="002F35A2">
              <w:rPr>
                <w:rFonts w:ascii="Angsana New" w:hAnsi="Angsana New"/>
                <w:bCs/>
                <w:color w:val="000000"/>
                <w:sz w:val="24"/>
                <w:szCs w:val="24"/>
                <w:lang w:val="en-GB"/>
              </w:rPr>
              <w:t>2562</w:t>
            </w:r>
          </w:p>
        </w:tc>
        <w:tc>
          <w:tcPr>
            <w:tcW w:w="85" w:type="pct"/>
            <w:shd w:val="clear" w:color="auto" w:fill="auto"/>
          </w:tcPr>
          <w:p w:rsidR="00E97B5F" w:rsidRPr="002F35A2" w:rsidRDefault="00E97B5F" w:rsidP="00CD4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97B5F" w:rsidRPr="002F35A2" w:rsidRDefault="00E97B5F" w:rsidP="00CD4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</w:rPr>
            </w:pPr>
            <w:r w:rsidRPr="002F35A2">
              <w:rPr>
                <w:rFonts w:ascii="Angsana New" w:hAnsi="Angsana New"/>
                <w:bCs/>
                <w:color w:val="000000"/>
                <w:sz w:val="24"/>
                <w:szCs w:val="24"/>
                <w:lang w:val="en-GB"/>
              </w:rPr>
              <w:t>25</w:t>
            </w:r>
            <w:r w:rsidR="00061BDB" w:rsidRPr="002F35A2">
              <w:rPr>
                <w:rFonts w:ascii="Angsana New" w:hAnsi="Angsana New"/>
                <w:bCs/>
                <w:color w:val="000000"/>
                <w:sz w:val="24"/>
                <w:szCs w:val="24"/>
              </w:rPr>
              <w:t>6</w:t>
            </w:r>
            <w:r w:rsidR="000F1B0D" w:rsidRPr="002F35A2">
              <w:rPr>
                <w:rFonts w:ascii="Angsana New" w:hAnsi="Angsana New"/>
                <w:bCs/>
                <w:color w:val="000000"/>
                <w:sz w:val="24"/>
                <w:szCs w:val="24"/>
                <w:lang w:val="en-GB"/>
              </w:rPr>
              <w:t>3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:rsidR="00E97B5F" w:rsidRPr="002C3AA4" w:rsidRDefault="00E97B5F" w:rsidP="00CD4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97B5F" w:rsidRPr="002C3AA4" w:rsidRDefault="00E97B5F" w:rsidP="00E97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</w:rPr>
            </w:pPr>
            <w:r w:rsidRPr="002C3AA4">
              <w:rPr>
                <w:rFonts w:ascii="Angsana New" w:hAnsi="Angsana New"/>
                <w:bCs/>
                <w:color w:val="000000"/>
                <w:sz w:val="24"/>
                <w:szCs w:val="24"/>
                <w:lang w:val="en-GB"/>
              </w:rPr>
              <w:t>256</w:t>
            </w:r>
            <w:r w:rsidR="000F1B0D" w:rsidRPr="002C3AA4">
              <w:rPr>
                <w:rFonts w:ascii="Angsana New" w:hAnsi="Angsana New"/>
                <w:bCs/>
                <w:color w:val="000000"/>
                <w:sz w:val="24"/>
                <w:szCs w:val="24"/>
                <w:lang w:val="en-GB"/>
              </w:rPr>
              <w:t>2</w:t>
            </w:r>
          </w:p>
        </w:tc>
      </w:tr>
      <w:tr w:rsidR="002F35A2" w:rsidRPr="00E97B5F" w:rsidTr="00F17E97">
        <w:trPr>
          <w:trHeight w:val="243"/>
        </w:trPr>
        <w:tc>
          <w:tcPr>
            <w:tcW w:w="661" w:type="pct"/>
            <w:tcBorders>
              <w:top w:val="nil"/>
              <w:left w:val="nil"/>
              <w:bottom w:val="nil"/>
              <w:right w:val="nil"/>
            </w:tcBorders>
          </w:tcPr>
          <w:p w:rsidR="002F35A2" w:rsidRPr="00E97B5F" w:rsidRDefault="002F35A2" w:rsidP="002F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right="-116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97B5F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23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F35A2" w:rsidRPr="002F35A2" w:rsidRDefault="002F35A2" w:rsidP="002F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31</w:t>
            </w:r>
          </w:p>
        </w:tc>
        <w:tc>
          <w:tcPr>
            <w:tcW w:w="8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F35A2" w:rsidRPr="00E97B5F" w:rsidRDefault="002F35A2" w:rsidP="002F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  <w:tab w:val="decimal" w:pos="882"/>
              </w:tabs>
              <w:spacing w:line="240" w:lineRule="auto"/>
              <w:ind w:right="-19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4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F35A2" w:rsidRPr="00524E34" w:rsidRDefault="002F35A2" w:rsidP="002F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24E34">
              <w:rPr>
                <w:rFonts w:ascii="Angsana New" w:hAnsi="Angsana New"/>
                <w:color w:val="000000"/>
                <w:sz w:val="24"/>
                <w:szCs w:val="24"/>
              </w:rPr>
              <w:t>8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  <w:r w:rsidRPr="00524E34">
              <w:rPr>
                <w:rFonts w:ascii="Angsana New" w:hAnsi="Angsana New"/>
                <w:color w:val="000000"/>
                <w:sz w:val="24"/>
                <w:szCs w:val="24"/>
              </w:rPr>
              <w:t>,55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0</w:t>
            </w:r>
          </w:p>
        </w:tc>
        <w:tc>
          <w:tcPr>
            <w:tcW w:w="8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2F35A2" w:rsidRPr="00E97B5F" w:rsidRDefault="002F35A2" w:rsidP="002F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9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F35A2" w:rsidRPr="00516E54" w:rsidRDefault="002F35A2" w:rsidP="002F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43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16E54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2F35A2" w:rsidRPr="00E97B5F" w:rsidRDefault="002F35A2" w:rsidP="002F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9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F35A2" w:rsidRPr="00524E34" w:rsidRDefault="002F35A2" w:rsidP="002F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24E34">
              <w:rPr>
                <w:rFonts w:ascii="Angsana New" w:hAnsi="Angsana New"/>
                <w:color w:val="000000"/>
                <w:sz w:val="24"/>
                <w:szCs w:val="24"/>
              </w:rPr>
              <w:t>9,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423</w:t>
            </w:r>
          </w:p>
        </w:tc>
        <w:tc>
          <w:tcPr>
            <w:tcW w:w="86" w:type="pct"/>
            <w:tcBorders>
              <w:left w:val="nil"/>
              <w:right w:val="nil"/>
            </w:tcBorders>
            <w:shd w:val="clear" w:color="auto" w:fill="auto"/>
          </w:tcPr>
          <w:p w:rsidR="002F35A2" w:rsidRPr="00E97B5F" w:rsidRDefault="002F35A2" w:rsidP="002F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9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F35A2" w:rsidRPr="002F35A2" w:rsidRDefault="002F35A2" w:rsidP="002F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F35A2">
              <w:rPr>
                <w:rFonts w:ascii="Angsana New" w:hAnsi="Angsana New"/>
                <w:color w:val="000000"/>
                <w:sz w:val="24"/>
                <w:szCs w:val="24"/>
              </w:rPr>
              <w:t>2,948</w:t>
            </w:r>
          </w:p>
        </w:tc>
        <w:tc>
          <w:tcPr>
            <w:tcW w:w="86" w:type="pct"/>
            <w:tcBorders>
              <w:left w:val="nil"/>
              <w:right w:val="nil"/>
            </w:tcBorders>
          </w:tcPr>
          <w:p w:rsidR="002F35A2" w:rsidRPr="00E97B5F" w:rsidRDefault="002F35A2" w:rsidP="002F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5" w:right="-100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F35A2" w:rsidRPr="00516E54" w:rsidRDefault="002F35A2" w:rsidP="002F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43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16E54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" w:type="pct"/>
            <w:tcBorders>
              <w:left w:val="nil"/>
              <w:right w:val="nil"/>
            </w:tcBorders>
          </w:tcPr>
          <w:p w:rsidR="002F35A2" w:rsidRPr="00E97B5F" w:rsidRDefault="002F35A2" w:rsidP="002F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5" w:right="-100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F35A2" w:rsidRPr="002F35A2" w:rsidRDefault="002F35A2" w:rsidP="002F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17,336</w:t>
            </w:r>
          </w:p>
        </w:tc>
        <w:tc>
          <w:tcPr>
            <w:tcW w:w="86" w:type="pct"/>
            <w:tcBorders>
              <w:left w:val="nil"/>
              <w:right w:val="nil"/>
            </w:tcBorders>
          </w:tcPr>
          <w:p w:rsidR="002F35A2" w:rsidRPr="00E97B5F" w:rsidRDefault="002F35A2" w:rsidP="002F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5" w:right="-100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F35A2" w:rsidRPr="00516E54" w:rsidRDefault="002F35A2" w:rsidP="002F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43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16E54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" w:type="pct"/>
            <w:tcBorders>
              <w:left w:val="nil"/>
              <w:right w:val="nil"/>
            </w:tcBorders>
          </w:tcPr>
          <w:p w:rsidR="002F35A2" w:rsidRPr="00E97B5F" w:rsidRDefault="002F35A2" w:rsidP="002F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5" w:right="-100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F35A2" w:rsidRPr="003B4CB1" w:rsidRDefault="003B4CB1" w:rsidP="002F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1,87</w:t>
            </w:r>
            <w:r w:rsidR="000F7387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1</w:t>
            </w:r>
          </w:p>
        </w:tc>
        <w:tc>
          <w:tcPr>
            <w:tcW w:w="8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2F35A2" w:rsidRPr="00E97B5F" w:rsidRDefault="002F35A2" w:rsidP="002F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9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F35A2" w:rsidRPr="00516E54" w:rsidRDefault="002F35A2" w:rsidP="002F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Pr="00516E54">
              <w:rPr>
                <w:rFonts w:ascii="Angsana New" w:hAnsi="Angsana New"/>
                <w:color w:val="000000"/>
                <w:sz w:val="24"/>
                <w:szCs w:val="24"/>
              </w:rPr>
              <w:t>9,87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</w:p>
        </w:tc>
        <w:tc>
          <w:tcPr>
            <w:tcW w:w="84" w:type="pct"/>
          </w:tcPr>
          <w:p w:rsidR="002F35A2" w:rsidRPr="00E97B5F" w:rsidRDefault="002F35A2" w:rsidP="002F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882"/>
              </w:tabs>
              <w:spacing w:line="240" w:lineRule="auto"/>
              <w:ind w:right="-19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F35A2" w:rsidRPr="00F17E97" w:rsidRDefault="002F35A2" w:rsidP="00F17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F17E97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85" w:type="pct"/>
          </w:tcPr>
          <w:p w:rsidR="002F35A2" w:rsidRPr="00E97B5F" w:rsidRDefault="002F35A2" w:rsidP="002F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882"/>
              </w:tabs>
              <w:spacing w:line="240" w:lineRule="auto"/>
              <w:ind w:right="-19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F35A2" w:rsidRPr="000F1B0D" w:rsidRDefault="002F35A2" w:rsidP="002F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882"/>
              </w:tabs>
              <w:spacing w:line="240" w:lineRule="auto"/>
              <w:ind w:right="-1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F1B0D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Pr="000F1B0D">
              <w:rPr>
                <w:rFonts w:ascii="Angsana New" w:hAnsi="Angsana New"/>
                <w:color w:val="000000"/>
                <w:sz w:val="24"/>
                <w:szCs w:val="24"/>
              </w:rPr>
              <w:t>5,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130</w:t>
            </w:r>
            <w:r w:rsidRPr="000F1B0D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85" w:type="pct"/>
            <w:shd w:val="clear" w:color="auto" w:fill="auto"/>
          </w:tcPr>
          <w:p w:rsidR="002F35A2" w:rsidRPr="00E97B5F" w:rsidRDefault="002F35A2" w:rsidP="002F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882"/>
              </w:tabs>
              <w:spacing w:line="240" w:lineRule="auto"/>
              <w:ind w:right="-19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F35A2" w:rsidRPr="002F35A2" w:rsidRDefault="002F35A2" w:rsidP="002F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22,</w:t>
            </w:r>
            <w:r w:rsidR="003B4CB1">
              <w:rPr>
                <w:rFonts w:ascii="Angsana New" w:hAnsi="Angsana New"/>
                <w:color w:val="000000"/>
                <w:sz w:val="24"/>
                <w:szCs w:val="24"/>
              </w:rPr>
              <w:t>18</w:t>
            </w:r>
            <w:r w:rsidR="000F7387">
              <w:rPr>
                <w:rFonts w:ascii="Angsana New" w:hAnsi="Angsana New"/>
                <w:color w:val="000000"/>
                <w:sz w:val="24"/>
                <w:szCs w:val="24"/>
              </w:rPr>
              <w:t>6</w:t>
            </w:r>
          </w:p>
        </w:tc>
        <w:tc>
          <w:tcPr>
            <w:tcW w:w="85" w:type="pct"/>
            <w:vAlign w:val="bottom"/>
          </w:tcPr>
          <w:p w:rsidR="002F35A2" w:rsidRPr="00E97B5F" w:rsidRDefault="002F35A2" w:rsidP="002F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9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0" w:type="pct"/>
            <w:tcBorders>
              <w:bottom w:val="single" w:sz="4" w:space="0" w:color="auto"/>
            </w:tcBorders>
            <w:vAlign w:val="bottom"/>
          </w:tcPr>
          <w:p w:rsidR="002F35A2" w:rsidRPr="000F1B0D" w:rsidRDefault="002F35A2" w:rsidP="002F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9" w:right="-62" w:hanging="30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F1B0D">
              <w:rPr>
                <w:rFonts w:ascii="Angsana New" w:hAnsi="Angsana New"/>
                <w:color w:val="000000"/>
                <w:sz w:val="24"/>
                <w:szCs w:val="24"/>
              </w:rPr>
              <w:t>96,7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Pr="000F1B0D">
              <w:rPr>
                <w:rFonts w:ascii="Angsana New" w:hAnsi="Angsana New"/>
                <w:color w:val="000000"/>
                <w:sz w:val="24"/>
                <w:szCs w:val="24"/>
              </w:rPr>
              <w:t>6</w:t>
            </w:r>
          </w:p>
        </w:tc>
      </w:tr>
      <w:tr w:rsidR="002F3A46" w:rsidRPr="00E97B5F" w:rsidTr="00F17E97">
        <w:tc>
          <w:tcPr>
            <w:tcW w:w="6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35A2" w:rsidRDefault="002F35A2" w:rsidP="002F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97B5F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กำไร (ขาดทุน) ตามส่วนงาน</w:t>
            </w:r>
          </w:p>
          <w:p w:rsidR="002F35A2" w:rsidRPr="00E97B5F" w:rsidRDefault="002F35A2" w:rsidP="002F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 xml:space="preserve">    </w:t>
            </w:r>
            <w:r w:rsidRPr="00E97B5F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ก่อนหักภาษีเงินได้</w:t>
            </w:r>
          </w:p>
        </w:tc>
        <w:tc>
          <w:tcPr>
            <w:tcW w:w="23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2F35A2" w:rsidRPr="002F35A2" w:rsidRDefault="00AC371E" w:rsidP="002F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="00F17E97">
              <w:rPr>
                <w:rFonts w:ascii="Angsana New" w:hAnsi="Angsana New"/>
                <w:color w:val="000000"/>
                <w:sz w:val="24"/>
                <w:szCs w:val="24"/>
              </w:rPr>
              <w:t>99</w:t>
            </w:r>
            <w:r w:rsidR="002F35A2" w:rsidRPr="002F35A2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8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2F35A2" w:rsidRPr="00E97B5F" w:rsidRDefault="002F35A2" w:rsidP="002F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  <w:tab w:val="decimal" w:pos="882"/>
              </w:tabs>
              <w:spacing w:line="240" w:lineRule="auto"/>
              <w:ind w:right="-19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4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2F35A2" w:rsidRPr="00524E34" w:rsidRDefault="002F35A2" w:rsidP="002F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Pr="00524E34">
              <w:rPr>
                <w:rFonts w:ascii="Angsana New" w:hAnsi="Angsana New"/>
                <w:color w:val="000000"/>
                <w:sz w:val="24"/>
                <w:szCs w:val="24"/>
              </w:rPr>
              <w:t>,678</w:t>
            </w:r>
          </w:p>
        </w:tc>
        <w:tc>
          <w:tcPr>
            <w:tcW w:w="8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2F35A2" w:rsidRPr="00E97B5F" w:rsidRDefault="002F35A2" w:rsidP="002F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9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02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2F35A2" w:rsidRPr="00516E54" w:rsidRDefault="002F35A2" w:rsidP="002F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  <w:tab w:val="left" w:pos="693"/>
              </w:tabs>
              <w:spacing w:line="240" w:lineRule="auto"/>
              <w:ind w:left="-105" w:right="-43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:rsidR="002F35A2" w:rsidRPr="00516E54" w:rsidRDefault="002F35A2" w:rsidP="002F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3"/>
              </w:tabs>
              <w:spacing w:line="240" w:lineRule="auto"/>
              <w:ind w:left="-105" w:right="-43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16E54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2F35A2" w:rsidRPr="00E97B5F" w:rsidRDefault="002F35A2" w:rsidP="002F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9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2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2F35A2" w:rsidRPr="00524E34" w:rsidRDefault="002F35A2" w:rsidP="002F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24E34">
              <w:rPr>
                <w:rFonts w:ascii="Angsana New" w:hAnsi="Angsana New"/>
                <w:color w:val="000000"/>
                <w:sz w:val="24"/>
                <w:szCs w:val="24"/>
              </w:rPr>
              <w:t>(5,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Pr="00524E34">
              <w:rPr>
                <w:rFonts w:ascii="Angsana New" w:hAnsi="Angsana New"/>
                <w:color w:val="000000"/>
                <w:sz w:val="24"/>
                <w:szCs w:val="24"/>
              </w:rPr>
              <w:t>88)</w:t>
            </w:r>
          </w:p>
        </w:tc>
        <w:tc>
          <w:tcPr>
            <w:tcW w:w="86" w:type="pct"/>
            <w:tcBorders>
              <w:left w:val="nil"/>
              <w:right w:val="nil"/>
            </w:tcBorders>
            <w:shd w:val="clear" w:color="auto" w:fill="auto"/>
          </w:tcPr>
          <w:p w:rsidR="002F35A2" w:rsidRDefault="002F35A2" w:rsidP="002F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9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  <w:p w:rsidR="002F35A2" w:rsidRPr="00E97B5F" w:rsidRDefault="002F35A2" w:rsidP="002F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9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2F35A2" w:rsidRPr="002F35A2" w:rsidRDefault="002F35A2" w:rsidP="002F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:rsidR="002F35A2" w:rsidRPr="002F35A2" w:rsidRDefault="00AC371E" w:rsidP="002F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="00F17E97">
              <w:rPr>
                <w:rFonts w:ascii="Angsana New" w:hAnsi="Angsana New"/>
                <w:color w:val="000000"/>
                <w:sz w:val="24"/>
                <w:szCs w:val="24"/>
              </w:rPr>
              <w:t>9,398</w:t>
            </w:r>
            <w:r w:rsidR="002F35A2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86" w:type="pct"/>
            <w:tcBorders>
              <w:left w:val="nil"/>
              <w:right w:val="nil"/>
            </w:tcBorders>
            <w:shd w:val="clear" w:color="auto" w:fill="auto"/>
          </w:tcPr>
          <w:p w:rsidR="002F35A2" w:rsidRPr="00E97B5F" w:rsidRDefault="002F35A2" w:rsidP="002F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  <w:tab w:val="left" w:pos="693"/>
              </w:tabs>
              <w:spacing w:line="240" w:lineRule="auto"/>
              <w:ind w:left="-105"/>
              <w:jc w:val="righ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2F35A2" w:rsidRPr="00516E54" w:rsidRDefault="002F35A2" w:rsidP="002F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  <w:tab w:val="left" w:pos="693"/>
              </w:tabs>
              <w:spacing w:line="240" w:lineRule="auto"/>
              <w:ind w:left="-105" w:right="-43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:rsidR="002F35A2" w:rsidRPr="00516E54" w:rsidRDefault="002F35A2" w:rsidP="002F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3"/>
              </w:tabs>
              <w:spacing w:line="240" w:lineRule="auto"/>
              <w:ind w:left="-105" w:right="-43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16E54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" w:type="pct"/>
            <w:tcBorders>
              <w:left w:val="nil"/>
              <w:right w:val="nil"/>
            </w:tcBorders>
            <w:shd w:val="clear" w:color="auto" w:fill="auto"/>
          </w:tcPr>
          <w:p w:rsidR="002F35A2" w:rsidRPr="00E97B5F" w:rsidRDefault="002F35A2" w:rsidP="002F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  <w:tab w:val="left" w:pos="693"/>
              </w:tabs>
              <w:spacing w:line="240" w:lineRule="auto"/>
              <w:ind w:left="-105"/>
              <w:jc w:val="righ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2F35A2" w:rsidRPr="002F35A2" w:rsidRDefault="002F35A2" w:rsidP="002F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:rsidR="002F35A2" w:rsidRPr="002F35A2" w:rsidRDefault="00AC371E" w:rsidP="002F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="00F17E97">
              <w:rPr>
                <w:rFonts w:ascii="Angsana New" w:hAnsi="Angsana New"/>
                <w:color w:val="000000"/>
                <w:sz w:val="24"/>
                <w:szCs w:val="24"/>
              </w:rPr>
              <w:t>9,431</w:t>
            </w:r>
            <w:r w:rsidR="002F35A2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86" w:type="pct"/>
            <w:tcBorders>
              <w:left w:val="nil"/>
              <w:right w:val="nil"/>
            </w:tcBorders>
            <w:shd w:val="clear" w:color="auto" w:fill="auto"/>
          </w:tcPr>
          <w:p w:rsidR="002F35A2" w:rsidRPr="00E97B5F" w:rsidRDefault="002F35A2" w:rsidP="002F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  <w:tab w:val="left" w:pos="693"/>
              </w:tabs>
              <w:spacing w:line="240" w:lineRule="auto"/>
              <w:ind w:left="-105"/>
              <w:jc w:val="righ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2F35A2" w:rsidRPr="00516E54" w:rsidRDefault="002F35A2" w:rsidP="002F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  <w:tab w:val="left" w:pos="693"/>
              </w:tabs>
              <w:spacing w:line="240" w:lineRule="auto"/>
              <w:ind w:left="-105" w:right="-43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:rsidR="002F35A2" w:rsidRPr="00516E54" w:rsidRDefault="002F35A2" w:rsidP="002F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3"/>
              </w:tabs>
              <w:spacing w:line="240" w:lineRule="auto"/>
              <w:ind w:left="-105" w:right="-43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16E54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" w:type="pct"/>
            <w:tcBorders>
              <w:left w:val="nil"/>
              <w:right w:val="nil"/>
            </w:tcBorders>
            <w:shd w:val="clear" w:color="auto" w:fill="auto"/>
          </w:tcPr>
          <w:p w:rsidR="002F35A2" w:rsidRPr="00E97B5F" w:rsidRDefault="002F35A2" w:rsidP="002F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  <w:tab w:val="left" w:pos="693"/>
              </w:tabs>
              <w:spacing w:line="240" w:lineRule="auto"/>
              <w:ind w:left="-105"/>
              <w:jc w:val="righ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2F35A2" w:rsidRPr="002F35A2" w:rsidRDefault="002F35A2" w:rsidP="002F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:rsidR="002F35A2" w:rsidRPr="002F35A2" w:rsidRDefault="00AC371E" w:rsidP="002F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="00F17E97">
              <w:rPr>
                <w:rFonts w:ascii="Angsana New" w:hAnsi="Angsana New"/>
                <w:color w:val="000000"/>
                <w:sz w:val="24"/>
                <w:szCs w:val="24"/>
              </w:rPr>
              <w:t>5,964</w:t>
            </w:r>
            <w:r w:rsidR="002F35A2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8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2F35A2" w:rsidRPr="00E97B5F" w:rsidRDefault="002F35A2" w:rsidP="002F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9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0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2F35A2" w:rsidRPr="00516E54" w:rsidRDefault="002F35A2" w:rsidP="002F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234</w:t>
            </w:r>
          </w:p>
        </w:tc>
        <w:tc>
          <w:tcPr>
            <w:tcW w:w="84" w:type="pct"/>
            <w:shd w:val="clear" w:color="auto" w:fill="auto"/>
          </w:tcPr>
          <w:p w:rsidR="002F35A2" w:rsidRPr="00E97B5F" w:rsidRDefault="002F35A2" w:rsidP="002F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  <w:tab w:val="decimal" w:pos="882"/>
              </w:tabs>
              <w:spacing w:line="240" w:lineRule="auto"/>
              <w:ind w:left="-108" w:right="-19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F35A2" w:rsidRPr="00F17E97" w:rsidRDefault="002F35A2" w:rsidP="00F17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  <w:p w:rsidR="002F35A2" w:rsidRPr="00F17E97" w:rsidRDefault="00F17E97" w:rsidP="00F17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F17E97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(141)</w:t>
            </w:r>
          </w:p>
        </w:tc>
        <w:tc>
          <w:tcPr>
            <w:tcW w:w="85" w:type="pct"/>
            <w:shd w:val="clear" w:color="auto" w:fill="auto"/>
          </w:tcPr>
          <w:p w:rsidR="002F35A2" w:rsidRPr="00E97B5F" w:rsidRDefault="002F35A2" w:rsidP="002F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  <w:tab w:val="decimal" w:pos="882"/>
              </w:tabs>
              <w:spacing w:line="240" w:lineRule="auto"/>
              <w:ind w:left="-108" w:right="-19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F35A2" w:rsidRPr="000F1B0D" w:rsidRDefault="002F35A2" w:rsidP="002F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  <w:tab w:val="decimal" w:pos="724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F1B0D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4</w:t>
            </w:r>
            <w:r w:rsidRPr="000F1B0D">
              <w:rPr>
                <w:rFonts w:ascii="Angsana New" w:hAnsi="Angsana New"/>
                <w:color w:val="000000"/>
                <w:sz w:val="24"/>
                <w:szCs w:val="24"/>
              </w:rPr>
              <w:t>5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4</w:t>
            </w:r>
            <w:r w:rsidRPr="000F1B0D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85" w:type="pct"/>
            <w:shd w:val="clear" w:color="auto" w:fill="auto"/>
          </w:tcPr>
          <w:p w:rsidR="002F35A2" w:rsidRPr="00E97B5F" w:rsidRDefault="002F35A2" w:rsidP="002F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  <w:tab w:val="decimal" w:pos="882"/>
              </w:tabs>
              <w:spacing w:line="240" w:lineRule="auto"/>
              <w:ind w:left="-108" w:right="-19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9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2F35A2" w:rsidRPr="002F35A2" w:rsidRDefault="002F3A46" w:rsidP="002F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(25,033</w:t>
            </w:r>
            <w:r w:rsidR="002F35A2" w:rsidRPr="002F35A2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85" w:type="pct"/>
            <w:shd w:val="clear" w:color="auto" w:fill="auto"/>
            <w:vAlign w:val="bottom"/>
          </w:tcPr>
          <w:p w:rsidR="002F35A2" w:rsidRPr="00E97B5F" w:rsidRDefault="002F35A2" w:rsidP="002F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9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0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2F35A2" w:rsidRPr="000F1B0D" w:rsidRDefault="002F35A2" w:rsidP="002F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289" w:right="-62" w:hanging="30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F1B0D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  <w:r w:rsidRPr="000F1B0D">
              <w:rPr>
                <w:rFonts w:ascii="Angsana New" w:hAnsi="Angsana New"/>
                <w:color w:val="000000"/>
                <w:sz w:val="24"/>
                <w:szCs w:val="24"/>
              </w:rPr>
              <w:t>,7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30</w:t>
            </w:r>
            <w:r w:rsidRPr="000F1B0D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</w:tr>
    </w:tbl>
    <w:p w:rsidR="006E7D43" w:rsidRPr="00E97B5F" w:rsidRDefault="006E7D43" w:rsidP="004201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sz w:val="26"/>
          <w:szCs w:val="26"/>
          <w:highlight w:val="yellow"/>
        </w:rPr>
      </w:pPr>
    </w:p>
    <w:p w:rsidR="000247FD" w:rsidRPr="00D77495" w:rsidRDefault="000247FD" w:rsidP="004201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  <w:highlight w:val="yellow"/>
          <w:cs/>
          <w:lang w:val="en-GB"/>
        </w:rPr>
      </w:pPr>
      <w:r>
        <w:rPr>
          <w:rFonts w:ascii="Angsana New" w:hAnsi="Angsana New"/>
          <w:sz w:val="24"/>
          <w:szCs w:val="24"/>
          <w:highlight w:val="yellow"/>
        </w:rPr>
        <w:br w:type="page"/>
      </w:r>
    </w:p>
    <w:tbl>
      <w:tblPr>
        <w:tblW w:w="4997" w:type="pct"/>
        <w:tblInd w:w="180" w:type="dxa"/>
        <w:tblLayout w:type="fixed"/>
        <w:tblLook w:val="00A0" w:firstRow="1" w:lastRow="0" w:firstColumn="1" w:lastColumn="0" w:noHBand="0" w:noVBand="0"/>
      </w:tblPr>
      <w:tblGrid>
        <w:gridCol w:w="1918"/>
        <w:gridCol w:w="909"/>
        <w:gridCol w:w="275"/>
        <w:gridCol w:w="906"/>
        <w:gridCol w:w="240"/>
        <w:gridCol w:w="944"/>
        <w:gridCol w:w="265"/>
        <w:gridCol w:w="925"/>
        <w:gridCol w:w="265"/>
        <w:gridCol w:w="912"/>
        <w:gridCol w:w="265"/>
        <w:gridCol w:w="931"/>
        <w:gridCol w:w="265"/>
        <w:gridCol w:w="915"/>
        <w:gridCol w:w="265"/>
        <w:gridCol w:w="925"/>
        <w:gridCol w:w="265"/>
        <w:gridCol w:w="915"/>
        <w:gridCol w:w="256"/>
        <w:gridCol w:w="928"/>
        <w:gridCol w:w="265"/>
        <w:gridCol w:w="836"/>
        <w:gridCol w:w="265"/>
        <w:gridCol w:w="925"/>
      </w:tblGrid>
      <w:tr w:rsidR="00107142" w:rsidRPr="00107142" w:rsidTr="00107142">
        <w:tc>
          <w:tcPr>
            <w:tcW w:w="608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A0019E" w:rsidRPr="00107142" w:rsidRDefault="00A0019E" w:rsidP="003E2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4392" w:type="pct"/>
            <w:gridSpan w:val="2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0019E" w:rsidRPr="00107142" w:rsidRDefault="00A0019E" w:rsidP="003E2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107142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พันบาท</w:t>
            </w:r>
          </w:p>
        </w:tc>
      </w:tr>
      <w:tr w:rsidR="00107142" w:rsidRPr="00107142" w:rsidTr="00107142">
        <w:tc>
          <w:tcPr>
            <w:tcW w:w="608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A0019E" w:rsidRPr="00107142" w:rsidRDefault="00A0019E" w:rsidP="003E2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107142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  <w:t xml:space="preserve">  </w:t>
            </w:r>
          </w:p>
        </w:tc>
        <w:tc>
          <w:tcPr>
            <w:tcW w:w="4392" w:type="pct"/>
            <w:gridSpan w:val="23"/>
            <w:tcBorders>
              <w:top w:val="single" w:sz="4" w:space="0" w:color="auto"/>
              <w:left w:val="nil"/>
              <w:right w:val="nil"/>
            </w:tcBorders>
          </w:tcPr>
          <w:p w:rsidR="00A0019E" w:rsidRPr="00107142" w:rsidRDefault="00A0019E" w:rsidP="003E2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107142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107142" w:rsidRPr="00107142" w:rsidTr="00107142">
        <w:tc>
          <w:tcPr>
            <w:tcW w:w="608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107142" w:rsidRPr="00107142" w:rsidRDefault="00107142" w:rsidP="003E2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07142" w:rsidRPr="00107142" w:rsidRDefault="00107142" w:rsidP="003E2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0714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ออกแบบ ผลิต</w:t>
            </w:r>
          </w:p>
        </w:tc>
        <w:tc>
          <w:tcPr>
            <w:tcW w:w="7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07142" w:rsidRPr="00107142" w:rsidRDefault="00107142" w:rsidP="00054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2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76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07142" w:rsidRPr="00107142" w:rsidRDefault="00107142" w:rsidP="003E2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10714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ออกแบบ ผลิต</w:t>
            </w:r>
          </w:p>
        </w:tc>
        <w:tc>
          <w:tcPr>
            <w:tcW w:w="8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07142" w:rsidRPr="00107142" w:rsidRDefault="00107142" w:rsidP="003E2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8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7142" w:rsidRPr="00107142" w:rsidRDefault="00107142" w:rsidP="003E2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8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7142" w:rsidRPr="00107142" w:rsidRDefault="00107142" w:rsidP="003E2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667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7142" w:rsidRPr="00107142" w:rsidRDefault="00107142" w:rsidP="003E2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28"/>
                <w:szCs w:val="28"/>
                <w:lang w:val="en-GB"/>
              </w:rPr>
            </w:pPr>
            <w:r w:rsidRPr="00107142">
              <w:rPr>
                <w:rFonts w:ascii="Angsana New" w:hAnsi="Angsana New"/>
                <w:b/>
                <w:color w:val="000000"/>
                <w:sz w:val="28"/>
                <w:szCs w:val="28"/>
                <w:cs/>
                <w:lang w:val="en-GB"/>
              </w:rPr>
              <w:t>ผลิตสารกำจัด</w:t>
            </w:r>
          </w:p>
        </w:tc>
        <w:tc>
          <w:tcPr>
            <w:tcW w:w="8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7142" w:rsidRPr="00107142" w:rsidRDefault="00107142" w:rsidP="003E2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07142" w:rsidRPr="00107142" w:rsidRDefault="00107142" w:rsidP="003E2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8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07142" w:rsidRPr="00107142" w:rsidRDefault="00107142" w:rsidP="003E2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07142" w:rsidRPr="00107142" w:rsidRDefault="00107142" w:rsidP="003E2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84" w:type="pct"/>
            <w:tcBorders>
              <w:top w:val="single" w:sz="4" w:space="0" w:color="auto"/>
            </w:tcBorders>
            <w:shd w:val="clear" w:color="auto" w:fill="auto"/>
          </w:tcPr>
          <w:p w:rsidR="00107142" w:rsidRPr="00107142" w:rsidRDefault="00107142" w:rsidP="003E2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07142" w:rsidRPr="00107142" w:rsidRDefault="00107142" w:rsidP="003E2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8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07142" w:rsidRPr="00107142" w:rsidRDefault="00107142" w:rsidP="003E2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07142" w:rsidRPr="00107142" w:rsidRDefault="00107142" w:rsidP="003E2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</w:p>
        </w:tc>
      </w:tr>
      <w:tr w:rsidR="00107142" w:rsidRPr="00107142" w:rsidTr="00107142">
        <w:tc>
          <w:tcPr>
            <w:tcW w:w="608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107142" w:rsidRPr="00107142" w:rsidRDefault="00107142" w:rsidP="00F37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</w:tcPr>
          <w:p w:rsidR="00107142" w:rsidRPr="00107142" w:rsidRDefault="00107142" w:rsidP="00F37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07142">
              <w:rPr>
                <w:rFonts w:ascii="Angsana New" w:hAnsi="Angsana New"/>
                <w:color w:val="000000"/>
                <w:sz w:val="28"/>
                <w:szCs w:val="28"/>
                <w:cs/>
              </w:rPr>
              <w:t>และติดตั้งเครื่องจักร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07142" w:rsidRPr="00107142" w:rsidRDefault="00107142" w:rsidP="00F37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76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</w:tcPr>
          <w:p w:rsidR="00107142" w:rsidRPr="00107142" w:rsidRDefault="00107142" w:rsidP="00F37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107142">
              <w:rPr>
                <w:rFonts w:ascii="Angsana New" w:hAnsi="Angsana New"/>
                <w:color w:val="000000"/>
                <w:sz w:val="28"/>
                <w:szCs w:val="28"/>
                <w:cs/>
              </w:rPr>
              <w:t>และติดตั้งเครื่องจักร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07142" w:rsidRPr="00107142" w:rsidRDefault="00107142" w:rsidP="00F37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8" w:type="pct"/>
            <w:gridSpan w:val="3"/>
            <w:tcBorders>
              <w:top w:val="nil"/>
              <w:left w:val="nil"/>
              <w:right w:val="nil"/>
            </w:tcBorders>
          </w:tcPr>
          <w:p w:rsidR="00107142" w:rsidRPr="00107142" w:rsidRDefault="00107142" w:rsidP="00F37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28"/>
                <w:szCs w:val="28"/>
                <w:lang w:val="en-GB"/>
              </w:rPr>
            </w:pPr>
            <w:r w:rsidRPr="00107142">
              <w:rPr>
                <w:rFonts w:ascii="Angsana New" w:hAnsi="Angsana New"/>
                <w:b/>
                <w:color w:val="000000"/>
                <w:sz w:val="28"/>
                <w:szCs w:val="28"/>
                <w:cs/>
                <w:lang w:val="en-GB"/>
              </w:rPr>
              <w:t>ติดตั้งและ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</w:tcPr>
          <w:p w:rsidR="00107142" w:rsidRPr="00107142" w:rsidRDefault="00107142" w:rsidP="00F37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667" w:type="pct"/>
            <w:gridSpan w:val="3"/>
            <w:tcBorders>
              <w:top w:val="nil"/>
              <w:left w:val="nil"/>
              <w:right w:val="nil"/>
            </w:tcBorders>
          </w:tcPr>
          <w:p w:rsidR="00107142" w:rsidRPr="00107142" w:rsidRDefault="00107142" w:rsidP="00F37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28"/>
                <w:szCs w:val="28"/>
                <w:lang w:val="en-GB"/>
              </w:rPr>
            </w:pPr>
            <w:r w:rsidRPr="00107142">
              <w:rPr>
                <w:rFonts w:ascii="Angsana New" w:hAnsi="Angsana New"/>
                <w:b/>
                <w:color w:val="000000"/>
                <w:sz w:val="28"/>
                <w:szCs w:val="28"/>
                <w:cs/>
                <w:lang w:val="en-GB"/>
              </w:rPr>
              <w:t>ศัตรูพืชและผลิตภัณฑ์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</w:tcPr>
          <w:p w:rsidR="00107142" w:rsidRPr="00107142" w:rsidRDefault="00107142" w:rsidP="00F37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90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107142" w:rsidRPr="00107142" w:rsidRDefault="00107142" w:rsidP="00F37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81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107142" w:rsidRPr="00107142" w:rsidRDefault="00107142" w:rsidP="00F37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94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107142" w:rsidRPr="00107142" w:rsidRDefault="00107142" w:rsidP="00F37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84" w:type="pct"/>
            <w:shd w:val="clear" w:color="auto" w:fill="auto"/>
          </w:tcPr>
          <w:p w:rsidR="00107142" w:rsidRPr="00107142" w:rsidRDefault="00107142" w:rsidP="00F37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65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107142" w:rsidRPr="00107142" w:rsidRDefault="00107142" w:rsidP="00F37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84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107142" w:rsidRPr="00107142" w:rsidRDefault="00107142" w:rsidP="00F37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93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107142" w:rsidRPr="00107142" w:rsidRDefault="00107142" w:rsidP="00F37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</w:p>
        </w:tc>
      </w:tr>
      <w:tr w:rsidR="00107142" w:rsidRPr="00107142" w:rsidTr="00107142">
        <w:tc>
          <w:tcPr>
            <w:tcW w:w="608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107142" w:rsidRPr="00107142" w:rsidRDefault="00107142" w:rsidP="00F37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662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07142" w:rsidRPr="00107142" w:rsidRDefault="00107142" w:rsidP="00F37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07142">
              <w:rPr>
                <w:rFonts w:ascii="Angsana New" w:hAnsi="Angsana New"/>
                <w:color w:val="000000"/>
                <w:sz w:val="28"/>
                <w:szCs w:val="28"/>
                <w:cs/>
              </w:rPr>
              <w:t>แบบกึ่งอัตโนมัติ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07142" w:rsidRPr="00107142" w:rsidRDefault="00107142" w:rsidP="00F37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76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07142" w:rsidRPr="00107142" w:rsidRDefault="00107142" w:rsidP="00F37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07142">
              <w:rPr>
                <w:rFonts w:ascii="Angsana New" w:hAnsi="Angsana New"/>
                <w:color w:val="000000"/>
                <w:sz w:val="28"/>
                <w:szCs w:val="28"/>
                <w:cs/>
              </w:rPr>
              <w:t>แบบอัตโนมัติ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07142" w:rsidRPr="00107142" w:rsidRDefault="00107142" w:rsidP="00F37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8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7142" w:rsidRPr="00107142" w:rsidRDefault="00107142" w:rsidP="00F37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107142">
              <w:rPr>
                <w:rFonts w:ascii="Angsana New" w:hAnsi="Angsana New"/>
                <w:b/>
                <w:color w:val="000000"/>
                <w:sz w:val="28"/>
                <w:szCs w:val="28"/>
                <w:cs/>
                <w:lang w:val="en-GB"/>
              </w:rPr>
              <w:t>บำรุงเครื่องจักร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</w:tcPr>
          <w:p w:rsidR="00107142" w:rsidRPr="00107142" w:rsidRDefault="00107142" w:rsidP="00F37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667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7142" w:rsidRPr="00107142" w:rsidRDefault="00107142" w:rsidP="00F37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107142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เคมีเกษตร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</w:tcPr>
          <w:p w:rsidR="00107142" w:rsidRPr="00107142" w:rsidRDefault="00107142" w:rsidP="00F37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665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07142" w:rsidRPr="00107142" w:rsidRDefault="00107142" w:rsidP="00F37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  <w:r w:rsidRPr="00107142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อื่นๆ</w:t>
            </w:r>
          </w:p>
        </w:tc>
        <w:tc>
          <w:tcPr>
            <w:tcW w:w="84" w:type="pct"/>
            <w:shd w:val="clear" w:color="auto" w:fill="auto"/>
          </w:tcPr>
          <w:p w:rsidR="00107142" w:rsidRPr="00107142" w:rsidRDefault="00107142" w:rsidP="00F37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642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07142" w:rsidRPr="00107142" w:rsidRDefault="00107142" w:rsidP="00F37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  <w:r w:rsidRPr="00107142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107142" w:rsidRPr="00107142" w:rsidTr="00107142">
        <w:tc>
          <w:tcPr>
            <w:tcW w:w="60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07142" w:rsidRPr="00107142" w:rsidRDefault="00107142" w:rsidP="003F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07142" w:rsidRPr="00107142" w:rsidRDefault="00107142" w:rsidP="003F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107142"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  <w:t>31</w:t>
            </w:r>
          </w:p>
        </w:tc>
        <w:tc>
          <w:tcPr>
            <w:tcW w:w="8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07142" w:rsidRPr="00107142" w:rsidRDefault="00107142" w:rsidP="003F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07142" w:rsidRPr="00107142" w:rsidRDefault="00061BDB" w:rsidP="003F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bCs/>
                <w:color w:val="000000"/>
                <w:sz w:val="28"/>
                <w:szCs w:val="28"/>
              </w:rPr>
              <w:t>31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07142" w:rsidRPr="00107142" w:rsidRDefault="00107142" w:rsidP="003F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9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07142" w:rsidRPr="00107142" w:rsidRDefault="00107142" w:rsidP="003F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107142"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  <w:t>31</w:t>
            </w:r>
          </w:p>
        </w:tc>
        <w:tc>
          <w:tcPr>
            <w:tcW w:w="8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07142" w:rsidRPr="00107142" w:rsidRDefault="00107142" w:rsidP="00054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07142" w:rsidRPr="00107142" w:rsidRDefault="00061BDB" w:rsidP="003F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bCs/>
                <w:color w:val="000000"/>
                <w:sz w:val="28"/>
                <w:szCs w:val="28"/>
              </w:rPr>
              <w:t>31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07142" w:rsidRPr="00107142" w:rsidRDefault="00107142" w:rsidP="00054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6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07142" w:rsidRPr="00107142" w:rsidRDefault="00107142" w:rsidP="003F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107142"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  <w:t>31</w:t>
            </w:r>
          </w:p>
        </w:tc>
        <w:tc>
          <w:tcPr>
            <w:tcW w:w="8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07142" w:rsidRPr="00107142" w:rsidRDefault="00107142" w:rsidP="003F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07142" w:rsidRPr="00107142" w:rsidRDefault="00061BDB" w:rsidP="003F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bCs/>
                <w:color w:val="000000"/>
                <w:sz w:val="28"/>
                <w:szCs w:val="28"/>
              </w:rPr>
              <w:t>31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</w:tcPr>
          <w:p w:rsidR="00107142" w:rsidRPr="00107142" w:rsidRDefault="00107142" w:rsidP="003F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07142" w:rsidRPr="00107142" w:rsidRDefault="00107142" w:rsidP="003F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107142"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  <w:t>31</w:t>
            </w:r>
          </w:p>
        </w:tc>
        <w:tc>
          <w:tcPr>
            <w:tcW w:w="8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07142" w:rsidRPr="00107142" w:rsidRDefault="00107142" w:rsidP="003F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07142" w:rsidRPr="00107142" w:rsidRDefault="00061BDB" w:rsidP="003F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bCs/>
                <w:color w:val="000000"/>
                <w:sz w:val="28"/>
                <w:szCs w:val="28"/>
              </w:rPr>
              <w:t>31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</w:tcPr>
          <w:p w:rsidR="00107142" w:rsidRPr="00107142" w:rsidRDefault="00107142" w:rsidP="003F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07142" w:rsidRPr="00107142" w:rsidRDefault="00107142" w:rsidP="003F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107142"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  <w:t>31</w:t>
            </w:r>
          </w:p>
        </w:tc>
        <w:tc>
          <w:tcPr>
            <w:tcW w:w="8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07142" w:rsidRPr="00107142" w:rsidRDefault="00107142" w:rsidP="003F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07142" w:rsidRPr="00107142" w:rsidRDefault="00061BDB" w:rsidP="003F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bCs/>
                <w:color w:val="000000"/>
                <w:sz w:val="28"/>
                <w:szCs w:val="28"/>
              </w:rPr>
              <w:t>31</w:t>
            </w:r>
          </w:p>
        </w:tc>
        <w:tc>
          <w:tcPr>
            <w:tcW w:w="84" w:type="pct"/>
            <w:shd w:val="clear" w:color="auto" w:fill="auto"/>
          </w:tcPr>
          <w:p w:rsidR="00107142" w:rsidRPr="00107142" w:rsidRDefault="00107142" w:rsidP="003F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07142" w:rsidRPr="00107142" w:rsidRDefault="00107142" w:rsidP="003F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107142"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  <w:t>31</w:t>
            </w:r>
          </w:p>
        </w:tc>
        <w:tc>
          <w:tcPr>
            <w:tcW w:w="8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07142" w:rsidRPr="00107142" w:rsidRDefault="00107142" w:rsidP="003F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07142" w:rsidRPr="00107142" w:rsidRDefault="00061BDB" w:rsidP="003F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bCs/>
                <w:color w:val="000000"/>
                <w:sz w:val="28"/>
                <w:szCs w:val="28"/>
              </w:rPr>
              <w:t>31</w:t>
            </w:r>
          </w:p>
        </w:tc>
      </w:tr>
      <w:tr w:rsidR="00107142" w:rsidRPr="00107142" w:rsidTr="00107142">
        <w:tc>
          <w:tcPr>
            <w:tcW w:w="60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07142" w:rsidRPr="00107142" w:rsidRDefault="00107142" w:rsidP="003F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88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107142" w:rsidRPr="00107142" w:rsidRDefault="00107142" w:rsidP="003F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28"/>
                <w:szCs w:val="28"/>
                <w:cs/>
              </w:rPr>
            </w:pPr>
            <w:r w:rsidRPr="00107142">
              <w:rPr>
                <w:rFonts w:ascii="Angsana New" w:hAnsi="Angsana New"/>
                <w:b/>
                <w:color w:val="000000"/>
                <w:sz w:val="28"/>
                <w:szCs w:val="28"/>
                <w:cs/>
              </w:rPr>
              <w:t>มีนาคม</w:t>
            </w:r>
          </w:p>
        </w:tc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07142" w:rsidRPr="00107142" w:rsidRDefault="00107142" w:rsidP="003F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287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107142" w:rsidRPr="00107142" w:rsidRDefault="00107142" w:rsidP="003F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28"/>
                <w:szCs w:val="28"/>
                <w:lang w:val="en-GB"/>
              </w:rPr>
            </w:pPr>
            <w:r w:rsidRPr="00107142">
              <w:rPr>
                <w:rFonts w:ascii="Angsana New" w:hAnsi="Angsana New"/>
                <w:b/>
                <w:color w:val="000000"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07142" w:rsidRPr="00107142" w:rsidRDefault="00107142" w:rsidP="003F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299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107142" w:rsidRPr="00107142" w:rsidRDefault="00107142" w:rsidP="003F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28"/>
                <w:szCs w:val="28"/>
                <w:cs/>
              </w:rPr>
            </w:pPr>
            <w:r w:rsidRPr="00107142">
              <w:rPr>
                <w:rFonts w:ascii="Angsana New" w:hAnsi="Angsana New"/>
                <w:b/>
                <w:color w:val="000000"/>
                <w:sz w:val="28"/>
                <w:szCs w:val="28"/>
                <w:cs/>
              </w:rPr>
              <w:t>มีนาคม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07142" w:rsidRPr="00107142" w:rsidRDefault="00107142" w:rsidP="003F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293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107142" w:rsidRPr="00107142" w:rsidRDefault="00107142" w:rsidP="003F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28"/>
                <w:szCs w:val="28"/>
                <w:lang w:val="en-GB"/>
              </w:rPr>
            </w:pPr>
            <w:r w:rsidRPr="00107142">
              <w:rPr>
                <w:rFonts w:ascii="Angsana New" w:hAnsi="Angsana New"/>
                <w:b/>
                <w:color w:val="000000"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07142" w:rsidRPr="00107142" w:rsidRDefault="00107142" w:rsidP="003F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9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107142" w:rsidRPr="00107142" w:rsidRDefault="00107142" w:rsidP="003F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28"/>
                <w:szCs w:val="28"/>
                <w:cs/>
              </w:rPr>
            </w:pPr>
            <w:r w:rsidRPr="00107142">
              <w:rPr>
                <w:rFonts w:ascii="Angsana New" w:hAnsi="Angsana New"/>
                <w:b/>
                <w:color w:val="000000"/>
                <w:sz w:val="28"/>
                <w:szCs w:val="28"/>
                <w:cs/>
              </w:rPr>
              <w:t>มีนาคม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07142" w:rsidRPr="00107142" w:rsidRDefault="00107142" w:rsidP="003F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295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107142" w:rsidRPr="00107142" w:rsidRDefault="00107142" w:rsidP="003F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28"/>
                <w:szCs w:val="28"/>
                <w:lang w:val="en-GB"/>
              </w:rPr>
            </w:pPr>
            <w:r w:rsidRPr="00107142">
              <w:rPr>
                <w:rFonts w:ascii="Angsana New" w:hAnsi="Angsana New"/>
                <w:b/>
                <w:color w:val="000000"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</w:tcPr>
          <w:p w:rsidR="00107142" w:rsidRPr="00107142" w:rsidRDefault="00107142" w:rsidP="003F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28"/>
                <w:szCs w:val="28"/>
                <w:cs/>
              </w:rPr>
            </w:pPr>
          </w:p>
        </w:tc>
        <w:tc>
          <w:tcPr>
            <w:tcW w:w="290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107142" w:rsidRPr="00107142" w:rsidRDefault="00107142" w:rsidP="003F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28"/>
                <w:szCs w:val="28"/>
                <w:cs/>
              </w:rPr>
            </w:pPr>
            <w:r w:rsidRPr="00107142">
              <w:rPr>
                <w:rFonts w:ascii="Angsana New" w:hAnsi="Angsana New"/>
                <w:b/>
                <w:color w:val="000000"/>
                <w:sz w:val="28"/>
                <w:szCs w:val="28"/>
                <w:cs/>
              </w:rPr>
              <w:t>มีนาคม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07142" w:rsidRPr="00107142" w:rsidRDefault="00107142" w:rsidP="003F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293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107142" w:rsidRPr="00107142" w:rsidRDefault="00107142" w:rsidP="003F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28"/>
                <w:szCs w:val="28"/>
                <w:lang w:val="en-GB"/>
              </w:rPr>
            </w:pPr>
            <w:r w:rsidRPr="00107142">
              <w:rPr>
                <w:rFonts w:ascii="Angsana New" w:hAnsi="Angsana New"/>
                <w:b/>
                <w:color w:val="000000"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</w:tcPr>
          <w:p w:rsidR="00107142" w:rsidRPr="00107142" w:rsidRDefault="00107142" w:rsidP="003F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28"/>
                <w:szCs w:val="28"/>
                <w:cs/>
              </w:rPr>
            </w:pPr>
          </w:p>
        </w:tc>
        <w:tc>
          <w:tcPr>
            <w:tcW w:w="290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107142" w:rsidRPr="00107142" w:rsidRDefault="00107142" w:rsidP="003F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28"/>
                <w:szCs w:val="28"/>
                <w:cs/>
              </w:rPr>
            </w:pPr>
            <w:r w:rsidRPr="00107142">
              <w:rPr>
                <w:rFonts w:ascii="Angsana New" w:hAnsi="Angsana New"/>
                <w:b/>
                <w:color w:val="000000"/>
                <w:sz w:val="28"/>
                <w:szCs w:val="28"/>
                <w:cs/>
              </w:rPr>
              <w:t>มีนาคม</w:t>
            </w:r>
          </w:p>
        </w:tc>
        <w:tc>
          <w:tcPr>
            <w:tcW w:w="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07142" w:rsidRPr="00107142" w:rsidRDefault="00107142" w:rsidP="003F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294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107142" w:rsidRPr="00107142" w:rsidRDefault="00107142" w:rsidP="003F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28"/>
                <w:szCs w:val="28"/>
                <w:lang w:val="en-GB"/>
              </w:rPr>
            </w:pPr>
            <w:r w:rsidRPr="00107142">
              <w:rPr>
                <w:rFonts w:ascii="Angsana New" w:hAnsi="Angsana New"/>
                <w:b/>
                <w:color w:val="000000"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84" w:type="pct"/>
            <w:shd w:val="clear" w:color="auto" w:fill="auto"/>
          </w:tcPr>
          <w:p w:rsidR="00107142" w:rsidRPr="00107142" w:rsidRDefault="00107142" w:rsidP="003F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265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107142" w:rsidRPr="00107142" w:rsidRDefault="00107142" w:rsidP="003F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28"/>
                <w:szCs w:val="28"/>
                <w:cs/>
              </w:rPr>
            </w:pPr>
            <w:r w:rsidRPr="00107142">
              <w:rPr>
                <w:rFonts w:ascii="Angsana New" w:hAnsi="Angsana New"/>
                <w:b/>
                <w:color w:val="000000"/>
                <w:sz w:val="28"/>
                <w:szCs w:val="28"/>
                <w:cs/>
              </w:rPr>
              <w:t>มีนาคม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07142" w:rsidRPr="00107142" w:rsidRDefault="00107142" w:rsidP="003F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293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107142" w:rsidRPr="00107142" w:rsidRDefault="00107142" w:rsidP="003F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28"/>
                <w:szCs w:val="28"/>
                <w:lang w:val="en-GB"/>
              </w:rPr>
            </w:pPr>
            <w:r w:rsidRPr="00107142">
              <w:rPr>
                <w:rFonts w:ascii="Angsana New" w:hAnsi="Angsana New"/>
                <w:b/>
                <w:color w:val="000000"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107142" w:rsidRPr="00107142" w:rsidTr="00107142">
        <w:tc>
          <w:tcPr>
            <w:tcW w:w="60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07142" w:rsidRPr="00107142" w:rsidRDefault="00107142" w:rsidP="003F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07142" w:rsidRPr="002C3AA4" w:rsidRDefault="00107142" w:rsidP="003F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</w:rPr>
            </w:pPr>
            <w:r w:rsidRPr="002C3AA4"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  <w:t>25</w:t>
            </w:r>
            <w:r w:rsidR="00061BDB" w:rsidRPr="002C3AA4">
              <w:rPr>
                <w:rFonts w:ascii="Angsana New" w:hAnsi="Angsana New"/>
                <w:bCs/>
                <w:color w:val="000000"/>
                <w:sz w:val="28"/>
                <w:szCs w:val="28"/>
              </w:rPr>
              <w:t>63</w:t>
            </w:r>
          </w:p>
        </w:tc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07142" w:rsidRPr="002C3AA4" w:rsidRDefault="00107142" w:rsidP="003F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07142" w:rsidRPr="002C3AA4" w:rsidRDefault="00107142" w:rsidP="003F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</w:rPr>
            </w:pPr>
            <w:r w:rsidRPr="002C3AA4"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  <w:t>2562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07142" w:rsidRPr="002C3AA4" w:rsidRDefault="00107142" w:rsidP="003F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07142" w:rsidRPr="002C3AA4" w:rsidRDefault="00107142" w:rsidP="003F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</w:rPr>
            </w:pPr>
            <w:r w:rsidRPr="002C3AA4"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  <w:t>25</w:t>
            </w:r>
            <w:r w:rsidR="00061BDB" w:rsidRPr="002C3AA4">
              <w:rPr>
                <w:rFonts w:ascii="Angsana New" w:hAnsi="Angsana New"/>
                <w:bCs/>
                <w:color w:val="000000"/>
                <w:sz w:val="28"/>
                <w:szCs w:val="28"/>
              </w:rPr>
              <w:t>63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07142" w:rsidRPr="002C3AA4" w:rsidRDefault="00107142" w:rsidP="003F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07142" w:rsidRPr="002C3AA4" w:rsidRDefault="00107142" w:rsidP="003F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</w:rPr>
            </w:pPr>
            <w:r w:rsidRPr="002C3AA4"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  <w:t>2562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07142" w:rsidRPr="002C3AA4" w:rsidRDefault="00107142" w:rsidP="003F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07142" w:rsidRPr="002C3AA4" w:rsidRDefault="00107142" w:rsidP="003F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</w:rPr>
            </w:pPr>
            <w:r w:rsidRPr="002C3AA4"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  <w:t>25</w:t>
            </w:r>
            <w:r w:rsidR="00061BDB" w:rsidRPr="002C3AA4">
              <w:rPr>
                <w:rFonts w:ascii="Angsana New" w:hAnsi="Angsana New"/>
                <w:bCs/>
                <w:color w:val="000000"/>
                <w:sz w:val="28"/>
                <w:szCs w:val="28"/>
              </w:rPr>
              <w:t>63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07142" w:rsidRPr="002C3AA4" w:rsidRDefault="00107142" w:rsidP="003F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07142" w:rsidRPr="002C3AA4" w:rsidRDefault="00107142" w:rsidP="003F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</w:rPr>
            </w:pPr>
            <w:r w:rsidRPr="002C3AA4"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  <w:t>2562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</w:tcPr>
          <w:p w:rsidR="00107142" w:rsidRPr="002C3AA4" w:rsidRDefault="00107142" w:rsidP="003F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07142" w:rsidRPr="002C3AA4" w:rsidRDefault="00107142" w:rsidP="003F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</w:rPr>
            </w:pPr>
            <w:r w:rsidRPr="002C3AA4"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  <w:t>25</w:t>
            </w:r>
            <w:r w:rsidR="00061BDB" w:rsidRPr="002C3AA4">
              <w:rPr>
                <w:rFonts w:ascii="Angsana New" w:hAnsi="Angsana New"/>
                <w:bCs/>
                <w:color w:val="000000"/>
                <w:sz w:val="28"/>
                <w:szCs w:val="28"/>
              </w:rPr>
              <w:t>63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07142" w:rsidRPr="002C3AA4" w:rsidRDefault="00107142" w:rsidP="003F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07142" w:rsidRPr="002C3AA4" w:rsidRDefault="00107142" w:rsidP="003F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</w:rPr>
            </w:pPr>
            <w:r w:rsidRPr="002C3AA4"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  <w:t>2562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</w:tcPr>
          <w:p w:rsidR="00107142" w:rsidRPr="002C3AA4" w:rsidRDefault="00107142" w:rsidP="003F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07142" w:rsidRPr="002C3AA4" w:rsidRDefault="00107142" w:rsidP="003F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</w:rPr>
            </w:pPr>
            <w:r w:rsidRPr="002C3AA4"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  <w:t>25</w:t>
            </w:r>
            <w:r w:rsidR="00061BDB" w:rsidRPr="002C3AA4">
              <w:rPr>
                <w:rFonts w:ascii="Angsana New" w:hAnsi="Angsana New"/>
                <w:bCs/>
                <w:color w:val="000000"/>
                <w:sz w:val="28"/>
                <w:szCs w:val="28"/>
              </w:rPr>
              <w:t>63</w:t>
            </w:r>
          </w:p>
        </w:tc>
        <w:tc>
          <w:tcPr>
            <w:tcW w:w="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07142" w:rsidRPr="002C3AA4" w:rsidRDefault="00107142" w:rsidP="003F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07142" w:rsidRPr="002C3AA4" w:rsidRDefault="00107142" w:rsidP="003F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</w:rPr>
            </w:pPr>
            <w:r w:rsidRPr="002C3AA4"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  <w:t>2562</w:t>
            </w:r>
          </w:p>
        </w:tc>
        <w:tc>
          <w:tcPr>
            <w:tcW w:w="84" w:type="pct"/>
            <w:shd w:val="clear" w:color="auto" w:fill="auto"/>
          </w:tcPr>
          <w:p w:rsidR="00107142" w:rsidRPr="002C3AA4" w:rsidRDefault="00107142" w:rsidP="003F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07142" w:rsidRPr="002C3AA4" w:rsidRDefault="00107142" w:rsidP="003F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</w:rPr>
            </w:pPr>
            <w:r w:rsidRPr="002C3AA4"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  <w:t>25</w:t>
            </w:r>
            <w:r w:rsidR="00061BDB" w:rsidRPr="002C3AA4">
              <w:rPr>
                <w:rFonts w:ascii="Angsana New" w:hAnsi="Angsana New"/>
                <w:bCs/>
                <w:color w:val="000000"/>
                <w:sz w:val="28"/>
                <w:szCs w:val="28"/>
              </w:rPr>
              <w:t>63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07142" w:rsidRPr="002C3AA4" w:rsidRDefault="00107142" w:rsidP="003F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07142" w:rsidRPr="002C3AA4" w:rsidRDefault="00107142" w:rsidP="003F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</w:rPr>
            </w:pPr>
            <w:r w:rsidRPr="002C3AA4"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  <w:t>2562</w:t>
            </w:r>
          </w:p>
        </w:tc>
      </w:tr>
      <w:tr w:rsidR="00107142" w:rsidRPr="00107142" w:rsidTr="00107142">
        <w:tc>
          <w:tcPr>
            <w:tcW w:w="6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7142" w:rsidRPr="00107142" w:rsidRDefault="00107142" w:rsidP="009B6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8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07142" w:rsidRPr="00107142" w:rsidRDefault="00107142" w:rsidP="009B6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07142" w:rsidRPr="00107142" w:rsidRDefault="00107142" w:rsidP="009B6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07142" w:rsidRPr="00107142" w:rsidRDefault="00107142" w:rsidP="009B6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8" w:right="-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07142" w:rsidRPr="00107142" w:rsidRDefault="00107142" w:rsidP="009B6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9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07142" w:rsidRPr="00107142" w:rsidRDefault="00107142" w:rsidP="009B6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  <w:tab w:val="decimal" w:pos="774"/>
              </w:tabs>
              <w:spacing w:line="240" w:lineRule="auto"/>
              <w:ind w:left="-166" w:right="-8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07142" w:rsidRPr="00107142" w:rsidRDefault="00107142" w:rsidP="009B6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9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07142" w:rsidRPr="00107142" w:rsidRDefault="00107142" w:rsidP="009B6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9" w:right="-8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4" w:type="pct"/>
            <w:tcBorders>
              <w:left w:val="nil"/>
              <w:right w:val="nil"/>
            </w:tcBorders>
            <w:shd w:val="clear" w:color="auto" w:fill="auto"/>
          </w:tcPr>
          <w:p w:rsidR="00107142" w:rsidRPr="00107142" w:rsidRDefault="00107142" w:rsidP="009B6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9" w:type="pct"/>
            <w:tcBorders>
              <w:left w:val="nil"/>
              <w:right w:val="nil"/>
            </w:tcBorders>
          </w:tcPr>
          <w:p w:rsidR="00107142" w:rsidRPr="00107142" w:rsidRDefault="00107142" w:rsidP="009B6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4" w:type="pct"/>
            <w:tcBorders>
              <w:left w:val="nil"/>
              <w:right w:val="nil"/>
            </w:tcBorders>
          </w:tcPr>
          <w:p w:rsidR="00107142" w:rsidRPr="00107142" w:rsidRDefault="00107142" w:rsidP="009B6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95" w:type="pct"/>
            <w:tcBorders>
              <w:left w:val="nil"/>
              <w:right w:val="nil"/>
            </w:tcBorders>
          </w:tcPr>
          <w:p w:rsidR="00107142" w:rsidRPr="00107142" w:rsidRDefault="00107142" w:rsidP="009B6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4" w:type="pct"/>
            <w:tcBorders>
              <w:left w:val="nil"/>
              <w:right w:val="nil"/>
            </w:tcBorders>
          </w:tcPr>
          <w:p w:rsidR="00107142" w:rsidRPr="00107142" w:rsidRDefault="00107142" w:rsidP="009B6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90" w:type="pct"/>
            <w:tcBorders>
              <w:left w:val="nil"/>
              <w:right w:val="nil"/>
            </w:tcBorders>
          </w:tcPr>
          <w:p w:rsidR="00107142" w:rsidRPr="00107142" w:rsidRDefault="00107142" w:rsidP="009B6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4" w:type="pct"/>
            <w:tcBorders>
              <w:left w:val="nil"/>
              <w:right w:val="nil"/>
            </w:tcBorders>
          </w:tcPr>
          <w:p w:rsidR="00107142" w:rsidRPr="00107142" w:rsidRDefault="00107142" w:rsidP="009B6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93" w:type="pct"/>
            <w:tcBorders>
              <w:left w:val="nil"/>
              <w:right w:val="nil"/>
            </w:tcBorders>
          </w:tcPr>
          <w:p w:rsidR="00107142" w:rsidRPr="00107142" w:rsidRDefault="00107142" w:rsidP="009B6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4" w:type="pct"/>
            <w:tcBorders>
              <w:left w:val="nil"/>
              <w:right w:val="nil"/>
            </w:tcBorders>
          </w:tcPr>
          <w:p w:rsidR="00107142" w:rsidRPr="00107142" w:rsidRDefault="00107142" w:rsidP="009B6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9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07142" w:rsidRPr="00107142" w:rsidRDefault="00107142" w:rsidP="009B6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07142" w:rsidRPr="00107142" w:rsidRDefault="00107142" w:rsidP="009B6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94" w:type="pct"/>
            <w:shd w:val="clear" w:color="auto" w:fill="auto"/>
          </w:tcPr>
          <w:p w:rsidR="00107142" w:rsidRPr="00107142" w:rsidRDefault="00107142" w:rsidP="009B6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6" w:right="-20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4" w:type="pct"/>
            <w:shd w:val="clear" w:color="auto" w:fill="auto"/>
          </w:tcPr>
          <w:p w:rsidR="00107142" w:rsidRPr="00107142" w:rsidRDefault="00107142" w:rsidP="009B6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right="-4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6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07142" w:rsidRPr="00107142" w:rsidRDefault="00107142" w:rsidP="009B6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" w:type="pct"/>
            <w:shd w:val="clear" w:color="auto" w:fill="auto"/>
            <w:vAlign w:val="bottom"/>
          </w:tcPr>
          <w:p w:rsidR="00107142" w:rsidRPr="00107142" w:rsidRDefault="00107142" w:rsidP="009B6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9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07142" w:rsidRPr="00107142" w:rsidRDefault="00107142" w:rsidP="009B6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287D37" w:rsidRPr="00107142" w:rsidTr="00287D37">
        <w:tc>
          <w:tcPr>
            <w:tcW w:w="6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6602" w:rsidRPr="00107142" w:rsidRDefault="00E8660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0714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สินทรัพย์ตามส่วนงาน</w:t>
            </w:r>
          </w:p>
        </w:tc>
        <w:tc>
          <w:tcPr>
            <w:tcW w:w="28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E86602" w:rsidRPr="00435E79" w:rsidRDefault="00435E79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8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1,546</w:t>
            </w:r>
          </w:p>
        </w:tc>
        <w:tc>
          <w:tcPr>
            <w:tcW w:w="8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E86602" w:rsidRPr="00107142" w:rsidRDefault="00E8660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E86602" w:rsidRPr="00107142" w:rsidRDefault="005518F4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513,774</w:t>
            </w:r>
          </w:p>
        </w:tc>
        <w:tc>
          <w:tcPr>
            <w:tcW w:w="7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E86602" w:rsidRPr="00107142" w:rsidRDefault="00E8660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99" w:type="pct"/>
            <w:tcBorders>
              <w:left w:val="nil"/>
              <w:right w:val="nil"/>
            </w:tcBorders>
            <w:shd w:val="clear" w:color="auto" w:fill="auto"/>
          </w:tcPr>
          <w:p w:rsidR="00E86602" w:rsidRPr="00751B90" w:rsidRDefault="00E8660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51B9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8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E86602" w:rsidRPr="00107142" w:rsidRDefault="00E8660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9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E86602" w:rsidRPr="00107142" w:rsidRDefault="005518F4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08"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48,724</w:t>
            </w:r>
          </w:p>
        </w:tc>
        <w:tc>
          <w:tcPr>
            <w:tcW w:w="84" w:type="pct"/>
            <w:tcBorders>
              <w:left w:val="nil"/>
              <w:right w:val="nil"/>
            </w:tcBorders>
            <w:shd w:val="clear" w:color="auto" w:fill="auto"/>
          </w:tcPr>
          <w:p w:rsidR="00E86602" w:rsidRPr="00107142" w:rsidRDefault="00E8660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9" w:type="pct"/>
            <w:tcBorders>
              <w:left w:val="nil"/>
              <w:right w:val="nil"/>
            </w:tcBorders>
            <w:shd w:val="clear" w:color="auto" w:fill="auto"/>
          </w:tcPr>
          <w:p w:rsidR="00E86602" w:rsidRPr="00107142" w:rsidRDefault="00435E79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146,412</w:t>
            </w:r>
          </w:p>
        </w:tc>
        <w:tc>
          <w:tcPr>
            <w:tcW w:w="84" w:type="pct"/>
            <w:tcBorders>
              <w:left w:val="nil"/>
              <w:right w:val="nil"/>
            </w:tcBorders>
            <w:shd w:val="clear" w:color="auto" w:fill="auto"/>
          </w:tcPr>
          <w:p w:rsidR="00E86602" w:rsidRPr="00107142" w:rsidRDefault="00E8660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9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E86602" w:rsidRPr="00107142" w:rsidRDefault="005518F4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43,898</w:t>
            </w:r>
          </w:p>
        </w:tc>
        <w:tc>
          <w:tcPr>
            <w:tcW w:w="84" w:type="pct"/>
            <w:tcBorders>
              <w:left w:val="nil"/>
              <w:right w:val="nil"/>
            </w:tcBorders>
            <w:shd w:val="clear" w:color="auto" w:fill="auto"/>
          </w:tcPr>
          <w:p w:rsidR="00E86602" w:rsidRPr="00107142" w:rsidRDefault="00E8660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90" w:type="pct"/>
            <w:tcBorders>
              <w:left w:val="nil"/>
              <w:right w:val="nil"/>
            </w:tcBorders>
            <w:shd w:val="clear" w:color="auto" w:fill="auto"/>
          </w:tcPr>
          <w:p w:rsidR="00E86602" w:rsidRPr="00107142" w:rsidRDefault="00435E79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89,008</w:t>
            </w:r>
          </w:p>
        </w:tc>
        <w:tc>
          <w:tcPr>
            <w:tcW w:w="84" w:type="pct"/>
            <w:tcBorders>
              <w:left w:val="nil"/>
              <w:right w:val="nil"/>
            </w:tcBorders>
            <w:shd w:val="clear" w:color="auto" w:fill="auto"/>
          </w:tcPr>
          <w:p w:rsidR="00E86602" w:rsidRPr="00107142" w:rsidRDefault="00E8660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93" w:type="pct"/>
            <w:tcBorders>
              <w:left w:val="nil"/>
              <w:right w:val="nil"/>
            </w:tcBorders>
            <w:shd w:val="clear" w:color="auto" w:fill="auto"/>
          </w:tcPr>
          <w:p w:rsidR="00E86602" w:rsidRPr="00751B90" w:rsidRDefault="005518F4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39,095</w:t>
            </w:r>
          </w:p>
        </w:tc>
        <w:tc>
          <w:tcPr>
            <w:tcW w:w="84" w:type="pct"/>
            <w:tcBorders>
              <w:left w:val="nil"/>
              <w:right w:val="nil"/>
            </w:tcBorders>
            <w:shd w:val="clear" w:color="auto" w:fill="auto"/>
          </w:tcPr>
          <w:p w:rsidR="00E86602" w:rsidRPr="00107142" w:rsidRDefault="00E8660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90" w:type="pct"/>
            <w:tcBorders>
              <w:left w:val="nil"/>
              <w:right w:val="nil"/>
            </w:tcBorders>
            <w:shd w:val="clear" w:color="auto" w:fill="auto"/>
          </w:tcPr>
          <w:p w:rsidR="00E86602" w:rsidRPr="00107142" w:rsidRDefault="00435E79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92,920</w:t>
            </w:r>
          </w:p>
        </w:tc>
        <w:tc>
          <w:tcPr>
            <w:tcW w:w="8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E86602" w:rsidRPr="00107142" w:rsidRDefault="00E8660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9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E86602" w:rsidRPr="00107142" w:rsidRDefault="005518F4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58,289</w:t>
            </w:r>
          </w:p>
        </w:tc>
        <w:tc>
          <w:tcPr>
            <w:tcW w:w="84" w:type="pct"/>
            <w:shd w:val="clear" w:color="auto" w:fill="auto"/>
          </w:tcPr>
          <w:p w:rsidR="00E86602" w:rsidRPr="00107142" w:rsidRDefault="00E8660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right="-4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65" w:type="pct"/>
            <w:shd w:val="clear" w:color="auto" w:fill="auto"/>
          </w:tcPr>
          <w:p w:rsidR="00E86602" w:rsidRPr="00107142" w:rsidRDefault="00287D37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329,886</w:t>
            </w:r>
            <w:r w:rsidR="00E86602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84" w:type="pct"/>
            <w:shd w:val="clear" w:color="auto" w:fill="auto"/>
            <w:vAlign w:val="bottom"/>
          </w:tcPr>
          <w:p w:rsidR="00E86602" w:rsidRPr="00107142" w:rsidRDefault="00E8660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9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E86602" w:rsidRPr="00107142" w:rsidRDefault="005518F4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337,736</w:t>
            </w:r>
          </w:p>
        </w:tc>
      </w:tr>
      <w:tr w:rsidR="00287D37" w:rsidRPr="00107142" w:rsidTr="00287D37">
        <w:tc>
          <w:tcPr>
            <w:tcW w:w="6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6602" w:rsidRPr="00107142" w:rsidRDefault="00E8660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0714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หนี้สินตามส่วนงาน</w:t>
            </w:r>
          </w:p>
        </w:tc>
        <w:tc>
          <w:tcPr>
            <w:tcW w:w="28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E86602" w:rsidRPr="00107142" w:rsidRDefault="00435E79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724</w:t>
            </w:r>
          </w:p>
        </w:tc>
        <w:tc>
          <w:tcPr>
            <w:tcW w:w="8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E86602" w:rsidRPr="00107142" w:rsidRDefault="00E8660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E86602" w:rsidRPr="00107142" w:rsidRDefault="005518F4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229,927</w:t>
            </w:r>
          </w:p>
        </w:tc>
        <w:tc>
          <w:tcPr>
            <w:tcW w:w="7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E86602" w:rsidRPr="00107142" w:rsidRDefault="00E8660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99" w:type="pct"/>
            <w:tcBorders>
              <w:left w:val="nil"/>
              <w:right w:val="nil"/>
            </w:tcBorders>
            <w:shd w:val="clear" w:color="auto" w:fill="auto"/>
          </w:tcPr>
          <w:p w:rsidR="00E86602" w:rsidRPr="00751B90" w:rsidRDefault="00E8660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51B9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8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E86602" w:rsidRPr="00107142" w:rsidRDefault="00E8660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9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E86602" w:rsidRPr="00107142" w:rsidRDefault="005518F4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21,805</w:t>
            </w:r>
          </w:p>
        </w:tc>
        <w:tc>
          <w:tcPr>
            <w:tcW w:w="84" w:type="pct"/>
            <w:tcBorders>
              <w:left w:val="nil"/>
              <w:right w:val="nil"/>
            </w:tcBorders>
            <w:shd w:val="clear" w:color="auto" w:fill="auto"/>
          </w:tcPr>
          <w:p w:rsidR="00E86602" w:rsidRPr="00107142" w:rsidRDefault="00E8660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9" w:type="pct"/>
            <w:tcBorders>
              <w:left w:val="nil"/>
              <w:right w:val="nil"/>
            </w:tcBorders>
            <w:shd w:val="clear" w:color="auto" w:fill="auto"/>
          </w:tcPr>
          <w:p w:rsidR="00E86602" w:rsidRPr="00107142" w:rsidRDefault="00435E79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68,540</w:t>
            </w:r>
          </w:p>
        </w:tc>
        <w:tc>
          <w:tcPr>
            <w:tcW w:w="84" w:type="pct"/>
            <w:tcBorders>
              <w:left w:val="nil"/>
              <w:right w:val="nil"/>
            </w:tcBorders>
            <w:shd w:val="clear" w:color="auto" w:fill="auto"/>
          </w:tcPr>
          <w:p w:rsidR="00E86602" w:rsidRPr="00107142" w:rsidRDefault="00E8660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40" w:lineRule="auto"/>
              <w:ind w:left="-75" w:right="-8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9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E86602" w:rsidRPr="00107142" w:rsidRDefault="005518F4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19,645</w:t>
            </w:r>
          </w:p>
        </w:tc>
        <w:tc>
          <w:tcPr>
            <w:tcW w:w="84" w:type="pct"/>
            <w:tcBorders>
              <w:left w:val="nil"/>
              <w:right w:val="nil"/>
            </w:tcBorders>
            <w:shd w:val="clear" w:color="auto" w:fill="auto"/>
          </w:tcPr>
          <w:p w:rsidR="00E86602" w:rsidRPr="00107142" w:rsidRDefault="00E8660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90" w:type="pct"/>
            <w:tcBorders>
              <w:left w:val="nil"/>
              <w:right w:val="nil"/>
            </w:tcBorders>
            <w:shd w:val="clear" w:color="auto" w:fill="auto"/>
          </w:tcPr>
          <w:p w:rsidR="00E86602" w:rsidRPr="00107142" w:rsidRDefault="00435E79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12,380</w:t>
            </w:r>
          </w:p>
        </w:tc>
        <w:tc>
          <w:tcPr>
            <w:tcW w:w="84" w:type="pct"/>
            <w:tcBorders>
              <w:left w:val="nil"/>
              <w:right w:val="nil"/>
            </w:tcBorders>
            <w:shd w:val="clear" w:color="auto" w:fill="auto"/>
          </w:tcPr>
          <w:p w:rsidR="00E86602" w:rsidRPr="00107142" w:rsidRDefault="00E8660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40" w:lineRule="auto"/>
              <w:ind w:left="-75" w:right="-8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93" w:type="pct"/>
            <w:tcBorders>
              <w:left w:val="nil"/>
              <w:right w:val="nil"/>
            </w:tcBorders>
            <w:shd w:val="clear" w:color="auto" w:fill="auto"/>
          </w:tcPr>
          <w:p w:rsidR="00E86602" w:rsidRPr="00751B90" w:rsidRDefault="005518F4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17,496</w:t>
            </w:r>
          </w:p>
        </w:tc>
        <w:tc>
          <w:tcPr>
            <w:tcW w:w="84" w:type="pct"/>
            <w:tcBorders>
              <w:left w:val="nil"/>
              <w:right w:val="nil"/>
            </w:tcBorders>
            <w:shd w:val="clear" w:color="auto" w:fill="auto"/>
          </w:tcPr>
          <w:p w:rsidR="00E86602" w:rsidRPr="00107142" w:rsidRDefault="00E8660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40" w:lineRule="auto"/>
              <w:ind w:left="-75" w:right="-8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90" w:type="pct"/>
            <w:tcBorders>
              <w:left w:val="nil"/>
              <w:right w:val="nil"/>
            </w:tcBorders>
            <w:shd w:val="clear" w:color="auto" w:fill="auto"/>
          </w:tcPr>
          <w:p w:rsidR="00E86602" w:rsidRPr="00107142" w:rsidRDefault="00435E79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43,496</w:t>
            </w:r>
          </w:p>
        </w:tc>
        <w:tc>
          <w:tcPr>
            <w:tcW w:w="8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E86602" w:rsidRPr="00107142" w:rsidRDefault="00E8660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9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E86602" w:rsidRPr="00107142" w:rsidRDefault="005518F4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26,086</w:t>
            </w:r>
          </w:p>
        </w:tc>
        <w:tc>
          <w:tcPr>
            <w:tcW w:w="84" w:type="pct"/>
            <w:shd w:val="clear" w:color="auto" w:fill="auto"/>
          </w:tcPr>
          <w:p w:rsidR="00E86602" w:rsidRPr="00107142" w:rsidRDefault="00E8660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ind w:left="-108" w:right="-4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65" w:type="pct"/>
            <w:shd w:val="clear" w:color="auto" w:fill="auto"/>
          </w:tcPr>
          <w:p w:rsidR="00E86602" w:rsidRPr="00107142" w:rsidRDefault="007F5A7C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125,140</w:t>
            </w:r>
          </w:p>
        </w:tc>
        <w:tc>
          <w:tcPr>
            <w:tcW w:w="84" w:type="pct"/>
            <w:shd w:val="clear" w:color="auto" w:fill="auto"/>
            <w:vAlign w:val="bottom"/>
          </w:tcPr>
          <w:p w:rsidR="00E86602" w:rsidRPr="00107142" w:rsidRDefault="00E8660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9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E86602" w:rsidRPr="00107142" w:rsidRDefault="005518F4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109,515</w:t>
            </w:r>
          </w:p>
        </w:tc>
      </w:tr>
    </w:tbl>
    <w:p w:rsidR="006E7D43" w:rsidRPr="00107142" w:rsidRDefault="006E7D43" w:rsidP="003E2D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highlight w:val="yellow"/>
        </w:rPr>
      </w:pPr>
    </w:p>
    <w:p w:rsidR="006E7D43" w:rsidRDefault="006E7D43" w:rsidP="003E2D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  <w:highlight w:val="yellow"/>
        </w:rPr>
      </w:pPr>
    </w:p>
    <w:p w:rsidR="006E7D43" w:rsidRDefault="006E7D43" w:rsidP="006E7D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  <w:highlight w:val="yellow"/>
        </w:rPr>
      </w:pPr>
    </w:p>
    <w:p w:rsidR="005F539E" w:rsidRDefault="005F539E" w:rsidP="006E7D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  <w:highlight w:val="yellow"/>
        </w:rPr>
      </w:pPr>
    </w:p>
    <w:p w:rsidR="005F539E" w:rsidRDefault="005F539E" w:rsidP="006E7D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  <w:highlight w:val="yellow"/>
        </w:rPr>
      </w:pPr>
    </w:p>
    <w:p w:rsidR="005F539E" w:rsidRDefault="005F539E" w:rsidP="006E7D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  <w:highlight w:val="yellow"/>
        </w:rPr>
      </w:pPr>
    </w:p>
    <w:p w:rsidR="00107142" w:rsidRDefault="00107142" w:rsidP="006E7D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  <w:highlight w:val="yellow"/>
        </w:rPr>
      </w:pPr>
    </w:p>
    <w:p w:rsidR="00107142" w:rsidRDefault="00107142" w:rsidP="006E7D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  <w:highlight w:val="yellow"/>
        </w:rPr>
      </w:pPr>
    </w:p>
    <w:p w:rsidR="005F539E" w:rsidRDefault="005F539E" w:rsidP="006E7D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  <w:highlight w:val="yellow"/>
        </w:rPr>
      </w:pPr>
    </w:p>
    <w:p w:rsidR="005F539E" w:rsidRDefault="005F539E" w:rsidP="006E7D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  <w:highlight w:val="yellow"/>
        </w:rPr>
      </w:pPr>
    </w:p>
    <w:tbl>
      <w:tblPr>
        <w:tblW w:w="4915" w:type="pct"/>
        <w:tblInd w:w="180" w:type="dxa"/>
        <w:tblLayout w:type="fixed"/>
        <w:tblLook w:val="00A0" w:firstRow="1" w:lastRow="0" w:firstColumn="1" w:lastColumn="0" w:noHBand="0" w:noVBand="0"/>
      </w:tblPr>
      <w:tblGrid>
        <w:gridCol w:w="3049"/>
        <w:gridCol w:w="994"/>
        <w:gridCol w:w="287"/>
        <w:gridCol w:w="997"/>
        <w:gridCol w:w="286"/>
        <w:gridCol w:w="996"/>
        <w:gridCol w:w="282"/>
        <w:gridCol w:w="990"/>
        <w:gridCol w:w="286"/>
        <w:gridCol w:w="993"/>
        <w:gridCol w:w="286"/>
        <w:gridCol w:w="993"/>
        <w:gridCol w:w="286"/>
        <w:gridCol w:w="996"/>
        <w:gridCol w:w="282"/>
        <w:gridCol w:w="993"/>
        <w:gridCol w:w="282"/>
        <w:gridCol w:w="996"/>
        <w:gridCol w:w="282"/>
        <w:gridCol w:w="965"/>
      </w:tblGrid>
      <w:tr w:rsidR="00493779" w:rsidRPr="00107142" w:rsidTr="00B53AE0">
        <w:tc>
          <w:tcPr>
            <w:tcW w:w="982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493779" w:rsidRPr="00107142" w:rsidRDefault="00493779" w:rsidP="00DC6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4018" w:type="pct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93779" w:rsidRPr="00107142" w:rsidRDefault="00493779" w:rsidP="00DC6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107142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พันบาท</w:t>
            </w:r>
          </w:p>
        </w:tc>
      </w:tr>
      <w:tr w:rsidR="00493779" w:rsidRPr="00107142" w:rsidTr="00B53AE0">
        <w:tc>
          <w:tcPr>
            <w:tcW w:w="982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493779" w:rsidRPr="00107142" w:rsidRDefault="00493779" w:rsidP="00DC6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107142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  <w:t xml:space="preserve">  </w:t>
            </w:r>
          </w:p>
        </w:tc>
        <w:tc>
          <w:tcPr>
            <w:tcW w:w="4018" w:type="pct"/>
            <w:gridSpan w:val="19"/>
            <w:tcBorders>
              <w:top w:val="single" w:sz="4" w:space="0" w:color="auto"/>
              <w:left w:val="nil"/>
              <w:right w:val="nil"/>
            </w:tcBorders>
          </w:tcPr>
          <w:p w:rsidR="00493779" w:rsidRPr="00107142" w:rsidRDefault="008D7E18" w:rsidP="00DC6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8D7E18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B53AE0" w:rsidRPr="00107142" w:rsidTr="00B53AE0">
        <w:tc>
          <w:tcPr>
            <w:tcW w:w="982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6615E5" w:rsidRPr="00107142" w:rsidRDefault="006615E5" w:rsidP="00DC6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33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6615E5" w:rsidRPr="00107142" w:rsidRDefault="006615E5" w:rsidP="00DC6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0714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ออกแบบ ผลิต</w:t>
            </w:r>
          </w:p>
        </w:tc>
        <w:tc>
          <w:tcPr>
            <w:tcW w:w="9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6615E5" w:rsidRPr="00107142" w:rsidRDefault="006615E5" w:rsidP="00DC6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2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31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6615E5" w:rsidRPr="00107142" w:rsidRDefault="006615E5" w:rsidP="00DC6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10714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ออกแบบ ผลิต</w:t>
            </w:r>
          </w:p>
        </w:tc>
        <w:tc>
          <w:tcPr>
            <w:tcW w:w="9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6615E5" w:rsidRPr="00107142" w:rsidRDefault="006615E5" w:rsidP="00DC6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32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615E5" w:rsidRPr="00107142" w:rsidRDefault="006615E5" w:rsidP="00DC6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9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615E5" w:rsidRPr="00107142" w:rsidRDefault="006615E5" w:rsidP="00DC6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6615E5" w:rsidRPr="00107142" w:rsidRDefault="006615E5" w:rsidP="00DC6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9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6615E5" w:rsidRPr="00107142" w:rsidRDefault="006615E5" w:rsidP="00DC6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2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6615E5" w:rsidRPr="00107142" w:rsidRDefault="006615E5" w:rsidP="00DC6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91" w:type="pct"/>
            <w:tcBorders>
              <w:top w:val="single" w:sz="4" w:space="0" w:color="auto"/>
            </w:tcBorders>
            <w:shd w:val="clear" w:color="auto" w:fill="auto"/>
          </w:tcPr>
          <w:p w:rsidR="006615E5" w:rsidRPr="00107142" w:rsidRDefault="006615E5" w:rsidP="00DC6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6615E5" w:rsidRPr="00107142" w:rsidRDefault="006615E5" w:rsidP="00DC6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9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6615E5" w:rsidRPr="00107142" w:rsidRDefault="006615E5" w:rsidP="00DC6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6615E5" w:rsidRPr="00107142" w:rsidRDefault="006615E5" w:rsidP="00DC6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</w:p>
        </w:tc>
      </w:tr>
      <w:tr w:rsidR="00B53AE0" w:rsidRPr="00107142" w:rsidTr="00B53AE0">
        <w:tc>
          <w:tcPr>
            <w:tcW w:w="982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6615E5" w:rsidRPr="00107142" w:rsidRDefault="006615E5" w:rsidP="00DC6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33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</w:tcPr>
          <w:p w:rsidR="006615E5" w:rsidRPr="00107142" w:rsidRDefault="006615E5" w:rsidP="00DC6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07142">
              <w:rPr>
                <w:rFonts w:ascii="Angsana New" w:hAnsi="Angsana New"/>
                <w:color w:val="000000"/>
                <w:sz w:val="28"/>
                <w:szCs w:val="28"/>
                <w:cs/>
              </w:rPr>
              <w:t>และติดตั้งเครื่องจักร</w:t>
            </w:r>
          </w:p>
        </w:tc>
        <w:tc>
          <w:tcPr>
            <w:tcW w:w="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15E5" w:rsidRPr="00107142" w:rsidRDefault="006615E5" w:rsidP="00DC6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31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</w:tcPr>
          <w:p w:rsidR="006615E5" w:rsidRPr="00107142" w:rsidRDefault="006615E5" w:rsidP="00DC6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107142">
              <w:rPr>
                <w:rFonts w:ascii="Angsana New" w:hAnsi="Angsana New"/>
                <w:color w:val="000000"/>
                <w:sz w:val="28"/>
                <w:szCs w:val="28"/>
                <w:cs/>
              </w:rPr>
              <w:t>และติดตั้งเครื่องจักร</w:t>
            </w:r>
          </w:p>
        </w:tc>
        <w:tc>
          <w:tcPr>
            <w:tcW w:w="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15E5" w:rsidRPr="00107142" w:rsidRDefault="006615E5" w:rsidP="00DC6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32" w:type="pct"/>
            <w:gridSpan w:val="3"/>
            <w:tcBorders>
              <w:top w:val="nil"/>
              <w:left w:val="nil"/>
              <w:right w:val="nil"/>
            </w:tcBorders>
          </w:tcPr>
          <w:p w:rsidR="006615E5" w:rsidRPr="00107142" w:rsidRDefault="006615E5" w:rsidP="00DC6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28"/>
                <w:szCs w:val="28"/>
                <w:lang w:val="en-GB"/>
              </w:rPr>
            </w:pPr>
            <w:r w:rsidRPr="00107142">
              <w:rPr>
                <w:rFonts w:ascii="Angsana New" w:hAnsi="Angsana New"/>
                <w:b/>
                <w:color w:val="000000"/>
                <w:sz w:val="28"/>
                <w:szCs w:val="28"/>
                <w:cs/>
                <w:lang w:val="en-GB"/>
              </w:rPr>
              <w:t>ติดตั้งและ</w:t>
            </w:r>
          </w:p>
        </w:tc>
        <w:tc>
          <w:tcPr>
            <w:tcW w:w="92" w:type="pct"/>
            <w:tcBorders>
              <w:top w:val="nil"/>
              <w:left w:val="nil"/>
              <w:bottom w:val="nil"/>
              <w:right w:val="nil"/>
            </w:tcBorders>
          </w:tcPr>
          <w:p w:rsidR="006615E5" w:rsidRPr="00107142" w:rsidRDefault="006615E5" w:rsidP="00DC6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321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6615E5" w:rsidRPr="00107142" w:rsidRDefault="006615E5" w:rsidP="00DC6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91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6615E5" w:rsidRPr="00107142" w:rsidRDefault="006615E5" w:rsidP="00DC6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20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6615E5" w:rsidRPr="00107142" w:rsidRDefault="006615E5" w:rsidP="00DC6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91" w:type="pct"/>
            <w:shd w:val="clear" w:color="auto" w:fill="auto"/>
          </w:tcPr>
          <w:p w:rsidR="006615E5" w:rsidRPr="00107142" w:rsidRDefault="006615E5" w:rsidP="00DC6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321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6615E5" w:rsidRPr="00107142" w:rsidRDefault="006615E5" w:rsidP="00DC6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91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6615E5" w:rsidRPr="00107142" w:rsidRDefault="006615E5" w:rsidP="00DC6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12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6615E5" w:rsidRPr="00107142" w:rsidRDefault="006615E5" w:rsidP="00DC6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</w:p>
        </w:tc>
      </w:tr>
      <w:tr w:rsidR="00B53AE0" w:rsidRPr="00107142" w:rsidTr="00B53AE0">
        <w:tc>
          <w:tcPr>
            <w:tcW w:w="982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6615E5" w:rsidRPr="00107142" w:rsidRDefault="006615E5" w:rsidP="00DC6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733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615E5" w:rsidRPr="00107142" w:rsidRDefault="006615E5" w:rsidP="00DC6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07142">
              <w:rPr>
                <w:rFonts w:ascii="Angsana New" w:hAnsi="Angsana New"/>
                <w:color w:val="000000"/>
                <w:sz w:val="28"/>
                <w:szCs w:val="28"/>
                <w:cs/>
              </w:rPr>
              <w:t>แบบกึ่งอัตโนมัติ</w:t>
            </w:r>
          </w:p>
        </w:tc>
        <w:tc>
          <w:tcPr>
            <w:tcW w:w="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15E5" w:rsidRPr="00107142" w:rsidRDefault="006615E5" w:rsidP="00DC6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31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615E5" w:rsidRPr="00107142" w:rsidRDefault="006615E5" w:rsidP="00DC6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07142">
              <w:rPr>
                <w:rFonts w:ascii="Angsana New" w:hAnsi="Angsana New"/>
                <w:color w:val="000000"/>
                <w:sz w:val="28"/>
                <w:szCs w:val="28"/>
                <w:cs/>
              </w:rPr>
              <w:t>แบบอัตโนมัติ</w:t>
            </w:r>
          </w:p>
        </w:tc>
        <w:tc>
          <w:tcPr>
            <w:tcW w:w="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15E5" w:rsidRPr="00107142" w:rsidRDefault="006615E5" w:rsidP="00DC6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32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615E5" w:rsidRPr="00107142" w:rsidRDefault="006615E5" w:rsidP="00DC6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107142">
              <w:rPr>
                <w:rFonts w:ascii="Angsana New" w:hAnsi="Angsana New"/>
                <w:b/>
                <w:color w:val="000000"/>
                <w:sz w:val="28"/>
                <w:szCs w:val="28"/>
                <w:cs/>
                <w:lang w:val="en-GB"/>
              </w:rPr>
              <w:t>บำรุงเครื่องจักร</w:t>
            </w:r>
          </w:p>
        </w:tc>
        <w:tc>
          <w:tcPr>
            <w:tcW w:w="92" w:type="pct"/>
            <w:tcBorders>
              <w:top w:val="nil"/>
              <w:left w:val="nil"/>
              <w:bottom w:val="nil"/>
              <w:right w:val="nil"/>
            </w:tcBorders>
          </w:tcPr>
          <w:p w:rsidR="006615E5" w:rsidRPr="00107142" w:rsidRDefault="006615E5" w:rsidP="00DC6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732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615E5" w:rsidRPr="00107142" w:rsidRDefault="006615E5" w:rsidP="00DC6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  <w:r w:rsidRPr="00107142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อื่นๆ</w:t>
            </w:r>
          </w:p>
        </w:tc>
        <w:tc>
          <w:tcPr>
            <w:tcW w:w="91" w:type="pct"/>
            <w:shd w:val="clear" w:color="auto" w:fill="auto"/>
          </w:tcPr>
          <w:p w:rsidR="006615E5" w:rsidRPr="00107142" w:rsidRDefault="006615E5" w:rsidP="00DC6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724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615E5" w:rsidRPr="00107142" w:rsidRDefault="006615E5" w:rsidP="00DC6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  <w:r w:rsidRPr="00107142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B53AE0" w:rsidRPr="00107142" w:rsidTr="00B53AE0">
        <w:tc>
          <w:tcPr>
            <w:tcW w:w="98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615E5" w:rsidRPr="00107142" w:rsidRDefault="006615E5" w:rsidP="00DC6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32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6615E5" w:rsidRPr="00107142" w:rsidRDefault="006615E5" w:rsidP="00DC6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107142"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  <w:t>31</w:t>
            </w:r>
          </w:p>
        </w:tc>
        <w:tc>
          <w:tcPr>
            <w:tcW w:w="9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6615E5" w:rsidRPr="00107142" w:rsidRDefault="006615E5" w:rsidP="00DC6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6615E5" w:rsidRPr="00107142" w:rsidRDefault="006615E5" w:rsidP="00DC6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bCs/>
                <w:color w:val="000000"/>
                <w:sz w:val="28"/>
                <w:szCs w:val="28"/>
              </w:rPr>
              <w:t>31</w:t>
            </w:r>
          </w:p>
        </w:tc>
        <w:tc>
          <w:tcPr>
            <w:tcW w:w="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15E5" w:rsidRPr="00107142" w:rsidRDefault="006615E5" w:rsidP="00DC6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6615E5" w:rsidRPr="00107142" w:rsidRDefault="006615E5" w:rsidP="00DC6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107142"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  <w:t>31</w:t>
            </w:r>
          </w:p>
        </w:tc>
        <w:tc>
          <w:tcPr>
            <w:tcW w:w="9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6615E5" w:rsidRPr="00107142" w:rsidRDefault="006615E5" w:rsidP="00DC6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6615E5" w:rsidRPr="00107142" w:rsidRDefault="006615E5" w:rsidP="00DC6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bCs/>
                <w:color w:val="000000"/>
                <w:sz w:val="28"/>
                <w:szCs w:val="28"/>
              </w:rPr>
              <w:t>31</w:t>
            </w:r>
          </w:p>
        </w:tc>
        <w:tc>
          <w:tcPr>
            <w:tcW w:w="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15E5" w:rsidRPr="00107142" w:rsidRDefault="006615E5" w:rsidP="00DC6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6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2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6615E5" w:rsidRPr="00107142" w:rsidRDefault="006615E5" w:rsidP="00DC6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107142"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  <w:t>31</w:t>
            </w:r>
          </w:p>
        </w:tc>
        <w:tc>
          <w:tcPr>
            <w:tcW w:w="9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6615E5" w:rsidRPr="00107142" w:rsidRDefault="006615E5" w:rsidP="00DC6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2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6615E5" w:rsidRPr="00107142" w:rsidRDefault="006615E5" w:rsidP="00DC6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bCs/>
                <w:color w:val="000000"/>
                <w:sz w:val="28"/>
                <w:szCs w:val="28"/>
              </w:rPr>
              <w:t>31</w:t>
            </w:r>
          </w:p>
        </w:tc>
        <w:tc>
          <w:tcPr>
            <w:tcW w:w="92" w:type="pct"/>
            <w:tcBorders>
              <w:top w:val="nil"/>
              <w:left w:val="nil"/>
              <w:bottom w:val="nil"/>
              <w:right w:val="nil"/>
            </w:tcBorders>
          </w:tcPr>
          <w:p w:rsidR="006615E5" w:rsidRPr="00107142" w:rsidRDefault="006615E5" w:rsidP="00DC6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6615E5" w:rsidRPr="00107142" w:rsidRDefault="006615E5" w:rsidP="00DC6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107142"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  <w:t>31</w:t>
            </w:r>
          </w:p>
        </w:tc>
        <w:tc>
          <w:tcPr>
            <w:tcW w:w="9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6615E5" w:rsidRPr="00107142" w:rsidRDefault="006615E5" w:rsidP="00DC6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2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6615E5" w:rsidRPr="00107142" w:rsidRDefault="006615E5" w:rsidP="00DC6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bCs/>
                <w:color w:val="000000"/>
                <w:sz w:val="28"/>
                <w:szCs w:val="28"/>
              </w:rPr>
              <w:t>31</w:t>
            </w:r>
          </w:p>
        </w:tc>
        <w:tc>
          <w:tcPr>
            <w:tcW w:w="91" w:type="pct"/>
            <w:shd w:val="clear" w:color="auto" w:fill="auto"/>
          </w:tcPr>
          <w:p w:rsidR="006615E5" w:rsidRPr="00107142" w:rsidRDefault="006615E5" w:rsidP="00DC6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6615E5" w:rsidRPr="00107142" w:rsidRDefault="006615E5" w:rsidP="00DC6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107142"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  <w:t>31</w:t>
            </w:r>
          </w:p>
        </w:tc>
        <w:tc>
          <w:tcPr>
            <w:tcW w:w="9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6615E5" w:rsidRPr="00107142" w:rsidRDefault="006615E5" w:rsidP="00DC6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6615E5" w:rsidRPr="00107142" w:rsidRDefault="006615E5" w:rsidP="00DC6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bCs/>
                <w:color w:val="000000"/>
                <w:sz w:val="28"/>
                <w:szCs w:val="28"/>
              </w:rPr>
              <w:t>31</w:t>
            </w:r>
          </w:p>
        </w:tc>
      </w:tr>
      <w:tr w:rsidR="00B53AE0" w:rsidRPr="00107142" w:rsidTr="00B53AE0">
        <w:tc>
          <w:tcPr>
            <w:tcW w:w="98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615E5" w:rsidRPr="00107142" w:rsidRDefault="006615E5" w:rsidP="00DC6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320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6615E5" w:rsidRPr="00107142" w:rsidRDefault="006615E5" w:rsidP="00DC6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28"/>
                <w:szCs w:val="28"/>
                <w:cs/>
              </w:rPr>
            </w:pPr>
            <w:r w:rsidRPr="00107142">
              <w:rPr>
                <w:rFonts w:ascii="Angsana New" w:hAnsi="Angsana New"/>
                <w:b/>
                <w:color w:val="000000"/>
                <w:sz w:val="28"/>
                <w:szCs w:val="28"/>
                <w:cs/>
              </w:rPr>
              <w:t>มีนาคม</w:t>
            </w:r>
          </w:p>
        </w:tc>
        <w:tc>
          <w:tcPr>
            <w:tcW w:w="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15E5" w:rsidRPr="00107142" w:rsidRDefault="006615E5" w:rsidP="00DC6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321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6615E5" w:rsidRPr="00107142" w:rsidRDefault="006615E5" w:rsidP="00DC6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28"/>
                <w:szCs w:val="28"/>
                <w:lang w:val="en-GB"/>
              </w:rPr>
            </w:pPr>
            <w:r w:rsidRPr="00107142">
              <w:rPr>
                <w:rFonts w:ascii="Angsana New" w:hAnsi="Angsana New"/>
                <w:b/>
                <w:color w:val="000000"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15E5" w:rsidRPr="00107142" w:rsidRDefault="006615E5" w:rsidP="00DC6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321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6615E5" w:rsidRPr="00107142" w:rsidRDefault="006615E5" w:rsidP="00DC6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28"/>
                <w:szCs w:val="28"/>
                <w:cs/>
              </w:rPr>
            </w:pPr>
            <w:r w:rsidRPr="00107142">
              <w:rPr>
                <w:rFonts w:ascii="Angsana New" w:hAnsi="Angsana New"/>
                <w:b/>
                <w:color w:val="000000"/>
                <w:sz w:val="28"/>
                <w:szCs w:val="28"/>
                <w:cs/>
              </w:rPr>
              <w:t>มีนาคม</w:t>
            </w:r>
          </w:p>
        </w:tc>
        <w:tc>
          <w:tcPr>
            <w:tcW w:w="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15E5" w:rsidRPr="00107142" w:rsidRDefault="006615E5" w:rsidP="00DC6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319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6615E5" w:rsidRPr="00107142" w:rsidRDefault="006615E5" w:rsidP="00DC6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28"/>
                <w:szCs w:val="28"/>
                <w:lang w:val="en-GB"/>
              </w:rPr>
            </w:pPr>
            <w:r w:rsidRPr="00107142">
              <w:rPr>
                <w:rFonts w:ascii="Angsana New" w:hAnsi="Angsana New"/>
                <w:b/>
                <w:color w:val="000000"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15E5" w:rsidRPr="00107142" w:rsidRDefault="006615E5" w:rsidP="00DC6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20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6615E5" w:rsidRPr="00107142" w:rsidRDefault="006615E5" w:rsidP="00DC6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28"/>
                <w:szCs w:val="28"/>
                <w:cs/>
              </w:rPr>
            </w:pPr>
            <w:r w:rsidRPr="00107142">
              <w:rPr>
                <w:rFonts w:ascii="Angsana New" w:hAnsi="Angsana New"/>
                <w:b/>
                <w:color w:val="000000"/>
                <w:sz w:val="28"/>
                <w:szCs w:val="28"/>
                <w:cs/>
              </w:rPr>
              <w:t>มีนาคม</w:t>
            </w:r>
          </w:p>
        </w:tc>
        <w:tc>
          <w:tcPr>
            <w:tcW w:w="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15E5" w:rsidRPr="00107142" w:rsidRDefault="006615E5" w:rsidP="00DC6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320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6615E5" w:rsidRPr="00107142" w:rsidRDefault="006615E5" w:rsidP="00DC6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28"/>
                <w:szCs w:val="28"/>
                <w:lang w:val="en-GB"/>
              </w:rPr>
            </w:pPr>
            <w:r w:rsidRPr="00107142">
              <w:rPr>
                <w:rFonts w:ascii="Angsana New" w:hAnsi="Angsana New"/>
                <w:b/>
                <w:color w:val="000000"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92" w:type="pct"/>
            <w:tcBorders>
              <w:top w:val="nil"/>
              <w:left w:val="nil"/>
              <w:bottom w:val="nil"/>
              <w:right w:val="nil"/>
            </w:tcBorders>
          </w:tcPr>
          <w:p w:rsidR="006615E5" w:rsidRPr="00107142" w:rsidRDefault="006615E5" w:rsidP="00DC6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28"/>
                <w:szCs w:val="28"/>
                <w:cs/>
              </w:rPr>
            </w:pPr>
          </w:p>
        </w:tc>
        <w:tc>
          <w:tcPr>
            <w:tcW w:w="321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6615E5" w:rsidRPr="00107142" w:rsidRDefault="006615E5" w:rsidP="00DC6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28"/>
                <w:szCs w:val="28"/>
                <w:cs/>
              </w:rPr>
            </w:pPr>
            <w:r w:rsidRPr="00107142">
              <w:rPr>
                <w:rFonts w:ascii="Angsana New" w:hAnsi="Angsana New"/>
                <w:b/>
                <w:color w:val="000000"/>
                <w:sz w:val="28"/>
                <w:szCs w:val="28"/>
                <w:cs/>
              </w:rPr>
              <w:t>มีนาคม</w:t>
            </w:r>
          </w:p>
        </w:tc>
        <w:tc>
          <w:tcPr>
            <w:tcW w:w="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15E5" w:rsidRPr="00107142" w:rsidRDefault="006615E5" w:rsidP="00DC6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320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6615E5" w:rsidRPr="00107142" w:rsidRDefault="006615E5" w:rsidP="00DC6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28"/>
                <w:szCs w:val="28"/>
                <w:lang w:val="en-GB"/>
              </w:rPr>
            </w:pPr>
            <w:r w:rsidRPr="00107142">
              <w:rPr>
                <w:rFonts w:ascii="Angsana New" w:hAnsi="Angsana New"/>
                <w:b/>
                <w:color w:val="000000"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91" w:type="pct"/>
            <w:shd w:val="clear" w:color="auto" w:fill="auto"/>
          </w:tcPr>
          <w:p w:rsidR="006615E5" w:rsidRPr="00107142" w:rsidRDefault="006615E5" w:rsidP="00DC6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321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6615E5" w:rsidRPr="00107142" w:rsidRDefault="006615E5" w:rsidP="00DC6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28"/>
                <w:szCs w:val="28"/>
                <w:cs/>
              </w:rPr>
            </w:pPr>
            <w:r w:rsidRPr="00107142">
              <w:rPr>
                <w:rFonts w:ascii="Angsana New" w:hAnsi="Angsana New"/>
                <w:b/>
                <w:color w:val="000000"/>
                <w:sz w:val="28"/>
                <w:szCs w:val="28"/>
                <w:cs/>
              </w:rPr>
              <w:t>มีนาคม</w:t>
            </w:r>
          </w:p>
        </w:tc>
        <w:tc>
          <w:tcPr>
            <w:tcW w:w="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15E5" w:rsidRPr="00107142" w:rsidRDefault="006615E5" w:rsidP="00DC6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312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6615E5" w:rsidRPr="00107142" w:rsidRDefault="006615E5" w:rsidP="00DC6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28"/>
                <w:szCs w:val="28"/>
                <w:lang w:val="en-GB"/>
              </w:rPr>
            </w:pPr>
            <w:r w:rsidRPr="00107142">
              <w:rPr>
                <w:rFonts w:ascii="Angsana New" w:hAnsi="Angsana New"/>
                <w:b/>
                <w:color w:val="000000"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B53AE0" w:rsidRPr="00107142" w:rsidTr="00B53AE0">
        <w:tc>
          <w:tcPr>
            <w:tcW w:w="98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615E5" w:rsidRPr="00107142" w:rsidRDefault="006615E5" w:rsidP="00DC6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615E5" w:rsidRPr="002C3AA4" w:rsidRDefault="006615E5" w:rsidP="00DC6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</w:rPr>
            </w:pPr>
            <w:r w:rsidRPr="002C3AA4"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  <w:t>25</w:t>
            </w:r>
            <w:r w:rsidRPr="002C3AA4">
              <w:rPr>
                <w:rFonts w:ascii="Angsana New" w:hAnsi="Angsana New"/>
                <w:bCs/>
                <w:color w:val="000000"/>
                <w:sz w:val="28"/>
                <w:szCs w:val="28"/>
              </w:rPr>
              <w:t>63</w:t>
            </w:r>
          </w:p>
        </w:tc>
        <w:tc>
          <w:tcPr>
            <w:tcW w:w="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15E5" w:rsidRPr="002C3AA4" w:rsidRDefault="006615E5" w:rsidP="00DC6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</w:rPr>
            </w:pP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615E5" w:rsidRPr="002C3AA4" w:rsidRDefault="006615E5" w:rsidP="00DC6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</w:rPr>
            </w:pPr>
            <w:r w:rsidRPr="002C3AA4"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  <w:t>2562</w:t>
            </w:r>
          </w:p>
        </w:tc>
        <w:tc>
          <w:tcPr>
            <w:tcW w:w="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15E5" w:rsidRPr="002C3AA4" w:rsidRDefault="006615E5" w:rsidP="00DC6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</w:rPr>
            </w:pP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615E5" w:rsidRPr="002C3AA4" w:rsidRDefault="006615E5" w:rsidP="00DC6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</w:rPr>
            </w:pPr>
            <w:r w:rsidRPr="002C3AA4"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  <w:t>25</w:t>
            </w:r>
            <w:r w:rsidRPr="002C3AA4">
              <w:rPr>
                <w:rFonts w:ascii="Angsana New" w:hAnsi="Angsana New"/>
                <w:bCs/>
                <w:color w:val="000000"/>
                <w:sz w:val="28"/>
                <w:szCs w:val="28"/>
              </w:rPr>
              <w:t>63</w:t>
            </w:r>
          </w:p>
        </w:tc>
        <w:tc>
          <w:tcPr>
            <w:tcW w:w="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15E5" w:rsidRPr="002C3AA4" w:rsidRDefault="006615E5" w:rsidP="00DC6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615E5" w:rsidRPr="002C3AA4" w:rsidRDefault="006615E5" w:rsidP="00DC6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</w:rPr>
            </w:pPr>
            <w:r w:rsidRPr="002C3AA4"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  <w:t>2562</w:t>
            </w:r>
          </w:p>
        </w:tc>
        <w:tc>
          <w:tcPr>
            <w:tcW w:w="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15E5" w:rsidRPr="002C3AA4" w:rsidRDefault="006615E5" w:rsidP="00DC6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</w:rPr>
            </w:pP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615E5" w:rsidRPr="002C3AA4" w:rsidRDefault="006615E5" w:rsidP="00DC6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</w:rPr>
            </w:pPr>
            <w:r w:rsidRPr="002C3AA4"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  <w:t>25</w:t>
            </w:r>
            <w:r w:rsidRPr="002C3AA4">
              <w:rPr>
                <w:rFonts w:ascii="Angsana New" w:hAnsi="Angsana New"/>
                <w:bCs/>
                <w:color w:val="000000"/>
                <w:sz w:val="28"/>
                <w:szCs w:val="28"/>
              </w:rPr>
              <w:t>63</w:t>
            </w:r>
          </w:p>
        </w:tc>
        <w:tc>
          <w:tcPr>
            <w:tcW w:w="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15E5" w:rsidRPr="002C3AA4" w:rsidRDefault="006615E5" w:rsidP="00DC6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</w:rPr>
            </w:pP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615E5" w:rsidRPr="002C3AA4" w:rsidRDefault="006615E5" w:rsidP="00DC6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</w:rPr>
            </w:pPr>
            <w:r w:rsidRPr="002C3AA4"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  <w:t>2562</w:t>
            </w:r>
          </w:p>
        </w:tc>
        <w:tc>
          <w:tcPr>
            <w:tcW w:w="92" w:type="pct"/>
            <w:tcBorders>
              <w:top w:val="nil"/>
              <w:left w:val="nil"/>
              <w:bottom w:val="nil"/>
              <w:right w:val="nil"/>
            </w:tcBorders>
          </w:tcPr>
          <w:p w:rsidR="006615E5" w:rsidRPr="002C3AA4" w:rsidRDefault="006615E5" w:rsidP="00DC6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615E5" w:rsidRPr="002C3AA4" w:rsidRDefault="006615E5" w:rsidP="00DC6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</w:rPr>
            </w:pPr>
            <w:r w:rsidRPr="002C3AA4"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  <w:t>25</w:t>
            </w:r>
            <w:r w:rsidRPr="002C3AA4">
              <w:rPr>
                <w:rFonts w:ascii="Angsana New" w:hAnsi="Angsana New"/>
                <w:bCs/>
                <w:color w:val="000000"/>
                <w:sz w:val="28"/>
                <w:szCs w:val="28"/>
              </w:rPr>
              <w:t>63</w:t>
            </w:r>
          </w:p>
        </w:tc>
        <w:tc>
          <w:tcPr>
            <w:tcW w:w="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15E5" w:rsidRPr="002C3AA4" w:rsidRDefault="006615E5" w:rsidP="00DC6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</w:rPr>
            </w:pP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615E5" w:rsidRPr="002C3AA4" w:rsidRDefault="006615E5" w:rsidP="00DC6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</w:rPr>
            </w:pPr>
            <w:r w:rsidRPr="002C3AA4"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  <w:t>2562</w:t>
            </w:r>
          </w:p>
        </w:tc>
        <w:tc>
          <w:tcPr>
            <w:tcW w:w="91" w:type="pct"/>
            <w:shd w:val="clear" w:color="auto" w:fill="auto"/>
          </w:tcPr>
          <w:p w:rsidR="006615E5" w:rsidRPr="002C3AA4" w:rsidRDefault="006615E5" w:rsidP="00DC6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615E5" w:rsidRPr="002C3AA4" w:rsidRDefault="006615E5" w:rsidP="00DC6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</w:rPr>
            </w:pPr>
            <w:r w:rsidRPr="002C3AA4"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  <w:t>25</w:t>
            </w:r>
            <w:r w:rsidRPr="002C3AA4">
              <w:rPr>
                <w:rFonts w:ascii="Angsana New" w:hAnsi="Angsana New"/>
                <w:bCs/>
                <w:color w:val="000000"/>
                <w:sz w:val="28"/>
                <w:szCs w:val="28"/>
              </w:rPr>
              <w:t>63</w:t>
            </w:r>
          </w:p>
        </w:tc>
        <w:tc>
          <w:tcPr>
            <w:tcW w:w="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15E5" w:rsidRPr="002C3AA4" w:rsidRDefault="006615E5" w:rsidP="00DC6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615E5" w:rsidRPr="002C3AA4" w:rsidRDefault="006615E5" w:rsidP="00DC6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</w:rPr>
            </w:pPr>
            <w:r w:rsidRPr="002C3AA4"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  <w:t>2562</w:t>
            </w:r>
          </w:p>
        </w:tc>
      </w:tr>
      <w:tr w:rsidR="00B53AE0" w:rsidRPr="00107142" w:rsidTr="00B53AE0">
        <w:tc>
          <w:tcPr>
            <w:tcW w:w="9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615E5" w:rsidRPr="00107142" w:rsidRDefault="006615E5" w:rsidP="00DC6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32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615E5" w:rsidRPr="00107142" w:rsidRDefault="006615E5" w:rsidP="00DC6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615E5" w:rsidRPr="00107142" w:rsidRDefault="006615E5" w:rsidP="00DC6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2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615E5" w:rsidRPr="00107142" w:rsidRDefault="006615E5" w:rsidP="00DC6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8" w:right="-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615E5" w:rsidRPr="00107142" w:rsidRDefault="006615E5" w:rsidP="00DC6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2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615E5" w:rsidRPr="00107142" w:rsidRDefault="006615E5" w:rsidP="00DC6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  <w:tab w:val="decimal" w:pos="774"/>
              </w:tabs>
              <w:spacing w:line="240" w:lineRule="auto"/>
              <w:ind w:left="-166" w:right="-8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615E5" w:rsidRPr="00107142" w:rsidRDefault="006615E5" w:rsidP="00DC6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1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615E5" w:rsidRPr="00107142" w:rsidRDefault="006615E5" w:rsidP="00DC6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9" w:right="-8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2" w:type="pct"/>
            <w:tcBorders>
              <w:left w:val="nil"/>
              <w:right w:val="nil"/>
            </w:tcBorders>
            <w:shd w:val="clear" w:color="auto" w:fill="auto"/>
          </w:tcPr>
          <w:p w:rsidR="006615E5" w:rsidRPr="00107142" w:rsidRDefault="006615E5" w:rsidP="00DC6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20" w:type="pct"/>
            <w:tcBorders>
              <w:left w:val="nil"/>
              <w:right w:val="nil"/>
            </w:tcBorders>
          </w:tcPr>
          <w:p w:rsidR="006615E5" w:rsidRPr="00107142" w:rsidRDefault="006615E5" w:rsidP="00DC6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2" w:type="pct"/>
            <w:tcBorders>
              <w:left w:val="nil"/>
              <w:right w:val="nil"/>
            </w:tcBorders>
          </w:tcPr>
          <w:p w:rsidR="006615E5" w:rsidRPr="00107142" w:rsidRDefault="006615E5" w:rsidP="00DC6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20" w:type="pct"/>
            <w:tcBorders>
              <w:left w:val="nil"/>
              <w:right w:val="nil"/>
            </w:tcBorders>
          </w:tcPr>
          <w:p w:rsidR="006615E5" w:rsidRPr="00107142" w:rsidRDefault="006615E5" w:rsidP="00DC6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2" w:type="pct"/>
            <w:tcBorders>
              <w:left w:val="nil"/>
              <w:right w:val="nil"/>
            </w:tcBorders>
          </w:tcPr>
          <w:p w:rsidR="006615E5" w:rsidRPr="00107142" w:rsidRDefault="006615E5" w:rsidP="00DC6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2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615E5" w:rsidRPr="00107142" w:rsidRDefault="006615E5" w:rsidP="00DC6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615E5" w:rsidRPr="00107142" w:rsidRDefault="006615E5" w:rsidP="00DC6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20" w:type="pct"/>
            <w:shd w:val="clear" w:color="auto" w:fill="auto"/>
          </w:tcPr>
          <w:p w:rsidR="006615E5" w:rsidRPr="00107142" w:rsidRDefault="006615E5" w:rsidP="00DC6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6" w:right="-20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1" w:type="pct"/>
            <w:shd w:val="clear" w:color="auto" w:fill="auto"/>
          </w:tcPr>
          <w:p w:rsidR="006615E5" w:rsidRPr="00107142" w:rsidRDefault="006615E5" w:rsidP="00DC6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right="-4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2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615E5" w:rsidRPr="00107142" w:rsidRDefault="006615E5" w:rsidP="00DC6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1" w:type="pct"/>
            <w:shd w:val="clear" w:color="auto" w:fill="auto"/>
            <w:vAlign w:val="bottom"/>
          </w:tcPr>
          <w:p w:rsidR="006615E5" w:rsidRPr="00107142" w:rsidRDefault="006615E5" w:rsidP="00DC6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1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615E5" w:rsidRPr="00107142" w:rsidRDefault="006615E5" w:rsidP="00DC6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B53AE0" w:rsidRPr="00107142" w:rsidTr="00B53AE0">
        <w:tc>
          <w:tcPr>
            <w:tcW w:w="9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615E5" w:rsidRPr="00107142" w:rsidRDefault="006615E5" w:rsidP="00DC6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0714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สินทรัพย์ตามส่วนงาน</w:t>
            </w:r>
          </w:p>
        </w:tc>
        <w:tc>
          <w:tcPr>
            <w:tcW w:w="32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615E5" w:rsidRPr="00107142" w:rsidRDefault="006615E5" w:rsidP="00DC6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1,794</w:t>
            </w:r>
          </w:p>
        </w:tc>
        <w:tc>
          <w:tcPr>
            <w:tcW w:w="9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615E5" w:rsidRPr="00107142" w:rsidRDefault="006615E5" w:rsidP="00DC6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2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615E5" w:rsidRPr="00107142" w:rsidRDefault="006615E5" w:rsidP="00DC6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107142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 w:rsidRPr="00107142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0</w:t>
            </w:r>
            <w:r w:rsidRPr="00107142">
              <w:rPr>
                <w:rFonts w:ascii="Angsana New" w:hAnsi="Angsana New"/>
                <w:color w:val="000000"/>
                <w:sz w:val="28"/>
                <w:szCs w:val="28"/>
              </w:rPr>
              <w:t>76</w:t>
            </w:r>
          </w:p>
        </w:tc>
        <w:tc>
          <w:tcPr>
            <w:tcW w:w="9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615E5" w:rsidRPr="00107142" w:rsidRDefault="006615E5" w:rsidP="00DC6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21" w:type="pct"/>
            <w:tcBorders>
              <w:left w:val="nil"/>
              <w:right w:val="nil"/>
            </w:tcBorders>
            <w:shd w:val="clear" w:color="auto" w:fill="auto"/>
          </w:tcPr>
          <w:p w:rsidR="006615E5" w:rsidRPr="00751B90" w:rsidRDefault="006615E5" w:rsidP="00DC6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615E5" w:rsidRPr="00107142" w:rsidRDefault="006615E5" w:rsidP="00DC6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1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615E5" w:rsidRPr="00107142" w:rsidRDefault="006615E5" w:rsidP="00DC6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08"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107142">
              <w:rPr>
                <w:rFonts w:ascii="Angsana New" w:hAnsi="Angsana New"/>
                <w:color w:val="000000"/>
                <w:sz w:val="28"/>
                <w:szCs w:val="28"/>
              </w:rPr>
              <w:t>5,6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Pr="00107142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</w:p>
        </w:tc>
        <w:tc>
          <w:tcPr>
            <w:tcW w:w="92" w:type="pct"/>
            <w:tcBorders>
              <w:left w:val="nil"/>
              <w:right w:val="nil"/>
            </w:tcBorders>
            <w:shd w:val="clear" w:color="auto" w:fill="auto"/>
          </w:tcPr>
          <w:p w:rsidR="006615E5" w:rsidRPr="00107142" w:rsidRDefault="006615E5" w:rsidP="00DC6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20" w:type="pct"/>
            <w:tcBorders>
              <w:left w:val="nil"/>
              <w:right w:val="nil"/>
            </w:tcBorders>
            <w:shd w:val="clear" w:color="auto" w:fill="auto"/>
          </w:tcPr>
          <w:p w:rsidR="006615E5" w:rsidRPr="00107142" w:rsidRDefault="006615E5" w:rsidP="00CE0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169,890</w:t>
            </w:r>
          </w:p>
        </w:tc>
        <w:tc>
          <w:tcPr>
            <w:tcW w:w="92" w:type="pct"/>
            <w:tcBorders>
              <w:left w:val="nil"/>
              <w:right w:val="nil"/>
            </w:tcBorders>
            <w:shd w:val="clear" w:color="auto" w:fill="auto"/>
          </w:tcPr>
          <w:p w:rsidR="006615E5" w:rsidRPr="00107142" w:rsidRDefault="006615E5" w:rsidP="00DC6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2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615E5" w:rsidRPr="00107142" w:rsidRDefault="006615E5" w:rsidP="00DC6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07142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Pr="00107142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0</w:t>
            </w:r>
            <w:r w:rsidRPr="00107142">
              <w:rPr>
                <w:rFonts w:ascii="Angsana New" w:hAnsi="Angsana New"/>
                <w:color w:val="000000"/>
                <w:sz w:val="28"/>
                <w:szCs w:val="28"/>
              </w:rPr>
              <w:t>79</w:t>
            </w:r>
          </w:p>
        </w:tc>
        <w:tc>
          <w:tcPr>
            <w:tcW w:w="92" w:type="pct"/>
            <w:tcBorders>
              <w:left w:val="nil"/>
              <w:right w:val="nil"/>
            </w:tcBorders>
            <w:shd w:val="clear" w:color="auto" w:fill="auto"/>
          </w:tcPr>
          <w:p w:rsidR="006615E5" w:rsidRPr="00107142" w:rsidRDefault="006615E5" w:rsidP="00DC6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21" w:type="pct"/>
            <w:tcBorders>
              <w:left w:val="nil"/>
              <w:right w:val="nil"/>
            </w:tcBorders>
            <w:shd w:val="clear" w:color="auto" w:fill="auto"/>
          </w:tcPr>
          <w:p w:rsidR="006615E5" w:rsidRPr="00107142" w:rsidRDefault="006615E5" w:rsidP="00DC6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107,822</w:t>
            </w:r>
          </w:p>
        </w:tc>
        <w:tc>
          <w:tcPr>
            <w:tcW w:w="9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615E5" w:rsidRPr="00107142" w:rsidRDefault="006615E5" w:rsidP="00DC6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2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615E5" w:rsidRPr="00107142" w:rsidRDefault="006615E5" w:rsidP="00DC6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07142">
              <w:rPr>
                <w:rFonts w:ascii="Angsana New" w:hAnsi="Angsana New"/>
                <w:color w:val="000000"/>
                <w:sz w:val="28"/>
                <w:szCs w:val="28"/>
              </w:rPr>
              <w:t>65,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  <w:r w:rsidRPr="00107142">
              <w:rPr>
                <w:rFonts w:ascii="Angsana New" w:hAnsi="Angsana New"/>
                <w:color w:val="000000"/>
                <w:sz w:val="28"/>
                <w:szCs w:val="28"/>
              </w:rPr>
              <w:t>56</w:t>
            </w:r>
          </w:p>
        </w:tc>
        <w:tc>
          <w:tcPr>
            <w:tcW w:w="91" w:type="pct"/>
            <w:shd w:val="clear" w:color="auto" w:fill="auto"/>
          </w:tcPr>
          <w:p w:rsidR="006615E5" w:rsidRPr="00107142" w:rsidRDefault="006615E5" w:rsidP="00DC6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right="-4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21" w:type="pct"/>
            <w:shd w:val="clear" w:color="auto" w:fill="auto"/>
          </w:tcPr>
          <w:p w:rsidR="006615E5" w:rsidRPr="00107142" w:rsidRDefault="006615E5" w:rsidP="00DC6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279,506</w:t>
            </w:r>
          </w:p>
        </w:tc>
        <w:tc>
          <w:tcPr>
            <w:tcW w:w="91" w:type="pct"/>
            <w:shd w:val="clear" w:color="auto" w:fill="auto"/>
            <w:vAlign w:val="bottom"/>
          </w:tcPr>
          <w:p w:rsidR="006615E5" w:rsidRPr="00107142" w:rsidRDefault="006615E5" w:rsidP="00DC6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1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615E5" w:rsidRPr="00107142" w:rsidRDefault="006615E5" w:rsidP="00DC6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286,236</w:t>
            </w:r>
          </w:p>
        </w:tc>
      </w:tr>
      <w:tr w:rsidR="00B53AE0" w:rsidRPr="00107142" w:rsidTr="00B53AE0">
        <w:tc>
          <w:tcPr>
            <w:tcW w:w="9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615E5" w:rsidRPr="00107142" w:rsidRDefault="006615E5" w:rsidP="00DC6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0714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หนี้สินตามส่วนงาน</w:t>
            </w:r>
          </w:p>
        </w:tc>
        <w:tc>
          <w:tcPr>
            <w:tcW w:w="32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615E5" w:rsidRPr="00107142" w:rsidRDefault="006615E5" w:rsidP="00DC6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602</w:t>
            </w:r>
          </w:p>
        </w:tc>
        <w:tc>
          <w:tcPr>
            <w:tcW w:w="9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615E5" w:rsidRPr="00107142" w:rsidRDefault="006615E5" w:rsidP="00DC6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2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615E5" w:rsidRPr="00107142" w:rsidRDefault="006615E5" w:rsidP="00DC6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  <w:r w:rsidRPr="00107142">
              <w:rPr>
                <w:rFonts w:ascii="Angsana New" w:hAnsi="Angsana New"/>
                <w:color w:val="000000"/>
                <w:sz w:val="28"/>
                <w:szCs w:val="28"/>
              </w:rPr>
              <w:t>7,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Pr="00107142">
              <w:rPr>
                <w:rFonts w:ascii="Angsana New" w:hAnsi="Angsana New"/>
                <w:color w:val="000000"/>
                <w:sz w:val="28"/>
                <w:szCs w:val="28"/>
              </w:rPr>
              <w:t>96</w:t>
            </w:r>
          </w:p>
        </w:tc>
        <w:tc>
          <w:tcPr>
            <w:tcW w:w="9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615E5" w:rsidRPr="00107142" w:rsidRDefault="006615E5" w:rsidP="00DC6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21" w:type="pct"/>
            <w:tcBorders>
              <w:left w:val="nil"/>
              <w:right w:val="nil"/>
            </w:tcBorders>
            <w:shd w:val="clear" w:color="auto" w:fill="auto"/>
          </w:tcPr>
          <w:p w:rsidR="006615E5" w:rsidRPr="00751B90" w:rsidRDefault="006615E5" w:rsidP="00DC6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615E5" w:rsidRPr="00107142" w:rsidRDefault="006615E5" w:rsidP="00DC6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1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615E5" w:rsidRPr="00107142" w:rsidRDefault="006615E5" w:rsidP="00DC6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  <w:r w:rsidRPr="00107142">
              <w:rPr>
                <w:rFonts w:ascii="Angsana New" w:hAnsi="Angsana New"/>
                <w:color w:val="000000"/>
                <w:sz w:val="28"/>
                <w:szCs w:val="28"/>
              </w:rPr>
              <w:t>,8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Pr="00107142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92" w:type="pct"/>
            <w:tcBorders>
              <w:left w:val="nil"/>
              <w:right w:val="nil"/>
            </w:tcBorders>
            <w:shd w:val="clear" w:color="auto" w:fill="auto"/>
          </w:tcPr>
          <w:p w:rsidR="006615E5" w:rsidRPr="00107142" w:rsidRDefault="006615E5" w:rsidP="00DC6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20" w:type="pct"/>
            <w:tcBorders>
              <w:left w:val="nil"/>
              <w:right w:val="nil"/>
            </w:tcBorders>
            <w:shd w:val="clear" w:color="auto" w:fill="auto"/>
          </w:tcPr>
          <w:p w:rsidR="006615E5" w:rsidRPr="00107142" w:rsidRDefault="006615E5" w:rsidP="00DC6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56,996</w:t>
            </w:r>
          </w:p>
        </w:tc>
        <w:tc>
          <w:tcPr>
            <w:tcW w:w="92" w:type="pct"/>
            <w:tcBorders>
              <w:left w:val="nil"/>
              <w:right w:val="nil"/>
            </w:tcBorders>
            <w:shd w:val="clear" w:color="auto" w:fill="auto"/>
          </w:tcPr>
          <w:p w:rsidR="006615E5" w:rsidRPr="00107142" w:rsidRDefault="006615E5" w:rsidP="00DC6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40" w:lineRule="auto"/>
              <w:ind w:left="-75" w:right="-8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2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615E5" w:rsidRPr="00107142" w:rsidRDefault="006615E5" w:rsidP="00DC6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107142">
              <w:rPr>
                <w:rFonts w:ascii="Angsana New" w:hAnsi="Angsana New"/>
                <w:color w:val="000000"/>
                <w:sz w:val="28"/>
                <w:szCs w:val="28"/>
              </w:rPr>
              <w:t>6,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0</w:t>
            </w:r>
            <w:r w:rsidRPr="00107142"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92" w:type="pct"/>
            <w:tcBorders>
              <w:left w:val="nil"/>
              <w:right w:val="nil"/>
            </w:tcBorders>
            <w:shd w:val="clear" w:color="auto" w:fill="auto"/>
          </w:tcPr>
          <w:p w:rsidR="006615E5" w:rsidRPr="00107142" w:rsidRDefault="006615E5" w:rsidP="00DC6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21" w:type="pct"/>
            <w:tcBorders>
              <w:left w:val="nil"/>
              <w:right w:val="nil"/>
            </w:tcBorders>
            <w:shd w:val="clear" w:color="auto" w:fill="auto"/>
          </w:tcPr>
          <w:p w:rsidR="006615E5" w:rsidRPr="00107142" w:rsidRDefault="006615E5" w:rsidP="00DC6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36,172</w:t>
            </w:r>
          </w:p>
        </w:tc>
        <w:tc>
          <w:tcPr>
            <w:tcW w:w="9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615E5" w:rsidRPr="00107142" w:rsidRDefault="006615E5" w:rsidP="00DC6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2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615E5" w:rsidRPr="00107142" w:rsidRDefault="006615E5" w:rsidP="00DC6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20</w:t>
            </w:r>
            <w:r w:rsidRPr="00107142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224</w:t>
            </w:r>
          </w:p>
        </w:tc>
        <w:tc>
          <w:tcPr>
            <w:tcW w:w="91" w:type="pct"/>
            <w:shd w:val="clear" w:color="auto" w:fill="auto"/>
          </w:tcPr>
          <w:p w:rsidR="006615E5" w:rsidRPr="00107142" w:rsidRDefault="006615E5" w:rsidP="00DC6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ind w:left="-108" w:right="-4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21" w:type="pct"/>
            <w:shd w:val="clear" w:color="auto" w:fill="auto"/>
          </w:tcPr>
          <w:p w:rsidR="006615E5" w:rsidRPr="00107142" w:rsidRDefault="006615E5" w:rsidP="00DC6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93,770</w:t>
            </w:r>
          </w:p>
        </w:tc>
        <w:tc>
          <w:tcPr>
            <w:tcW w:w="91" w:type="pct"/>
            <w:shd w:val="clear" w:color="auto" w:fill="auto"/>
            <w:vAlign w:val="bottom"/>
          </w:tcPr>
          <w:p w:rsidR="006615E5" w:rsidRPr="00107142" w:rsidRDefault="006615E5" w:rsidP="00DC6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1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615E5" w:rsidRPr="00107142" w:rsidRDefault="006615E5" w:rsidP="00DC6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88,439</w:t>
            </w:r>
          </w:p>
        </w:tc>
      </w:tr>
    </w:tbl>
    <w:p w:rsidR="00493779" w:rsidRDefault="00493779" w:rsidP="006E7D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  <w:highlight w:val="yellow"/>
        </w:rPr>
      </w:pPr>
    </w:p>
    <w:p w:rsidR="00493779" w:rsidRDefault="00493779" w:rsidP="006E7D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  <w:highlight w:val="yellow"/>
        </w:rPr>
      </w:pPr>
    </w:p>
    <w:p w:rsidR="00493779" w:rsidRDefault="00493779" w:rsidP="006E7D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  <w:highlight w:val="yellow"/>
        </w:rPr>
      </w:pPr>
    </w:p>
    <w:p w:rsidR="00493779" w:rsidRDefault="00493779" w:rsidP="006E7D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  <w:highlight w:val="yellow"/>
        </w:rPr>
      </w:pPr>
    </w:p>
    <w:p w:rsidR="00493779" w:rsidRDefault="00493779" w:rsidP="006E7D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  <w:highlight w:val="yellow"/>
        </w:rPr>
      </w:pPr>
    </w:p>
    <w:p w:rsidR="00493779" w:rsidRDefault="00493779" w:rsidP="006E7D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  <w:highlight w:val="yellow"/>
        </w:rPr>
      </w:pPr>
    </w:p>
    <w:p w:rsidR="00493779" w:rsidRDefault="00493779" w:rsidP="006E7D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  <w:highlight w:val="yellow"/>
        </w:rPr>
      </w:pPr>
    </w:p>
    <w:p w:rsidR="00493779" w:rsidRDefault="00493779" w:rsidP="006E7D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  <w:highlight w:val="yellow"/>
        </w:rPr>
      </w:pPr>
    </w:p>
    <w:p w:rsidR="00493779" w:rsidRDefault="00493779" w:rsidP="006E7D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  <w:highlight w:val="yellow"/>
        </w:rPr>
      </w:pPr>
    </w:p>
    <w:p w:rsidR="005F539E" w:rsidRPr="00AB779B" w:rsidRDefault="00AB779B" w:rsidP="00AB779B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firstLine="9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AB779B">
        <w:rPr>
          <w:rFonts w:ascii="Angsana New" w:hAnsi="Angsana New" w:hint="cs"/>
          <w:b/>
          <w:bCs/>
          <w:sz w:val="30"/>
          <w:szCs w:val="30"/>
          <w:cs/>
        </w:rPr>
        <w:lastRenderedPageBreak/>
        <w:t xml:space="preserve">   รายได้</w:t>
      </w:r>
    </w:p>
    <w:p w:rsidR="005F539E" w:rsidRPr="00AB779B" w:rsidRDefault="00AB779B" w:rsidP="00AB77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900"/>
        <w:jc w:val="both"/>
        <w:rPr>
          <w:rFonts w:ascii="Angsana New" w:hAnsi="Angsana New"/>
          <w:sz w:val="30"/>
          <w:szCs w:val="30"/>
        </w:rPr>
      </w:pPr>
      <w:r w:rsidRPr="00AB779B">
        <w:rPr>
          <w:rFonts w:ascii="Angsana New" w:hAnsi="Angsana New" w:hint="cs"/>
          <w:sz w:val="30"/>
          <w:szCs w:val="30"/>
          <w:cs/>
        </w:rPr>
        <w:t xml:space="preserve">ตารางต่อไปนี้แสดงข้อมูลรายที่ถูกจำแนกตามส่วนงานภูมิศาสตร์หลัก และบริการหลัก และจังหวะเวลาในการรับรู้รายได้ </w:t>
      </w:r>
    </w:p>
    <w:tbl>
      <w:tblPr>
        <w:tblW w:w="4912" w:type="pct"/>
        <w:tblInd w:w="450" w:type="dxa"/>
        <w:tblBorders>
          <w:bottom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931"/>
        <w:gridCol w:w="429"/>
        <w:gridCol w:w="280"/>
        <w:gridCol w:w="562"/>
        <w:gridCol w:w="264"/>
        <w:gridCol w:w="202"/>
        <w:gridCol w:w="285"/>
        <w:gridCol w:w="369"/>
        <w:gridCol w:w="276"/>
        <w:gridCol w:w="347"/>
        <w:gridCol w:w="285"/>
        <w:gridCol w:w="282"/>
        <w:gridCol w:w="273"/>
        <w:gridCol w:w="437"/>
        <w:gridCol w:w="282"/>
        <w:gridCol w:w="202"/>
        <w:gridCol w:w="273"/>
        <w:gridCol w:w="521"/>
        <w:gridCol w:w="285"/>
        <w:gridCol w:w="102"/>
        <w:gridCol w:w="264"/>
        <w:gridCol w:w="624"/>
        <w:gridCol w:w="285"/>
        <w:gridCol w:w="22"/>
        <w:gridCol w:w="245"/>
        <w:gridCol w:w="732"/>
        <w:gridCol w:w="118"/>
        <w:gridCol w:w="168"/>
        <w:gridCol w:w="84"/>
        <w:gridCol w:w="834"/>
        <w:gridCol w:w="68"/>
        <w:gridCol w:w="177"/>
        <w:gridCol w:w="105"/>
        <w:gridCol w:w="732"/>
        <w:gridCol w:w="267"/>
        <w:gridCol w:w="282"/>
        <w:gridCol w:w="521"/>
        <w:gridCol w:w="245"/>
        <w:gridCol w:w="223"/>
        <w:gridCol w:w="285"/>
        <w:gridCol w:w="301"/>
        <w:gridCol w:w="245"/>
        <w:gridCol w:w="450"/>
        <w:gridCol w:w="347"/>
      </w:tblGrid>
      <w:tr w:rsidR="00AB779B" w:rsidRPr="00AB779B" w:rsidTr="00D7306F">
        <w:tc>
          <w:tcPr>
            <w:tcW w:w="760" w:type="pct"/>
            <w:gridSpan w:val="2"/>
            <w:shd w:val="clear" w:color="auto" w:fill="auto"/>
            <w:noWrap/>
          </w:tcPr>
          <w:p w:rsidR="00AB779B" w:rsidRPr="00AB779B" w:rsidRDefault="00AB779B" w:rsidP="0025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4240" w:type="pct"/>
            <w:gridSpan w:val="42"/>
            <w:tcBorders>
              <w:bottom w:val="single" w:sz="4" w:space="0" w:color="auto"/>
            </w:tcBorders>
          </w:tcPr>
          <w:p w:rsidR="00AB779B" w:rsidRPr="00107142" w:rsidRDefault="00AB779B" w:rsidP="0025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107142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พันบาท</w:t>
            </w:r>
          </w:p>
        </w:tc>
      </w:tr>
      <w:tr w:rsidR="00AB779B" w:rsidRPr="00AB779B" w:rsidTr="00D7306F">
        <w:tc>
          <w:tcPr>
            <w:tcW w:w="760" w:type="pct"/>
            <w:gridSpan w:val="2"/>
            <w:shd w:val="clear" w:color="auto" w:fill="auto"/>
            <w:noWrap/>
          </w:tcPr>
          <w:p w:rsidR="00AB779B" w:rsidRPr="00AB779B" w:rsidRDefault="00AB779B" w:rsidP="0025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AB779B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 </w:t>
            </w:r>
          </w:p>
        </w:tc>
        <w:tc>
          <w:tcPr>
            <w:tcW w:w="4240" w:type="pct"/>
            <w:gridSpan w:val="42"/>
            <w:tcBorders>
              <w:top w:val="single" w:sz="4" w:space="0" w:color="auto"/>
              <w:bottom w:val="single" w:sz="4" w:space="0" w:color="auto"/>
            </w:tcBorders>
          </w:tcPr>
          <w:p w:rsidR="00AB779B" w:rsidRPr="00107142" w:rsidRDefault="00AB779B" w:rsidP="0025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107142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D7306F" w:rsidRPr="00BE65F6" w:rsidTr="00D7306F">
        <w:tc>
          <w:tcPr>
            <w:tcW w:w="760" w:type="pct"/>
            <w:gridSpan w:val="2"/>
            <w:shd w:val="clear" w:color="auto" w:fill="auto"/>
            <w:noWrap/>
          </w:tcPr>
          <w:p w:rsidR="00990BB6" w:rsidRDefault="00990BB6" w:rsidP="0099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:rsidR="00990BB6" w:rsidRDefault="00990BB6" w:rsidP="0099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:rsidR="00990BB6" w:rsidRDefault="00990BB6" w:rsidP="0099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:rsidR="00990BB6" w:rsidRPr="00AB779B" w:rsidRDefault="00990BB6" w:rsidP="0099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B779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สำหรับงวดสามเดือน</w:t>
            </w:r>
          </w:p>
        </w:tc>
        <w:tc>
          <w:tcPr>
            <w:tcW w:w="632" w:type="pct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90BB6" w:rsidRDefault="00990BB6" w:rsidP="0099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:rsidR="00990BB6" w:rsidRDefault="00990BB6" w:rsidP="0099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B779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ออกแบบ ผลิต</w:t>
            </w:r>
          </w:p>
          <w:p w:rsidR="00990BB6" w:rsidRPr="00AB779B" w:rsidRDefault="00990BB6" w:rsidP="0099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B779B">
              <w:rPr>
                <w:rFonts w:ascii="Angsana New" w:hAnsi="Angsana New"/>
                <w:color w:val="000000"/>
                <w:sz w:val="30"/>
                <w:szCs w:val="30"/>
                <w:cs/>
              </w:rPr>
              <w:t>และติดตั้งเครื่องจักรแบบกึ่งอัตโนมัติ</w:t>
            </w:r>
          </w:p>
        </w:tc>
        <w:tc>
          <w:tcPr>
            <w:tcW w:w="89" w:type="pct"/>
            <w:tcBorders>
              <w:top w:val="single" w:sz="4" w:space="0" w:color="auto"/>
            </w:tcBorders>
            <w:shd w:val="clear" w:color="auto" w:fill="auto"/>
          </w:tcPr>
          <w:p w:rsidR="00990BB6" w:rsidRPr="00AB779B" w:rsidRDefault="00990BB6" w:rsidP="0099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80" w:type="pct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90BB6" w:rsidRDefault="00990BB6" w:rsidP="0099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:rsidR="00990BB6" w:rsidRDefault="00990BB6" w:rsidP="0099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B779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ออกแบบ ผลิต</w:t>
            </w:r>
          </w:p>
          <w:p w:rsidR="00990BB6" w:rsidRPr="00AB779B" w:rsidRDefault="00990BB6" w:rsidP="0099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AB779B">
              <w:rPr>
                <w:rFonts w:ascii="Angsana New" w:hAnsi="Angsana New"/>
                <w:color w:val="000000"/>
                <w:sz w:val="30"/>
                <w:szCs w:val="30"/>
                <w:cs/>
              </w:rPr>
              <w:t>และติดตั้งเครื่องจักร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แบบอัตโนมัติ</w:t>
            </w:r>
          </w:p>
        </w:tc>
        <w:tc>
          <w:tcPr>
            <w:tcW w:w="88" w:type="pct"/>
            <w:tcBorders>
              <w:top w:val="single" w:sz="4" w:space="0" w:color="auto"/>
            </w:tcBorders>
            <w:shd w:val="clear" w:color="auto" w:fill="auto"/>
          </w:tcPr>
          <w:p w:rsidR="00990BB6" w:rsidRPr="00AB779B" w:rsidRDefault="00990BB6" w:rsidP="0099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78" w:type="pct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990BB6" w:rsidRDefault="00990BB6" w:rsidP="0099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  <w:lang w:val="en-GB"/>
              </w:rPr>
            </w:pPr>
          </w:p>
          <w:p w:rsidR="00990BB6" w:rsidRDefault="00990BB6" w:rsidP="0099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  <w:lang w:val="en-GB"/>
              </w:rPr>
            </w:pPr>
          </w:p>
          <w:p w:rsidR="00990BB6" w:rsidRDefault="00990BB6" w:rsidP="0099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  <w:lang w:val="en-GB"/>
              </w:rPr>
            </w:pPr>
            <w:r w:rsidRPr="00AB779B">
              <w:rPr>
                <w:rFonts w:ascii="Angsana New" w:hAnsi="Angsana New"/>
                <w:b/>
                <w:color w:val="000000"/>
                <w:sz w:val="30"/>
                <w:szCs w:val="30"/>
                <w:cs/>
                <w:lang w:val="en-GB"/>
              </w:rPr>
              <w:t>ติดตั้งและ</w:t>
            </w:r>
          </w:p>
          <w:p w:rsidR="00990BB6" w:rsidRPr="00AB779B" w:rsidRDefault="00990BB6" w:rsidP="0099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  <w:lang w:val="en-GB"/>
              </w:rPr>
            </w:pPr>
            <w:r w:rsidRPr="00AB779B">
              <w:rPr>
                <w:rFonts w:ascii="Angsana New" w:hAnsi="Angsana New"/>
                <w:b/>
                <w:color w:val="000000"/>
                <w:sz w:val="30"/>
                <w:szCs w:val="30"/>
                <w:cs/>
                <w:lang w:val="en-GB"/>
              </w:rPr>
              <w:t>บำรุงเครื่องจักร</w:t>
            </w:r>
          </w:p>
        </w:tc>
        <w:tc>
          <w:tcPr>
            <w:tcW w:w="79" w:type="pct"/>
            <w:tcBorders>
              <w:top w:val="single" w:sz="4" w:space="0" w:color="auto"/>
            </w:tcBorders>
          </w:tcPr>
          <w:p w:rsidR="00990BB6" w:rsidRPr="00AB779B" w:rsidRDefault="00990BB6" w:rsidP="0099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624" w:type="pct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990BB6" w:rsidRDefault="00990BB6" w:rsidP="0099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  <w:lang w:val="en-GB"/>
              </w:rPr>
            </w:pPr>
            <w:r w:rsidRPr="00AB779B">
              <w:rPr>
                <w:rFonts w:ascii="Angsana New" w:hAnsi="Angsana New"/>
                <w:b/>
                <w:color w:val="000000"/>
                <w:sz w:val="30"/>
                <w:szCs w:val="30"/>
                <w:cs/>
                <w:lang w:val="en-GB"/>
              </w:rPr>
              <w:t>ผลิตสารกำจัด</w:t>
            </w:r>
          </w:p>
          <w:p w:rsidR="00990BB6" w:rsidRDefault="00990BB6" w:rsidP="0099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  <w:lang w:val="en-GB"/>
              </w:rPr>
            </w:pPr>
            <w:r w:rsidRPr="00AB779B">
              <w:rPr>
                <w:rFonts w:ascii="Angsana New" w:hAnsi="Angsana New"/>
                <w:b/>
                <w:color w:val="000000"/>
                <w:sz w:val="30"/>
                <w:szCs w:val="30"/>
                <w:cs/>
                <w:lang w:val="en-GB"/>
              </w:rPr>
              <w:t>ศัตรูพืชและผลิตภัณฑ์</w:t>
            </w:r>
          </w:p>
          <w:p w:rsidR="00990BB6" w:rsidRPr="00AB779B" w:rsidRDefault="00990BB6" w:rsidP="0099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  <w:lang w:val="en-GB"/>
              </w:rPr>
            </w:pPr>
            <w:r w:rsidRPr="00AB779B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เคมีเกษตร</w:t>
            </w:r>
          </w:p>
        </w:tc>
        <w:tc>
          <w:tcPr>
            <w:tcW w:w="79" w:type="pct"/>
            <w:gridSpan w:val="2"/>
            <w:tcBorders>
              <w:top w:val="single" w:sz="4" w:space="0" w:color="auto"/>
            </w:tcBorders>
          </w:tcPr>
          <w:p w:rsidR="00990BB6" w:rsidRPr="00AB779B" w:rsidRDefault="00990BB6" w:rsidP="0099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612" w:type="pct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90BB6" w:rsidRDefault="00990BB6" w:rsidP="0099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  <w:p w:rsidR="00990BB6" w:rsidRDefault="00990BB6" w:rsidP="0099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  <w:p w:rsidR="00990BB6" w:rsidRDefault="00990BB6" w:rsidP="0099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  <w:p w:rsidR="00990BB6" w:rsidRPr="00AB779B" w:rsidRDefault="00990BB6" w:rsidP="0099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  <w:r w:rsidRPr="00AB779B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อื่นๆ</w:t>
            </w:r>
          </w:p>
        </w:tc>
        <w:tc>
          <w:tcPr>
            <w:tcW w:w="79" w:type="pct"/>
            <w:tcBorders>
              <w:top w:val="single" w:sz="4" w:space="0" w:color="auto"/>
            </w:tcBorders>
            <w:shd w:val="clear" w:color="auto" w:fill="auto"/>
          </w:tcPr>
          <w:p w:rsidR="00990BB6" w:rsidRPr="00AB779B" w:rsidRDefault="00990BB6" w:rsidP="0099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600" w:type="pct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90BB6" w:rsidRDefault="00990BB6" w:rsidP="0099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  <w:p w:rsidR="00990BB6" w:rsidRDefault="00990BB6" w:rsidP="0099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  <w:p w:rsidR="00990BB6" w:rsidRDefault="00990BB6" w:rsidP="0099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  <w:p w:rsidR="00990BB6" w:rsidRPr="00AB779B" w:rsidRDefault="00990BB6" w:rsidP="0099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  <w:r w:rsidRPr="00AB779B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D7306F" w:rsidRPr="00BE65F6" w:rsidTr="00D7306F">
        <w:tc>
          <w:tcPr>
            <w:tcW w:w="760" w:type="pct"/>
            <w:gridSpan w:val="2"/>
            <w:shd w:val="clear" w:color="auto" w:fill="auto"/>
            <w:noWrap/>
            <w:vAlign w:val="bottom"/>
          </w:tcPr>
          <w:p w:rsidR="00990BB6" w:rsidRPr="00AB779B" w:rsidRDefault="00990BB6" w:rsidP="0099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B779B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="00061BDB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Pr="00AB779B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AB779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มีนาคม</w:t>
            </w:r>
          </w:p>
        </w:tc>
        <w:tc>
          <w:tcPr>
            <w:tcW w:w="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90BB6" w:rsidRPr="002C3AA4" w:rsidRDefault="00990BB6" w:rsidP="0099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2C3AA4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</w:t>
            </w:r>
            <w:r w:rsidR="00061BDB" w:rsidRPr="002C3AA4">
              <w:rPr>
                <w:rFonts w:ascii="Angsana New" w:hAnsi="Angsana New"/>
                <w:bCs/>
                <w:color w:val="000000"/>
                <w:sz w:val="30"/>
                <w:szCs w:val="30"/>
              </w:rPr>
              <w:t>63</w:t>
            </w:r>
          </w:p>
        </w:tc>
        <w:tc>
          <w:tcPr>
            <w:tcW w:w="85" w:type="pct"/>
            <w:tcBorders>
              <w:top w:val="single" w:sz="4" w:space="0" w:color="auto"/>
            </w:tcBorders>
            <w:shd w:val="clear" w:color="auto" w:fill="auto"/>
          </w:tcPr>
          <w:p w:rsidR="00990BB6" w:rsidRPr="002C3AA4" w:rsidRDefault="00990BB6" w:rsidP="0099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276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90BB6" w:rsidRPr="002C3AA4" w:rsidRDefault="00990BB6" w:rsidP="0099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2C3AA4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2562</w:t>
            </w:r>
          </w:p>
        </w:tc>
        <w:tc>
          <w:tcPr>
            <w:tcW w:w="89" w:type="pct"/>
            <w:tcBorders>
              <w:bottom w:val="nil"/>
            </w:tcBorders>
            <w:shd w:val="clear" w:color="auto" w:fill="auto"/>
          </w:tcPr>
          <w:p w:rsidR="00990BB6" w:rsidRPr="002C3AA4" w:rsidRDefault="00990BB6" w:rsidP="0099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295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990BB6" w:rsidRPr="002C3AA4" w:rsidRDefault="00990BB6" w:rsidP="0099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2C3AA4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</w:t>
            </w:r>
            <w:r w:rsidR="00061BDB" w:rsidRPr="002C3AA4">
              <w:rPr>
                <w:rFonts w:ascii="Angsana New" w:hAnsi="Angsana New"/>
                <w:bCs/>
                <w:color w:val="000000"/>
                <w:sz w:val="30"/>
                <w:szCs w:val="30"/>
              </w:rPr>
              <w:t>63</w:t>
            </w:r>
          </w:p>
        </w:tc>
        <w:tc>
          <w:tcPr>
            <w:tcW w:w="88" w:type="pct"/>
            <w:shd w:val="clear" w:color="auto" w:fill="auto"/>
          </w:tcPr>
          <w:p w:rsidR="00990BB6" w:rsidRPr="002C3AA4" w:rsidRDefault="00990BB6" w:rsidP="0099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297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990BB6" w:rsidRPr="002C3AA4" w:rsidRDefault="00990BB6" w:rsidP="0099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2C3AA4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2562</w:t>
            </w:r>
          </w:p>
        </w:tc>
        <w:tc>
          <w:tcPr>
            <w:tcW w:w="88" w:type="pct"/>
            <w:shd w:val="clear" w:color="auto" w:fill="auto"/>
          </w:tcPr>
          <w:p w:rsidR="00990BB6" w:rsidRPr="002C3AA4" w:rsidRDefault="00990BB6" w:rsidP="0099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293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990BB6" w:rsidRPr="002C3AA4" w:rsidRDefault="00990BB6" w:rsidP="0099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2C3AA4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</w:t>
            </w:r>
            <w:r w:rsidR="00061BDB" w:rsidRPr="002C3AA4">
              <w:rPr>
                <w:rFonts w:ascii="Angsana New" w:hAnsi="Angsana New"/>
                <w:bCs/>
                <w:color w:val="000000"/>
                <w:sz w:val="30"/>
                <w:szCs w:val="30"/>
              </w:rPr>
              <w:t>63</w:t>
            </w:r>
          </w:p>
        </w:tc>
        <w:tc>
          <w:tcPr>
            <w:tcW w:w="85" w:type="pct"/>
            <w:shd w:val="clear" w:color="auto" w:fill="auto"/>
          </w:tcPr>
          <w:p w:rsidR="00990BB6" w:rsidRPr="002C3AA4" w:rsidRDefault="00990BB6" w:rsidP="0099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300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990BB6" w:rsidRPr="002C3AA4" w:rsidRDefault="00990BB6" w:rsidP="0099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2C3AA4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2562</w:t>
            </w:r>
          </w:p>
        </w:tc>
        <w:tc>
          <w:tcPr>
            <w:tcW w:w="79" w:type="pct"/>
          </w:tcPr>
          <w:p w:rsidR="00990BB6" w:rsidRPr="002C3AA4" w:rsidRDefault="00990BB6" w:rsidP="0099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74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90BB6" w:rsidRPr="002C3AA4" w:rsidRDefault="00990BB6" w:rsidP="0099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2C3AA4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</w:t>
            </w:r>
            <w:r w:rsidR="00061BDB" w:rsidRPr="002C3AA4">
              <w:rPr>
                <w:rFonts w:ascii="Angsana New" w:hAnsi="Angsana New"/>
                <w:bCs/>
                <w:color w:val="000000"/>
                <w:sz w:val="30"/>
                <w:szCs w:val="30"/>
              </w:rPr>
              <w:t>63</w:t>
            </w:r>
          </w:p>
        </w:tc>
        <w:tc>
          <w:tcPr>
            <w:tcW w:w="81" w:type="pct"/>
            <w:gridSpan w:val="2"/>
            <w:shd w:val="clear" w:color="auto" w:fill="auto"/>
          </w:tcPr>
          <w:p w:rsidR="00990BB6" w:rsidRPr="002C3AA4" w:rsidRDefault="00990BB6" w:rsidP="0099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269" w:type="pct"/>
            <w:tcBorders>
              <w:bottom w:val="single" w:sz="4" w:space="0" w:color="auto"/>
            </w:tcBorders>
            <w:shd w:val="clear" w:color="auto" w:fill="auto"/>
          </w:tcPr>
          <w:p w:rsidR="00990BB6" w:rsidRPr="002C3AA4" w:rsidRDefault="00990BB6" w:rsidP="0099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2C3AA4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2562</w:t>
            </w:r>
          </w:p>
        </w:tc>
        <w:tc>
          <w:tcPr>
            <w:tcW w:w="79" w:type="pct"/>
            <w:gridSpan w:val="2"/>
          </w:tcPr>
          <w:p w:rsidR="00990BB6" w:rsidRPr="002C3AA4" w:rsidRDefault="00990BB6" w:rsidP="0099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70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90BB6" w:rsidRPr="002C3AA4" w:rsidRDefault="00990BB6" w:rsidP="0099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2C3AA4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</w:t>
            </w:r>
            <w:r w:rsidR="00061BDB" w:rsidRPr="002C3AA4">
              <w:rPr>
                <w:rFonts w:ascii="Angsana New" w:hAnsi="Angsana New"/>
                <w:bCs/>
                <w:color w:val="000000"/>
                <w:sz w:val="30"/>
                <w:szCs w:val="30"/>
              </w:rPr>
              <w:t>63</w:t>
            </w:r>
          </w:p>
        </w:tc>
        <w:tc>
          <w:tcPr>
            <w:tcW w:w="83" w:type="pct"/>
            <w:shd w:val="clear" w:color="auto" w:fill="auto"/>
          </w:tcPr>
          <w:p w:rsidR="00990BB6" w:rsidRPr="002C3AA4" w:rsidRDefault="00990BB6" w:rsidP="0099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259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90BB6" w:rsidRPr="002C3AA4" w:rsidRDefault="00990BB6" w:rsidP="0099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2C3AA4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2562</w:t>
            </w:r>
          </w:p>
        </w:tc>
        <w:tc>
          <w:tcPr>
            <w:tcW w:w="79" w:type="pct"/>
            <w:shd w:val="clear" w:color="auto" w:fill="auto"/>
          </w:tcPr>
          <w:p w:rsidR="00990BB6" w:rsidRPr="002C3AA4" w:rsidRDefault="00990BB6" w:rsidP="0099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61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990BB6" w:rsidRPr="002C3AA4" w:rsidRDefault="00990BB6" w:rsidP="0099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2C3AA4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</w:t>
            </w:r>
            <w:r w:rsidR="00061BDB" w:rsidRPr="002C3AA4">
              <w:rPr>
                <w:rFonts w:ascii="Angsana New" w:hAnsi="Angsana New"/>
                <w:bCs/>
                <w:color w:val="000000"/>
                <w:sz w:val="30"/>
                <w:szCs w:val="30"/>
              </w:rPr>
              <w:t>63</w:t>
            </w:r>
          </w:p>
        </w:tc>
        <w:tc>
          <w:tcPr>
            <w:tcW w:w="79" w:type="pct"/>
            <w:shd w:val="clear" w:color="auto" w:fill="auto"/>
          </w:tcPr>
          <w:p w:rsidR="00990BB6" w:rsidRPr="002C3AA4" w:rsidRDefault="00990BB6" w:rsidP="0099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260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90BB6" w:rsidRPr="002C3AA4" w:rsidRDefault="00990BB6" w:rsidP="0099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2C3AA4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2562</w:t>
            </w:r>
          </w:p>
        </w:tc>
      </w:tr>
      <w:tr w:rsidR="00D7306F" w:rsidRPr="00BE65F6" w:rsidTr="00D7306F">
        <w:tc>
          <w:tcPr>
            <w:tcW w:w="760" w:type="pct"/>
            <w:gridSpan w:val="2"/>
            <w:shd w:val="clear" w:color="auto" w:fill="auto"/>
            <w:vAlign w:val="bottom"/>
          </w:tcPr>
          <w:p w:rsidR="00990BB6" w:rsidRPr="00AB779B" w:rsidRDefault="00990BB6" w:rsidP="0099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AB779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ส่วนงานภูมิศาสตร์หลัก</w:t>
            </w:r>
          </w:p>
        </w:tc>
        <w:tc>
          <w:tcPr>
            <w:tcW w:w="271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90BB6" w:rsidRPr="00AB779B" w:rsidRDefault="00990BB6" w:rsidP="0099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5" w:type="pct"/>
            <w:shd w:val="clear" w:color="auto" w:fill="auto"/>
            <w:vAlign w:val="bottom"/>
          </w:tcPr>
          <w:p w:rsidR="00990BB6" w:rsidRPr="00AB779B" w:rsidRDefault="00990BB6" w:rsidP="0099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6" w:type="pct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90BB6" w:rsidRPr="00AB779B" w:rsidRDefault="00990BB6" w:rsidP="0099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8"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9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90BB6" w:rsidRPr="00AB779B" w:rsidRDefault="00990BB6" w:rsidP="0099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95" w:type="pct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90BB6" w:rsidRPr="00AB779B" w:rsidRDefault="00990BB6" w:rsidP="0099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  <w:tab w:val="decimal" w:pos="774"/>
              </w:tabs>
              <w:spacing w:line="240" w:lineRule="auto"/>
              <w:ind w:left="-166" w:right="-84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8" w:type="pct"/>
            <w:shd w:val="clear" w:color="auto" w:fill="auto"/>
            <w:vAlign w:val="bottom"/>
          </w:tcPr>
          <w:p w:rsidR="00990BB6" w:rsidRPr="00AB779B" w:rsidRDefault="00990BB6" w:rsidP="0099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97" w:type="pct"/>
            <w:gridSpan w:val="3"/>
            <w:shd w:val="clear" w:color="auto" w:fill="auto"/>
            <w:vAlign w:val="bottom"/>
          </w:tcPr>
          <w:p w:rsidR="00990BB6" w:rsidRPr="00AB779B" w:rsidRDefault="00990BB6" w:rsidP="0099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9" w:right="-84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8" w:type="pct"/>
            <w:shd w:val="clear" w:color="auto" w:fill="auto"/>
          </w:tcPr>
          <w:p w:rsidR="00990BB6" w:rsidRPr="00AB779B" w:rsidRDefault="00990BB6" w:rsidP="0099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93" w:type="pct"/>
            <w:gridSpan w:val="3"/>
            <w:tcBorders>
              <w:top w:val="single" w:sz="4" w:space="0" w:color="auto"/>
              <w:bottom w:val="nil"/>
            </w:tcBorders>
          </w:tcPr>
          <w:p w:rsidR="00990BB6" w:rsidRPr="00AB779B" w:rsidRDefault="00990BB6" w:rsidP="0099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5" w:type="pct"/>
          </w:tcPr>
          <w:p w:rsidR="00990BB6" w:rsidRPr="00AB779B" w:rsidRDefault="00990BB6" w:rsidP="0099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00" w:type="pct"/>
            <w:gridSpan w:val="3"/>
            <w:tcBorders>
              <w:top w:val="single" w:sz="4" w:space="0" w:color="auto"/>
              <w:bottom w:val="nil"/>
            </w:tcBorders>
          </w:tcPr>
          <w:p w:rsidR="00990BB6" w:rsidRPr="00AB779B" w:rsidRDefault="00990BB6" w:rsidP="0099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9" w:type="pct"/>
          </w:tcPr>
          <w:p w:rsidR="00990BB6" w:rsidRPr="00AB779B" w:rsidRDefault="00990BB6" w:rsidP="0099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4" w:type="pct"/>
            <w:gridSpan w:val="2"/>
            <w:tcBorders>
              <w:top w:val="single" w:sz="4" w:space="0" w:color="auto"/>
              <w:bottom w:val="nil"/>
            </w:tcBorders>
          </w:tcPr>
          <w:p w:rsidR="00990BB6" w:rsidRPr="00AB779B" w:rsidRDefault="00990BB6" w:rsidP="0099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1" w:type="pct"/>
            <w:gridSpan w:val="2"/>
          </w:tcPr>
          <w:p w:rsidR="00990BB6" w:rsidRPr="00AB779B" w:rsidRDefault="00990BB6" w:rsidP="0099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9" w:type="pct"/>
            <w:tcBorders>
              <w:top w:val="single" w:sz="4" w:space="0" w:color="auto"/>
              <w:bottom w:val="nil"/>
            </w:tcBorders>
          </w:tcPr>
          <w:p w:rsidR="00990BB6" w:rsidRPr="00AB779B" w:rsidRDefault="00990BB6" w:rsidP="0099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9" w:type="pct"/>
            <w:gridSpan w:val="2"/>
          </w:tcPr>
          <w:p w:rsidR="00990BB6" w:rsidRPr="00AB779B" w:rsidRDefault="00990BB6" w:rsidP="0099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pct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990BB6" w:rsidRPr="00AB779B" w:rsidRDefault="00990BB6" w:rsidP="0099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3" w:type="pct"/>
            <w:shd w:val="clear" w:color="auto" w:fill="auto"/>
            <w:vAlign w:val="bottom"/>
          </w:tcPr>
          <w:p w:rsidR="00990BB6" w:rsidRPr="00AB779B" w:rsidRDefault="00990BB6" w:rsidP="0099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59" w:type="pct"/>
            <w:gridSpan w:val="2"/>
            <w:shd w:val="clear" w:color="auto" w:fill="auto"/>
          </w:tcPr>
          <w:p w:rsidR="00990BB6" w:rsidRPr="00AB779B" w:rsidRDefault="00990BB6" w:rsidP="0099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6" w:right="-20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9" w:type="pct"/>
            <w:shd w:val="clear" w:color="auto" w:fill="auto"/>
          </w:tcPr>
          <w:p w:rsidR="00990BB6" w:rsidRPr="00AB779B" w:rsidRDefault="00990BB6" w:rsidP="0099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right="-4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1" w:type="pct"/>
            <w:gridSpan w:val="3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990BB6" w:rsidRPr="00AB779B" w:rsidRDefault="00990BB6" w:rsidP="0099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79" w:type="pct"/>
            <w:shd w:val="clear" w:color="auto" w:fill="auto"/>
            <w:vAlign w:val="bottom"/>
          </w:tcPr>
          <w:p w:rsidR="00990BB6" w:rsidRPr="00AB779B" w:rsidRDefault="00990BB6" w:rsidP="0099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0" w:type="pct"/>
            <w:gridSpan w:val="2"/>
            <w:shd w:val="clear" w:color="auto" w:fill="auto"/>
            <w:vAlign w:val="bottom"/>
          </w:tcPr>
          <w:p w:rsidR="00990BB6" w:rsidRPr="00AB779B" w:rsidRDefault="00990BB6" w:rsidP="0099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D7306F" w:rsidRPr="00BE65F6" w:rsidTr="00D7306F">
        <w:tc>
          <w:tcPr>
            <w:tcW w:w="760" w:type="pct"/>
            <w:gridSpan w:val="2"/>
            <w:shd w:val="clear" w:color="auto" w:fill="auto"/>
            <w:vAlign w:val="bottom"/>
          </w:tcPr>
          <w:p w:rsidR="00E86602" w:rsidRPr="00AB779B" w:rsidRDefault="00E8660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B779B">
              <w:rPr>
                <w:rFonts w:ascii="Angsana New" w:hAnsi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271" w:type="pct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E86602" w:rsidRPr="00AB779B" w:rsidRDefault="00E8660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</w:p>
        </w:tc>
        <w:tc>
          <w:tcPr>
            <w:tcW w:w="85" w:type="pct"/>
            <w:tcBorders>
              <w:bottom w:val="nil"/>
            </w:tcBorders>
            <w:shd w:val="clear" w:color="auto" w:fill="auto"/>
            <w:vAlign w:val="bottom"/>
          </w:tcPr>
          <w:p w:rsidR="00E86602" w:rsidRPr="00AB779B" w:rsidRDefault="00E8660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6" w:type="pct"/>
            <w:gridSpan w:val="3"/>
            <w:tcBorders>
              <w:bottom w:val="nil"/>
            </w:tcBorders>
            <w:shd w:val="clear" w:color="auto" w:fill="auto"/>
            <w:vAlign w:val="bottom"/>
          </w:tcPr>
          <w:p w:rsidR="00E86602" w:rsidRPr="00AB779B" w:rsidRDefault="00E8660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B779B">
              <w:rPr>
                <w:rFonts w:ascii="Angsana New" w:hAnsi="Angsana New"/>
                <w:color w:val="000000"/>
                <w:sz w:val="30"/>
                <w:szCs w:val="30"/>
              </w:rPr>
              <w:t>65,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Pr="00AB779B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0</w:t>
            </w:r>
          </w:p>
        </w:tc>
        <w:tc>
          <w:tcPr>
            <w:tcW w:w="89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86602" w:rsidRPr="00AB779B" w:rsidRDefault="00E8660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95" w:type="pct"/>
            <w:gridSpan w:val="3"/>
            <w:tcBorders>
              <w:bottom w:val="nil"/>
            </w:tcBorders>
            <w:shd w:val="clear" w:color="auto" w:fill="auto"/>
            <w:vAlign w:val="bottom"/>
          </w:tcPr>
          <w:p w:rsidR="00E86602" w:rsidRPr="00AB779B" w:rsidRDefault="00E8660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88" w:type="pct"/>
            <w:tcBorders>
              <w:bottom w:val="nil"/>
            </w:tcBorders>
            <w:shd w:val="clear" w:color="auto" w:fill="auto"/>
            <w:vAlign w:val="bottom"/>
          </w:tcPr>
          <w:p w:rsidR="00E86602" w:rsidRPr="00AB779B" w:rsidRDefault="00E8660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97" w:type="pct"/>
            <w:gridSpan w:val="3"/>
            <w:tcBorders>
              <w:bottom w:val="nil"/>
            </w:tcBorders>
            <w:shd w:val="clear" w:color="auto" w:fill="auto"/>
            <w:vAlign w:val="bottom"/>
          </w:tcPr>
          <w:p w:rsidR="00E86602" w:rsidRPr="00AB779B" w:rsidRDefault="00E8660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B779B">
              <w:rPr>
                <w:rFonts w:ascii="Angsana New" w:hAnsi="Angsana New"/>
                <w:color w:val="000000"/>
                <w:sz w:val="30"/>
                <w:szCs w:val="30"/>
              </w:rPr>
              <w:t>8,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140</w:t>
            </w:r>
          </w:p>
        </w:tc>
        <w:tc>
          <w:tcPr>
            <w:tcW w:w="88" w:type="pct"/>
            <w:tcBorders>
              <w:bottom w:val="nil"/>
            </w:tcBorders>
            <w:shd w:val="clear" w:color="auto" w:fill="auto"/>
          </w:tcPr>
          <w:p w:rsidR="00E86602" w:rsidRPr="00AB779B" w:rsidRDefault="00E8660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93" w:type="pct"/>
            <w:gridSpan w:val="3"/>
            <w:tcBorders>
              <w:top w:val="nil"/>
              <w:bottom w:val="nil"/>
            </w:tcBorders>
          </w:tcPr>
          <w:p w:rsidR="00E86602" w:rsidRPr="00AB779B" w:rsidRDefault="00E8660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85" w:type="pct"/>
            <w:tcBorders>
              <w:bottom w:val="nil"/>
            </w:tcBorders>
          </w:tcPr>
          <w:p w:rsidR="00E86602" w:rsidRPr="00AB779B" w:rsidRDefault="00E8660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00" w:type="pct"/>
            <w:gridSpan w:val="3"/>
            <w:tcBorders>
              <w:top w:val="nil"/>
              <w:bottom w:val="nil"/>
            </w:tcBorders>
          </w:tcPr>
          <w:p w:rsidR="00E86602" w:rsidRPr="00AB779B" w:rsidRDefault="00E8660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79" w:type="pct"/>
            <w:tcBorders>
              <w:bottom w:val="nil"/>
            </w:tcBorders>
          </w:tcPr>
          <w:p w:rsidR="00E86602" w:rsidRPr="00AB779B" w:rsidRDefault="00E8660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4" w:type="pct"/>
            <w:gridSpan w:val="2"/>
            <w:tcBorders>
              <w:top w:val="nil"/>
              <w:bottom w:val="nil"/>
            </w:tcBorders>
          </w:tcPr>
          <w:p w:rsidR="00E86602" w:rsidRPr="00E86602" w:rsidRDefault="00E8660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636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17,336</w:t>
            </w:r>
          </w:p>
        </w:tc>
        <w:tc>
          <w:tcPr>
            <w:tcW w:w="81" w:type="pct"/>
            <w:gridSpan w:val="2"/>
            <w:tcBorders>
              <w:bottom w:val="nil"/>
            </w:tcBorders>
          </w:tcPr>
          <w:p w:rsidR="00E86602" w:rsidRPr="00AB779B" w:rsidRDefault="00E8660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9" w:type="pct"/>
            <w:tcBorders>
              <w:top w:val="nil"/>
              <w:bottom w:val="nil"/>
            </w:tcBorders>
          </w:tcPr>
          <w:p w:rsidR="00E86602" w:rsidRPr="00AB779B" w:rsidRDefault="00E8660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79" w:type="pct"/>
            <w:gridSpan w:val="2"/>
            <w:tcBorders>
              <w:bottom w:val="nil"/>
            </w:tcBorders>
          </w:tcPr>
          <w:p w:rsidR="00E86602" w:rsidRPr="00AB779B" w:rsidRDefault="00E8660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pct"/>
            <w:gridSpan w:val="2"/>
            <w:tcBorders>
              <w:top w:val="nil"/>
              <w:bottom w:val="nil"/>
            </w:tcBorders>
            <w:shd w:val="clear" w:color="auto" w:fill="auto"/>
          </w:tcPr>
          <w:p w:rsidR="00E86602" w:rsidRPr="00E86602" w:rsidRDefault="00804095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636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1,87</w:t>
            </w:r>
            <w:r w:rsidR="00B10C6A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</w:p>
        </w:tc>
        <w:tc>
          <w:tcPr>
            <w:tcW w:w="83" w:type="pct"/>
            <w:tcBorders>
              <w:bottom w:val="nil"/>
            </w:tcBorders>
            <w:shd w:val="clear" w:color="auto" w:fill="auto"/>
            <w:vAlign w:val="bottom"/>
          </w:tcPr>
          <w:p w:rsidR="00E86602" w:rsidRPr="00AB779B" w:rsidRDefault="00E8660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59" w:type="pct"/>
            <w:gridSpan w:val="2"/>
            <w:tcBorders>
              <w:bottom w:val="nil"/>
            </w:tcBorders>
          </w:tcPr>
          <w:p w:rsidR="00E86602" w:rsidRPr="00AB779B" w:rsidRDefault="00E8660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Pr="00AB779B">
              <w:rPr>
                <w:rFonts w:ascii="Angsana New" w:hAnsi="Angsana New"/>
                <w:color w:val="000000"/>
                <w:sz w:val="30"/>
                <w:szCs w:val="30"/>
              </w:rPr>
              <w:t>9,69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</w:p>
        </w:tc>
        <w:tc>
          <w:tcPr>
            <w:tcW w:w="79" w:type="pct"/>
            <w:tcBorders>
              <w:bottom w:val="nil"/>
            </w:tcBorders>
            <w:shd w:val="clear" w:color="auto" w:fill="auto"/>
          </w:tcPr>
          <w:p w:rsidR="00E86602" w:rsidRPr="00AB779B" w:rsidRDefault="00E8660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1" w:type="pct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86602" w:rsidRPr="00AB779B" w:rsidRDefault="00E8660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636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19,</w:t>
            </w:r>
            <w:r w:rsidR="00804095">
              <w:rPr>
                <w:rFonts w:ascii="Angsana New" w:hAnsi="Angsana New"/>
                <w:color w:val="000000"/>
                <w:sz w:val="30"/>
                <w:szCs w:val="30"/>
              </w:rPr>
              <w:t>23</w:t>
            </w:r>
            <w:r w:rsidR="00B10C6A"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</w:p>
        </w:tc>
        <w:tc>
          <w:tcPr>
            <w:tcW w:w="79" w:type="pct"/>
            <w:tcBorders>
              <w:bottom w:val="nil"/>
            </w:tcBorders>
            <w:shd w:val="clear" w:color="auto" w:fill="auto"/>
            <w:vAlign w:val="bottom"/>
          </w:tcPr>
          <w:p w:rsidR="00E86602" w:rsidRPr="00AB779B" w:rsidRDefault="00E8660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0" w:type="pct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E86602" w:rsidRPr="00AB779B" w:rsidRDefault="00E8660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92,994</w:t>
            </w:r>
          </w:p>
        </w:tc>
      </w:tr>
      <w:tr w:rsidR="00D7306F" w:rsidRPr="00BE65F6" w:rsidTr="00D7306F">
        <w:tc>
          <w:tcPr>
            <w:tcW w:w="760" w:type="pct"/>
            <w:gridSpan w:val="2"/>
            <w:shd w:val="clear" w:color="auto" w:fill="auto"/>
            <w:vAlign w:val="bottom"/>
          </w:tcPr>
          <w:p w:rsidR="00E86602" w:rsidRPr="00AB779B" w:rsidRDefault="00E8660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B779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อินเดีย</w:t>
            </w:r>
          </w:p>
        </w:tc>
        <w:tc>
          <w:tcPr>
            <w:tcW w:w="271" w:type="pct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E86602" w:rsidRPr="00AB779B" w:rsidRDefault="00E8660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85" w:type="pct"/>
            <w:tcBorders>
              <w:bottom w:val="nil"/>
            </w:tcBorders>
            <w:shd w:val="clear" w:color="auto" w:fill="auto"/>
            <w:vAlign w:val="bottom"/>
          </w:tcPr>
          <w:p w:rsidR="00E86602" w:rsidRPr="00AB779B" w:rsidRDefault="00E8660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6" w:type="pct"/>
            <w:gridSpan w:val="3"/>
            <w:tcBorders>
              <w:bottom w:val="nil"/>
            </w:tcBorders>
            <w:shd w:val="clear" w:color="auto" w:fill="auto"/>
            <w:vAlign w:val="bottom"/>
          </w:tcPr>
          <w:p w:rsidR="00E86602" w:rsidRPr="00AB779B" w:rsidRDefault="00E8660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Pr="00AB779B">
              <w:rPr>
                <w:rFonts w:ascii="Angsana New" w:hAnsi="Angsana New"/>
                <w:color w:val="000000"/>
                <w:sz w:val="30"/>
                <w:szCs w:val="30"/>
              </w:rPr>
              <w:t>,5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43</w:t>
            </w:r>
          </w:p>
        </w:tc>
        <w:tc>
          <w:tcPr>
            <w:tcW w:w="89" w:type="pct"/>
            <w:tcBorders>
              <w:bottom w:val="nil"/>
            </w:tcBorders>
            <w:shd w:val="clear" w:color="auto" w:fill="auto"/>
            <w:vAlign w:val="bottom"/>
          </w:tcPr>
          <w:p w:rsidR="00E86602" w:rsidRPr="00AB779B" w:rsidRDefault="00E8660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95" w:type="pct"/>
            <w:gridSpan w:val="3"/>
            <w:tcBorders>
              <w:bottom w:val="nil"/>
            </w:tcBorders>
            <w:shd w:val="clear" w:color="auto" w:fill="auto"/>
            <w:vAlign w:val="bottom"/>
          </w:tcPr>
          <w:p w:rsidR="00E86602" w:rsidRPr="00AB779B" w:rsidRDefault="00E8660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88" w:type="pct"/>
            <w:tcBorders>
              <w:bottom w:val="nil"/>
            </w:tcBorders>
            <w:shd w:val="clear" w:color="auto" w:fill="auto"/>
            <w:vAlign w:val="bottom"/>
          </w:tcPr>
          <w:p w:rsidR="00E86602" w:rsidRPr="00AB779B" w:rsidRDefault="00E8660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97" w:type="pct"/>
            <w:gridSpan w:val="3"/>
            <w:tcBorders>
              <w:bottom w:val="nil"/>
            </w:tcBorders>
            <w:shd w:val="clear" w:color="auto" w:fill="auto"/>
            <w:vAlign w:val="bottom"/>
          </w:tcPr>
          <w:p w:rsidR="00E86602" w:rsidRPr="00AB779B" w:rsidRDefault="00E8660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B779B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88" w:type="pct"/>
            <w:tcBorders>
              <w:bottom w:val="nil"/>
            </w:tcBorders>
            <w:shd w:val="clear" w:color="auto" w:fill="auto"/>
          </w:tcPr>
          <w:p w:rsidR="00E86602" w:rsidRPr="00AB779B" w:rsidRDefault="00E8660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93" w:type="pct"/>
            <w:gridSpan w:val="3"/>
            <w:tcBorders>
              <w:bottom w:val="nil"/>
            </w:tcBorders>
          </w:tcPr>
          <w:p w:rsidR="00E86602" w:rsidRPr="00AB779B" w:rsidRDefault="00E8660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85" w:type="pct"/>
            <w:tcBorders>
              <w:bottom w:val="nil"/>
            </w:tcBorders>
          </w:tcPr>
          <w:p w:rsidR="00E86602" w:rsidRPr="00AB779B" w:rsidRDefault="00E8660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00" w:type="pct"/>
            <w:gridSpan w:val="3"/>
            <w:tcBorders>
              <w:bottom w:val="nil"/>
            </w:tcBorders>
          </w:tcPr>
          <w:p w:rsidR="00E86602" w:rsidRPr="00AB779B" w:rsidRDefault="00E8660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79" w:type="pct"/>
            <w:tcBorders>
              <w:bottom w:val="nil"/>
            </w:tcBorders>
          </w:tcPr>
          <w:p w:rsidR="00E86602" w:rsidRPr="00AB779B" w:rsidRDefault="00E8660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4" w:type="pct"/>
            <w:gridSpan w:val="2"/>
            <w:tcBorders>
              <w:bottom w:val="nil"/>
            </w:tcBorders>
          </w:tcPr>
          <w:p w:rsidR="00E86602" w:rsidRPr="00AB779B" w:rsidRDefault="00E8660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81" w:type="pct"/>
            <w:gridSpan w:val="2"/>
            <w:tcBorders>
              <w:bottom w:val="nil"/>
            </w:tcBorders>
          </w:tcPr>
          <w:p w:rsidR="00E86602" w:rsidRPr="00AB779B" w:rsidRDefault="00E8660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9" w:type="pct"/>
            <w:tcBorders>
              <w:bottom w:val="nil"/>
            </w:tcBorders>
          </w:tcPr>
          <w:p w:rsidR="00E86602" w:rsidRPr="00AB779B" w:rsidRDefault="00E8660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79" w:type="pct"/>
            <w:gridSpan w:val="2"/>
            <w:tcBorders>
              <w:bottom w:val="nil"/>
            </w:tcBorders>
          </w:tcPr>
          <w:p w:rsidR="00E86602" w:rsidRPr="00AB779B" w:rsidRDefault="00E8660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pct"/>
            <w:gridSpan w:val="2"/>
            <w:tcBorders>
              <w:bottom w:val="nil"/>
            </w:tcBorders>
            <w:shd w:val="clear" w:color="auto" w:fill="auto"/>
          </w:tcPr>
          <w:p w:rsidR="00E86602" w:rsidRPr="00AB779B" w:rsidRDefault="00E8660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83" w:type="pct"/>
            <w:tcBorders>
              <w:bottom w:val="nil"/>
            </w:tcBorders>
            <w:shd w:val="clear" w:color="auto" w:fill="auto"/>
            <w:vAlign w:val="bottom"/>
          </w:tcPr>
          <w:p w:rsidR="00E86602" w:rsidRPr="00AB779B" w:rsidRDefault="00E8660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59" w:type="pct"/>
            <w:gridSpan w:val="2"/>
            <w:tcBorders>
              <w:bottom w:val="nil"/>
            </w:tcBorders>
          </w:tcPr>
          <w:p w:rsidR="00E86602" w:rsidRPr="00AB779B" w:rsidRDefault="00E8660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Pr="00AB779B">
              <w:rPr>
                <w:rFonts w:ascii="Angsana New" w:hAnsi="Angsana New"/>
                <w:color w:val="000000"/>
                <w:sz w:val="30"/>
                <w:szCs w:val="30"/>
              </w:rPr>
              <w:t>79</w:t>
            </w:r>
          </w:p>
        </w:tc>
        <w:tc>
          <w:tcPr>
            <w:tcW w:w="79" w:type="pct"/>
            <w:tcBorders>
              <w:bottom w:val="nil"/>
            </w:tcBorders>
            <w:shd w:val="clear" w:color="auto" w:fill="auto"/>
          </w:tcPr>
          <w:p w:rsidR="00E86602" w:rsidRPr="00AB779B" w:rsidRDefault="00E8660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1" w:type="pct"/>
            <w:gridSpan w:val="3"/>
            <w:tcBorders>
              <w:bottom w:val="nil"/>
            </w:tcBorders>
            <w:shd w:val="clear" w:color="auto" w:fill="auto"/>
            <w:vAlign w:val="bottom"/>
          </w:tcPr>
          <w:p w:rsidR="00E86602" w:rsidRPr="00AB779B" w:rsidRDefault="00E8660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636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79" w:type="pct"/>
            <w:tcBorders>
              <w:bottom w:val="nil"/>
            </w:tcBorders>
            <w:shd w:val="clear" w:color="auto" w:fill="auto"/>
            <w:vAlign w:val="bottom"/>
          </w:tcPr>
          <w:p w:rsidR="00E86602" w:rsidRPr="00AB779B" w:rsidRDefault="00E8660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0" w:type="pct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E86602" w:rsidRPr="00AB779B" w:rsidRDefault="00E8660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3,722</w:t>
            </w:r>
          </w:p>
        </w:tc>
      </w:tr>
      <w:tr w:rsidR="00D7306F" w:rsidRPr="00BE65F6" w:rsidTr="00D7306F">
        <w:tc>
          <w:tcPr>
            <w:tcW w:w="760" w:type="pct"/>
            <w:gridSpan w:val="2"/>
            <w:shd w:val="clear" w:color="auto" w:fill="auto"/>
            <w:vAlign w:val="bottom"/>
          </w:tcPr>
          <w:p w:rsidR="00E86602" w:rsidRPr="00AB779B" w:rsidRDefault="00E8660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เยอรมนี</w:t>
            </w:r>
          </w:p>
        </w:tc>
        <w:tc>
          <w:tcPr>
            <w:tcW w:w="271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E86602" w:rsidRPr="00AB779B" w:rsidRDefault="00E8660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85" w:type="pct"/>
            <w:tcBorders>
              <w:top w:val="nil"/>
            </w:tcBorders>
            <w:shd w:val="clear" w:color="auto" w:fill="auto"/>
            <w:vAlign w:val="bottom"/>
          </w:tcPr>
          <w:p w:rsidR="00E86602" w:rsidRPr="00AB779B" w:rsidRDefault="00E8660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6" w:type="pct"/>
            <w:gridSpan w:val="3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E86602" w:rsidRDefault="00E8660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89" w:type="pct"/>
            <w:tcBorders>
              <w:top w:val="nil"/>
            </w:tcBorders>
            <w:shd w:val="clear" w:color="auto" w:fill="auto"/>
            <w:vAlign w:val="bottom"/>
          </w:tcPr>
          <w:p w:rsidR="00E86602" w:rsidRPr="00AB779B" w:rsidRDefault="00E8660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95" w:type="pct"/>
            <w:gridSpan w:val="3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E86602" w:rsidRPr="00AB779B" w:rsidRDefault="00E8660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88" w:type="pct"/>
            <w:tcBorders>
              <w:top w:val="nil"/>
            </w:tcBorders>
            <w:shd w:val="clear" w:color="auto" w:fill="auto"/>
            <w:vAlign w:val="bottom"/>
          </w:tcPr>
          <w:p w:rsidR="00E86602" w:rsidRPr="00AB779B" w:rsidRDefault="00E8660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97" w:type="pct"/>
            <w:gridSpan w:val="3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E86602" w:rsidRPr="00AB779B" w:rsidRDefault="00E8660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88" w:type="pct"/>
            <w:tcBorders>
              <w:top w:val="nil"/>
            </w:tcBorders>
            <w:shd w:val="clear" w:color="auto" w:fill="auto"/>
          </w:tcPr>
          <w:p w:rsidR="00E86602" w:rsidRPr="00AB779B" w:rsidRDefault="00E8660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93" w:type="pct"/>
            <w:gridSpan w:val="3"/>
            <w:tcBorders>
              <w:top w:val="nil"/>
              <w:bottom w:val="single" w:sz="4" w:space="0" w:color="auto"/>
            </w:tcBorders>
          </w:tcPr>
          <w:p w:rsidR="00E86602" w:rsidRPr="00AB779B" w:rsidRDefault="00E8660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2,948</w:t>
            </w:r>
          </w:p>
        </w:tc>
        <w:tc>
          <w:tcPr>
            <w:tcW w:w="85" w:type="pct"/>
            <w:tcBorders>
              <w:top w:val="nil"/>
            </w:tcBorders>
          </w:tcPr>
          <w:p w:rsidR="00E86602" w:rsidRPr="00AB779B" w:rsidRDefault="00E8660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00" w:type="pct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:rsidR="00E86602" w:rsidRPr="00AB779B" w:rsidRDefault="00E8660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79" w:type="pct"/>
            <w:tcBorders>
              <w:top w:val="nil"/>
            </w:tcBorders>
          </w:tcPr>
          <w:p w:rsidR="00E86602" w:rsidRPr="00AB779B" w:rsidRDefault="00E8660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4" w:type="pct"/>
            <w:gridSpan w:val="2"/>
            <w:tcBorders>
              <w:top w:val="nil"/>
              <w:bottom w:val="single" w:sz="4" w:space="0" w:color="auto"/>
            </w:tcBorders>
          </w:tcPr>
          <w:p w:rsidR="00E86602" w:rsidRPr="00AB779B" w:rsidRDefault="00E8660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81" w:type="pct"/>
            <w:gridSpan w:val="2"/>
            <w:tcBorders>
              <w:top w:val="nil"/>
            </w:tcBorders>
          </w:tcPr>
          <w:p w:rsidR="00E86602" w:rsidRPr="00AB779B" w:rsidRDefault="00E8660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9" w:type="pct"/>
            <w:tcBorders>
              <w:top w:val="nil"/>
              <w:bottom w:val="single" w:sz="4" w:space="0" w:color="auto"/>
            </w:tcBorders>
            <w:vAlign w:val="bottom"/>
          </w:tcPr>
          <w:p w:rsidR="00E86602" w:rsidRPr="00AB779B" w:rsidRDefault="00E8660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79" w:type="pct"/>
            <w:gridSpan w:val="2"/>
            <w:tcBorders>
              <w:top w:val="nil"/>
            </w:tcBorders>
          </w:tcPr>
          <w:p w:rsidR="00E86602" w:rsidRPr="00AB779B" w:rsidRDefault="00E8660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86602" w:rsidRPr="00AB779B" w:rsidRDefault="00E8660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83" w:type="pct"/>
            <w:tcBorders>
              <w:top w:val="nil"/>
            </w:tcBorders>
            <w:shd w:val="clear" w:color="auto" w:fill="auto"/>
            <w:vAlign w:val="bottom"/>
          </w:tcPr>
          <w:p w:rsidR="00E86602" w:rsidRPr="00AB779B" w:rsidRDefault="00E8660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59" w:type="pct"/>
            <w:gridSpan w:val="2"/>
            <w:tcBorders>
              <w:top w:val="nil"/>
              <w:bottom w:val="single" w:sz="4" w:space="0" w:color="auto"/>
            </w:tcBorders>
          </w:tcPr>
          <w:p w:rsidR="00E86602" w:rsidRDefault="00804095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79" w:type="pct"/>
            <w:tcBorders>
              <w:top w:val="nil"/>
            </w:tcBorders>
            <w:shd w:val="clear" w:color="auto" w:fill="auto"/>
          </w:tcPr>
          <w:p w:rsidR="00E86602" w:rsidRPr="00AB779B" w:rsidRDefault="00E8660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1" w:type="pct"/>
            <w:gridSpan w:val="3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E86602" w:rsidRPr="00AB779B" w:rsidRDefault="00E8660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636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2,948</w:t>
            </w:r>
          </w:p>
        </w:tc>
        <w:tc>
          <w:tcPr>
            <w:tcW w:w="79" w:type="pct"/>
            <w:tcBorders>
              <w:top w:val="nil"/>
            </w:tcBorders>
            <w:shd w:val="clear" w:color="auto" w:fill="auto"/>
            <w:vAlign w:val="bottom"/>
          </w:tcPr>
          <w:p w:rsidR="00E86602" w:rsidRPr="00AB779B" w:rsidRDefault="00E8660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0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E86602" w:rsidRDefault="00E8660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D7306F" w:rsidRPr="00BE65F6" w:rsidTr="00D7306F">
        <w:tc>
          <w:tcPr>
            <w:tcW w:w="760" w:type="pct"/>
            <w:gridSpan w:val="2"/>
            <w:shd w:val="clear" w:color="auto" w:fill="auto"/>
            <w:vAlign w:val="bottom"/>
          </w:tcPr>
          <w:p w:rsidR="00E86602" w:rsidRPr="00AB779B" w:rsidRDefault="00E8660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AB779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271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86602" w:rsidRPr="00AB779B" w:rsidRDefault="00E8660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</w:p>
        </w:tc>
        <w:tc>
          <w:tcPr>
            <w:tcW w:w="85" w:type="pct"/>
            <w:shd w:val="clear" w:color="auto" w:fill="auto"/>
            <w:vAlign w:val="bottom"/>
          </w:tcPr>
          <w:p w:rsidR="00E86602" w:rsidRPr="00AB779B" w:rsidRDefault="00E8660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6" w:type="pct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86602" w:rsidRPr="00AB779B" w:rsidRDefault="00E8660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B779B">
              <w:rPr>
                <w:rFonts w:ascii="Angsana New" w:hAnsi="Angsana New"/>
                <w:color w:val="000000"/>
                <w:sz w:val="30"/>
                <w:szCs w:val="30"/>
              </w:rPr>
              <w:t>68,7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03</w:t>
            </w:r>
          </w:p>
        </w:tc>
        <w:tc>
          <w:tcPr>
            <w:tcW w:w="89" w:type="pct"/>
            <w:shd w:val="clear" w:color="auto" w:fill="auto"/>
            <w:vAlign w:val="bottom"/>
          </w:tcPr>
          <w:p w:rsidR="00E86602" w:rsidRPr="00AB779B" w:rsidRDefault="00E8660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95" w:type="pct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86602" w:rsidRPr="00AB779B" w:rsidRDefault="00E8660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88" w:type="pct"/>
            <w:shd w:val="clear" w:color="auto" w:fill="auto"/>
            <w:vAlign w:val="bottom"/>
          </w:tcPr>
          <w:p w:rsidR="00E86602" w:rsidRPr="00AB779B" w:rsidRDefault="00E8660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97" w:type="pct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86602" w:rsidRPr="00AB779B" w:rsidRDefault="00E8660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B779B">
              <w:rPr>
                <w:rFonts w:ascii="Angsana New" w:hAnsi="Angsana New"/>
                <w:color w:val="000000"/>
                <w:sz w:val="30"/>
                <w:szCs w:val="30"/>
              </w:rPr>
              <w:t>8,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140</w:t>
            </w:r>
          </w:p>
        </w:tc>
        <w:tc>
          <w:tcPr>
            <w:tcW w:w="88" w:type="pct"/>
            <w:shd w:val="clear" w:color="auto" w:fill="auto"/>
          </w:tcPr>
          <w:p w:rsidR="00E86602" w:rsidRPr="00AB779B" w:rsidRDefault="00E8660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93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:rsidR="00E86602" w:rsidRPr="00AB779B" w:rsidRDefault="00E8660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2,948</w:t>
            </w:r>
          </w:p>
        </w:tc>
        <w:tc>
          <w:tcPr>
            <w:tcW w:w="85" w:type="pct"/>
          </w:tcPr>
          <w:p w:rsidR="00E86602" w:rsidRPr="00AB779B" w:rsidRDefault="00E8660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00" w:type="pct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86602" w:rsidRPr="00AB779B" w:rsidRDefault="00E8660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79" w:type="pct"/>
          </w:tcPr>
          <w:p w:rsidR="00E86602" w:rsidRPr="00AB779B" w:rsidRDefault="00E8660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4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E86602" w:rsidRPr="00AB779B" w:rsidRDefault="00E8660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17,336</w:t>
            </w:r>
          </w:p>
        </w:tc>
        <w:tc>
          <w:tcPr>
            <w:tcW w:w="81" w:type="pct"/>
            <w:gridSpan w:val="2"/>
          </w:tcPr>
          <w:p w:rsidR="00E86602" w:rsidRPr="00AB779B" w:rsidRDefault="00E8660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86602" w:rsidRPr="00AB779B" w:rsidRDefault="00E8660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79" w:type="pct"/>
            <w:gridSpan w:val="2"/>
          </w:tcPr>
          <w:p w:rsidR="00E86602" w:rsidRPr="00AB779B" w:rsidRDefault="00E8660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86602" w:rsidRPr="00AB779B" w:rsidRDefault="00804095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1,87</w:t>
            </w:r>
            <w:r w:rsidR="00B10C6A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</w:p>
        </w:tc>
        <w:tc>
          <w:tcPr>
            <w:tcW w:w="83" w:type="pct"/>
            <w:shd w:val="clear" w:color="auto" w:fill="auto"/>
            <w:vAlign w:val="bottom"/>
          </w:tcPr>
          <w:p w:rsidR="00E86602" w:rsidRPr="00AB779B" w:rsidRDefault="00E8660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59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E86602" w:rsidRPr="00AB779B" w:rsidRDefault="00E8660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Pr="00AB779B">
              <w:rPr>
                <w:rFonts w:ascii="Angsana New" w:hAnsi="Angsana New"/>
                <w:color w:val="000000"/>
                <w:sz w:val="30"/>
                <w:szCs w:val="30"/>
              </w:rPr>
              <w:t>9,87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</w:p>
        </w:tc>
        <w:tc>
          <w:tcPr>
            <w:tcW w:w="79" w:type="pct"/>
            <w:shd w:val="clear" w:color="auto" w:fill="auto"/>
          </w:tcPr>
          <w:p w:rsidR="00E86602" w:rsidRPr="00AB779B" w:rsidRDefault="00E8660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1" w:type="pct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86602" w:rsidRPr="00AB779B" w:rsidRDefault="00E8660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636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22,</w:t>
            </w:r>
            <w:r w:rsidR="00804095">
              <w:rPr>
                <w:rFonts w:ascii="Angsana New" w:hAnsi="Angsana New"/>
                <w:color w:val="000000"/>
                <w:sz w:val="30"/>
                <w:szCs w:val="30"/>
              </w:rPr>
              <w:t>18</w:t>
            </w:r>
            <w:r w:rsidR="00B10C6A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</w:p>
        </w:tc>
        <w:tc>
          <w:tcPr>
            <w:tcW w:w="79" w:type="pct"/>
            <w:shd w:val="clear" w:color="auto" w:fill="auto"/>
            <w:vAlign w:val="bottom"/>
          </w:tcPr>
          <w:p w:rsidR="00E86602" w:rsidRPr="00AB779B" w:rsidRDefault="00E8660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0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86602" w:rsidRPr="00AB779B" w:rsidRDefault="00E8660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8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96,716</w:t>
            </w:r>
          </w:p>
        </w:tc>
      </w:tr>
      <w:tr w:rsidR="00D7306F" w:rsidRPr="00BE65F6" w:rsidTr="00D7306F">
        <w:trPr>
          <w:trHeight w:hRule="exact" w:val="288"/>
        </w:trPr>
        <w:tc>
          <w:tcPr>
            <w:tcW w:w="760" w:type="pct"/>
            <w:gridSpan w:val="2"/>
            <w:shd w:val="clear" w:color="auto" w:fill="auto"/>
            <w:vAlign w:val="bottom"/>
          </w:tcPr>
          <w:p w:rsidR="00E86602" w:rsidRPr="00AB779B" w:rsidRDefault="00E8660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1" w:type="pct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E86602" w:rsidRPr="00AB779B" w:rsidRDefault="00E8660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5" w:type="pct"/>
            <w:shd w:val="clear" w:color="auto" w:fill="auto"/>
            <w:vAlign w:val="bottom"/>
          </w:tcPr>
          <w:p w:rsidR="00E86602" w:rsidRPr="00AB779B" w:rsidRDefault="00E8660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6" w:type="pct"/>
            <w:gridSpan w:val="3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E86602" w:rsidRPr="00AB779B" w:rsidRDefault="00E8660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9" w:type="pct"/>
            <w:shd w:val="clear" w:color="auto" w:fill="auto"/>
            <w:vAlign w:val="bottom"/>
          </w:tcPr>
          <w:p w:rsidR="00E86602" w:rsidRPr="00AB779B" w:rsidRDefault="00E8660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95" w:type="pct"/>
            <w:gridSpan w:val="3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E86602" w:rsidRPr="00AB779B" w:rsidRDefault="00E8660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  <w:tab w:val="decimal" w:pos="774"/>
              </w:tabs>
              <w:spacing w:line="240" w:lineRule="auto"/>
              <w:ind w:left="-166" w:right="-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8" w:type="pct"/>
            <w:shd w:val="clear" w:color="auto" w:fill="auto"/>
            <w:vAlign w:val="bottom"/>
          </w:tcPr>
          <w:p w:rsidR="00E86602" w:rsidRPr="00AB779B" w:rsidRDefault="00E8660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97" w:type="pct"/>
            <w:gridSpan w:val="3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E86602" w:rsidRPr="00AB779B" w:rsidRDefault="00E8660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8" w:type="pct"/>
            <w:shd w:val="clear" w:color="auto" w:fill="auto"/>
          </w:tcPr>
          <w:p w:rsidR="00E86602" w:rsidRPr="00AB779B" w:rsidRDefault="00E8660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93" w:type="pct"/>
            <w:gridSpan w:val="3"/>
            <w:tcBorders>
              <w:top w:val="double" w:sz="4" w:space="0" w:color="auto"/>
            </w:tcBorders>
          </w:tcPr>
          <w:p w:rsidR="00E86602" w:rsidRPr="00AB779B" w:rsidRDefault="00E8660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5" w:type="pct"/>
          </w:tcPr>
          <w:p w:rsidR="00E86602" w:rsidRPr="00AB779B" w:rsidRDefault="00E8660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00" w:type="pct"/>
            <w:gridSpan w:val="3"/>
            <w:tcBorders>
              <w:top w:val="double" w:sz="4" w:space="0" w:color="auto"/>
            </w:tcBorders>
          </w:tcPr>
          <w:p w:rsidR="00E86602" w:rsidRPr="00AB779B" w:rsidRDefault="00E8660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9" w:type="pct"/>
          </w:tcPr>
          <w:p w:rsidR="00E86602" w:rsidRPr="00AB779B" w:rsidRDefault="00E8660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4" w:type="pct"/>
            <w:gridSpan w:val="2"/>
            <w:tcBorders>
              <w:top w:val="double" w:sz="4" w:space="0" w:color="auto"/>
            </w:tcBorders>
          </w:tcPr>
          <w:p w:rsidR="00E86602" w:rsidRPr="00AB779B" w:rsidRDefault="00E8660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1" w:type="pct"/>
            <w:gridSpan w:val="2"/>
          </w:tcPr>
          <w:p w:rsidR="00E86602" w:rsidRPr="00AB779B" w:rsidRDefault="00E8660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9" w:type="pct"/>
            <w:tcBorders>
              <w:top w:val="double" w:sz="4" w:space="0" w:color="auto"/>
            </w:tcBorders>
          </w:tcPr>
          <w:p w:rsidR="00E86602" w:rsidRPr="00AB779B" w:rsidRDefault="00E8660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9" w:type="pct"/>
            <w:gridSpan w:val="2"/>
          </w:tcPr>
          <w:p w:rsidR="00E86602" w:rsidRPr="00AB779B" w:rsidRDefault="00E8660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pct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E86602" w:rsidRPr="00AB779B" w:rsidRDefault="00E8660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3" w:type="pct"/>
            <w:shd w:val="clear" w:color="auto" w:fill="auto"/>
            <w:vAlign w:val="bottom"/>
          </w:tcPr>
          <w:p w:rsidR="00E86602" w:rsidRPr="00AB779B" w:rsidRDefault="00E8660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59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:rsidR="00E86602" w:rsidRPr="00AB779B" w:rsidRDefault="00E8660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9" w:type="pct"/>
            <w:shd w:val="clear" w:color="auto" w:fill="auto"/>
          </w:tcPr>
          <w:p w:rsidR="00E86602" w:rsidRPr="00AB779B" w:rsidRDefault="00E8660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1" w:type="pct"/>
            <w:gridSpan w:val="3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E86602" w:rsidRPr="00AB779B" w:rsidRDefault="00E8660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9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9" w:type="pct"/>
            <w:shd w:val="clear" w:color="auto" w:fill="auto"/>
            <w:vAlign w:val="bottom"/>
          </w:tcPr>
          <w:p w:rsidR="00E86602" w:rsidRPr="00AB779B" w:rsidRDefault="00E8660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0" w:type="pct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E86602" w:rsidRPr="00AB779B" w:rsidRDefault="00E8660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D7306F" w:rsidRPr="00BE65F6" w:rsidTr="00D7306F">
        <w:tc>
          <w:tcPr>
            <w:tcW w:w="760" w:type="pct"/>
            <w:gridSpan w:val="2"/>
            <w:shd w:val="clear" w:color="auto" w:fill="auto"/>
            <w:vAlign w:val="bottom"/>
          </w:tcPr>
          <w:p w:rsidR="00E86602" w:rsidRPr="00902CF1" w:rsidRDefault="00E8660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902CF1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271" w:type="pct"/>
            <w:gridSpan w:val="2"/>
            <w:shd w:val="clear" w:color="auto" w:fill="auto"/>
            <w:vAlign w:val="bottom"/>
          </w:tcPr>
          <w:p w:rsidR="00E86602" w:rsidRPr="00AB779B" w:rsidRDefault="00E8660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5" w:type="pct"/>
            <w:shd w:val="clear" w:color="auto" w:fill="auto"/>
            <w:vAlign w:val="bottom"/>
          </w:tcPr>
          <w:p w:rsidR="00E86602" w:rsidRPr="00AB779B" w:rsidRDefault="00E8660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6" w:type="pct"/>
            <w:gridSpan w:val="3"/>
            <w:shd w:val="clear" w:color="auto" w:fill="auto"/>
            <w:vAlign w:val="bottom"/>
          </w:tcPr>
          <w:p w:rsidR="00E86602" w:rsidRPr="00AB779B" w:rsidRDefault="00E8660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9" w:type="pct"/>
            <w:shd w:val="clear" w:color="auto" w:fill="auto"/>
            <w:vAlign w:val="bottom"/>
          </w:tcPr>
          <w:p w:rsidR="00E86602" w:rsidRPr="00AB779B" w:rsidRDefault="00E8660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95" w:type="pct"/>
            <w:gridSpan w:val="3"/>
            <w:shd w:val="clear" w:color="auto" w:fill="auto"/>
            <w:vAlign w:val="bottom"/>
          </w:tcPr>
          <w:p w:rsidR="00E86602" w:rsidRPr="00AB779B" w:rsidRDefault="00E8660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  <w:tab w:val="decimal" w:pos="774"/>
              </w:tabs>
              <w:spacing w:line="240" w:lineRule="auto"/>
              <w:ind w:left="-166" w:right="-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8" w:type="pct"/>
            <w:shd w:val="clear" w:color="auto" w:fill="auto"/>
            <w:vAlign w:val="bottom"/>
          </w:tcPr>
          <w:p w:rsidR="00E86602" w:rsidRPr="00AB779B" w:rsidRDefault="00E8660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97" w:type="pct"/>
            <w:gridSpan w:val="3"/>
            <w:shd w:val="clear" w:color="auto" w:fill="auto"/>
            <w:vAlign w:val="bottom"/>
          </w:tcPr>
          <w:p w:rsidR="00E86602" w:rsidRPr="00AB779B" w:rsidRDefault="00E8660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8" w:type="pct"/>
            <w:shd w:val="clear" w:color="auto" w:fill="auto"/>
          </w:tcPr>
          <w:p w:rsidR="00E86602" w:rsidRPr="00AB779B" w:rsidRDefault="00E8660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93" w:type="pct"/>
            <w:gridSpan w:val="3"/>
          </w:tcPr>
          <w:p w:rsidR="00E86602" w:rsidRPr="00AB779B" w:rsidRDefault="00E8660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5" w:type="pct"/>
          </w:tcPr>
          <w:p w:rsidR="00E86602" w:rsidRPr="00AB779B" w:rsidRDefault="00E8660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00" w:type="pct"/>
            <w:gridSpan w:val="3"/>
          </w:tcPr>
          <w:p w:rsidR="00E86602" w:rsidRPr="00AB779B" w:rsidRDefault="00E8660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9" w:type="pct"/>
          </w:tcPr>
          <w:p w:rsidR="00E86602" w:rsidRPr="00AB779B" w:rsidRDefault="00E8660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4" w:type="pct"/>
            <w:gridSpan w:val="2"/>
          </w:tcPr>
          <w:p w:rsidR="00E86602" w:rsidRPr="00AB779B" w:rsidRDefault="00E8660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1" w:type="pct"/>
            <w:gridSpan w:val="2"/>
          </w:tcPr>
          <w:p w:rsidR="00E86602" w:rsidRPr="00AB779B" w:rsidRDefault="00E8660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9" w:type="pct"/>
          </w:tcPr>
          <w:p w:rsidR="00E86602" w:rsidRPr="00AB779B" w:rsidRDefault="00E8660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9" w:type="pct"/>
            <w:gridSpan w:val="2"/>
          </w:tcPr>
          <w:p w:rsidR="00E86602" w:rsidRPr="00AB779B" w:rsidRDefault="00E8660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pct"/>
            <w:gridSpan w:val="2"/>
            <w:shd w:val="clear" w:color="auto" w:fill="auto"/>
            <w:vAlign w:val="bottom"/>
          </w:tcPr>
          <w:p w:rsidR="00E86602" w:rsidRPr="00AB779B" w:rsidRDefault="00E8660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3" w:type="pct"/>
            <w:shd w:val="clear" w:color="auto" w:fill="auto"/>
            <w:vAlign w:val="bottom"/>
          </w:tcPr>
          <w:p w:rsidR="00E86602" w:rsidRPr="00AB779B" w:rsidRDefault="00E8660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59" w:type="pct"/>
            <w:gridSpan w:val="2"/>
            <w:shd w:val="clear" w:color="auto" w:fill="auto"/>
          </w:tcPr>
          <w:p w:rsidR="00E86602" w:rsidRPr="00AB779B" w:rsidRDefault="00E8660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9" w:type="pct"/>
            <w:shd w:val="clear" w:color="auto" w:fill="auto"/>
          </w:tcPr>
          <w:p w:rsidR="00E86602" w:rsidRPr="00AB779B" w:rsidRDefault="00E8660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1" w:type="pct"/>
            <w:gridSpan w:val="3"/>
            <w:shd w:val="clear" w:color="auto" w:fill="auto"/>
            <w:vAlign w:val="bottom"/>
          </w:tcPr>
          <w:p w:rsidR="00E86602" w:rsidRPr="00AB779B" w:rsidRDefault="00E8660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9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9" w:type="pct"/>
            <w:shd w:val="clear" w:color="auto" w:fill="auto"/>
            <w:vAlign w:val="bottom"/>
          </w:tcPr>
          <w:p w:rsidR="00E86602" w:rsidRPr="00AB779B" w:rsidRDefault="00E8660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0" w:type="pct"/>
            <w:gridSpan w:val="2"/>
            <w:shd w:val="clear" w:color="auto" w:fill="auto"/>
            <w:vAlign w:val="bottom"/>
          </w:tcPr>
          <w:p w:rsidR="00E86602" w:rsidRPr="00AB779B" w:rsidRDefault="00E8660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D7306F" w:rsidRPr="00BE65F6" w:rsidTr="00D7306F">
        <w:tc>
          <w:tcPr>
            <w:tcW w:w="760" w:type="pct"/>
            <w:gridSpan w:val="2"/>
            <w:shd w:val="clear" w:color="auto" w:fill="auto"/>
            <w:vAlign w:val="bottom"/>
          </w:tcPr>
          <w:p w:rsidR="00E86602" w:rsidRPr="003F14BF" w:rsidRDefault="00E8660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271" w:type="pct"/>
            <w:gridSpan w:val="2"/>
            <w:shd w:val="clear" w:color="auto" w:fill="auto"/>
            <w:vAlign w:val="bottom"/>
          </w:tcPr>
          <w:p w:rsidR="00E86602" w:rsidRPr="00AB779B" w:rsidRDefault="00E8660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85" w:type="pct"/>
            <w:shd w:val="clear" w:color="auto" w:fill="auto"/>
            <w:vAlign w:val="bottom"/>
          </w:tcPr>
          <w:p w:rsidR="00E86602" w:rsidRPr="00AB779B" w:rsidRDefault="00E8660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6" w:type="pct"/>
            <w:gridSpan w:val="3"/>
            <w:shd w:val="clear" w:color="auto" w:fill="auto"/>
            <w:vAlign w:val="bottom"/>
          </w:tcPr>
          <w:p w:rsidR="00E86602" w:rsidRPr="00AB779B" w:rsidRDefault="00E8660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720</w:t>
            </w:r>
          </w:p>
        </w:tc>
        <w:tc>
          <w:tcPr>
            <w:tcW w:w="89" w:type="pct"/>
            <w:shd w:val="clear" w:color="auto" w:fill="auto"/>
            <w:vAlign w:val="bottom"/>
          </w:tcPr>
          <w:p w:rsidR="00E86602" w:rsidRPr="00AB779B" w:rsidRDefault="00E8660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95" w:type="pct"/>
            <w:gridSpan w:val="3"/>
            <w:shd w:val="clear" w:color="auto" w:fill="auto"/>
            <w:vAlign w:val="bottom"/>
          </w:tcPr>
          <w:p w:rsidR="00E86602" w:rsidRPr="00AB779B" w:rsidRDefault="00E8660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88" w:type="pct"/>
            <w:shd w:val="clear" w:color="auto" w:fill="auto"/>
            <w:vAlign w:val="bottom"/>
          </w:tcPr>
          <w:p w:rsidR="00E86602" w:rsidRPr="00AB779B" w:rsidRDefault="00E8660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97" w:type="pct"/>
            <w:gridSpan w:val="3"/>
            <w:shd w:val="clear" w:color="auto" w:fill="auto"/>
            <w:vAlign w:val="bottom"/>
          </w:tcPr>
          <w:p w:rsidR="00E86602" w:rsidRPr="00AB779B" w:rsidRDefault="00E8660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88" w:type="pct"/>
            <w:shd w:val="clear" w:color="auto" w:fill="auto"/>
          </w:tcPr>
          <w:p w:rsidR="00E86602" w:rsidRPr="00AB779B" w:rsidRDefault="00E8660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93" w:type="pct"/>
            <w:gridSpan w:val="3"/>
          </w:tcPr>
          <w:p w:rsidR="00E86602" w:rsidRPr="00AB779B" w:rsidRDefault="00E8660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2,948</w:t>
            </w:r>
          </w:p>
        </w:tc>
        <w:tc>
          <w:tcPr>
            <w:tcW w:w="85" w:type="pct"/>
          </w:tcPr>
          <w:p w:rsidR="00E86602" w:rsidRPr="00AB779B" w:rsidRDefault="00E8660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00" w:type="pct"/>
            <w:gridSpan w:val="3"/>
            <w:tcBorders>
              <w:top w:val="nil"/>
            </w:tcBorders>
          </w:tcPr>
          <w:p w:rsidR="00E86602" w:rsidRPr="00AB779B" w:rsidRDefault="00E8660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B779B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79" w:type="pct"/>
          </w:tcPr>
          <w:p w:rsidR="00E86602" w:rsidRPr="00AB779B" w:rsidRDefault="00E8660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4" w:type="pct"/>
            <w:gridSpan w:val="2"/>
          </w:tcPr>
          <w:p w:rsidR="00E86602" w:rsidRPr="00AB779B" w:rsidRDefault="00E8660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81" w:type="pct"/>
            <w:gridSpan w:val="2"/>
          </w:tcPr>
          <w:p w:rsidR="00E86602" w:rsidRPr="00AB779B" w:rsidRDefault="00E8660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9" w:type="pct"/>
            <w:tcBorders>
              <w:top w:val="nil"/>
            </w:tcBorders>
          </w:tcPr>
          <w:p w:rsidR="00E86602" w:rsidRPr="00AB779B" w:rsidRDefault="00E8660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B779B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79" w:type="pct"/>
            <w:gridSpan w:val="2"/>
          </w:tcPr>
          <w:p w:rsidR="00E86602" w:rsidRPr="00AB779B" w:rsidRDefault="00E8660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pct"/>
            <w:gridSpan w:val="2"/>
            <w:shd w:val="clear" w:color="auto" w:fill="auto"/>
            <w:vAlign w:val="bottom"/>
          </w:tcPr>
          <w:p w:rsidR="00E86602" w:rsidRPr="00AB779B" w:rsidRDefault="00804095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1,87</w:t>
            </w:r>
            <w:r w:rsidR="00B10C6A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</w:p>
        </w:tc>
        <w:tc>
          <w:tcPr>
            <w:tcW w:w="83" w:type="pct"/>
            <w:shd w:val="clear" w:color="auto" w:fill="auto"/>
            <w:vAlign w:val="bottom"/>
          </w:tcPr>
          <w:p w:rsidR="00E86602" w:rsidRPr="00AB779B" w:rsidRDefault="00E8660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59" w:type="pct"/>
            <w:gridSpan w:val="2"/>
          </w:tcPr>
          <w:p w:rsidR="00E86602" w:rsidRPr="00AB779B" w:rsidRDefault="00E8660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16,765</w:t>
            </w:r>
          </w:p>
        </w:tc>
        <w:tc>
          <w:tcPr>
            <w:tcW w:w="79" w:type="pct"/>
            <w:shd w:val="clear" w:color="auto" w:fill="auto"/>
          </w:tcPr>
          <w:p w:rsidR="00E86602" w:rsidRPr="00AB779B" w:rsidRDefault="00E8660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1" w:type="pct"/>
            <w:gridSpan w:val="3"/>
            <w:shd w:val="clear" w:color="auto" w:fill="auto"/>
            <w:vAlign w:val="bottom"/>
          </w:tcPr>
          <w:p w:rsidR="00E86602" w:rsidRPr="00AB779B" w:rsidRDefault="00804095" w:rsidP="001D4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4,8</w:t>
            </w:r>
            <w:r w:rsidR="00B10C6A">
              <w:rPr>
                <w:rFonts w:ascii="Angsana New" w:hAnsi="Angsana New"/>
                <w:color w:val="000000"/>
                <w:sz w:val="30"/>
                <w:szCs w:val="30"/>
              </w:rPr>
              <w:t>19</w:t>
            </w:r>
          </w:p>
        </w:tc>
        <w:tc>
          <w:tcPr>
            <w:tcW w:w="79" w:type="pct"/>
            <w:shd w:val="clear" w:color="auto" w:fill="auto"/>
            <w:vAlign w:val="bottom"/>
          </w:tcPr>
          <w:p w:rsidR="00E86602" w:rsidRPr="00AB779B" w:rsidRDefault="00E8660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0" w:type="pct"/>
            <w:gridSpan w:val="2"/>
            <w:shd w:val="clear" w:color="auto" w:fill="auto"/>
            <w:vAlign w:val="bottom"/>
          </w:tcPr>
          <w:p w:rsidR="00E86602" w:rsidRPr="00AB779B" w:rsidRDefault="00E8660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17,485</w:t>
            </w:r>
          </w:p>
        </w:tc>
      </w:tr>
      <w:tr w:rsidR="00D7306F" w:rsidRPr="00BE65F6" w:rsidTr="00D7306F">
        <w:tc>
          <w:tcPr>
            <w:tcW w:w="760" w:type="pct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E86602" w:rsidRPr="003F14BF" w:rsidRDefault="00E8660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ตลอดช่วงเวลาหนึ่ง</w:t>
            </w:r>
          </w:p>
        </w:tc>
        <w:tc>
          <w:tcPr>
            <w:tcW w:w="271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6602" w:rsidRPr="00AB779B" w:rsidRDefault="00E8660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</w:p>
        </w:tc>
        <w:tc>
          <w:tcPr>
            <w:tcW w:w="85" w:type="pct"/>
            <w:tcBorders>
              <w:bottom w:val="nil"/>
            </w:tcBorders>
            <w:shd w:val="clear" w:color="auto" w:fill="auto"/>
            <w:vAlign w:val="bottom"/>
          </w:tcPr>
          <w:p w:rsidR="00E86602" w:rsidRPr="00AB779B" w:rsidRDefault="00E8660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6" w:type="pct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6602" w:rsidRPr="00AB779B" w:rsidRDefault="00E8660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67,983</w:t>
            </w:r>
          </w:p>
        </w:tc>
        <w:tc>
          <w:tcPr>
            <w:tcW w:w="89" w:type="pct"/>
            <w:tcBorders>
              <w:bottom w:val="nil"/>
            </w:tcBorders>
            <w:shd w:val="clear" w:color="auto" w:fill="auto"/>
            <w:vAlign w:val="bottom"/>
          </w:tcPr>
          <w:p w:rsidR="00E86602" w:rsidRPr="00AB779B" w:rsidRDefault="00E8660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95" w:type="pct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6602" w:rsidRPr="00AB779B" w:rsidRDefault="00E8660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88" w:type="pct"/>
            <w:tcBorders>
              <w:bottom w:val="nil"/>
            </w:tcBorders>
            <w:shd w:val="clear" w:color="auto" w:fill="auto"/>
            <w:vAlign w:val="bottom"/>
          </w:tcPr>
          <w:p w:rsidR="00E86602" w:rsidRPr="00AB779B" w:rsidRDefault="00E8660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97" w:type="pct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6602" w:rsidRPr="00AB779B" w:rsidRDefault="00E8660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8,140</w:t>
            </w:r>
          </w:p>
        </w:tc>
        <w:tc>
          <w:tcPr>
            <w:tcW w:w="88" w:type="pct"/>
            <w:tcBorders>
              <w:bottom w:val="nil"/>
            </w:tcBorders>
            <w:shd w:val="clear" w:color="auto" w:fill="auto"/>
          </w:tcPr>
          <w:p w:rsidR="00E86602" w:rsidRPr="00AB779B" w:rsidRDefault="00E8660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93" w:type="pct"/>
            <w:gridSpan w:val="3"/>
            <w:tcBorders>
              <w:bottom w:val="single" w:sz="4" w:space="0" w:color="auto"/>
            </w:tcBorders>
          </w:tcPr>
          <w:p w:rsidR="00E86602" w:rsidRPr="00AB779B" w:rsidRDefault="00E8660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85" w:type="pct"/>
            <w:tcBorders>
              <w:bottom w:val="nil"/>
            </w:tcBorders>
          </w:tcPr>
          <w:p w:rsidR="00E86602" w:rsidRPr="00AB779B" w:rsidRDefault="00E8660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00" w:type="pct"/>
            <w:gridSpan w:val="3"/>
            <w:tcBorders>
              <w:bottom w:val="single" w:sz="4" w:space="0" w:color="auto"/>
            </w:tcBorders>
          </w:tcPr>
          <w:p w:rsidR="00E86602" w:rsidRPr="00AB779B" w:rsidRDefault="00E8660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B779B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79" w:type="pct"/>
            <w:tcBorders>
              <w:bottom w:val="nil"/>
            </w:tcBorders>
          </w:tcPr>
          <w:p w:rsidR="00E86602" w:rsidRPr="00AB779B" w:rsidRDefault="00E8660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4" w:type="pct"/>
            <w:gridSpan w:val="2"/>
            <w:tcBorders>
              <w:bottom w:val="single" w:sz="4" w:space="0" w:color="auto"/>
            </w:tcBorders>
          </w:tcPr>
          <w:p w:rsidR="00E86602" w:rsidRPr="00AB779B" w:rsidRDefault="00E8660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17,336</w:t>
            </w:r>
          </w:p>
        </w:tc>
        <w:tc>
          <w:tcPr>
            <w:tcW w:w="81" w:type="pct"/>
            <w:gridSpan w:val="2"/>
            <w:tcBorders>
              <w:bottom w:val="nil"/>
            </w:tcBorders>
          </w:tcPr>
          <w:p w:rsidR="00E86602" w:rsidRPr="00AB779B" w:rsidRDefault="00E8660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9" w:type="pct"/>
            <w:tcBorders>
              <w:bottom w:val="single" w:sz="4" w:space="0" w:color="auto"/>
            </w:tcBorders>
          </w:tcPr>
          <w:p w:rsidR="00E86602" w:rsidRPr="00AB779B" w:rsidRDefault="00E8660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B779B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79" w:type="pct"/>
            <w:gridSpan w:val="2"/>
            <w:tcBorders>
              <w:bottom w:val="nil"/>
            </w:tcBorders>
          </w:tcPr>
          <w:p w:rsidR="00E86602" w:rsidRPr="00AB779B" w:rsidRDefault="00E8660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6602" w:rsidRPr="00AB779B" w:rsidRDefault="00E8660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83" w:type="pct"/>
            <w:tcBorders>
              <w:bottom w:val="nil"/>
            </w:tcBorders>
            <w:shd w:val="clear" w:color="auto" w:fill="auto"/>
            <w:vAlign w:val="bottom"/>
          </w:tcPr>
          <w:p w:rsidR="00E86602" w:rsidRPr="00AB779B" w:rsidRDefault="00E8660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59" w:type="pct"/>
            <w:gridSpan w:val="2"/>
            <w:tcBorders>
              <w:bottom w:val="single" w:sz="4" w:space="0" w:color="auto"/>
            </w:tcBorders>
          </w:tcPr>
          <w:p w:rsidR="00E86602" w:rsidRPr="00AB779B" w:rsidRDefault="00E8660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3,108</w:t>
            </w:r>
          </w:p>
        </w:tc>
        <w:tc>
          <w:tcPr>
            <w:tcW w:w="79" w:type="pct"/>
            <w:tcBorders>
              <w:bottom w:val="nil"/>
            </w:tcBorders>
            <w:shd w:val="clear" w:color="auto" w:fill="auto"/>
          </w:tcPr>
          <w:p w:rsidR="00E86602" w:rsidRPr="00AB779B" w:rsidRDefault="00E8660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1" w:type="pct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6602" w:rsidRPr="00AB779B" w:rsidRDefault="001D4F4B" w:rsidP="001D4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17,36</w:t>
            </w:r>
            <w:r w:rsidR="00804095"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79" w:type="pct"/>
            <w:tcBorders>
              <w:bottom w:val="nil"/>
            </w:tcBorders>
            <w:shd w:val="clear" w:color="auto" w:fill="auto"/>
            <w:vAlign w:val="bottom"/>
          </w:tcPr>
          <w:p w:rsidR="00E86602" w:rsidRPr="00AB779B" w:rsidRDefault="00E8660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0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6602" w:rsidRPr="00AB779B" w:rsidRDefault="00E8660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79,231</w:t>
            </w:r>
          </w:p>
        </w:tc>
      </w:tr>
      <w:tr w:rsidR="00D7306F" w:rsidRPr="00BE65F6" w:rsidTr="00D7306F">
        <w:tc>
          <w:tcPr>
            <w:tcW w:w="760" w:type="pct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E86602" w:rsidRPr="00DA4213" w:rsidRDefault="00E8660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DA4213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271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86602" w:rsidRPr="00AB779B" w:rsidRDefault="001D4F4B" w:rsidP="001D4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</w:p>
        </w:tc>
        <w:tc>
          <w:tcPr>
            <w:tcW w:w="85" w:type="pct"/>
            <w:tcBorders>
              <w:bottom w:val="nil"/>
            </w:tcBorders>
            <w:shd w:val="clear" w:color="auto" w:fill="auto"/>
            <w:vAlign w:val="bottom"/>
          </w:tcPr>
          <w:p w:rsidR="00E86602" w:rsidRPr="00AB779B" w:rsidRDefault="00E8660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6" w:type="pct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86602" w:rsidRPr="00AB779B" w:rsidRDefault="00E8660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68,703</w:t>
            </w:r>
          </w:p>
        </w:tc>
        <w:tc>
          <w:tcPr>
            <w:tcW w:w="89" w:type="pct"/>
            <w:tcBorders>
              <w:bottom w:val="nil"/>
            </w:tcBorders>
            <w:shd w:val="clear" w:color="auto" w:fill="auto"/>
            <w:vAlign w:val="bottom"/>
          </w:tcPr>
          <w:p w:rsidR="00E86602" w:rsidRPr="00AB779B" w:rsidRDefault="00E8660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95" w:type="pct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86602" w:rsidRPr="00AB779B" w:rsidRDefault="001D4F4B" w:rsidP="00C43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88" w:type="pct"/>
            <w:tcBorders>
              <w:bottom w:val="nil"/>
            </w:tcBorders>
            <w:shd w:val="clear" w:color="auto" w:fill="auto"/>
            <w:vAlign w:val="bottom"/>
          </w:tcPr>
          <w:p w:rsidR="00E86602" w:rsidRPr="00AB779B" w:rsidRDefault="00E8660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97" w:type="pct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86602" w:rsidRPr="00AB779B" w:rsidRDefault="00E8660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B779B">
              <w:rPr>
                <w:rFonts w:ascii="Angsana New" w:hAnsi="Angsana New"/>
                <w:color w:val="000000"/>
                <w:sz w:val="30"/>
                <w:szCs w:val="30"/>
              </w:rPr>
              <w:t>8,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140</w:t>
            </w:r>
          </w:p>
        </w:tc>
        <w:tc>
          <w:tcPr>
            <w:tcW w:w="88" w:type="pct"/>
            <w:tcBorders>
              <w:bottom w:val="nil"/>
            </w:tcBorders>
            <w:shd w:val="clear" w:color="auto" w:fill="auto"/>
          </w:tcPr>
          <w:p w:rsidR="00E86602" w:rsidRPr="00AB779B" w:rsidRDefault="00E8660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93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:rsidR="00E86602" w:rsidRPr="00AB779B" w:rsidRDefault="001D4F4B" w:rsidP="001D4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2,948</w:t>
            </w:r>
          </w:p>
        </w:tc>
        <w:tc>
          <w:tcPr>
            <w:tcW w:w="85" w:type="pct"/>
            <w:tcBorders>
              <w:bottom w:val="nil"/>
            </w:tcBorders>
          </w:tcPr>
          <w:p w:rsidR="00E86602" w:rsidRPr="00AB779B" w:rsidRDefault="00E8660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00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:rsidR="00E86602" w:rsidRPr="00AB779B" w:rsidRDefault="00E86602" w:rsidP="00C43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B779B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79" w:type="pct"/>
            <w:tcBorders>
              <w:bottom w:val="nil"/>
            </w:tcBorders>
          </w:tcPr>
          <w:p w:rsidR="00E86602" w:rsidRPr="00AB779B" w:rsidRDefault="00E8660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4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E86602" w:rsidRPr="00AB779B" w:rsidRDefault="001D4F4B" w:rsidP="001D4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17,336</w:t>
            </w:r>
          </w:p>
        </w:tc>
        <w:tc>
          <w:tcPr>
            <w:tcW w:w="81" w:type="pct"/>
            <w:gridSpan w:val="2"/>
            <w:tcBorders>
              <w:bottom w:val="nil"/>
            </w:tcBorders>
          </w:tcPr>
          <w:p w:rsidR="00E86602" w:rsidRPr="00AB779B" w:rsidRDefault="00E8660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9" w:type="pct"/>
            <w:tcBorders>
              <w:top w:val="single" w:sz="4" w:space="0" w:color="auto"/>
              <w:bottom w:val="double" w:sz="4" w:space="0" w:color="auto"/>
            </w:tcBorders>
          </w:tcPr>
          <w:p w:rsidR="00E86602" w:rsidRPr="00AB779B" w:rsidRDefault="00E86602" w:rsidP="00C43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B779B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79" w:type="pct"/>
            <w:gridSpan w:val="2"/>
            <w:tcBorders>
              <w:bottom w:val="nil"/>
            </w:tcBorders>
          </w:tcPr>
          <w:p w:rsidR="00E86602" w:rsidRPr="00AB779B" w:rsidRDefault="00E8660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86602" w:rsidRPr="00AB779B" w:rsidRDefault="00804095" w:rsidP="001D4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1,87</w:t>
            </w:r>
            <w:r w:rsidR="00B10C6A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</w:p>
        </w:tc>
        <w:tc>
          <w:tcPr>
            <w:tcW w:w="83" w:type="pct"/>
            <w:tcBorders>
              <w:bottom w:val="nil"/>
            </w:tcBorders>
            <w:shd w:val="clear" w:color="auto" w:fill="auto"/>
            <w:vAlign w:val="bottom"/>
          </w:tcPr>
          <w:p w:rsidR="00E86602" w:rsidRPr="00AB779B" w:rsidRDefault="00E8660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59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E86602" w:rsidRPr="00AB779B" w:rsidRDefault="00E8660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19,873</w:t>
            </w:r>
          </w:p>
        </w:tc>
        <w:tc>
          <w:tcPr>
            <w:tcW w:w="79" w:type="pct"/>
            <w:tcBorders>
              <w:bottom w:val="nil"/>
            </w:tcBorders>
            <w:shd w:val="clear" w:color="auto" w:fill="auto"/>
          </w:tcPr>
          <w:p w:rsidR="00E86602" w:rsidRPr="00AB779B" w:rsidRDefault="00E8660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1" w:type="pct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86602" w:rsidRPr="00AB779B" w:rsidRDefault="001D4F4B" w:rsidP="001D4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22,</w:t>
            </w:r>
            <w:r w:rsidR="00804095">
              <w:rPr>
                <w:rFonts w:ascii="Angsana New" w:hAnsi="Angsana New"/>
                <w:color w:val="000000"/>
                <w:sz w:val="30"/>
                <w:szCs w:val="30"/>
              </w:rPr>
              <w:t>18</w:t>
            </w:r>
            <w:r w:rsidR="00B10C6A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</w:p>
        </w:tc>
        <w:tc>
          <w:tcPr>
            <w:tcW w:w="79" w:type="pct"/>
            <w:tcBorders>
              <w:bottom w:val="nil"/>
            </w:tcBorders>
            <w:shd w:val="clear" w:color="auto" w:fill="auto"/>
            <w:vAlign w:val="bottom"/>
          </w:tcPr>
          <w:p w:rsidR="00E86602" w:rsidRPr="00AB779B" w:rsidRDefault="00E8660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0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86602" w:rsidRPr="00AB779B" w:rsidRDefault="00E8660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8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96,716</w:t>
            </w:r>
          </w:p>
        </w:tc>
      </w:tr>
      <w:tr w:rsidR="00D7306F" w:rsidRPr="00AB779B" w:rsidTr="00D7306F">
        <w:trPr>
          <w:gridAfter w:val="1"/>
          <w:wAfter w:w="114" w:type="pct"/>
        </w:trPr>
        <w:tc>
          <w:tcPr>
            <w:tcW w:w="622" w:type="pct"/>
            <w:shd w:val="clear" w:color="auto" w:fill="auto"/>
            <w:noWrap/>
          </w:tcPr>
          <w:p w:rsidR="00D7306F" w:rsidRPr="00AB779B" w:rsidRDefault="00D7306F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28" w:type="pct"/>
            <w:gridSpan w:val="2"/>
            <w:shd w:val="clear" w:color="auto" w:fill="auto"/>
          </w:tcPr>
          <w:p w:rsidR="00D7306F" w:rsidRPr="00AB779B" w:rsidRDefault="00D7306F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4036" w:type="pct"/>
            <w:gridSpan w:val="40"/>
            <w:tcBorders>
              <w:bottom w:val="single" w:sz="4" w:space="0" w:color="auto"/>
            </w:tcBorders>
          </w:tcPr>
          <w:p w:rsidR="00D7306F" w:rsidRPr="00107142" w:rsidRDefault="00D7306F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107142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พันบาท</w:t>
            </w:r>
          </w:p>
        </w:tc>
      </w:tr>
      <w:tr w:rsidR="00D7306F" w:rsidRPr="00AB779B" w:rsidTr="00D7306F">
        <w:trPr>
          <w:gridAfter w:val="1"/>
          <w:wAfter w:w="114" w:type="pct"/>
        </w:trPr>
        <w:tc>
          <w:tcPr>
            <w:tcW w:w="622" w:type="pct"/>
            <w:shd w:val="clear" w:color="auto" w:fill="auto"/>
            <w:noWrap/>
          </w:tcPr>
          <w:p w:rsidR="00D7306F" w:rsidRPr="00AB779B" w:rsidRDefault="00D7306F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AB779B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 </w:t>
            </w:r>
          </w:p>
        </w:tc>
        <w:tc>
          <w:tcPr>
            <w:tcW w:w="228" w:type="pct"/>
            <w:gridSpan w:val="2"/>
            <w:shd w:val="clear" w:color="auto" w:fill="auto"/>
          </w:tcPr>
          <w:p w:rsidR="00D7306F" w:rsidRPr="00AB779B" w:rsidRDefault="00D7306F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4036" w:type="pct"/>
            <w:gridSpan w:val="40"/>
            <w:tcBorders>
              <w:top w:val="single" w:sz="4" w:space="0" w:color="auto"/>
              <w:bottom w:val="single" w:sz="4" w:space="0" w:color="auto"/>
            </w:tcBorders>
          </w:tcPr>
          <w:p w:rsidR="00D7306F" w:rsidRPr="00107142" w:rsidRDefault="00D7306F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107142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งบการเงิน</w:t>
            </w:r>
            <w:r w:rsidRPr="00107142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เฉพาะกิจการ</w:t>
            </w:r>
          </w:p>
        </w:tc>
      </w:tr>
      <w:tr w:rsidR="00D7306F" w:rsidRPr="00AB779B" w:rsidTr="00D7306F">
        <w:trPr>
          <w:gridAfter w:val="1"/>
          <w:wAfter w:w="114" w:type="pct"/>
        </w:trPr>
        <w:tc>
          <w:tcPr>
            <w:tcW w:w="850" w:type="pct"/>
            <w:gridSpan w:val="3"/>
            <w:shd w:val="clear" w:color="auto" w:fill="auto"/>
            <w:noWrap/>
          </w:tcPr>
          <w:p w:rsidR="00C53DD2" w:rsidRDefault="00C53DD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:rsidR="00C53DD2" w:rsidRDefault="00C53DD2" w:rsidP="00D73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4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:rsidR="00C53DD2" w:rsidRDefault="00C53DD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:rsidR="00C53DD2" w:rsidRPr="00AB779B" w:rsidRDefault="00C53DD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B779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สำหรับงวดสามเดือน</w:t>
            </w:r>
          </w:p>
        </w:tc>
        <w:tc>
          <w:tcPr>
            <w:tcW w:w="743" w:type="pct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53DD2" w:rsidRDefault="00C53DD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:rsidR="00C53DD2" w:rsidRDefault="00C53DD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B779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ออกแบบ ผลิต</w:t>
            </w:r>
          </w:p>
          <w:p w:rsidR="00C53DD2" w:rsidRPr="00AB779B" w:rsidRDefault="00C53DD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B779B">
              <w:rPr>
                <w:rFonts w:ascii="Angsana New" w:hAnsi="Angsana New"/>
                <w:color w:val="000000"/>
                <w:sz w:val="30"/>
                <w:szCs w:val="30"/>
                <w:cs/>
              </w:rPr>
              <w:t>และติดตั้งเครื่องจักรแบบกึ่งอัตโนมัติ</w:t>
            </w:r>
          </w:p>
        </w:tc>
        <w:tc>
          <w:tcPr>
            <w:tcW w:w="92" w:type="pct"/>
            <w:tcBorders>
              <w:top w:val="single" w:sz="4" w:space="0" w:color="auto"/>
            </w:tcBorders>
            <w:shd w:val="clear" w:color="auto" w:fill="auto"/>
          </w:tcPr>
          <w:p w:rsidR="00C53DD2" w:rsidRPr="00AB779B" w:rsidRDefault="00C53DD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32" w:type="pct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53DD2" w:rsidRDefault="00C53DD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:rsidR="00C53DD2" w:rsidRDefault="00C53DD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B779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ออกแบบ ผลิต</w:t>
            </w:r>
          </w:p>
          <w:p w:rsidR="00C53DD2" w:rsidRPr="00AB779B" w:rsidRDefault="00C53DD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AB779B">
              <w:rPr>
                <w:rFonts w:ascii="Angsana New" w:hAnsi="Angsana New"/>
                <w:color w:val="000000"/>
                <w:sz w:val="30"/>
                <w:szCs w:val="30"/>
                <w:cs/>
              </w:rPr>
              <w:t>และติดตั้งเครื่องจักร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แบบอัตโนมัติ</w:t>
            </w:r>
          </w:p>
        </w:tc>
        <w:tc>
          <w:tcPr>
            <w:tcW w:w="92" w:type="pct"/>
            <w:tcBorders>
              <w:top w:val="single" w:sz="4" w:space="0" w:color="auto"/>
            </w:tcBorders>
            <w:shd w:val="clear" w:color="auto" w:fill="auto"/>
          </w:tcPr>
          <w:p w:rsidR="00C53DD2" w:rsidRPr="00AB779B" w:rsidRDefault="00C53DD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33" w:type="pct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C53DD2" w:rsidRDefault="00C53DD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  <w:lang w:val="en-GB"/>
              </w:rPr>
            </w:pPr>
          </w:p>
          <w:p w:rsidR="00C53DD2" w:rsidRDefault="00C53DD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  <w:lang w:val="en-GB"/>
              </w:rPr>
            </w:pPr>
          </w:p>
          <w:p w:rsidR="00C53DD2" w:rsidRDefault="00C53DD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  <w:lang w:val="en-GB"/>
              </w:rPr>
            </w:pPr>
            <w:r w:rsidRPr="00AB779B">
              <w:rPr>
                <w:rFonts w:ascii="Angsana New" w:hAnsi="Angsana New"/>
                <w:b/>
                <w:color w:val="000000"/>
                <w:sz w:val="30"/>
                <w:szCs w:val="30"/>
                <w:cs/>
                <w:lang w:val="en-GB"/>
              </w:rPr>
              <w:t>ติดตั้งและ</w:t>
            </w:r>
          </w:p>
          <w:p w:rsidR="00C53DD2" w:rsidRPr="00AB779B" w:rsidRDefault="00C53DD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  <w:lang w:val="en-GB"/>
              </w:rPr>
            </w:pPr>
            <w:r w:rsidRPr="00AB779B">
              <w:rPr>
                <w:rFonts w:ascii="Angsana New" w:hAnsi="Angsana New"/>
                <w:b/>
                <w:color w:val="000000"/>
                <w:sz w:val="30"/>
                <w:szCs w:val="30"/>
                <w:cs/>
                <w:lang w:val="en-GB"/>
              </w:rPr>
              <w:t>บำรุงเครื่องจักร</w:t>
            </w:r>
          </w:p>
        </w:tc>
        <w:tc>
          <w:tcPr>
            <w:tcW w:w="92" w:type="pct"/>
            <w:gridSpan w:val="2"/>
            <w:tcBorders>
              <w:top w:val="single" w:sz="4" w:space="0" w:color="auto"/>
            </w:tcBorders>
          </w:tcPr>
          <w:p w:rsidR="00C53DD2" w:rsidRPr="00AB779B" w:rsidRDefault="00C53DD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731" w:type="pct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53DD2" w:rsidRDefault="00C53DD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  <w:p w:rsidR="00C53DD2" w:rsidRDefault="00C53DD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  <w:p w:rsidR="00C53DD2" w:rsidRDefault="00C53DD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  <w:p w:rsidR="00C53DD2" w:rsidRPr="00AB779B" w:rsidRDefault="00C53DD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  <w:r w:rsidRPr="00AB779B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อื่นๆ</w:t>
            </w:r>
          </w:p>
        </w:tc>
        <w:tc>
          <w:tcPr>
            <w:tcW w:w="91" w:type="pct"/>
            <w:tcBorders>
              <w:top w:val="single" w:sz="4" w:space="0" w:color="auto"/>
            </w:tcBorders>
            <w:shd w:val="clear" w:color="auto" w:fill="auto"/>
          </w:tcPr>
          <w:p w:rsidR="00C53DD2" w:rsidRPr="00AB779B" w:rsidRDefault="00C53DD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732" w:type="pct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53DD2" w:rsidRDefault="00C53DD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  <w:p w:rsidR="00C53DD2" w:rsidRDefault="00C53DD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  <w:p w:rsidR="00C53DD2" w:rsidRDefault="00C53DD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  <w:p w:rsidR="00C53DD2" w:rsidRPr="00AB779B" w:rsidRDefault="00C53DD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  <w:r w:rsidRPr="00AB779B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D7306F" w:rsidRPr="00AB779B" w:rsidTr="00D7306F">
        <w:trPr>
          <w:gridAfter w:val="1"/>
          <w:wAfter w:w="114" w:type="pct"/>
        </w:trPr>
        <w:tc>
          <w:tcPr>
            <w:tcW w:w="850" w:type="pct"/>
            <w:gridSpan w:val="3"/>
            <w:shd w:val="clear" w:color="auto" w:fill="auto"/>
            <w:noWrap/>
            <w:vAlign w:val="bottom"/>
          </w:tcPr>
          <w:p w:rsidR="00C53DD2" w:rsidRPr="00AB779B" w:rsidRDefault="00C53DD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B779B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Pr="00AB779B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AB779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มีนาคม</w:t>
            </w:r>
          </w:p>
        </w:tc>
        <w:tc>
          <w:tcPr>
            <w:tcW w:w="331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53DD2" w:rsidRPr="00611567" w:rsidRDefault="00C53DD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611567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</w:t>
            </w:r>
            <w:r w:rsidRPr="00611567">
              <w:rPr>
                <w:rFonts w:ascii="Angsana New" w:hAnsi="Angsana New"/>
                <w:bCs/>
                <w:color w:val="000000"/>
                <w:sz w:val="30"/>
                <w:szCs w:val="30"/>
              </w:rPr>
              <w:t>63</w:t>
            </w:r>
          </w:p>
        </w:tc>
        <w:tc>
          <w:tcPr>
            <w:tcW w:w="92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:rsidR="00C53DD2" w:rsidRPr="00611567" w:rsidRDefault="00C53DD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319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53DD2" w:rsidRPr="00611567" w:rsidRDefault="00C53DD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611567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2562</w:t>
            </w:r>
          </w:p>
        </w:tc>
        <w:tc>
          <w:tcPr>
            <w:tcW w:w="92" w:type="pct"/>
            <w:tcBorders>
              <w:bottom w:val="nil"/>
            </w:tcBorders>
            <w:shd w:val="clear" w:color="auto" w:fill="auto"/>
          </w:tcPr>
          <w:p w:rsidR="00C53DD2" w:rsidRPr="00611567" w:rsidRDefault="00C53DD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320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C53DD2" w:rsidRPr="00611567" w:rsidRDefault="00C53DD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611567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</w:t>
            </w:r>
            <w:r w:rsidRPr="00611567">
              <w:rPr>
                <w:rFonts w:ascii="Angsana New" w:hAnsi="Angsana New"/>
                <w:bCs/>
                <w:color w:val="000000"/>
                <w:sz w:val="30"/>
                <w:szCs w:val="30"/>
              </w:rPr>
              <w:t>63</w:t>
            </w:r>
          </w:p>
        </w:tc>
        <w:tc>
          <w:tcPr>
            <w:tcW w:w="91" w:type="pct"/>
            <w:tcBorders>
              <w:bottom w:val="nil"/>
            </w:tcBorders>
            <w:shd w:val="clear" w:color="auto" w:fill="auto"/>
          </w:tcPr>
          <w:p w:rsidR="00C53DD2" w:rsidRPr="00611567" w:rsidRDefault="00C53DD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320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C53DD2" w:rsidRPr="00611567" w:rsidRDefault="00C53DD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611567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2562</w:t>
            </w:r>
          </w:p>
        </w:tc>
        <w:tc>
          <w:tcPr>
            <w:tcW w:w="92" w:type="pct"/>
            <w:tcBorders>
              <w:bottom w:val="nil"/>
            </w:tcBorders>
            <w:shd w:val="clear" w:color="auto" w:fill="auto"/>
          </w:tcPr>
          <w:p w:rsidR="00C53DD2" w:rsidRPr="00611567" w:rsidRDefault="00C53DD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319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C53DD2" w:rsidRPr="00611567" w:rsidRDefault="00C53DD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611567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</w:t>
            </w:r>
            <w:r w:rsidRPr="00611567">
              <w:rPr>
                <w:rFonts w:ascii="Angsana New" w:hAnsi="Angsana New"/>
                <w:bCs/>
                <w:color w:val="000000"/>
                <w:sz w:val="30"/>
                <w:szCs w:val="30"/>
              </w:rPr>
              <w:t>63</w:t>
            </w:r>
          </w:p>
        </w:tc>
        <w:tc>
          <w:tcPr>
            <w:tcW w:w="92" w:type="pct"/>
            <w:tcBorders>
              <w:bottom w:val="nil"/>
            </w:tcBorders>
            <w:shd w:val="clear" w:color="auto" w:fill="auto"/>
          </w:tcPr>
          <w:p w:rsidR="00C53DD2" w:rsidRPr="00611567" w:rsidRDefault="00C53DD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321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C53DD2" w:rsidRPr="00611567" w:rsidRDefault="00C53DD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611567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2562</w:t>
            </w:r>
          </w:p>
        </w:tc>
        <w:tc>
          <w:tcPr>
            <w:tcW w:w="92" w:type="pct"/>
            <w:gridSpan w:val="2"/>
            <w:tcBorders>
              <w:bottom w:val="nil"/>
            </w:tcBorders>
          </w:tcPr>
          <w:p w:rsidR="00C53DD2" w:rsidRPr="00611567" w:rsidRDefault="00C53DD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318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C53DD2" w:rsidRPr="00611567" w:rsidRDefault="00C53DD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611567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</w:t>
            </w:r>
            <w:r w:rsidRPr="00611567">
              <w:rPr>
                <w:rFonts w:ascii="Angsana New" w:hAnsi="Angsana New"/>
                <w:bCs/>
                <w:color w:val="000000"/>
                <w:sz w:val="30"/>
                <w:szCs w:val="30"/>
              </w:rPr>
              <w:t>63</w:t>
            </w:r>
          </w:p>
        </w:tc>
        <w:tc>
          <w:tcPr>
            <w:tcW w:w="91" w:type="pct"/>
            <w:gridSpan w:val="2"/>
            <w:tcBorders>
              <w:bottom w:val="nil"/>
            </w:tcBorders>
            <w:shd w:val="clear" w:color="auto" w:fill="auto"/>
          </w:tcPr>
          <w:p w:rsidR="00C53DD2" w:rsidRPr="00611567" w:rsidRDefault="00C53DD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321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53DD2" w:rsidRPr="00611567" w:rsidRDefault="00C53DD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611567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2562</w:t>
            </w:r>
          </w:p>
        </w:tc>
        <w:tc>
          <w:tcPr>
            <w:tcW w:w="91" w:type="pct"/>
            <w:tcBorders>
              <w:bottom w:val="nil"/>
            </w:tcBorders>
            <w:shd w:val="clear" w:color="auto" w:fill="auto"/>
          </w:tcPr>
          <w:p w:rsidR="00C53DD2" w:rsidRPr="00611567" w:rsidRDefault="00C53DD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319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C53DD2" w:rsidRPr="00611567" w:rsidRDefault="00C53DD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611567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</w:t>
            </w:r>
            <w:r w:rsidRPr="00611567">
              <w:rPr>
                <w:rFonts w:ascii="Angsana New" w:hAnsi="Angsana New"/>
                <w:bCs/>
                <w:color w:val="000000"/>
                <w:sz w:val="30"/>
                <w:szCs w:val="30"/>
              </w:rPr>
              <w:t>63</w:t>
            </w:r>
          </w:p>
        </w:tc>
        <w:tc>
          <w:tcPr>
            <w:tcW w:w="92" w:type="pct"/>
            <w:tcBorders>
              <w:bottom w:val="nil"/>
            </w:tcBorders>
            <w:shd w:val="clear" w:color="auto" w:fill="auto"/>
          </w:tcPr>
          <w:p w:rsidR="00C53DD2" w:rsidRPr="00611567" w:rsidRDefault="00C53DD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320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C53DD2" w:rsidRPr="00611567" w:rsidRDefault="00C53DD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611567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2562</w:t>
            </w:r>
          </w:p>
        </w:tc>
      </w:tr>
      <w:tr w:rsidR="00D7306F" w:rsidRPr="00AB779B" w:rsidTr="00D7306F">
        <w:trPr>
          <w:gridAfter w:val="1"/>
          <w:wAfter w:w="114" w:type="pct"/>
        </w:trPr>
        <w:tc>
          <w:tcPr>
            <w:tcW w:w="850" w:type="pct"/>
            <w:gridSpan w:val="3"/>
            <w:shd w:val="clear" w:color="auto" w:fill="auto"/>
            <w:vAlign w:val="bottom"/>
          </w:tcPr>
          <w:p w:rsidR="00C53DD2" w:rsidRPr="00AB779B" w:rsidRDefault="00C53DD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AB779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ส่วนงานภูมิศาสตร์หลัก</w:t>
            </w:r>
          </w:p>
        </w:tc>
        <w:tc>
          <w:tcPr>
            <w:tcW w:w="331" w:type="pct"/>
            <w:gridSpan w:val="3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C53DD2" w:rsidRPr="00AB779B" w:rsidRDefault="00C53DD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53DD2" w:rsidRPr="00AB779B" w:rsidRDefault="00C53DD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19" w:type="pct"/>
            <w:gridSpan w:val="3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C53DD2" w:rsidRPr="00AB779B" w:rsidRDefault="00C53DD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8"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53DD2" w:rsidRPr="00AB779B" w:rsidRDefault="00C53DD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0" w:type="pct"/>
            <w:gridSpan w:val="3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C53DD2" w:rsidRPr="00AB779B" w:rsidRDefault="00C53DD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  <w:tab w:val="decimal" w:pos="774"/>
              </w:tabs>
              <w:spacing w:line="240" w:lineRule="auto"/>
              <w:ind w:left="-166" w:right="-84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53DD2" w:rsidRPr="00AB779B" w:rsidRDefault="00C53DD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0" w:type="pct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53DD2" w:rsidRPr="00AB779B" w:rsidRDefault="00C53DD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9" w:right="-84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2" w:type="pct"/>
            <w:tcBorders>
              <w:top w:val="nil"/>
              <w:bottom w:val="nil"/>
            </w:tcBorders>
            <w:shd w:val="clear" w:color="auto" w:fill="auto"/>
          </w:tcPr>
          <w:p w:rsidR="00C53DD2" w:rsidRPr="00AB779B" w:rsidRDefault="00C53DD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19" w:type="pct"/>
            <w:gridSpan w:val="3"/>
            <w:tcBorders>
              <w:top w:val="single" w:sz="4" w:space="0" w:color="auto"/>
              <w:bottom w:val="nil"/>
            </w:tcBorders>
          </w:tcPr>
          <w:p w:rsidR="00C53DD2" w:rsidRPr="00AB779B" w:rsidRDefault="00C53DD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2" w:type="pct"/>
            <w:tcBorders>
              <w:top w:val="nil"/>
              <w:bottom w:val="nil"/>
            </w:tcBorders>
          </w:tcPr>
          <w:p w:rsidR="00C53DD2" w:rsidRPr="00AB779B" w:rsidRDefault="00C53DD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1" w:type="pct"/>
            <w:gridSpan w:val="3"/>
            <w:tcBorders>
              <w:top w:val="nil"/>
              <w:bottom w:val="nil"/>
            </w:tcBorders>
          </w:tcPr>
          <w:p w:rsidR="00C53DD2" w:rsidRPr="00AB779B" w:rsidRDefault="00C53DD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2" w:type="pct"/>
            <w:gridSpan w:val="2"/>
            <w:tcBorders>
              <w:top w:val="nil"/>
              <w:bottom w:val="nil"/>
            </w:tcBorders>
          </w:tcPr>
          <w:p w:rsidR="00C53DD2" w:rsidRPr="00AB779B" w:rsidRDefault="00C53DD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18" w:type="pct"/>
            <w:gridSpan w:val="3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C53DD2" w:rsidRPr="00AB779B" w:rsidRDefault="00C53DD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1" w:type="pct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53DD2" w:rsidRPr="00AB779B" w:rsidRDefault="00C53DD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1" w:type="pct"/>
            <w:gridSpan w:val="2"/>
            <w:tcBorders>
              <w:top w:val="nil"/>
              <w:bottom w:val="nil"/>
            </w:tcBorders>
            <w:shd w:val="clear" w:color="auto" w:fill="auto"/>
          </w:tcPr>
          <w:p w:rsidR="00C53DD2" w:rsidRPr="00AB779B" w:rsidRDefault="00C53DD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6" w:right="-20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1" w:type="pct"/>
            <w:tcBorders>
              <w:top w:val="nil"/>
              <w:bottom w:val="nil"/>
            </w:tcBorders>
            <w:shd w:val="clear" w:color="auto" w:fill="auto"/>
          </w:tcPr>
          <w:p w:rsidR="00C53DD2" w:rsidRPr="00AB779B" w:rsidRDefault="00C53DD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right="-4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19" w:type="pct"/>
            <w:gridSpan w:val="3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C53DD2" w:rsidRPr="00AB779B" w:rsidRDefault="00C53DD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53DD2" w:rsidRPr="00AB779B" w:rsidRDefault="00C53DD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0" w:type="pct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53DD2" w:rsidRPr="00AB779B" w:rsidRDefault="00C53DD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D7306F" w:rsidRPr="00AB779B" w:rsidTr="00D7306F">
        <w:trPr>
          <w:gridAfter w:val="1"/>
          <w:wAfter w:w="114" w:type="pct"/>
        </w:trPr>
        <w:tc>
          <w:tcPr>
            <w:tcW w:w="850" w:type="pct"/>
            <w:gridSpan w:val="3"/>
            <w:shd w:val="clear" w:color="auto" w:fill="auto"/>
            <w:vAlign w:val="bottom"/>
          </w:tcPr>
          <w:p w:rsidR="00C53DD2" w:rsidRPr="00891497" w:rsidRDefault="00C53DD2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9149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331" w:type="pct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53DD2" w:rsidRPr="00AB779B" w:rsidRDefault="00C53DD2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</w:p>
        </w:tc>
        <w:tc>
          <w:tcPr>
            <w:tcW w:w="9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53DD2" w:rsidRPr="00AB779B" w:rsidRDefault="00C53DD2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19" w:type="pct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53DD2" w:rsidRPr="00AB779B" w:rsidRDefault="00C53DD2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16,662</w:t>
            </w:r>
          </w:p>
        </w:tc>
        <w:tc>
          <w:tcPr>
            <w:tcW w:w="9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53DD2" w:rsidRPr="00AB779B" w:rsidRDefault="00C53DD2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0" w:type="pct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53DD2" w:rsidRPr="00AB779B" w:rsidRDefault="00C53DD2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9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53DD2" w:rsidRPr="00AB779B" w:rsidRDefault="00C53DD2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0" w:type="pct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53DD2" w:rsidRPr="00AB779B" w:rsidRDefault="00C53DD2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1,451</w:t>
            </w:r>
          </w:p>
        </w:tc>
        <w:tc>
          <w:tcPr>
            <w:tcW w:w="92" w:type="pct"/>
            <w:tcBorders>
              <w:top w:val="nil"/>
              <w:bottom w:val="nil"/>
            </w:tcBorders>
            <w:shd w:val="clear" w:color="auto" w:fill="auto"/>
          </w:tcPr>
          <w:p w:rsidR="00C53DD2" w:rsidRPr="00AB779B" w:rsidRDefault="00C53DD2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19" w:type="pct"/>
            <w:gridSpan w:val="3"/>
            <w:tcBorders>
              <w:top w:val="nil"/>
              <w:bottom w:val="nil"/>
            </w:tcBorders>
          </w:tcPr>
          <w:p w:rsidR="00C53DD2" w:rsidRPr="00AB779B" w:rsidRDefault="00C53DD2" w:rsidP="00BE4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92" w:type="pct"/>
            <w:tcBorders>
              <w:top w:val="nil"/>
              <w:bottom w:val="nil"/>
            </w:tcBorders>
          </w:tcPr>
          <w:p w:rsidR="00C53DD2" w:rsidRPr="00AB779B" w:rsidRDefault="00C53DD2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1" w:type="pct"/>
            <w:gridSpan w:val="3"/>
            <w:tcBorders>
              <w:top w:val="nil"/>
              <w:bottom w:val="nil"/>
            </w:tcBorders>
          </w:tcPr>
          <w:p w:rsidR="00C53DD2" w:rsidRPr="00AB779B" w:rsidRDefault="00C53DD2" w:rsidP="0058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92" w:type="pct"/>
            <w:gridSpan w:val="2"/>
            <w:tcBorders>
              <w:top w:val="nil"/>
              <w:bottom w:val="nil"/>
            </w:tcBorders>
          </w:tcPr>
          <w:p w:rsidR="00C53DD2" w:rsidRPr="00AB779B" w:rsidRDefault="00C53DD2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18" w:type="pct"/>
            <w:gridSpan w:val="3"/>
            <w:tcBorders>
              <w:top w:val="nil"/>
              <w:bottom w:val="nil"/>
            </w:tcBorders>
            <w:shd w:val="clear" w:color="auto" w:fill="auto"/>
          </w:tcPr>
          <w:p w:rsidR="00C53DD2" w:rsidRPr="00E86602" w:rsidRDefault="00C53DD2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636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1,871</w:t>
            </w:r>
          </w:p>
        </w:tc>
        <w:tc>
          <w:tcPr>
            <w:tcW w:w="91" w:type="pct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53DD2" w:rsidRPr="00AB779B" w:rsidRDefault="00C53DD2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1" w:type="pct"/>
            <w:gridSpan w:val="2"/>
            <w:tcBorders>
              <w:top w:val="nil"/>
              <w:bottom w:val="nil"/>
            </w:tcBorders>
          </w:tcPr>
          <w:p w:rsidR="00C53DD2" w:rsidRPr="00AB779B" w:rsidRDefault="00C53DD2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5,871</w:t>
            </w:r>
          </w:p>
        </w:tc>
        <w:tc>
          <w:tcPr>
            <w:tcW w:w="91" w:type="pct"/>
            <w:tcBorders>
              <w:top w:val="nil"/>
              <w:bottom w:val="nil"/>
            </w:tcBorders>
            <w:shd w:val="clear" w:color="auto" w:fill="auto"/>
          </w:tcPr>
          <w:p w:rsidR="00C53DD2" w:rsidRPr="00AB779B" w:rsidRDefault="00C53DD2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right="-4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19" w:type="pct"/>
            <w:gridSpan w:val="3"/>
            <w:tcBorders>
              <w:top w:val="nil"/>
              <w:bottom w:val="nil"/>
            </w:tcBorders>
            <w:shd w:val="clear" w:color="auto" w:fill="auto"/>
          </w:tcPr>
          <w:p w:rsidR="00C53DD2" w:rsidRPr="00AB779B" w:rsidRDefault="00C53DD2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1,902</w:t>
            </w:r>
          </w:p>
        </w:tc>
        <w:tc>
          <w:tcPr>
            <w:tcW w:w="9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53DD2" w:rsidRPr="00AB779B" w:rsidRDefault="00C53DD2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0" w:type="pct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53DD2" w:rsidRPr="00AB779B" w:rsidRDefault="00C53DD2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23,984</w:t>
            </w:r>
          </w:p>
        </w:tc>
      </w:tr>
      <w:tr w:rsidR="00D7306F" w:rsidRPr="00AB779B" w:rsidTr="00D7306F">
        <w:trPr>
          <w:gridAfter w:val="1"/>
          <w:wAfter w:w="114" w:type="pct"/>
        </w:trPr>
        <w:tc>
          <w:tcPr>
            <w:tcW w:w="850" w:type="pct"/>
            <w:gridSpan w:val="3"/>
            <w:shd w:val="clear" w:color="auto" w:fill="auto"/>
            <w:vAlign w:val="bottom"/>
          </w:tcPr>
          <w:p w:rsidR="00C53DD2" w:rsidRPr="00AB779B" w:rsidRDefault="00C53DD2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เยอรมนี</w:t>
            </w:r>
          </w:p>
        </w:tc>
        <w:tc>
          <w:tcPr>
            <w:tcW w:w="331" w:type="pct"/>
            <w:gridSpan w:val="3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C53DD2" w:rsidRPr="00AB779B" w:rsidRDefault="00C53DD2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9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53DD2" w:rsidRPr="00AB779B" w:rsidRDefault="00C53DD2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19" w:type="pct"/>
            <w:gridSpan w:val="3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C53DD2" w:rsidRPr="00AB779B" w:rsidRDefault="00C53DD2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9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53DD2" w:rsidRPr="00AB779B" w:rsidRDefault="00C53DD2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0" w:type="pct"/>
            <w:gridSpan w:val="3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C53DD2" w:rsidRPr="00AB779B" w:rsidRDefault="00C53DD2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9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53DD2" w:rsidRPr="00AB779B" w:rsidRDefault="00C53DD2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0" w:type="pct"/>
            <w:gridSpan w:val="3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C53DD2" w:rsidRPr="00AB779B" w:rsidRDefault="00C53DD2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92" w:type="pct"/>
            <w:tcBorders>
              <w:top w:val="nil"/>
              <w:bottom w:val="nil"/>
            </w:tcBorders>
            <w:shd w:val="clear" w:color="auto" w:fill="auto"/>
          </w:tcPr>
          <w:p w:rsidR="00C53DD2" w:rsidRPr="00AB779B" w:rsidRDefault="00C53DD2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19" w:type="pct"/>
            <w:gridSpan w:val="3"/>
            <w:tcBorders>
              <w:top w:val="nil"/>
              <w:bottom w:val="single" w:sz="4" w:space="0" w:color="auto"/>
            </w:tcBorders>
          </w:tcPr>
          <w:p w:rsidR="00C53DD2" w:rsidRPr="00AB779B" w:rsidRDefault="00C53DD2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2,948</w:t>
            </w:r>
          </w:p>
        </w:tc>
        <w:tc>
          <w:tcPr>
            <w:tcW w:w="92" w:type="pct"/>
            <w:tcBorders>
              <w:top w:val="nil"/>
              <w:bottom w:val="nil"/>
            </w:tcBorders>
          </w:tcPr>
          <w:p w:rsidR="00C53DD2" w:rsidRPr="00AB779B" w:rsidRDefault="00C53DD2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1" w:type="pct"/>
            <w:gridSpan w:val="3"/>
            <w:tcBorders>
              <w:top w:val="nil"/>
              <w:bottom w:val="single" w:sz="4" w:space="0" w:color="auto"/>
            </w:tcBorders>
          </w:tcPr>
          <w:p w:rsidR="00C53DD2" w:rsidRPr="00AB779B" w:rsidRDefault="00C53DD2" w:rsidP="0058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B779B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92" w:type="pct"/>
            <w:gridSpan w:val="2"/>
            <w:tcBorders>
              <w:top w:val="nil"/>
              <w:bottom w:val="nil"/>
            </w:tcBorders>
          </w:tcPr>
          <w:p w:rsidR="00C53DD2" w:rsidRPr="00AB779B" w:rsidRDefault="00C53DD2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18" w:type="pct"/>
            <w:gridSpan w:val="3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C53DD2" w:rsidRPr="00AB779B" w:rsidRDefault="00C53DD2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91" w:type="pct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53DD2" w:rsidRPr="00AB779B" w:rsidRDefault="00C53DD2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1" w:type="pct"/>
            <w:gridSpan w:val="2"/>
            <w:tcBorders>
              <w:top w:val="nil"/>
              <w:bottom w:val="single" w:sz="4" w:space="0" w:color="auto"/>
            </w:tcBorders>
          </w:tcPr>
          <w:p w:rsidR="00C53DD2" w:rsidRPr="00AB779B" w:rsidRDefault="00C53DD2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91" w:type="pct"/>
            <w:tcBorders>
              <w:top w:val="nil"/>
              <w:bottom w:val="nil"/>
            </w:tcBorders>
            <w:shd w:val="clear" w:color="auto" w:fill="auto"/>
          </w:tcPr>
          <w:p w:rsidR="00C53DD2" w:rsidRPr="00AB779B" w:rsidRDefault="00C53DD2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19" w:type="pct"/>
            <w:gridSpan w:val="3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C53DD2" w:rsidRPr="00AB779B" w:rsidRDefault="00C53DD2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2,948</w:t>
            </w:r>
          </w:p>
        </w:tc>
        <w:tc>
          <w:tcPr>
            <w:tcW w:w="9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53DD2" w:rsidRPr="00AB779B" w:rsidRDefault="00C53DD2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0" w:type="pct"/>
            <w:gridSpan w:val="3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C53DD2" w:rsidRPr="00AB779B" w:rsidRDefault="00C53DD2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D7306F" w:rsidRPr="00AB779B" w:rsidTr="00D7306F">
        <w:trPr>
          <w:gridAfter w:val="1"/>
          <w:wAfter w:w="114" w:type="pct"/>
        </w:trPr>
        <w:tc>
          <w:tcPr>
            <w:tcW w:w="850" w:type="pct"/>
            <w:gridSpan w:val="3"/>
            <w:shd w:val="clear" w:color="auto" w:fill="auto"/>
            <w:vAlign w:val="bottom"/>
          </w:tcPr>
          <w:p w:rsidR="00C53DD2" w:rsidRPr="007D74D0" w:rsidRDefault="007D74D0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7D74D0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331" w:type="pct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53DD2" w:rsidRDefault="00C53DD2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</w:p>
        </w:tc>
        <w:tc>
          <w:tcPr>
            <w:tcW w:w="92" w:type="pct"/>
            <w:tcBorders>
              <w:top w:val="nil"/>
            </w:tcBorders>
            <w:shd w:val="clear" w:color="auto" w:fill="auto"/>
            <w:vAlign w:val="bottom"/>
          </w:tcPr>
          <w:p w:rsidR="00C53DD2" w:rsidRPr="00AB779B" w:rsidRDefault="00C53DD2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19" w:type="pct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53DD2" w:rsidRDefault="00C53DD2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16,662</w:t>
            </w:r>
          </w:p>
        </w:tc>
        <w:tc>
          <w:tcPr>
            <w:tcW w:w="92" w:type="pct"/>
            <w:tcBorders>
              <w:top w:val="nil"/>
            </w:tcBorders>
            <w:shd w:val="clear" w:color="auto" w:fill="auto"/>
            <w:vAlign w:val="bottom"/>
          </w:tcPr>
          <w:p w:rsidR="00C53DD2" w:rsidRPr="00AB779B" w:rsidRDefault="00C53DD2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0" w:type="pct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53DD2" w:rsidRDefault="00C53DD2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91" w:type="pct"/>
            <w:tcBorders>
              <w:top w:val="nil"/>
            </w:tcBorders>
            <w:shd w:val="clear" w:color="auto" w:fill="auto"/>
            <w:vAlign w:val="bottom"/>
          </w:tcPr>
          <w:p w:rsidR="00C53DD2" w:rsidRPr="00AB779B" w:rsidRDefault="00C53DD2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0" w:type="pct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53DD2" w:rsidRDefault="00C53DD2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1,451</w:t>
            </w:r>
          </w:p>
        </w:tc>
        <w:tc>
          <w:tcPr>
            <w:tcW w:w="92" w:type="pct"/>
            <w:tcBorders>
              <w:top w:val="nil"/>
            </w:tcBorders>
            <w:shd w:val="clear" w:color="auto" w:fill="auto"/>
          </w:tcPr>
          <w:p w:rsidR="00C53DD2" w:rsidRPr="00AB779B" w:rsidRDefault="00C53DD2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19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:rsidR="00C53DD2" w:rsidRPr="00AB779B" w:rsidRDefault="00C53DD2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2,948</w:t>
            </w:r>
          </w:p>
        </w:tc>
        <w:tc>
          <w:tcPr>
            <w:tcW w:w="92" w:type="pct"/>
            <w:tcBorders>
              <w:top w:val="nil"/>
            </w:tcBorders>
          </w:tcPr>
          <w:p w:rsidR="00C53DD2" w:rsidRPr="00AB779B" w:rsidRDefault="00C53DD2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1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:rsidR="00C53DD2" w:rsidRDefault="00C53DD2" w:rsidP="0058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92" w:type="pct"/>
            <w:gridSpan w:val="2"/>
            <w:tcBorders>
              <w:top w:val="nil"/>
            </w:tcBorders>
          </w:tcPr>
          <w:p w:rsidR="00C53DD2" w:rsidRPr="00AB779B" w:rsidRDefault="00C53DD2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18" w:type="pct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53DD2" w:rsidRPr="00E86602" w:rsidRDefault="00C53DD2" w:rsidP="00DC6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636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1,871</w:t>
            </w:r>
          </w:p>
        </w:tc>
        <w:tc>
          <w:tcPr>
            <w:tcW w:w="91" w:type="pct"/>
            <w:gridSpan w:val="2"/>
            <w:tcBorders>
              <w:top w:val="nil"/>
            </w:tcBorders>
            <w:shd w:val="clear" w:color="auto" w:fill="auto"/>
            <w:vAlign w:val="bottom"/>
          </w:tcPr>
          <w:p w:rsidR="00C53DD2" w:rsidRPr="00AB779B" w:rsidRDefault="00C53DD2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C53DD2" w:rsidRDefault="00C53DD2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5,871</w:t>
            </w:r>
          </w:p>
        </w:tc>
        <w:tc>
          <w:tcPr>
            <w:tcW w:w="91" w:type="pct"/>
            <w:tcBorders>
              <w:top w:val="nil"/>
            </w:tcBorders>
            <w:shd w:val="clear" w:color="auto" w:fill="auto"/>
          </w:tcPr>
          <w:p w:rsidR="00C53DD2" w:rsidRPr="00AB779B" w:rsidRDefault="00C53DD2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right="-4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19" w:type="pct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53DD2" w:rsidRPr="00AB779B" w:rsidRDefault="00C53DD2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4,850</w:t>
            </w:r>
          </w:p>
        </w:tc>
        <w:tc>
          <w:tcPr>
            <w:tcW w:w="92" w:type="pct"/>
            <w:tcBorders>
              <w:top w:val="nil"/>
            </w:tcBorders>
            <w:shd w:val="clear" w:color="auto" w:fill="auto"/>
            <w:vAlign w:val="bottom"/>
          </w:tcPr>
          <w:p w:rsidR="00C53DD2" w:rsidRPr="00AB779B" w:rsidRDefault="00C53DD2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0" w:type="pct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53DD2" w:rsidRDefault="00C53DD2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23,984</w:t>
            </w:r>
          </w:p>
        </w:tc>
      </w:tr>
      <w:tr w:rsidR="00D7306F" w:rsidRPr="00AB779B" w:rsidTr="00D7306F">
        <w:trPr>
          <w:gridAfter w:val="1"/>
          <w:wAfter w:w="114" w:type="pct"/>
          <w:trHeight w:hRule="exact" w:val="288"/>
        </w:trPr>
        <w:tc>
          <w:tcPr>
            <w:tcW w:w="850" w:type="pct"/>
            <w:gridSpan w:val="3"/>
            <w:shd w:val="clear" w:color="auto" w:fill="auto"/>
            <w:vAlign w:val="bottom"/>
          </w:tcPr>
          <w:p w:rsidR="00C53DD2" w:rsidRPr="00AB779B" w:rsidRDefault="00C53DD2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331" w:type="pct"/>
            <w:gridSpan w:val="3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C53DD2" w:rsidRPr="00AB779B" w:rsidRDefault="00C53DD2" w:rsidP="00BE4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2" w:type="pct"/>
            <w:shd w:val="clear" w:color="auto" w:fill="auto"/>
            <w:vAlign w:val="bottom"/>
          </w:tcPr>
          <w:p w:rsidR="00C53DD2" w:rsidRPr="00AB779B" w:rsidRDefault="00C53DD2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19" w:type="pct"/>
            <w:gridSpan w:val="3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C53DD2" w:rsidRPr="00AB779B" w:rsidRDefault="00C53DD2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2" w:type="pct"/>
            <w:shd w:val="clear" w:color="auto" w:fill="auto"/>
            <w:vAlign w:val="bottom"/>
          </w:tcPr>
          <w:p w:rsidR="00C53DD2" w:rsidRPr="00AB779B" w:rsidRDefault="00C53DD2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0" w:type="pct"/>
            <w:gridSpan w:val="3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C53DD2" w:rsidRPr="00AB779B" w:rsidRDefault="00C53DD2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  <w:tab w:val="decimal" w:pos="774"/>
              </w:tabs>
              <w:spacing w:line="240" w:lineRule="auto"/>
              <w:ind w:left="-166" w:right="-84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1" w:type="pct"/>
            <w:shd w:val="clear" w:color="auto" w:fill="auto"/>
            <w:vAlign w:val="bottom"/>
          </w:tcPr>
          <w:p w:rsidR="00C53DD2" w:rsidRPr="00AB779B" w:rsidRDefault="00C53DD2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0" w:type="pct"/>
            <w:gridSpan w:val="3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C53DD2" w:rsidRPr="00AB779B" w:rsidRDefault="00C53DD2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2" w:type="pct"/>
            <w:shd w:val="clear" w:color="auto" w:fill="auto"/>
          </w:tcPr>
          <w:p w:rsidR="00C53DD2" w:rsidRPr="00AB779B" w:rsidRDefault="00C53DD2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19" w:type="pct"/>
            <w:gridSpan w:val="3"/>
            <w:tcBorders>
              <w:top w:val="double" w:sz="4" w:space="0" w:color="auto"/>
            </w:tcBorders>
          </w:tcPr>
          <w:p w:rsidR="00C53DD2" w:rsidRPr="00AB779B" w:rsidRDefault="00C53DD2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2" w:type="pct"/>
          </w:tcPr>
          <w:p w:rsidR="00C53DD2" w:rsidRPr="00AB779B" w:rsidRDefault="00C53DD2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1" w:type="pct"/>
            <w:gridSpan w:val="3"/>
            <w:tcBorders>
              <w:top w:val="double" w:sz="4" w:space="0" w:color="auto"/>
            </w:tcBorders>
          </w:tcPr>
          <w:p w:rsidR="00C53DD2" w:rsidRPr="00AB779B" w:rsidRDefault="00C53DD2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2" w:type="pct"/>
            <w:gridSpan w:val="2"/>
          </w:tcPr>
          <w:p w:rsidR="00C53DD2" w:rsidRPr="00AB779B" w:rsidRDefault="00C53DD2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18" w:type="pct"/>
            <w:gridSpan w:val="3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C53DD2" w:rsidRPr="00AB779B" w:rsidRDefault="00C53DD2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1" w:type="pct"/>
            <w:gridSpan w:val="2"/>
            <w:shd w:val="clear" w:color="auto" w:fill="auto"/>
            <w:vAlign w:val="bottom"/>
          </w:tcPr>
          <w:p w:rsidR="00C53DD2" w:rsidRPr="00AB779B" w:rsidRDefault="00C53DD2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1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:rsidR="00C53DD2" w:rsidRPr="00AB779B" w:rsidRDefault="00C53DD2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1" w:type="pct"/>
            <w:shd w:val="clear" w:color="auto" w:fill="auto"/>
          </w:tcPr>
          <w:p w:rsidR="00C53DD2" w:rsidRPr="00AB779B" w:rsidRDefault="00C53DD2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right="-4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19" w:type="pct"/>
            <w:gridSpan w:val="3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C53DD2" w:rsidRPr="00AB779B" w:rsidRDefault="00C53DD2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2" w:type="pct"/>
            <w:shd w:val="clear" w:color="auto" w:fill="auto"/>
            <w:vAlign w:val="bottom"/>
          </w:tcPr>
          <w:p w:rsidR="00C53DD2" w:rsidRPr="00AB779B" w:rsidRDefault="00C53DD2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0" w:type="pct"/>
            <w:gridSpan w:val="3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C53DD2" w:rsidRPr="00AB779B" w:rsidRDefault="00C53DD2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D7306F" w:rsidRPr="00AB779B" w:rsidTr="00D7306F">
        <w:trPr>
          <w:gridAfter w:val="1"/>
          <w:wAfter w:w="114" w:type="pct"/>
        </w:trPr>
        <w:tc>
          <w:tcPr>
            <w:tcW w:w="850" w:type="pct"/>
            <w:gridSpan w:val="3"/>
            <w:shd w:val="clear" w:color="auto" w:fill="auto"/>
            <w:vAlign w:val="bottom"/>
          </w:tcPr>
          <w:p w:rsidR="00C53DD2" w:rsidRPr="00C042F7" w:rsidRDefault="00C53DD2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C042F7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331" w:type="pct"/>
            <w:gridSpan w:val="3"/>
            <w:shd w:val="clear" w:color="auto" w:fill="auto"/>
            <w:vAlign w:val="bottom"/>
          </w:tcPr>
          <w:p w:rsidR="00C53DD2" w:rsidRPr="00AB779B" w:rsidRDefault="00C53DD2" w:rsidP="00BE4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2" w:type="pct"/>
            <w:shd w:val="clear" w:color="auto" w:fill="auto"/>
            <w:vAlign w:val="bottom"/>
          </w:tcPr>
          <w:p w:rsidR="00C53DD2" w:rsidRPr="00AB779B" w:rsidRDefault="00C53DD2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19" w:type="pct"/>
            <w:gridSpan w:val="3"/>
            <w:shd w:val="clear" w:color="auto" w:fill="auto"/>
            <w:vAlign w:val="bottom"/>
          </w:tcPr>
          <w:p w:rsidR="00C53DD2" w:rsidRPr="00AB779B" w:rsidRDefault="00C53DD2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2" w:type="pct"/>
            <w:shd w:val="clear" w:color="auto" w:fill="auto"/>
            <w:vAlign w:val="bottom"/>
          </w:tcPr>
          <w:p w:rsidR="00C53DD2" w:rsidRPr="00AB779B" w:rsidRDefault="00C53DD2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0" w:type="pct"/>
            <w:gridSpan w:val="3"/>
            <w:shd w:val="clear" w:color="auto" w:fill="auto"/>
            <w:vAlign w:val="bottom"/>
          </w:tcPr>
          <w:p w:rsidR="00C53DD2" w:rsidRPr="00AB779B" w:rsidRDefault="00C53DD2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  <w:tab w:val="decimal" w:pos="774"/>
              </w:tabs>
              <w:spacing w:line="240" w:lineRule="auto"/>
              <w:ind w:left="-166" w:right="-84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1" w:type="pct"/>
            <w:shd w:val="clear" w:color="auto" w:fill="auto"/>
            <w:vAlign w:val="bottom"/>
          </w:tcPr>
          <w:p w:rsidR="00C53DD2" w:rsidRPr="00AB779B" w:rsidRDefault="00C53DD2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0" w:type="pct"/>
            <w:gridSpan w:val="3"/>
            <w:shd w:val="clear" w:color="auto" w:fill="auto"/>
            <w:vAlign w:val="bottom"/>
          </w:tcPr>
          <w:p w:rsidR="00C53DD2" w:rsidRPr="00AB779B" w:rsidRDefault="00C53DD2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2" w:type="pct"/>
            <w:shd w:val="clear" w:color="auto" w:fill="auto"/>
          </w:tcPr>
          <w:p w:rsidR="00C53DD2" w:rsidRPr="00AB779B" w:rsidRDefault="00C53DD2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19" w:type="pct"/>
            <w:gridSpan w:val="3"/>
          </w:tcPr>
          <w:p w:rsidR="00C53DD2" w:rsidRPr="00AB779B" w:rsidRDefault="00C53DD2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2" w:type="pct"/>
          </w:tcPr>
          <w:p w:rsidR="00C53DD2" w:rsidRPr="00AB779B" w:rsidRDefault="00C53DD2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1" w:type="pct"/>
            <w:gridSpan w:val="3"/>
          </w:tcPr>
          <w:p w:rsidR="00C53DD2" w:rsidRPr="00AB779B" w:rsidRDefault="00C53DD2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2" w:type="pct"/>
            <w:gridSpan w:val="2"/>
          </w:tcPr>
          <w:p w:rsidR="00C53DD2" w:rsidRPr="00AB779B" w:rsidRDefault="00C53DD2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18" w:type="pct"/>
            <w:gridSpan w:val="3"/>
            <w:shd w:val="clear" w:color="auto" w:fill="auto"/>
            <w:vAlign w:val="bottom"/>
          </w:tcPr>
          <w:p w:rsidR="00C53DD2" w:rsidRPr="00AB779B" w:rsidRDefault="00C53DD2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1" w:type="pct"/>
            <w:gridSpan w:val="2"/>
            <w:shd w:val="clear" w:color="auto" w:fill="auto"/>
            <w:vAlign w:val="bottom"/>
          </w:tcPr>
          <w:p w:rsidR="00C53DD2" w:rsidRPr="00AB779B" w:rsidRDefault="00C53DD2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1" w:type="pct"/>
            <w:gridSpan w:val="2"/>
            <w:shd w:val="clear" w:color="auto" w:fill="auto"/>
          </w:tcPr>
          <w:p w:rsidR="00C53DD2" w:rsidRPr="00AB779B" w:rsidRDefault="00C53DD2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1" w:type="pct"/>
            <w:shd w:val="clear" w:color="auto" w:fill="auto"/>
          </w:tcPr>
          <w:p w:rsidR="00C53DD2" w:rsidRPr="00AB779B" w:rsidRDefault="00C53DD2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right="-4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19" w:type="pct"/>
            <w:gridSpan w:val="3"/>
            <w:shd w:val="clear" w:color="auto" w:fill="auto"/>
            <w:vAlign w:val="bottom"/>
          </w:tcPr>
          <w:p w:rsidR="00C53DD2" w:rsidRPr="00AB779B" w:rsidRDefault="00C53DD2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2" w:type="pct"/>
            <w:shd w:val="clear" w:color="auto" w:fill="auto"/>
            <w:vAlign w:val="bottom"/>
          </w:tcPr>
          <w:p w:rsidR="00C53DD2" w:rsidRPr="00AB779B" w:rsidRDefault="00C53DD2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0" w:type="pct"/>
            <w:gridSpan w:val="3"/>
            <w:shd w:val="clear" w:color="auto" w:fill="auto"/>
            <w:vAlign w:val="bottom"/>
          </w:tcPr>
          <w:p w:rsidR="00C53DD2" w:rsidRPr="00AB779B" w:rsidRDefault="00C53DD2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D7306F" w:rsidRPr="00AB779B" w:rsidTr="00D7306F">
        <w:trPr>
          <w:gridAfter w:val="1"/>
          <w:wAfter w:w="114" w:type="pct"/>
        </w:trPr>
        <w:tc>
          <w:tcPr>
            <w:tcW w:w="850" w:type="pct"/>
            <w:gridSpan w:val="3"/>
            <w:shd w:val="clear" w:color="auto" w:fill="auto"/>
            <w:vAlign w:val="bottom"/>
          </w:tcPr>
          <w:p w:rsidR="00C53DD2" w:rsidRPr="003F14BF" w:rsidRDefault="00C53DD2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331" w:type="pct"/>
            <w:gridSpan w:val="3"/>
            <w:shd w:val="clear" w:color="auto" w:fill="auto"/>
            <w:vAlign w:val="bottom"/>
          </w:tcPr>
          <w:p w:rsidR="00C53DD2" w:rsidRPr="00AB779B" w:rsidRDefault="00C53DD2" w:rsidP="00BE4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92" w:type="pct"/>
            <w:shd w:val="clear" w:color="auto" w:fill="auto"/>
            <w:vAlign w:val="bottom"/>
          </w:tcPr>
          <w:p w:rsidR="00C53DD2" w:rsidRPr="00AB779B" w:rsidRDefault="00C53DD2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19" w:type="pct"/>
            <w:gridSpan w:val="3"/>
            <w:shd w:val="clear" w:color="auto" w:fill="auto"/>
            <w:vAlign w:val="bottom"/>
          </w:tcPr>
          <w:p w:rsidR="00C53DD2" w:rsidRPr="00AB779B" w:rsidRDefault="00C53DD2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720</w:t>
            </w:r>
          </w:p>
        </w:tc>
        <w:tc>
          <w:tcPr>
            <w:tcW w:w="92" w:type="pct"/>
            <w:shd w:val="clear" w:color="auto" w:fill="auto"/>
            <w:vAlign w:val="bottom"/>
          </w:tcPr>
          <w:p w:rsidR="00C53DD2" w:rsidRPr="00AB779B" w:rsidRDefault="00C53DD2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0" w:type="pct"/>
            <w:gridSpan w:val="3"/>
            <w:shd w:val="clear" w:color="auto" w:fill="auto"/>
            <w:vAlign w:val="bottom"/>
          </w:tcPr>
          <w:p w:rsidR="00C53DD2" w:rsidRPr="00AB779B" w:rsidRDefault="00C53DD2" w:rsidP="00DD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91" w:type="pct"/>
            <w:shd w:val="clear" w:color="auto" w:fill="auto"/>
            <w:vAlign w:val="bottom"/>
          </w:tcPr>
          <w:p w:rsidR="00C53DD2" w:rsidRPr="00AB779B" w:rsidRDefault="00C53DD2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0" w:type="pct"/>
            <w:gridSpan w:val="3"/>
            <w:shd w:val="clear" w:color="auto" w:fill="auto"/>
            <w:vAlign w:val="bottom"/>
          </w:tcPr>
          <w:p w:rsidR="00C53DD2" w:rsidRPr="00AB779B" w:rsidRDefault="00C53DD2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92" w:type="pct"/>
            <w:shd w:val="clear" w:color="auto" w:fill="auto"/>
          </w:tcPr>
          <w:p w:rsidR="00C53DD2" w:rsidRPr="00AB779B" w:rsidRDefault="00C53DD2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19" w:type="pct"/>
            <w:gridSpan w:val="3"/>
          </w:tcPr>
          <w:p w:rsidR="00C53DD2" w:rsidRPr="00AB779B" w:rsidRDefault="00C53DD2" w:rsidP="00DD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2,948</w:t>
            </w:r>
          </w:p>
        </w:tc>
        <w:tc>
          <w:tcPr>
            <w:tcW w:w="92" w:type="pct"/>
          </w:tcPr>
          <w:p w:rsidR="00C53DD2" w:rsidRPr="00AB779B" w:rsidRDefault="00C53DD2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1" w:type="pct"/>
            <w:gridSpan w:val="3"/>
            <w:tcBorders>
              <w:top w:val="nil"/>
            </w:tcBorders>
          </w:tcPr>
          <w:p w:rsidR="00C53DD2" w:rsidRPr="00AB779B" w:rsidRDefault="00C53DD2" w:rsidP="00DD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B779B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92" w:type="pct"/>
            <w:gridSpan w:val="2"/>
          </w:tcPr>
          <w:p w:rsidR="00C53DD2" w:rsidRPr="00AB779B" w:rsidRDefault="00C53DD2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18" w:type="pct"/>
            <w:gridSpan w:val="3"/>
            <w:shd w:val="clear" w:color="auto" w:fill="auto"/>
          </w:tcPr>
          <w:p w:rsidR="00C53DD2" w:rsidRPr="00E86602" w:rsidRDefault="00C53DD2" w:rsidP="00DC6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636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1,871</w:t>
            </w:r>
          </w:p>
        </w:tc>
        <w:tc>
          <w:tcPr>
            <w:tcW w:w="91" w:type="pct"/>
            <w:gridSpan w:val="2"/>
            <w:shd w:val="clear" w:color="auto" w:fill="auto"/>
            <w:vAlign w:val="bottom"/>
          </w:tcPr>
          <w:p w:rsidR="00C53DD2" w:rsidRPr="00AB779B" w:rsidRDefault="00C53DD2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1" w:type="pct"/>
            <w:gridSpan w:val="2"/>
          </w:tcPr>
          <w:p w:rsidR="00C53DD2" w:rsidRPr="00AB779B" w:rsidRDefault="00C53DD2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2,763</w:t>
            </w:r>
          </w:p>
        </w:tc>
        <w:tc>
          <w:tcPr>
            <w:tcW w:w="91" w:type="pct"/>
            <w:shd w:val="clear" w:color="auto" w:fill="auto"/>
          </w:tcPr>
          <w:p w:rsidR="00C53DD2" w:rsidRPr="00AB779B" w:rsidRDefault="00C53DD2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right="-4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19" w:type="pct"/>
            <w:gridSpan w:val="3"/>
            <w:shd w:val="clear" w:color="auto" w:fill="auto"/>
            <w:vAlign w:val="bottom"/>
          </w:tcPr>
          <w:p w:rsidR="00C53DD2" w:rsidRPr="00AB779B" w:rsidRDefault="00C53DD2" w:rsidP="00DD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4,819</w:t>
            </w:r>
          </w:p>
        </w:tc>
        <w:tc>
          <w:tcPr>
            <w:tcW w:w="92" w:type="pct"/>
            <w:shd w:val="clear" w:color="auto" w:fill="auto"/>
            <w:vAlign w:val="bottom"/>
          </w:tcPr>
          <w:p w:rsidR="00C53DD2" w:rsidRPr="00AB779B" w:rsidRDefault="00C53DD2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0" w:type="pct"/>
            <w:gridSpan w:val="3"/>
            <w:shd w:val="clear" w:color="auto" w:fill="auto"/>
            <w:vAlign w:val="bottom"/>
          </w:tcPr>
          <w:p w:rsidR="00C53DD2" w:rsidRPr="00AB779B" w:rsidRDefault="00C53DD2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3,483</w:t>
            </w:r>
          </w:p>
        </w:tc>
      </w:tr>
      <w:tr w:rsidR="00D7306F" w:rsidRPr="00AB779B" w:rsidTr="00D7306F">
        <w:trPr>
          <w:gridAfter w:val="1"/>
          <w:wAfter w:w="114" w:type="pct"/>
        </w:trPr>
        <w:tc>
          <w:tcPr>
            <w:tcW w:w="850" w:type="pct"/>
            <w:gridSpan w:val="3"/>
            <w:tcBorders>
              <w:bottom w:val="nil"/>
            </w:tcBorders>
            <w:shd w:val="clear" w:color="auto" w:fill="auto"/>
            <w:vAlign w:val="bottom"/>
          </w:tcPr>
          <w:p w:rsidR="00C53DD2" w:rsidRPr="003F14BF" w:rsidRDefault="00C53DD2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ตลอดช่วงเวลาหนึ่ง</w:t>
            </w:r>
          </w:p>
        </w:tc>
        <w:tc>
          <w:tcPr>
            <w:tcW w:w="331" w:type="pct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53DD2" w:rsidRPr="00AB779B" w:rsidRDefault="00C53DD2" w:rsidP="00BE4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</w:p>
        </w:tc>
        <w:tc>
          <w:tcPr>
            <w:tcW w:w="92" w:type="pct"/>
            <w:tcBorders>
              <w:bottom w:val="nil"/>
            </w:tcBorders>
            <w:shd w:val="clear" w:color="auto" w:fill="auto"/>
            <w:vAlign w:val="bottom"/>
          </w:tcPr>
          <w:p w:rsidR="00C53DD2" w:rsidRPr="00AB779B" w:rsidRDefault="00C53DD2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19" w:type="pct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53DD2" w:rsidRPr="00AB779B" w:rsidRDefault="00C53DD2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15,942</w:t>
            </w:r>
          </w:p>
        </w:tc>
        <w:tc>
          <w:tcPr>
            <w:tcW w:w="92" w:type="pct"/>
            <w:tcBorders>
              <w:bottom w:val="nil"/>
            </w:tcBorders>
            <w:shd w:val="clear" w:color="auto" w:fill="auto"/>
            <w:vAlign w:val="bottom"/>
          </w:tcPr>
          <w:p w:rsidR="00C53DD2" w:rsidRPr="00AB779B" w:rsidRDefault="00C53DD2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0" w:type="pct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53DD2" w:rsidRPr="00AB779B" w:rsidRDefault="00C53DD2" w:rsidP="00DD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91" w:type="pct"/>
            <w:tcBorders>
              <w:bottom w:val="nil"/>
            </w:tcBorders>
            <w:shd w:val="clear" w:color="auto" w:fill="auto"/>
            <w:vAlign w:val="bottom"/>
          </w:tcPr>
          <w:p w:rsidR="00C53DD2" w:rsidRPr="00AB779B" w:rsidRDefault="00C53DD2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0" w:type="pct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53DD2" w:rsidRPr="00AB779B" w:rsidRDefault="00C53DD2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1,451</w:t>
            </w:r>
          </w:p>
        </w:tc>
        <w:tc>
          <w:tcPr>
            <w:tcW w:w="92" w:type="pct"/>
            <w:tcBorders>
              <w:bottom w:val="nil"/>
            </w:tcBorders>
            <w:shd w:val="clear" w:color="auto" w:fill="auto"/>
          </w:tcPr>
          <w:p w:rsidR="00C53DD2" w:rsidRPr="00AB779B" w:rsidRDefault="00C53DD2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19" w:type="pct"/>
            <w:gridSpan w:val="3"/>
            <w:tcBorders>
              <w:bottom w:val="single" w:sz="4" w:space="0" w:color="auto"/>
            </w:tcBorders>
          </w:tcPr>
          <w:p w:rsidR="00C53DD2" w:rsidRPr="00AB779B" w:rsidRDefault="00C53DD2" w:rsidP="00DD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92" w:type="pct"/>
            <w:tcBorders>
              <w:bottom w:val="nil"/>
            </w:tcBorders>
          </w:tcPr>
          <w:p w:rsidR="00C53DD2" w:rsidRPr="00AB779B" w:rsidRDefault="00C53DD2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1" w:type="pct"/>
            <w:gridSpan w:val="3"/>
            <w:tcBorders>
              <w:bottom w:val="single" w:sz="4" w:space="0" w:color="auto"/>
            </w:tcBorders>
          </w:tcPr>
          <w:p w:rsidR="00C53DD2" w:rsidRPr="00AB779B" w:rsidRDefault="00C53DD2" w:rsidP="00DD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B779B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92" w:type="pct"/>
            <w:gridSpan w:val="2"/>
            <w:tcBorders>
              <w:bottom w:val="nil"/>
            </w:tcBorders>
          </w:tcPr>
          <w:p w:rsidR="00C53DD2" w:rsidRPr="00AB779B" w:rsidRDefault="00C53DD2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18" w:type="pct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53DD2" w:rsidRPr="00AB779B" w:rsidRDefault="00C53DD2" w:rsidP="00DD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91" w:type="pct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C53DD2" w:rsidRPr="00AB779B" w:rsidRDefault="00C53DD2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1" w:type="pct"/>
            <w:gridSpan w:val="2"/>
            <w:tcBorders>
              <w:bottom w:val="single" w:sz="4" w:space="0" w:color="auto"/>
            </w:tcBorders>
          </w:tcPr>
          <w:p w:rsidR="00C53DD2" w:rsidRPr="00AB779B" w:rsidRDefault="00C53DD2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3,108</w:t>
            </w:r>
          </w:p>
        </w:tc>
        <w:tc>
          <w:tcPr>
            <w:tcW w:w="91" w:type="pct"/>
            <w:tcBorders>
              <w:bottom w:val="nil"/>
            </w:tcBorders>
            <w:shd w:val="clear" w:color="auto" w:fill="auto"/>
          </w:tcPr>
          <w:p w:rsidR="00C53DD2" w:rsidRPr="00AB779B" w:rsidRDefault="00C53DD2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right="-4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19" w:type="pct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53DD2" w:rsidRPr="00AB779B" w:rsidRDefault="00C53DD2" w:rsidP="00DD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</w:p>
        </w:tc>
        <w:tc>
          <w:tcPr>
            <w:tcW w:w="92" w:type="pct"/>
            <w:tcBorders>
              <w:bottom w:val="nil"/>
            </w:tcBorders>
            <w:shd w:val="clear" w:color="auto" w:fill="auto"/>
            <w:vAlign w:val="bottom"/>
          </w:tcPr>
          <w:p w:rsidR="00C53DD2" w:rsidRPr="00AB779B" w:rsidRDefault="00C53DD2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0" w:type="pct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53DD2" w:rsidRPr="00AB779B" w:rsidRDefault="00C53DD2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20,501</w:t>
            </w:r>
          </w:p>
        </w:tc>
      </w:tr>
      <w:tr w:rsidR="00D7306F" w:rsidRPr="00AB779B" w:rsidTr="00D7306F">
        <w:trPr>
          <w:gridAfter w:val="1"/>
          <w:wAfter w:w="114" w:type="pct"/>
        </w:trPr>
        <w:tc>
          <w:tcPr>
            <w:tcW w:w="850" w:type="pct"/>
            <w:gridSpan w:val="3"/>
            <w:tcBorders>
              <w:bottom w:val="nil"/>
            </w:tcBorders>
            <w:shd w:val="clear" w:color="auto" w:fill="auto"/>
            <w:vAlign w:val="bottom"/>
          </w:tcPr>
          <w:p w:rsidR="00C53DD2" w:rsidRPr="00DA4213" w:rsidRDefault="00C53DD2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DA4213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331" w:type="pct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53DD2" w:rsidRPr="00AB779B" w:rsidRDefault="00C53DD2" w:rsidP="00BE4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</w:p>
        </w:tc>
        <w:tc>
          <w:tcPr>
            <w:tcW w:w="92" w:type="pct"/>
            <w:tcBorders>
              <w:bottom w:val="nil"/>
            </w:tcBorders>
            <w:shd w:val="clear" w:color="auto" w:fill="auto"/>
            <w:vAlign w:val="bottom"/>
          </w:tcPr>
          <w:p w:rsidR="00C53DD2" w:rsidRPr="00AB779B" w:rsidRDefault="00C53DD2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19" w:type="pct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53DD2" w:rsidRPr="00AB779B" w:rsidRDefault="00C53DD2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16,662</w:t>
            </w:r>
          </w:p>
        </w:tc>
        <w:tc>
          <w:tcPr>
            <w:tcW w:w="92" w:type="pct"/>
            <w:tcBorders>
              <w:bottom w:val="nil"/>
            </w:tcBorders>
            <w:shd w:val="clear" w:color="auto" w:fill="auto"/>
            <w:vAlign w:val="bottom"/>
          </w:tcPr>
          <w:p w:rsidR="00C53DD2" w:rsidRPr="00AB779B" w:rsidRDefault="00C53DD2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0" w:type="pct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53DD2" w:rsidRPr="00AB779B" w:rsidRDefault="00C53DD2" w:rsidP="00DD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91" w:type="pct"/>
            <w:tcBorders>
              <w:bottom w:val="nil"/>
            </w:tcBorders>
            <w:shd w:val="clear" w:color="auto" w:fill="auto"/>
            <w:vAlign w:val="bottom"/>
          </w:tcPr>
          <w:p w:rsidR="00C53DD2" w:rsidRPr="00AB779B" w:rsidRDefault="00C53DD2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0" w:type="pct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53DD2" w:rsidRPr="00AB779B" w:rsidRDefault="00C53DD2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1,451</w:t>
            </w:r>
          </w:p>
        </w:tc>
        <w:tc>
          <w:tcPr>
            <w:tcW w:w="92" w:type="pct"/>
            <w:tcBorders>
              <w:bottom w:val="nil"/>
            </w:tcBorders>
            <w:shd w:val="clear" w:color="auto" w:fill="auto"/>
          </w:tcPr>
          <w:p w:rsidR="00C53DD2" w:rsidRPr="00AB779B" w:rsidRDefault="00C53DD2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19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:rsidR="00C53DD2" w:rsidRPr="00AB779B" w:rsidRDefault="00C53DD2" w:rsidP="00DD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2,948</w:t>
            </w:r>
          </w:p>
        </w:tc>
        <w:tc>
          <w:tcPr>
            <w:tcW w:w="92" w:type="pct"/>
            <w:tcBorders>
              <w:bottom w:val="nil"/>
            </w:tcBorders>
          </w:tcPr>
          <w:p w:rsidR="00C53DD2" w:rsidRPr="00AB779B" w:rsidRDefault="00C53DD2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1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:rsidR="00C53DD2" w:rsidRPr="00AB779B" w:rsidRDefault="00C53DD2" w:rsidP="00DD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B779B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92" w:type="pct"/>
            <w:gridSpan w:val="2"/>
            <w:tcBorders>
              <w:bottom w:val="nil"/>
            </w:tcBorders>
          </w:tcPr>
          <w:p w:rsidR="00C53DD2" w:rsidRPr="00AB779B" w:rsidRDefault="00C53DD2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18" w:type="pct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53DD2" w:rsidRPr="00E86602" w:rsidRDefault="00C53DD2" w:rsidP="00DC6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636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1,871</w:t>
            </w:r>
          </w:p>
        </w:tc>
        <w:tc>
          <w:tcPr>
            <w:tcW w:w="91" w:type="pct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C53DD2" w:rsidRPr="00AB779B" w:rsidRDefault="00C53DD2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C53DD2" w:rsidRPr="00AB779B" w:rsidRDefault="00C53DD2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5,871</w:t>
            </w:r>
          </w:p>
        </w:tc>
        <w:tc>
          <w:tcPr>
            <w:tcW w:w="91" w:type="pct"/>
            <w:tcBorders>
              <w:bottom w:val="nil"/>
            </w:tcBorders>
            <w:shd w:val="clear" w:color="auto" w:fill="auto"/>
          </w:tcPr>
          <w:p w:rsidR="00C53DD2" w:rsidRPr="00AB779B" w:rsidRDefault="00C53DD2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right="-4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19" w:type="pct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53DD2" w:rsidRPr="00AB779B" w:rsidRDefault="00C53DD2" w:rsidP="00DD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4,850</w:t>
            </w:r>
          </w:p>
        </w:tc>
        <w:tc>
          <w:tcPr>
            <w:tcW w:w="92" w:type="pct"/>
            <w:tcBorders>
              <w:bottom w:val="nil"/>
            </w:tcBorders>
            <w:shd w:val="clear" w:color="auto" w:fill="auto"/>
            <w:vAlign w:val="bottom"/>
          </w:tcPr>
          <w:p w:rsidR="00C53DD2" w:rsidRPr="00AB779B" w:rsidRDefault="00C53DD2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0" w:type="pct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53DD2" w:rsidRPr="00AB779B" w:rsidRDefault="00C53DD2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23,984</w:t>
            </w:r>
          </w:p>
        </w:tc>
      </w:tr>
    </w:tbl>
    <w:p w:rsidR="00F340A0" w:rsidRPr="00AB779B" w:rsidRDefault="00F340A0" w:rsidP="006E7D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  <w:highlight w:val="yellow"/>
        </w:rPr>
        <w:sectPr w:rsidR="00F340A0" w:rsidRPr="00AB779B" w:rsidSect="00EE1E6B">
          <w:headerReference w:type="default" r:id="rId18"/>
          <w:footerReference w:type="default" r:id="rId19"/>
          <w:pgSz w:w="16840" w:h="11907" w:orient="landscape"/>
          <w:pgMar w:top="1152" w:right="691" w:bottom="927" w:left="576" w:header="720" w:footer="288" w:gutter="0"/>
          <w:cols w:space="708"/>
          <w:docGrid w:linePitch="360"/>
        </w:sectPr>
      </w:pPr>
    </w:p>
    <w:p w:rsidR="006E7D43" w:rsidRPr="005217B6" w:rsidRDefault="006E7D43" w:rsidP="00F267D7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46" w:hanging="446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กำไร (</w:t>
      </w:r>
      <w:r w:rsidRPr="005217B6">
        <w:rPr>
          <w:rFonts w:ascii="Angsana New" w:hAnsi="Angsana New" w:hint="cs"/>
          <w:b/>
          <w:bCs/>
          <w:sz w:val="30"/>
          <w:szCs w:val="30"/>
          <w:cs/>
        </w:rPr>
        <w:t>ขาดทุน</w:t>
      </w:r>
      <w:r>
        <w:rPr>
          <w:rFonts w:ascii="Angsana New" w:hAnsi="Angsana New" w:hint="cs"/>
          <w:b/>
          <w:bCs/>
          <w:sz w:val="30"/>
          <w:szCs w:val="30"/>
          <w:cs/>
        </w:rPr>
        <w:t xml:space="preserve">) </w:t>
      </w:r>
      <w:r w:rsidRPr="005217B6">
        <w:rPr>
          <w:rFonts w:ascii="Angsana New" w:hAnsi="Angsana New"/>
          <w:b/>
          <w:bCs/>
          <w:sz w:val="30"/>
          <w:szCs w:val="30"/>
          <w:cs/>
        </w:rPr>
        <w:t>ต่อหุ้นขั้นพื้นฐาน</w:t>
      </w:r>
    </w:p>
    <w:p w:rsidR="006E7D43" w:rsidRPr="005217B6" w:rsidRDefault="006E7D43" w:rsidP="00945195">
      <w:pPr>
        <w:pStyle w:val="a0"/>
        <w:tabs>
          <w:tab w:val="clear" w:pos="1080"/>
          <w:tab w:val="left" w:pos="810"/>
        </w:tabs>
        <w:spacing w:before="120" w:line="240" w:lineRule="atLeast"/>
        <w:ind w:left="446" w:right="43"/>
        <w:jc w:val="thaiDistribute"/>
        <w:rPr>
          <w:rFonts w:ascii="Angsana New" w:hAnsi="Angsana New" w:cs="Angsana New"/>
          <w:lang w:val="en-US"/>
        </w:rPr>
      </w:pPr>
      <w:r>
        <w:rPr>
          <w:rFonts w:ascii="Angsana New" w:hAnsi="Angsana New" w:cs="Angsana New" w:hint="cs"/>
          <w:cs/>
        </w:rPr>
        <w:t>กำไร (</w:t>
      </w:r>
      <w:r w:rsidRPr="005217B6">
        <w:rPr>
          <w:rFonts w:ascii="Angsana New" w:hAnsi="Angsana New" w:cs="Angsana New" w:hint="cs"/>
          <w:cs/>
        </w:rPr>
        <w:t>ขาดทุน</w:t>
      </w:r>
      <w:r>
        <w:rPr>
          <w:rFonts w:ascii="Angsana New" w:hAnsi="Angsana New" w:cs="Angsana New" w:hint="cs"/>
          <w:cs/>
        </w:rPr>
        <w:t xml:space="preserve">) </w:t>
      </w:r>
      <w:r w:rsidRPr="005217B6">
        <w:rPr>
          <w:rFonts w:ascii="Angsana New" w:hAnsi="Angsana New" w:cs="Angsana New"/>
          <w:cs/>
        </w:rPr>
        <w:t xml:space="preserve">ต่อหุ้นขั้นพื้นฐานสำหรับงวดสามเดือนสิ้นสุดวันที่ </w:t>
      </w:r>
      <w:r w:rsidR="00061BDB" w:rsidRPr="00061BDB">
        <w:rPr>
          <w:rFonts w:ascii="Angsana New" w:hAnsi="Angsana New" w:cs="Angsana New"/>
          <w:lang w:val="en-US"/>
        </w:rPr>
        <w:t>31</w:t>
      </w:r>
      <w:r w:rsidRPr="005217B6">
        <w:rPr>
          <w:rFonts w:ascii="Angsana New" w:hAnsi="Angsana New" w:cs="Angsana New"/>
          <w:cs/>
        </w:rPr>
        <w:t xml:space="preserve"> มีนาคม </w:t>
      </w:r>
      <w:r w:rsidR="00061BDB" w:rsidRPr="00061BDB">
        <w:rPr>
          <w:rFonts w:ascii="Angsana New" w:hAnsi="Angsana New" w:cs="Angsana New"/>
          <w:lang w:val="en-US"/>
        </w:rPr>
        <w:t>25</w:t>
      </w:r>
      <w:r w:rsidR="00061BDB" w:rsidRPr="00061BDB">
        <w:rPr>
          <w:rFonts w:ascii="Angsana New" w:hAnsi="Angsana New" w:cs="Angsana New" w:hint="cs"/>
          <w:lang w:val="en-US"/>
        </w:rPr>
        <w:t>63</w:t>
      </w:r>
      <w:r w:rsidRPr="005217B6">
        <w:rPr>
          <w:rFonts w:ascii="Angsana New" w:hAnsi="Angsana New" w:cs="Angsana New" w:hint="cs"/>
          <w:cs/>
          <w:lang w:val="en-US"/>
        </w:rPr>
        <w:t xml:space="preserve"> และ </w:t>
      </w:r>
      <w:r w:rsidR="00061BDB">
        <w:rPr>
          <w:rFonts w:ascii="Angsana New" w:hAnsi="Angsana New" w:cs="Angsana New"/>
          <w:lang w:val="en-US"/>
        </w:rPr>
        <w:t>2</w:t>
      </w:r>
      <w:r>
        <w:rPr>
          <w:rFonts w:ascii="Angsana New" w:hAnsi="Angsana New" w:cs="Angsana New"/>
          <w:lang w:val="en-US"/>
        </w:rPr>
        <w:t>56</w:t>
      </w:r>
      <w:r w:rsidR="00061BDB">
        <w:rPr>
          <w:rFonts w:ascii="Angsana New" w:hAnsi="Angsana New" w:cs="Angsana New"/>
          <w:lang w:val="en-US"/>
        </w:rPr>
        <w:t>2</w:t>
      </w:r>
      <w:r w:rsidRPr="005217B6">
        <w:rPr>
          <w:rFonts w:ascii="Angsana New" w:hAnsi="Angsana New" w:cs="Angsana New"/>
          <w:lang w:val="en-US"/>
        </w:rPr>
        <w:t xml:space="preserve"> </w:t>
      </w:r>
      <w:r w:rsidRPr="005217B6">
        <w:rPr>
          <w:rFonts w:ascii="Angsana New" w:hAnsi="Angsana New" w:cs="Angsana New"/>
          <w:cs/>
        </w:rPr>
        <w:t>คำนวณจาก</w:t>
      </w:r>
      <w:r>
        <w:rPr>
          <w:rFonts w:ascii="Angsana New" w:hAnsi="Angsana New" w:cs="Angsana New" w:hint="cs"/>
          <w:cs/>
        </w:rPr>
        <w:t>กำไร (</w:t>
      </w:r>
      <w:r w:rsidRPr="005217B6">
        <w:rPr>
          <w:rFonts w:ascii="Angsana New" w:hAnsi="Angsana New" w:cs="Angsana New" w:hint="cs"/>
          <w:cs/>
        </w:rPr>
        <w:t>ขาดทุน</w:t>
      </w:r>
      <w:r>
        <w:rPr>
          <w:rFonts w:ascii="Angsana New" w:hAnsi="Angsana New" w:cs="Angsana New" w:hint="cs"/>
          <w:cs/>
        </w:rPr>
        <w:t xml:space="preserve">) </w:t>
      </w:r>
      <w:r w:rsidRPr="005217B6">
        <w:rPr>
          <w:rFonts w:ascii="Angsana New" w:hAnsi="Angsana New" w:cs="Angsana New" w:hint="cs"/>
          <w:cs/>
        </w:rPr>
        <w:t>สำหรับงวดที่เป็น</w:t>
      </w:r>
      <w:r w:rsidRPr="005217B6">
        <w:rPr>
          <w:rFonts w:ascii="Angsana New" w:hAnsi="Angsana New" w:cs="Angsana New"/>
          <w:cs/>
        </w:rPr>
        <w:t>ส่วนของผู้ถือหุ้น</w:t>
      </w:r>
      <w:r w:rsidRPr="005217B6">
        <w:rPr>
          <w:rFonts w:ascii="Angsana New" w:hAnsi="Angsana New" w:cs="Angsana New" w:hint="cs"/>
          <w:cs/>
        </w:rPr>
        <w:t>สามัญของบริษัท</w:t>
      </w:r>
      <w:r w:rsidRPr="005217B6">
        <w:rPr>
          <w:rFonts w:ascii="Angsana New" w:hAnsi="Angsana New" w:cs="Angsana New"/>
          <w:cs/>
        </w:rPr>
        <w:t>และ</w:t>
      </w:r>
      <w:r w:rsidRPr="005217B6">
        <w:rPr>
          <w:rFonts w:ascii="Angsana New" w:hAnsi="Angsana New" w:cs="Angsana New" w:hint="cs"/>
          <w:cs/>
        </w:rPr>
        <w:t>จำนวน</w:t>
      </w:r>
      <w:r w:rsidRPr="005217B6">
        <w:rPr>
          <w:rFonts w:ascii="Angsana New" w:hAnsi="Angsana New" w:cs="Angsana New"/>
          <w:cs/>
        </w:rPr>
        <w:t>หุ้นสามัญที่ออกจำหน่ายแล้วระหว่างงวด</w:t>
      </w:r>
      <w:r>
        <w:rPr>
          <w:rFonts w:ascii="Angsana New" w:hAnsi="Angsana New" w:cs="Angsana New" w:hint="cs"/>
          <w:cs/>
        </w:rPr>
        <w:t>โดย</w:t>
      </w:r>
      <w:r w:rsidRPr="005217B6">
        <w:rPr>
          <w:rFonts w:ascii="Angsana New" w:hAnsi="Angsana New" w:cs="Angsana New" w:hint="cs"/>
          <w:cs/>
        </w:rPr>
        <w:t>แสดงการคำนวณดังนี้</w:t>
      </w:r>
    </w:p>
    <w:tbl>
      <w:tblPr>
        <w:tblW w:w="9529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143"/>
        <w:gridCol w:w="1134"/>
        <w:gridCol w:w="283"/>
        <w:gridCol w:w="1134"/>
        <w:gridCol w:w="284"/>
        <w:gridCol w:w="1134"/>
        <w:gridCol w:w="283"/>
        <w:gridCol w:w="1134"/>
      </w:tblGrid>
      <w:tr w:rsidR="00945195" w:rsidRPr="00C9362B" w:rsidTr="00EC5D6B">
        <w:tc>
          <w:tcPr>
            <w:tcW w:w="4143" w:type="dxa"/>
            <w:shd w:val="clear" w:color="auto" w:fill="auto"/>
          </w:tcPr>
          <w:p w:rsidR="00945195" w:rsidRPr="00C9362B" w:rsidRDefault="00945195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386" w:type="dxa"/>
            <w:gridSpan w:val="7"/>
            <w:tcBorders>
              <w:bottom w:val="single" w:sz="4" w:space="0" w:color="auto"/>
            </w:tcBorders>
          </w:tcPr>
          <w:p w:rsidR="00945195" w:rsidRPr="00107142" w:rsidRDefault="00945195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107142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พันบาท </w:t>
            </w:r>
            <w:r w:rsidRPr="00107142">
              <w:rPr>
                <w:rFonts w:ascii="Angsana New" w:hAnsi="Angsana New"/>
                <w:b/>
                <w:sz w:val="30"/>
                <w:szCs w:val="30"/>
              </w:rPr>
              <w:t xml:space="preserve">/ </w:t>
            </w:r>
            <w:r w:rsidRPr="00107142">
              <w:rPr>
                <w:rFonts w:ascii="Angsana New" w:hAnsi="Angsana New" w:hint="cs"/>
                <w:b/>
                <w:sz w:val="30"/>
                <w:szCs w:val="30"/>
                <w:cs/>
              </w:rPr>
              <w:t>พันหุ้น</w:t>
            </w:r>
          </w:p>
        </w:tc>
      </w:tr>
      <w:tr w:rsidR="006E7D43" w:rsidRPr="00C9362B" w:rsidTr="00EC5D6B">
        <w:tc>
          <w:tcPr>
            <w:tcW w:w="4143" w:type="dxa"/>
            <w:shd w:val="clear" w:color="auto" w:fill="auto"/>
          </w:tcPr>
          <w:p w:rsidR="006E7D43" w:rsidRPr="00C9362B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E7D43" w:rsidRPr="00107142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107142">
              <w:rPr>
                <w:rFonts w:ascii="Angsana New" w:hAnsi="Angsana New" w:hint="cs"/>
                <w:b/>
                <w:sz w:val="30"/>
                <w:szCs w:val="30"/>
                <w:cs/>
              </w:rPr>
              <w:t>งบการเงินรวม</w:t>
            </w:r>
            <w:r w:rsidRPr="00107142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6E7D43" w:rsidRPr="00107142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E7D43" w:rsidRPr="00107142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107142">
              <w:rPr>
                <w:rFonts w:ascii="Angsana New" w:hAnsi="Angsana New" w:hint="cs"/>
                <w:b/>
                <w:sz w:val="30"/>
                <w:szCs w:val="30"/>
                <w:cs/>
              </w:rPr>
              <w:t>งบการเงินเฉพาะกิจการ</w:t>
            </w:r>
            <w:r w:rsidRPr="00107142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</w:p>
        </w:tc>
      </w:tr>
      <w:tr w:rsidR="006E7D43" w:rsidRPr="00C9362B" w:rsidTr="00EC5D6B">
        <w:tc>
          <w:tcPr>
            <w:tcW w:w="4143" w:type="dxa"/>
          </w:tcPr>
          <w:p w:rsidR="006E7D43" w:rsidRPr="00370D03" w:rsidRDefault="006E7D43" w:rsidP="00EC5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firstLine="66"/>
              <w:jc w:val="thaiDistribute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  <w:r w:rsidRPr="00370D0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061BDB" w:rsidRPr="00370D03">
              <w:rPr>
                <w:rFonts w:ascii="Angsana New" w:hAnsi="Angsana New"/>
                <w:i/>
                <w:iCs/>
                <w:sz w:val="30"/>
                <w:szCs w:val="30"/>
              </w:rPr>
              <w:t>31</w:t>
            </w:r>
            <w:r w:rsidRPr="00370D0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E7D43" w:rsidRPr="00C9362B" w:rsidRDefault="00061BDB" w:rsidP="00B37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370D03">
              <w:rPr>
                <w:rFonts w:ascii="Angsana New" w:hAnsi="Angsana New" w:hint="cs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Cs/>
                <w:sz w:val="30"/>
                <w:szCs w:val="30"/>
              </w:rPr>
              <w:t>3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:rsidR="006E7D43" w:rsidRPr="00C9362B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E7D43" w:rsidRPr="00C9362B" w:rsidRDefault="00061BDB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370D03">
              <w:rPr>
                <w:rFonts w:ascii="Angsana New" w:hAnsi="Angsana New" w:hint="cs"/>
                <w:bCs/>
                <w:sz w:val="30"/>
                <w:szCs w:val="30"/>
              </w:rPr>
              <w:t>25</w:t>
            </w:r>
            <w:r w:rsidR="006E7D43" w:rsidRPr="00C51A34">
              <w:rPr>
                <w:rFonts w:ascii="Angsana New" w:hAnsi="Angsana New"/>
                <w:bCs/>
                <w:sz w:val="30"/>
                <w:szCs w:val="30"/>
              </w:rPr>
              <w:t>6</w:t>
            </w:r>
            <w:r>
              <w:rPr>
                <w:rFonts w:ascii="Angsana New" w:hAnsi="Angsana New"/>
                <w:bCs/>
                <w:sz w:val="30"/>
                <w:szCs w:val="30"/>
              </w:rPr>
              <w:t>2</w:t>
            </w:r>
          </w:p>
        </w:tc>
        <w:tc>
          <w:tcPr>
            <w:tcW w:w="284" w:type="dxa"/>
            <w:shd w:val="clear" w:color="auto" w:fill="auto"/>
          </w:tcPr>
          <w:p w:rsidR="006E7D43" w:rsidRPr="00C9362B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6E7D43" w:rsidRPr="00C9362B" w:rsidRDefault="00061BDB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370D03">
              <w:rPr>
                <w:rFonts w:ascii="Angsana New" w:hAnsi="Angsana New" w:hint="cs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Cs/>
                <w:sz w:val="30"/>
                <w:szCs w:val="30"/>
              </w:rPr>
              <w:t>3</w:t>
            </w:r>
          </w:p>
        </w:tc>
        <w:tc>
          <w:tcPr>
            <w:tcW w:w="283" w:type="dxa"/>
            <w:shd w:val="clear" w:color="auto" w:fill="auto"/>
          </w:tcPr>
          <w:p w:rsidR="006E7D43" w:rsidRPr="00C9362B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6E7D43" w:rsidRPr="00C9362B" w:rsidRDefault="00061BDB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370D03">
              <w:rPr>
                <w:rFonts w:ascii="Angsana New" w:hAnsi="Angsana New" w:hint="cs"/>
                <w:bCs/>
                <w:sz w:val="30"/>
                <w:szCs w:val="30"/>
              </w:rPr>
              <w:t>25</w:t>
            </w:r>
            <w:r w:rsidR="006E7D43" w:rsidRPr="00C51A34">
              <w:rPr>
                <w:rFonts w:ascii="Angsana New" w:hAnsi="Angsana New"/>
                <w:bCs/>
                <w:sz w:val="30"/>
                <w:szCs w:val="30"/>
              </w:rPr>
              <w:t>6</w:t>
            </w:r>
            <w:r>
              <w:rPr>
                <w:rFonts w:ascii="Angsana New" w:hAnsi="Angsana New"/>
                <w:bCs/>
                <w:sz w:val="30"/>
                <w:szCs w:val="30"/>
              </w:rPr>
              <w:t>2</w:t>
            </w:r>
          </w:p>
        </w:tc>
      </w:tr>
      <w:tr w:rsidR="006E7D43" w:rsidRPr="00315E32" w:rsidTr="00EC5D6B">
        <w:tc>
          <w:tcPr>
            <w:tcW w:w="4143" w:type="dxa"/>
          </w:tcPr>
          <w:p w:rsidR="006E7D43" w:rsidRPr="00370D03" w:rsidRDefault="006E7D43" w:rsidP="00EC5D6B">
            <w:pPr>
              <w:ind w:firstLine="66"/>
              <w:rPr>
                <w:rFonts w:ascii="Angsana New" w:hAnsi="Angsana New"/>
                <w:sz w:val="30"/>
                <w:szCs w:val="30"/>
                <w:cs/>
              </w:rPr>
            </w:pPr>
            <w:r w:rsidRPr="00370D03">
              <w:rPr>
                <w:rFonts w:ascii="Angsana New" w:hAnsi="Angsana New" w:hint="cs"/>
                <w:sz w:val="30"/>
                <w:szCs w:val="30"/>
                <w:cs/>
              </w:rPr>
              <w:t>(ขาดทุน) ที่เป็นส่วนของผู้ถือหุ้นสามัญ</w:t>
            </w:r>
          </w:p>
        </w:tc>
        <w:tc>
          <w:tcPr>
            <w:tcW w:w="1134" w:type="dxa"/>
          </w:tcPr>
          <w:p w:rsidR="006E7D43" w:rsidRPr="00315E32" w:rsidRDefault="006E7D43" w:rsidP="00F407D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83" w:type="dxa"/>
          </w:tcPr>
          <w:p w:rsidR="006E7D43" w:rsidRPr="00315E32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:rsidR="006E7D43" w:rsidRPr="00315E32" w:rsidRDefault="006E7D43" w:rsidP="00F407D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84" w:type="dxa"/>
          </w:tcPr>
          <w:p w:rsidR="006E7D43" w:rsidRPr="00315E32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:rsidR="006E7D43" w:rsidRPr="00315E32" w:rsidRDefault="006E7D43" w:rsidP="00F407D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83" w:type="dxa"/>
          </w:tcPr>
          <w:p w:rsidR="006E7D43" w:rsidRPr="00315E32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:rsidR="006E7D43" w:rsidRPr="00315E32" w:rsidRDefault="006E7D43" w:rsidP="00F407D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945195" w:rsidRPr="00315E32" w:rsidTr="00EC5D6B">
        <w:tc>
          <w:tcPr>
            <w:tcW w:w="4143" w:type="dxa"/>
          </w:tcPr>
          <w:p w:rsidR="00945195" w:rsidRPr="00370D03" w:rsidRDefault="00945195" w:rsidP="00EC5D6B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7"/>
              </w:tabs>
              <w:ind w:firstLine="66"/>
              <w:rPr>
                <w:rFonts w:ascii="Angsana New" w:hAnsi="Angsana New"/>
                <w:sz w:val="30"/>
                <w:szCs w:val="30"/>
              </w:rPr>
            </w:pPr>
            <w:r w:rsidRPr="00370D03">
              <w:rPr>
                <w:rFonts w:ascii="Angsana New" w:hAnsi="Angsana New" w:hint="cs"/>
                <w:sz w:val="30"/>
                <w:szCs w:val="30"/>
                <w:cs/>
              </w:rPr>
              <w:t xml:space="preserve">   ของบริษัท (ขั้นพื้นฐาน)</w:t>
            </w:r>
            <w:r w:rsidRPr="00370D03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:rsidR="00945195" w:rsidRPr="00370D03" w:rsidRDefault="00E7236E" w:rsidP="0094519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(21,897</w:t>
            </w:r>
            <w:r w:rsidR="00EA3091" w:rsidRPr="00370D03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83" w:type="dxa"/>
          </w:tcPr>
          <w:p w:rsidR="00945195" w:rsidRPr="00370D03" w:rsidRDefault="00945195" w:rsidP="00945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:rsidR="00945195" w:rsidRPr="00370D03" w:rsidRDefault="00945195" w:rsidP="00A4166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70D03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061BDB" w:rsidRPr="00370D03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Pr="00370D03">
              <w:rPr>
                <w:rFonts w:ascii="Angsana New" w:hAnsi="Angsana New"/>
                <w:sz w:val="30"/>
                <w:szCs w:val="30"/>
                <w:lang w:val="en-US" w:bidi="th-TH"/>
              </w:rPr>
              <w:t>,8</w:t>
            </w:r>
            <w:r w:rsidR="00061BDB" w:rsidRPr="00370D03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Pr="00370D03">
              <w:rPr>
                <w:rFonts w:ascii="Angsana New" w:hAnsi="Angsana New"/>
                <w:sz w:val="30"/>
                <w:szCs w:val="30"/>
                <w:lang w:val="en-US" w:bidi="th-TH"/>
              </w:rPr>
              <w:t>7)</w:t>
            </w:r>
          </w:p>
        </w:tc>
        <w:tc>
          <w:tcPr>
            <w:tcW w:w="284" w:type="dxa"/>
          </w:tcPr>
          <w:p w:rsidR="00945195" w:rsidRPr="00370D03" w:rsidRDefault="00945195" w:rsidP="00945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:rsidR="00945195" w:rsidRPr="00370D03" w:rsidRDefault="00E7236E" w:rsidP="00E7236E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(12,060</w:t>
            </w:r>
            <w:r w:rsidR="00F54400" w:rsidRPr="00370D03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83" w:type="dxa"/>
          </w:tcPr>
          <w:p w:rsidR="00945195" w:rsidRPr="00370D03" w:rsidRDefault="00945195" w:rsidP="00945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:rsidR="00945195" w:rsidRPr="00370D03" w:rsidRDefault="00945195" w:rsidP="002A2EE3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70D03">
              <w:rPr>
                <w:rFonts w:ascii="Angsana New" w:hAnsi="Angsana New"/>
                <w:sz w:val="30"/>
                <w:szCs w:val="30"/>
                <w:lang w:val="en-US" w:bidi="th-TH"/>
              </w:rPr>
              <w:t>(7,502)</w:t>
            </w:r>
          </w:p>
        </w:tc>
      </w:tr>
      <w:tr w:rsidR="00945195" w:rsidRPr="00315E32" w:rsidTr="00EC5D6B">
        <w:tc>
          <w:tcPr>
            <w:tcW w:w="4143" w:type="dxa"/>
          </w:tcPr>
          <w:p w:rsidR="00945195" w:rsidRPr="00370D03" w:rsidRDefault="00945195" w:rsidP="00EC5D6B">
            <w:pPr>
              <w:ind w:firstLine="66"/>
              <w:rPr>
                <w:rFonts w:ascii="Angsana New" w:hAnsi="Angsana New"/>
                <w:sz w:val="30"/>
                <w:szCs w:val="30"/>
                <w:cs/>
              </w:rPr>
            </w:pPr>
            <w:r w:rsidRPr="00370D03">
              <w:rPr>
                <w:rFonts w:ascii="Angsana New" w:hAnsi="Angsana New" w:hint="cs"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945195" w:rsidRPr="00370D03" w:rsidDel="002705F0" w:rsidRDefault="00AD555A" w:rsidP="0014043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70D03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="00061BDB" w:rsidRPr="00370D03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Pr="00370D03">
              <w:rPr>
                <w:rFonts w:ascii="Angsana New" w:hAnsi="Angsana New"/>
                <w:sz w:val="30"/>
                <w:szCs w:val="30"/>
                <w:lang w:val="en-US" w:bidi="th-TH"/>
              </w:rPr>
              <w:t>5,5</w:t>
            </w:r>
            <w:r w:rsidR="00061BDB" w:rsidRPr="00370D03">
              <w:rPr>
                <w:rFonts w:ascii="Angsana New" w:hAnsi="Angsana New"/>
                <w:sz w:val="30"/>
                <w:szCs w:val="30"/>
                <w:lang w:val="en-US" w:bidi="th-TH"/>
              </w:rPr>
              <w:t>40</w:t>
            </w:r>
          </w:p>
        </w:tc>
        <w:tc>
          <w:tcPr>
            <w:tcW w:w="283" w:type="dxa"/>
          </w:tcPr>
          <w:p w:rsidR="00945195" w:rsidRPr="00370D03" w:rsidRDefault="00945195" w:rsidP="00945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945195" w:rsidRPr="00370D03" w:rsidDel="002705F0" w:rsidRDefault="00945195" w:rsidP="0014043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70D03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="00061BDB" w:rsidRPr="00370D03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Pr="00370D03">
              <w:rPr>
                <w:rFonts w:ascii="Angsana New" w:hAnsi="Angsana New"/>
                <w:sz w:val="30"/>
                <w:szCs w:val="30"/>
                <w:lang w:val="en-US" w:bidi="th-TH"/>
              </w:rPr>
              <w:t>5,5</w:t>
            </w:r>
            <w:r w:rsidR="00061BDB" w:rsidRPr="00370D03">
              <w:rPr>
                <w:rFonts w:ascii="Angsana New" w:hAnsi="Angsana New"/>
                <w:sz w:val="30"/>
                <w:szCs w:val="30"/>
                <w:lang w:val="en-US" w:bidi="th-TH"/>
              </w:rPr>
              <w:t>40</w:t>
            </w:r>
          </w:p>
        </w:tc>
        <w:tc>
          <w:tcPr>
            <w:tcW w:w="284" w:type="dxa"/>
          </w:tcPr>
          <w:p w:rsidR="00945195" w:rsidRPr="00370D03" w:rsidRDefault="00945195" w:rsidP="00945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</w:tcPr>
          <w:p w:rsidR="00945195" w:rsidRPr="00370D03" w:rsidDel="002705F0" w:rsidRDefault="00F54400" w:rsidP="0014043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70D03">
              <w:rPr>
                <w:rFonts w:ascii="Angsana New" w:hAnsi="Angsana New"/>
                <w:sz w:val="30"/>
                <w:szCs w:val="30"/>
                <w:lang w:val="en-US" w:bidi="th-TH"/>
              </w:rPr>
              <w:t>635,540</w:t>
            </w:r>
          </w:p>
        </w:tc>
        <w:tc>
          <w:tcPr>
            <w:tcW w:w="283" w:type="dxa"/>
          </w:tcPr>
          <w:p w:rsidR="00945195" w:rsidRPr="00370D03" w:rsidRDefault="00945195" w:rsidP="00945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</w:tcPr>
          <w:p w:rsidR="00945195" w:rsidRPr="00370D03" w:rsidDel="002705F0" w:rsidRDefault="00A41666" w:rsidP="002A2EE3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70D03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 w:rsidR="00945195" w:rsidRPr="00370D03">
              <w:rPr>
                <w:rFonts w:ascii="Angsana New" w:hAnsi="Angsana New"/>
                <w:sz w:val="30"/>
                <w:szCs w:val="30"/>
                <w:lang w:val="en-US" w:bidi="th-TH"/>
              </w:rPr>
              <w:t>635,540</w:t>
            </w:r>
          </w:p>
        </w:tc>
      </w:tr>
      <w:tr w:rsidR="00945195" w:rsidRPr="00D20731" w:rsidTr="00EC5D6B">
        <w:tc>
          <w:tcPr>
            <w:tcW w:w="4143" w:type="dxa"/>
          </w:tcPr>
          <w:p w:rsidR="00945195" w:rsidRPr="00370D03" w:rsidRDefault="00945195" w:rsidP="00EC5D6B">
            <w:pPr>
              <w:ind w:firstLine="66"/>
              <w:rPr>
                <w:rFonts w:ascii="Angsana New" w:hAnsi="Angsana New"/>
                <w:sz w:val="30"/>
                <w:szCs w:val="30"/>
                <w:cs/>
              </w:rPr>
            </w:pPr>
            <w:r w:rsidRPr="00370D03">
              <w:rPr>
                <w:rFonts w:ascii="Angsana New" w:hAnsi="Angsana New" w:hint="cs"/>
                <w:sz w:val="30"/>
                <w:szCs w:val="30"/>
                <w:cs/>
              </w:rPr>
              <w:t xml:space="preserve">(ขาดทุน) ต่อหุ้นขั้นพื้นฐาน </w:t>
            </w:r>
            <w:r w:rsidRPr="00370D0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945195" w:rsidRPr="00370D03" w:rsidRDefault="00E7236E" w:rsidP="0094519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(0.034</w:t>
            </w:r>
            <w:r w:rsidR="00EA3091" w:rsidRPr="00370D03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83" w:type="dxa"/>
          </w:tcPr>
          <w:p w:rsidR="00945195" w:rsidRPr="00370D03" w:rsidRDefault="00945195" w:rsidP="00945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945195" w:rsidRPr="00370D03" w:rsidRDefault="00945195" w:rsidP="00A4166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70D03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061BDB" w:rsidRPr="00370D03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 w:rsidRPr="00370D03">
              <w:rPr>
                <w:rFonts w:ascii="Angsana New" w:hAnsi="Angsana New"/>
                <w:sz w:val="30"/>
                <w:szCs w:val="30"/>
                <w:lang w:val="en-US" w:bidi="th-TH"/>
              </w:rPr>
              <w:t>.</w:t>
            </w:r>
            <w:r w:rsidR="00061BDB" w:rsidRPr="00370D03">
              <w:rPr>
                <w:rFonts w:ascii="Angsana New" w:hAnsi="Angsana New"/>
                <w:sz w:val="30"/>
                <w:szCs w:val="30"/>
                <w:lang w:val="en-US" w:bidi="th-TH"/>
              </w:rPr>
              <w:t>00</w:t>
            </w:r>
            <w:r w:rsidRPr="00370D03">
              <w:rPr>
                <w:rFonts w:ascii="Angsana New" w:hAnsi="Angsana New"/>
                <w:sz w:val="30"/>
                <w:szCs w:val="30"/>
                <w:lang w:val="en-US" w:bidi="th-TH"/>
              </w:rPr>
              <w:t>6)</w:t>
            </w:r>
          </w:p>
        </w:tc>
        <w:tc>
          <w:tcPr>
            <w:tcW w:w="284" w:type="dxa"/>
          </w:tcPr>
          <w:p w:rsidR="00945195" w:rsidRPr="00370D03" w:rsidRDefault="00945195" w:rsidP="00945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</w:tcPr>
          <w:p w:rsidR="00945195" w:rsidRPr="00370D03" w:rsidRDefault="00F54400" w:rsidP="00A4166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70D03">
              <w:rPr>
                <w:rFonts w:ascii="Angsana New" w:hAnsi="Angsana New"/>
                <w:sz w:val="30"/>
                <w:szCs w:val="30"/>
                <w:lang w:val="en-US" w:bidi="th-TH"/>
              </w:rPr>
              <w:t>(0.01</w:t>
            </w:r>
            <w:r w:rsidR="00E7236E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  <w:r w:rsidRPr="00370D03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83" w:type="dxa"/>
          </w:tcPr>
          <w:p w:rsidR="00945195" w:rsidRPr="00370D03" w:rsidRDefault="00945195" w:rsidP="00945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</w:tcPr>
          <w:p w:rsidR="00945195" w:rsidRPr="00370D03" w:rsidRDefault="00945195" w:rsidP="002A2EE3">
            <w:pPr>
              <w:pStyle w:val="acctfourfigures"/>
              <w:tabs>
                <w:tab w:val="clear" w:pos="765"/>
                <w:tab w:val="decimal" w:pos="918"/>
                <w:tab w:val="decimal" w:pos="990"/>
              </w:tabs>
              <w:spacing w:line="240" w:lineRule="auto"/>
              <w:ind w:righ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70D03">
              <w:rPr>
                <w:rFonts w:ascii="Angsana New" w:hAnsi="Angsana New"/>
                <w:sz w:val="30"/>
                <w:szCs w:val="30"/>
                <w:lang w:val="en-US" w:bidi="th-TH"/>
              </w:rPr>
              <w:t>(0.01</w:t>
            </w:r>
            <w:r w:rsidR="00EA3091" w:rsidRPr="00370D03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Pr="00370D03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</w:tbl>
    <w:p w:rsidR="006E7D43" w:rsidRPr="004D3DD6" w:rsidRDefault="006E7D43" w:rsidP="00945195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46" w:hanging="446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4D3DD6">
        <w:rPr>
          <w:rFonts w:ascii="Angsana New" w:hAnsi="Angsana New"/>
          <w:b/>
          <w:bCs/>
          <w:sz w:val="30"/>
          <w:szCs w:val="30"/>
          <w:cs/>
        </w:rPr>
        <w:t>สิทธิประโยชน์จากการส่งเสริมการลงทุน</w:t>
      </w:r>
    </w:p>
    <w:p w:rsidR="006E7D43" w:rsidRDefault="006E7D43" w:rsidP="00945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46"/>
        <w:jc w:val="thaiDistribute"/>
        <w:rPr>
          <w:rFonts w:ascii="Angsana New" w:hAnsi="Angsana New"/>
          <w:sz w:val="30"/>
          <w:szCs w:val="30"/>
        </w:rPr>
      </w:pPr>
      <w:r w:rsidRPr="007E4B7A">
        <w:rPr>
          <w:rFonts w:ascii="Angsana New" w:hAnsi="Angsana New"/>
          <w:sz w:val="30"/>
          <w:szCs w:val="30"/>
          <w:cs/>
        </w:rPr>
        <w:t>คณะกรรมการส่งเสริมการลงทุนอนุมัติให้</w:t>
      </w:r>
      <w:r w:rsidRPr="007E4B7A">
        <w:rPr>
          <w:rFonts w:ascii="Angsana New" w:hAnsi="Angsana New" w:hint="cs"/>
          <w:sz w:val="30"/>
          <w:szCs w:val="30"/>
          <w:cs/>
        </w:rPr>
        <w:t>กลุ่ม</w:t>
      </w:r>
      <w:r w:rsidRPr="007E4B7A">
        <w:rPr>
          <w:rFonts w:ascii="Angsana New" w:hAnsi="Angsana New"/>
          <w:sz w:val="30"/>
          <w:szCs w:val="30"/>
          <w:cs/>
        </w:rPr>
        <w:t>บริษัท</w:t>
      </w:r>
      <w:r w:rsidRPr="007E4B7A">
        <w:rPr>
          <w:rFonts w:ascii="Angsana New" w:hAnsi="Angsana New" w:hint="cs"/>
          <w:sz w:val="30"/>
          <w:szCs w:val="30"/>
          <w:cs/>
        </w:rPr>
        <w:t>ไ</w:t>
      </w:r>
      <w:r w:rsidRPr="007E4B7A">
        <w:rPr>
          <w:rFonts w:ascii="Angsana New" w:hAnsi="Angsana New"/>
          <w:sz w:val="30"/>
          <w:szCs w:val="30"/>
          <w:cs/>
        </w:rPr>
        <w:t>ด้รับสิทธิประโยชน์หลายประการในฐานะผู้ได้รับการส่งเสริมการลงทุนตามพระราชบัญญัติการส่งเสริมการลงทุน พ</w:t>
      </w:r>
      <w:r w:rsidRPr="007E4B7A">
        <w:rPr>
          <w:rFonts w:ascii="Angsana New" w:hAnsi="Angsana New"/>
          <w:sz w:val="30"/>
          <w:szCs w:val="30"/>
        </w:rPr>
        <w:t>.</w:t>
      </w:r>
      <w:r w:rsidRPr="007E4B7A">
        <w:rPr>
          <w:rFonts w:ascii="Angsana New" w:hAnsi="Angsana New"/>
          <w:sz w:val="30"/>
          <w:szCs w:val="30"/>
          <w:cs/>
        </w:rPr>
        <w:t>ศ</w:t>
      </w:r>
      <w:r w:rsidRPr="007E4B7A">
        <w:rPr>
          <w:rFonts w:ascii="Angsana New" w:hAnsi="Angsana New"/>
          <w:sz w:val="30"/>
          <w:szCs w:val="30"/>
        </w:rPr>
        <w:t xml:space="preserve">. </w:t>
      </w:r>
      <w:r w:rsidR="00061BDB">
        <w:rPr>
          <w:rFonts w:ascii="Angsana New" w:hAnsi="Angsana New"/>
          <w:sz w:val="30"/>
          <w:szCs w:val="30"/>
        </w:rPr>
        <w:t>2</w:t>
      </w:r>
      <w:r w:rsidRPr="007E4B7A">
        <w:rPr>
          <w:rFonts w:ascii="Angsana New" w:hAnsi="Angsana New"/>
          <w:sz w:val="30"/>
          <w:szCs w:val="30"/>
        </w:rPr>
        <w:t>5</w:t>
      </w:r>
      <w:r w:rsidR="00061BDB">
        <w:rPr>
          <w:rFonts w:ascii="Angsana New" w:hAnsi="Angsana New"/>
          <w:sz w:val="30"/>
          <w:szCs w:val="30"/>
        </w:rPr>
        <w:t>20</w:t>
      </w:r>
      <w:r w:rsidRPr="007E4B7A">
        <w:rPr>
          <w:rFonts w:ascii="Angsana New" w:hAnsi="Angsana New"/>
          <w:sz w:val="30"/>
          <w:szCs w:val="30"/>
          <w:cs/>
        </w:rPr>
        <w:t xml:space="preserve"> </w:t>
      </w:r>
      <w:r w:rsidRPr="007E4B7A">
        <w:rPr>
          <w:rFonts w:ascii="Angsana New" w:hAnsi="Angsana New" w:hint="cs"/>
          <w:sz w:val="30"/>
          <w:szCs w:val="30"/>
          <w:cs/>
        </w:rPr>
        <w:t xml:space="preserve">เกี่ยวกับการผลิตเครื่องจักร อุปกรณ์และชิ้นส่วน </w:t>
      </w:r>
      <w:r w:rsidRPr="007E4B7A">
        <w:rPr>
          <w:rFonts w:ascii="Angsana New" w:hAnsi="Angsana New"/>
          <w:sz w:val="30"/>
          <w:szCs w:val="30"/>
          <w:cs/>
        </w:rPr>
        <w:t>ซึ่งพอสรุปสาระสำคัญได้ดังนี้</w:t>
      </w:r>
    </w:p>
    <w:p w:rsidR="006E7D43" w:rsidRPr="007E4B7A" w:rsidRDefault="006E7D43" w:rsidP="00945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ind w:left="1080" w:hanging="634"/>
        <w:jc w:val="thaiDistribute"/>
        <w:rPr>
          <w:rFonts w:ascii="Angsana New" w:hAnsi="Angsana New"/>
          <w:sz w:val="30"/>
          <w:szCs w:val="30"/>
        </w:rPr>
      </w:pPr>
      <w:r w:rsidRPr="007E4B7A">
        <w:rPr>
          <w:rFonts w:ascii="Angsana New" w:hAnsi="Angsana New"/>
          <w:sz w:val="30"/>
          <w:szCs w:val="30"/>
          <w:cs/>
        </w:rPr>
        <w:t>(</w:t>
      </w:r>
      <w:r w:rsidRPr="007E4B7A">
        <w:rPr>
          <w:rFonts w:ascii="Angsana New" w:hAnsi="Angsana New" w:hint="cs"/>
          <w:sz w:val="30"/>
          <w:szCs w:val="30"/>
          <w:cs/>
        </w:rPr>
        <w:t>ก</w:t>
      </w:r>
      <w:r w:rsidRPr="007E4B7A">
        <w:rPr>
          <w:rFonts w:ascii="Angsana New" w:hAnsi="Angsana New"/>
          <w:sz w:val="30"/>
          <w:szCs w:val="30"/>
          <w:cs/>
        </w:rPr>
        <w:t>)</w:t>
      </w:r>
      <w:r w:rsidRPr="007E4B7A">
        <w:rPr>
          <w:rFonts w:ascii="Angsana New" w:hAnsi="Angsana New"/>
          <w:sz w:val="30"/>
          <w:szCs w:val="30"/>
          <w:cs/>
        </w:rPr>
        <w:tab/>
      </w:r>
      <w:r w:rsidRPr="007E4B7A">
        <w:rPr>
          <w:rFonts w:ascii="Angsana New" w:hAnsi="Angsana New" w:hint="cs"/>
          <w:sz w:val="30"/>
          <w:szCs w:val="30"/>
          <w:cs/>
        </w:rPr>
        <w:t>ให้</w:t>
      </w:r>
      <w:r w:rsidRPr="007E4B7A">
        <w:rPr>
          <w:rFonts w:ascii="Angsana New" w:hAnsi="Angsana New"/>
          <w:sz w:val="30"/>
          <w:szCs w:val="30"/>
          <w:cs/>
        </w:rPr>
        <w:t xml:space="preserve">ได้รับยกเว้นอากรขาเข้าสำหรับเครื่องจักรที่ได้รับอนุมัติโดยคณะกรรมการส่งเสริมการลงทุน </w:t>
      </w:r>
    </w:p>
    <w:p w:rsidR="006E7D43" w:rsidRPr="007E4B7A" w:rsidRDefault="006E7D43" w:rsidP="00945195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080" w:hanging="630"/>
        <w:jc w:val="thaiDistribute"/>
        <w:rPr>
          <w:rFonts w:ascii="Angsana New" w:hAnsi="Angsana New"/>
          <w:sz w:val="30"/>
          <w:szCs w:val="30"/>
        </w:rPr>
      </w:pPr>
      <w:r w:rsidRPr="007E4B7A">
        <w:rPr>
          <w:rFonts w:ascii="Angsana New" w:hAnsi="Angsana New" w:hint="cs"/>
          <w:sz w:val="30"/>
          <w:szCs w:val="30"/>
          <w:cs/>
        </w:rPr>
        <w:t>ให้</w:t>
      </w:r>
      <w:r w:rsidRPr="007E4B7A">
        <w:rPr>
          <w:rFonts w:ascii="Angsana New" w:hAnsi="Angsana New"/>
          <w:sz w:val="30"/>
          <w:szCs w:val="30"/>
          <w:cs/>
        </w:rPr>
        <w:t xml:space="preserve">ได้รับยกเว้นภาษีเงินได้นิติบุคคลสำหรับกำไรสุทธิที่ได้จากการประกอบกิจการที่ได้รับการส่งเสริมมีกำหนดเวลา </w:t>
      </w:r>
      <w:r w:rsidR="00061BDB" w:rsidRPr="00061BDB">
        <w:rPr>
          <w:rFonts w:ascii="Angsana New" w:hAnsi="Angsana New"/>
          <w:sz w:val="30"/>
          <w:szCs w:val="30"/>
        </w:rPr>
        <w:t>8</w:t>
      </w:r>
      <w:r w:rsidRPr="007E4B7A">
        <w:rPr>
          <w:rFonts w:ascii="Angsana New" w:hAnsi="Angsana New"/>
          <w:sz w:val="30"/>
          <w:szCs w:val="30"/>
          <w:cs/>
        </w:rPr>
        <w:t xml:space="preserve"> ปี นับแต่วันที่เริ่มมีรายได้จากการประกอบกิจการนั้น </w:t>
      </w:r>
    </w:p>
    <w:p w:rsidR="006E7D43" w:rsidRDefault="006E7D43" w:rsidP="00945195">
      <w:pPr>
        <w:pStyle w:val="a0"/>
        <w:tabs>
          <w:tab w:val="clear" w:pos="1080"/>
        </w:tabs>
        <w:spacing w:before="120"/>
        <w:ind w:left="446"/>
        <w:jc w:val="thaiDistribute"/>
        <w:rPr>
          <w:rFonts w:ascii="Angsana New" w:hAnsi="Angsana New" w:cs="Angsana New"/>
          <w:lang w:val="en-US"/>
        </w:rPr>
      </w:pPr>
      <w:r w:rsidRPr="007E4B7A">
        <w:rPr>
          <w:rFonts w:ascii="Angsana New" w:hAnsi="Angsana New" w:cs="Angsana New"/>
          <w:cs/>
          <w:lang w:val="en-US"/>
        </w:rPr>
        <w:t xml:space="preserve">เนื่องจากเป็นกิจการที่ได้รับการส่งเสริมการลงทุน </w:t>
      </w:r>
      <w:r w:rsidRPr="007E4B7A">
        <w:rPr>
          <w:rFonts w:ascii="Angsana New" w:hAnsi="Angsana New" w:cs="Angsana New" w:hint="cs"/>
          <w:cs/>
          <w:lang w:val="en-US"/>
        </w:rPr>
        <w:t>กลุ่ม</w:t>
      </w:r>
      <w:r w:rsidRPr="007E4B7A">
        <w:rPr>
          <w:rFonts w:ascii="Angsana New" w:hAnsi="Angsana New" w:cs="Angsana New"/>
          <w:cs/>
          <w:lang w:val="en-US"/>
        </w:rPr>
        <w:t>บริษัทจะต้องปฏิบัติตามเงื่อนไขและข้อกำหนดตามที่ระบุไว้ในบัตรส่งเสริมการลงทุน</w:t>
      </w:r>
    </w:p>
    <w:p w:rsidR="006E7D43" w:rsidRPr="001159DE" w:rsidRDefault="006E7D43" w:rsidP="007B771D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46" w:hanging="446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เครื่องมือทางการเงิน</w:t>
      </w:r>
    </w:p>
    <w:p w:rsidR="006E7D43" w:rsidRPr="005E741B" w:rsidRDefault="006E7D43" w:rsidP="007B77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firstLine="446"/>
        <w:jc w:val="both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lang w:val="en-GB"/>
        </w:rPr>
      </w:pPr>
      <w:r w:rsidRPr="005E741B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  <w:lang w:val="en-GB"/>
        </w:rPr>
        <w:t>มูลค่าตามบัญชีและ</w:t>
      </w:r>
      <w:r w:rsidRPr="005E741B">
        <w:rPr>
          <w:rFonts w:asciiTheme="majorBidi" w:eastAsia="Times New Roman" w:hAnsiTheme="majorBidi"/>
          <w:b/>
          <w:bCs/>
          <w:i/>
          <w:iCs/>
          <w:sz w:val="30"/>
          <w:szCs w:val="30"/>
          <w:cs/>
          <w:lang w:val="en-GB"/>
        </w:rPr>
        <w:t>มูลค่ายุติธรรม</w:t>
      </w:r>
    </w:p>
    <w:p w:rsidR="006E7D43" w:rsidRDefault="006E7D43" w:rsidP="007B77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46"/>
        <w:jc w:val="thaiDistribute"/>
        <w:rPr>
          <w:rFonts w:ascii="Angsana New" w:hAnsi="Angsana New"/>
          <w:sz w:val="30"/>
          <w:szCs w:val="30"/>
        </w:rPr>
      </w:pPr>
      <w:r w:rsidRPr="00693525">
        <w:rPr>
          <w:rFonts w:ascii="Angsana New" w:hAnsi="Angsana New" w:hint="cs"/>
          <w:sz w:val="30"/>
          <w:szCs w:val="30"/>
          <w:cs/>
        </w:rPr>
        <w:t>มูลค่ายุติธรรมของสินทรัพย์และหนี้สินทางการเงินส่วนที่หมุนเวียน</w:t>
      </w:r>
      <w:r>
        <w:rPr>
          <w:rFonts w:ascii="Angsana New" w:hAnsi="Angsana New" w:hint="cs"/>
          <w:sz w:val="30"/>
          <w:szCs w:val="30"/>
          <w:cs/>
        </w:rPr>
        <w:t>เป็นมูลค่าที่ใกล้เคียงกับมูลค่าตามบัญชีเนื่องจากเครื่องมือทางการเงินเหล่านี้จะครบกำหนดในระยะเวลาอันสั้น</w:t>
      </w:r>
    </w:p>
    <w:p w:rsidR="006E7D43" w:rsidRPr="00693525" w:rsidRDefault="006E7D43" w:rsidP="007B77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46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มูลค่ายุติธรรมของหนี้สินทางการเงินส่วนที่ไม่หมุนเวียนเป็นมูลค่าที่ใกล้เคียงกับมูลค่าตามบัญชี เนื่องจากอัตราดอกเบี้ยตามสัญญาใกล้เคียงกับอัตราท้องตลาด</w:t>
      </w:r>
    </w:p>
    <w:p w:rsidR="006E7D43" w:rsidRDefault="006E7D43" w:rsidP="007B77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46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มูลค่ายุติธรรมภายใต้เงินกู้ยืมระยะยาวจากสถาบันการเงินเป็นมูลค่าที่ใกล้เคียงกับมูลค่าตามบัญชี เนื่องจากอัตราดอกเบี้ยตามสัญญาใกล้เคียงกับอัตราท้องตลาด</w:t>
      </w:r>
    </w:p>
    <w:p w:rsidR="006E7D43" w:rsidRDefault="006E7D43" w:rsidP="007B77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46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มูลค่ายุติธรรมภายใต้สัญญาเช่าการเงินเป็นมูลค่าที่ใกล้เคียงกับมูลค่าตามบัญชี เนื่องจากอัตราดอกเบี้ยตามสัญญาใกล้เคียงกับอัตราท้องตลาด</w:t>
      </w:r>
    </w:p>
    <w:p w:rsidR="006E7D43" w:rsidRPr="001159DE" w:rsidRDefault="006E7D43" w:rsidP="007B771D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46" w:hanging="446"/>
        <w:jc w:val="thaiDistribute"/>
        <w:rPr>
          <w:rFonts w:ascii="Angsana New" w:hAnsi="Angsana New"/>
          <w:b/>
          <w:bCs/>
          <w:sz w:val="30"/>
          <w:szCs w:val="30"/>
        </w:rPr>
      </w:pPr>
      <w:r w:rsidRPr="001159DE">
        <w:rPr>
          <w:rFonts w:ascii="Angsana New" w:hAnsi="Angsana New"/>
          <w:b/>
          <w:bCs/>
          <w:sz w:val="30"/>
          <w:szCs w:val="30"/>
          <w:cs/>
        </w:rPr>
        <w:t>ภาระผูกพัน</w:t>
      </w:r>
      <w:r w:rsidRPr="001159DE">
        <w:rPr>
          <w:rFonts w:ascii="Angsana New" w:hAnsi="Angsana New" w:hint="cs"/>
          <w:b/>
          <w:bCs/>
          <w:sz w:val="30"/>
          <w:szCs w:val="30"/>
          <w:cs/>
        </w:rPr>
        <w:t>กับกิจการที่ไม่เกี่ยวข้องกัน</w:t>
      </w:r>
    </w:p>
    <w:p w:rsidR="006E7D43" w:rsidRPr="0040687C" w:rsidRDefault="006E7D43" w:rsidP="006E7D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  <w:highlight w:val="yellow"/>
        </w:rPr>
      </w:pPr>
    </w:p>
    <w:tbl>
      <w:tblPr>
        <w:tblW w:w="9454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888"/>
        <w:gridCol w:w="1260"/>
        <w:gridCol w:w="270"/>
        <w:gridCol w:w="1170"/>
        <w:gridCol w:w="270"/>
        <w:gridCol w:w="1170"/>
        <w:gridCol w:w="270"/>
        <w:gridCol w:w="1156"/>
      </w:tblGrid>
      <w:tr w:rsidR="007B771D" w:rsidRPr="001159DE" w:rsidTr="007B771D">
        <w:tc>
          <w:tcPr>
            <w:tcW w:w="3888" w:type="dxa"/>
            <w:shd w:val="clear" w:color="auto" w:fill="auto"/>
          </w:tcPr>
          <w:p w:rsidR="007B771D" w:rsidRPr="004464C7" w:rsidRDefault="007B771D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66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7B771D" w:rsidRPr="00107142" w:rsidRDefault="007B771D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07142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6E7D43" w:rsidRPr="001159DE" w:rsidTr="007B771D">
        <w:tc>
          <w:tcPr>
            <w:tcW w:w="3888" w:type="dxa"/>
            <w:shd w:val="clear" w:color="auto" w:fill="auto"/>
          </w:tcPr>
          <w:p w:rsidR="006E7D43" w:rsidRPr="004464C7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E7D43" w:rsidRPr="00107142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7142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:rsidR="006E7D43" w:rsidRPr="00107142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9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E7D43" w:rsidRPr="00107142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7142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E7D43" w:rsidRPr="001159DE" w:rsidTr="007B771D">
        <w:tc>
          <w:tcPr>
            <w:tcW w:w="3888" w:type="dxa"/>
            <w:shd w:val="clear" w:color="auto" w:fill="auto"/>
          </w:tcPr>
          <w:p w:rsidR="006E7D43" w:rsidRPr="001159DE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6E7D43" w:rsidRPr="001159DE" w:rsidRDefault="00061BDB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1BDB">
              <w:rPr>
                <w:rFonts w:ascii="Angsana New" w:hAnsi="Angsana New"/>
                <w:sz w:val="30"/>
                <w:szCs w:val="30"/>
              </w:rPr>
              <w:t>31</w:t>
            </w:r>
            <w:r w:rsidR="006E7D43" w:rsidRPr="001159DE">
              <w:rPr>
                <w:rFonts w:ascii="Angsana New" w:hAnsi="Angsana New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:rsidR="006E7D43" w:rsidRPr="001159DE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6E7D43" w:rsidRPr="001159DE" w:rsidRDefault="00061BDB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1BDB">
              <w:rPr>
                <w:rFonts w:ascii="Angsana New" w:hAnsi="Angsana New"/>
                <w:sz w:val="30"/>
                <w:szCs w:val="30"/>
              </w:rPr>
              <w:t>31</w:t>
            </w:r>
            <w:r w:rsidR="006E7D43" w:rsidRPr="001159DE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  <w:shd w:val="clear" w:color="auto" w:fill="auto"/>
          </w:tcPr>
          <w:p w:rsidR="006E7D43" w:rsidRPr="001159DE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6E7D43" w:rsidRPr="001159DE" w:rsidRDefault="00061BDB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1BDB">
              <w:rPr>
                <w:rFonts w:ascii="Angsana New" w:hAnsi="Angsana New"/>
                <w:sz w:val="30"/>
                <w:szCs w:val="30"/>
              </w:rPr>
              <w:t>31</w:t>
            </w:r>
            <w:r w:rsidR="006E7D43" w:rsidRPr="001159DE">
              <w:rPr>
                <w:rFonts w:ascii="Angsana New" w:hAnsi="Angsana New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70" w:type="dxa"/>
            <w:shd w:val="clear" w:color="auto" w:fill="auto"/>
          </w:tcPr>
          <w:p w:rsidR="006E7D43" w:rsidRPr="001159DE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shd w:val="clear" w:color="auto" w:fill="auto"/>
          </w:tcPr>
          <w:p w:rsidR="006E7D43" w:rsidRPr="001159DE" w:rsidRDefault="00061BDB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1BDB">
              <w:rPr>
                <w:rFonts w:ascii="Angsana New" w:hAnsi="Angsana New"/>
                <w:sz w:val="30"/>
                <w:szCs w:val="30"/>
              </w:rPr>
              <w:t>31</w:t>
            </w:r>
            <w:r w:rsidR="006E7D43" w:rsidRPr="001159DE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6E7D43" w:rsidRPr="001159DE" w:rsidTr="007B771D">
        <w:tc>
          <w:tcPr>
            <w:tcW w:w="3888" w:type="dxa"/>
            <w:shd w:val="clear" w:color="auto" w:fill="auto"/>
          </w:tcPr>
          <w:p w:rsidR="006E7D43" w:rsidRPr="001159DE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6E7D43" w:rsidRPr="001159DE" w:rsidRDefault="00061BDB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1BDB">
              <w:rPr>
                <w:rFonts w:ascii="Angsana New" w:hAnsi="Angsana New"/>
                <w:sz w:val="30"/>
                <w:szCs w:val="30"/>
              </w:rPr>
              <w:t>25</w:t>
            </w:r>
            <w:r w:rsidRPr="00061BDB">
              <w:rPr>
                <w:rFonts w:ascii="Angsana New" w:hAnsi="Angsana New" w:hint="cs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:rsidR="006E7D43" w:rsidRPr="001159DE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6E7D43" w:rsidRPr="001159DE" w:rsidRDefault="00061BDB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1BDB">
              <w:rPr>
                <w:rFonts w:ascii="Angsana New" w:hAnsi="Angsana New"/>
                <w:sz w:val="30"/>
                <w:szCs w:val="30"/>
              </w:rPr>
              <w:t>25</w:t>
            </w:r>
            <w:r w:rsidR="006E7D43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:rsidR="006E7D43" w:rsidRPr="001159DE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6E7D43" w:rsidRPr="001159DE" w:rsidRDefault="00061BDB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1BDB">
              <w:rPr>
                <w:rFonts w:ascii="Angsana New" w:hAnsi="Angsana New"/>
                <w:sz w:val="30"/>
                <w:szCs w:val="30"/>
              </w:rPr>
              <w:t>25</w:t>
            </w:r>
            <w:r w:rsidRPr="00061BDB">
              <w:rPr>
                <w:rFonts w:ascii="Angsana New" w:hAnsi="Angsana New" w:hint="cs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:rsidR="006E7D43" w:rsidRPr="001159DE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</w:tcPr>
          <w:p w:rsidR="006E7D43" w:rsidRPr="001159DE" w:rsidRDefault="00061BDB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1BDB">
              <w:rPr>
                <w:rFonts w:ascii="Angsana New" w:hAnsi="Angsana New"/>
                <w:sz w:val="30"/>
                <w:szCs w:val="30"/>
              </w:rPr>
              <w:t>25</w:t>
            </w:r>
            <w:r w:rsidR="006E7D43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6E7D43" w:rsidRPr="001159DE" w:rsidTr="002B60FD">
        <w:tc>
          <w:tcPr>
            <w:tcW w:w="3888" w:type="dxa"/>
            <w:shd w:val="clear" w:color="auto" w:fill="auto"/>
          </w:tcPr>
          <w:p w:rsidR="006E7D43" w:rsidRPr="001159DE" w:rsidRDefault="006E7D43" w:rsidP="00706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45"/>
              </w:tabs>
              <w:ind w:right="-108" w:firstLine="66"/>
              <w:rPr>
                <w:rFonts w:ascii="Angsana New" w:hAnsi="Angsana New"/>
                <w:sz w:val="30"/>
                <w:szCs w:val="30"/>
                <w:cs/>
              </w:rPr>
            </w:pPr>
            <w:r w:rsidRPr="001159DE">
              <w:rPr>
                <w:rFonts w:ascii="Angsana New" w:hAnsi="Angsana New" w:hint="cs"/>
                <w:sz w:val="30"/>
                <w:szCs w:val="30"/>
                <w:cs/>
              </w:rPr>
              <w:t>ภายในหนึ่งปี</w:t>
            </w:r>
            <w:r w:rsidR="00887446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1260" w:type="dxa"/>
            <w:shd w:val="clear" w:color="auto" w:fill="auto"/>
          </w:tcPr>
          <w:p w:rsidR="006E7D43" w:rsidRPr="002B60FD" w:rsidRDefault="008F7C0B" w:rsidP="002B60FD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08" w:right="-18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1,114</w:t>
            </w:r>
          </w:p>
        </w:tc>
        <w:tc>
          <w:tcPr>
            <w:tcW w:w="270" w:type="dxa"/>
            <w:shd w:val="clear" w:color="auto" w:fill="auto"/>
          </w:tcPr>
          <w:p w:rsidR="006E7D43" w:rsidRPr="001159DE" w:rsidRDefault="006E7D43" w:rsidP="00F407D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6E7D43" w:rsidRPr="001159DE" w:rsidRDefault="007B771D" w:rsidP="00F407DE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8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1,732</w:t>
            </w:r>
          </w:p>
        </w:tc>
        <w:tc>
          <w:tcPr>
            <w:tcW w:w="270" w:type="dxa"/>
            <w:shd w:val="clear" w:color="auto" w:fill="auto"/>
          </w:tcPr>
          <w:p w:rsidR="006E7D43" w:rsidRPr="001159DE" w:rsidRDefault="006E7D43" w:rsidP="00F407D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6E7D43" w:rsidRPr="00EB5F18" w:rsidRDefault="00EB5F18" w:rsidP="00F407DE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8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543</w:t>
            </w:r>
          </w:p>
        </w:tc>
        <w:tc>
          <w:tcPr>
            <w:tcW w:w="270" w:type="dxa"/>
            <w:shd w:val="clear" w:color="auto" w:fill="auto"/>
          </w:tcPr>
          <w:p w:rsidR="006E7D43" w:rsidRPr="001159DE" w:rsidRDefault="006E7D43" w:rsidP="00F407D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shd w:val="clear" w:color="auto" w:fill="auto"/>
          </w:tcPr>
          <w:p w:rsidR="006E7D43" w:rsidRPr="001159DE" w:rsidRDefault="007B771D" w:rsidP="00F407DE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8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672</w:t>
            </w:r>
          </w:p>
        </w:tc>
      </w:tr>
      <w:tr w:rsidR="006E7D43" w:rsidRPr="001159DE" w:rsidTr="002B60FD">
        <w:tc>
          <w:tcPr>
            <w:tcW w:w="3888" w:type="dxa"/>
            <w:shd w:val="clear" w:color="auto" w:fill="auto"/>
          </w:tcPr>
          <w:p w:rsidR="006E7D43" w:rsidRPr="001159DE" w:rsidRDefault="006E7D43" w:rsidP="00706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firstLine="66"/>
              <w:rPr>
                <w:rFonts w:ascii="Angsana New" w:hAnsi="Angsana New"/>
                <w:sz w:val="30"/>
                <w:szCs w:val="30"/>
                <w:cs/>
              </w:rPr>
            </w:pPr>
            <w:r w:rsidRPr="001159DE">
              <w:rPr>
                <w:rFonts w:ascii="Angsana New" w:hAnsi="Angsana New" w:hint="cs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6E7D43" w:rsidRPr="002B60FD" w:rsidRDefault="002B60FD" w:rsidP="002B60FD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08" w:right="-18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B60FD">
              <w:rPr>
                <w:rFonts w:ascii="Angsana New" w:hAnsi="Angsana New"/>
                <w:sz w:val="30"/>
                <w:szCs w:val="30"/>
                <w:lang w:bidi="th-TH"/>
              </w:rPr>
              <w:t>296</w:t>
            </w:r>
          </w:p>
        </w:tc>
        <w:tc>
          <w:tcPr>
            <w:tcW w:w="270" w:type="dxa"/>
            <w:shd w:val="clear" w:color="auto" w:fill="auto"/>
          </w:tcPr>
          <w:p w:rsidR="006E7D43" w:rsidRPr="001159DE" w:rsidRDefault="006E7D43" w:rsidP="00F407D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6E7D43" w:rsidRPr="001159DE" w:rsidRDefault="007B771D" w:rsidP="00F407DE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8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478</w:t>
            </w:r>
          </w:p>
        </w:tc>
        <w:tc>
          <w:tcPr>
            <w:tcW w:w="270" w:type="dxa"/>
            <w:shd w:val="clear" w:color="auto" w:fill="auto"/>
          </w:tcPr>
          <w:p w:rsidR="006E7D43" w:rsidRPr="001159DE" w:rsidRDefault="006E7D43" w:rsidP="00F407D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6E7D43" w:rsidRPr="001159DE" w:rsidRDefault="006D43DC" w:rsidP="00F407DE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296</w:t>
            </w:r>
          </w:p>
        </w:tc>
        <w:tc>
          <w:tcPr>
            <w:tcW w:w="270" w:type="dxa"/>
            <w:shd w:val="clear" w:color="auto" w:fill="auto"/>
          </w:tcPr>
          <w:p w:rsidR="006E7D43" w:rsidRPr="001159DE" w:rsidRDefault="006E7D43" w:rsidP="00F407D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</w:tcPr>
          <w:p w:rsidR="006E7D43" w:rsidRPr="001159DE" w:rsidRDefault="007B771D" w:rsidP="00F407DE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8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478</w:t>
            </w:r>
          </w:p>
        </w:tc>
      </w:tr>
      <w:tr w:rsidR="006E7D43" w:rsidRPr="001159DE" w:rsidTr="002B60FD">
        <w:tc>
          <w:tcPr>
            <w:tcW w:w="3888" w:type="dxa"/>
            <w:shd w:val="clear" w:color="auto" w:fill="auto"/>
          </w:tcPr>
          <w:p w:rsidR="006E7D43" w:rsidRPr="001159DE" w:rsidRDefault="006E7D43" w:rsidP="00706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6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159D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E7D43" w:rsidRPr="007F059B" w:rsidRDefault="008F7C0B" w:rsidP="002B60FD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08" w:right="-1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1,410</w:t>
            </w:r>
          </w:p>
        </w:tc>
        <w:tc>
          <w:tcPr>
            <w:tcW w:w="270" w:type="dxa"/>
            <w:shd w:val="clear" w:color="auto" w:fill="auto"/>
          </w:tcPr>
          <w:p w:rsidR="006E7D43" w:rsidRPr="001159DE" w:rsidRDefault="006E7D43" w:rsidP="00F407D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E7D43" w:rsidRPr="001159DE" w:rsidRDefault="007B771D" w:rsidP="00F407DE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2,210</w:t>
            </w:r>
          </w:p>
        </w:tc>
        <w:tc>
          <w:tcPr>
            <w:tcW w:w="270" w:type="dxa"/>
            <w:shd w:val="clear" w:color="auto" w:fill="auto"/>
          </w:tcPr>
          <w:p w:rsidR="006E7D43" w:rsidRPr="001159DE" w:rsidRDefault="006E7D43" w:rsidP="00F407D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E7D43" w:rsidRPr="001159DE" w:rsidRDefault="00EB5F18" w:rsidP="00F407DE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839</w:t>
            </w:r>
          </w:p>
        </w:tc>
        <w:tc>
          <w:tcPr>
            <w:tcW w:w="270" w:type="dxa"/>
            <w:shd w:val="clear" w:color="auto" w:fill="auto"/>
          </w:tcPr>
          <w:p w:rsidR="006E7D43" w:rsidRPr="001159DE" w:rsidRDefault="006E7D43" w:rsidP="00F407D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E7D43" w:rsidRPr="001159DE" w:rsidRDefault="007B771D" w:rsidP="00F407DE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1,150</w:t>
            </w:r>
          </w:p>
        </w:tc>
      </w:tr>
    </w:tbl>
    <w:p w:rsidR="008E749E" w:rsidRPr="00391B41" w:rsidRDefault="008E749E" w:rsidP="008E749E">
      <w:pPr>
        <w:pStyle w:val="a"/>
        <w:tabs>
          <w:tab w:val="clear" w:pos="1080"/>
        </w:tabs>
        <w:spacing w:before="120"/>
        <w:ind w:left="284"/>
        <w:jc w:val="thaiDistribute"/>
        <w:rPr>
          <w:rFonts w:ascii="Angsana New" w:hAnsi="Angsana New"/>
          <w:i/>
          <w:iCs/>
          <w:sz w:val="16"/>
          <w:szCs w:val="16"/>
          <w:lang w:val="en-GB"/>
        </w:rPr>
      </w:pPr>
    </w:p>
    <w:p w:rsidR="00980A28" w:rsidRPr="007B771D" w:rsidRDefault="00980A28" w:rsidP="00CA0E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7B771D">
        <w:rPr>
          <w:rFonts w:ascii="Angsana New" w:hAnsi="Angsana New" w:hint="cs"/>
          <w:b/>
          <w:bCs/>
          <w:i/>
          <w:iCs/>
          <w:sz w:val="30"/>
          <w:szCs w:val="30"/>
          <w:cs/>
        </w:rPr>
        <w:t>หนังสือค้ำประกันผลงาน</w:t>
      </w:r>
    </w:p>
    <w:p w:rsidR="00980A28" w:rsidRDefault="00980A28" w:rsidP="00CA0E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="Angsana New" w:hAnsi="Angsana New"/>
          <w:i/>
          <w:iCs/>
          <w:sz w:val="30"/>
          <w:szCs w:val="30"/>
        </w:rPr>
      </w:pPr>
      <w:r w:rsidRPr="00C54F73">
        <w:rPr>
          <w:rFonts w:ascii="Angsana New" w:hAnsi="Angsana New"/>
          <w:sz w:val="30"/>
          <w:szCs w:val="30"/>
          <w:cs/>
        </w:rPr>
        <w:t xml:space="preserve">ณ วันที่ </w:t>
      </w:r>
      <w:r w:rsidR="00061BDB" w:rsidRPr="00C54F73">
        <w:rPr>
          <w:rFonts w:ascii="Angsana New" w:hAnsi="Angsana New"/>
          <w:sz w:val="30"/>
          <w:szCs w:val="30"/>
        </w:rPr>
        <w:t>31</w:t>
      </w:r>
      <w:r w:rsidRPr="00C54F73">
        <w:rPr>
          <w:rFonts w:ascii="Angsana New" w:hAnsi="Angsana New"/>
          <w:sz w:val="30"/>
          <w:szCs w:val="30"/>
        </w:rPr>
        <w:t xml:space="preserve"> </w:t>
      </w:r>
      <w:r w:rsidRPr="00C54F73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061BDB" w:rsidRPr="00C54F73">
        <w:rPr>
          <w:rFonts w:ascii="Angsana New" w:hAnsi="Angsana New"/>
          <w:sz w:val="30"/>
          <w:szCs w:val="30"/>
        </w:rPr>
        <w:t>25</w:t>
      </w:r>
      <w:r w:rsidRPr="00C54F73">
        <w:rPr>
          <w:rFonts w:ascii="Angsana New" w:hAnsi="Angsana New"/>
          <w:sz w:val="30"/>
          <w:szCs w:val="30"/>
        </w:rPr>
        <w:t>6</w:t>
      </w:r>
      <w:r w:rsidR="00061BDB" w:rsidRPr="00C54F73">
        <w:rPr>
          <w:rFonts w:ascii="Angsana New" w:hAnsi="Angsana New"/>
          <w:sz w:val="30"/>
          <w:szCs w:val="30"/>
        </w:rPr>
        <w:t>3</w:t>
      </w:r>
      <w:r w:rsidRPr="00C54F73">
        <w:rPr>
          <w:rFonts w:ascii="Angsana New" w:hAnsi="Angsana New" w:hint="cs"/>
          <w:sz w:val="30"/>
          <w:szCs w:val="30"/>
          <w:cs/>
        </w:rPr>
        <w:t xml:space="preserve"> </w:t>
      </w:r>
      <w:r w:rsidR="00C54F73" w:rsidRPr="00C54F73">
        <w:rPr>
          <w:rFonts w:ascii="Angsana New" w:hAnsi="Angsana New" w:hint="cs"/>
          <w:sz w:val="30"/>
          <w:szCs w:val="30"/>
          <w:cs/>
        </w:rPr>
        <w:t>กลุ่ม</w:t>
      </w:r>
      <w:r w:rsidRPr="00C54F73">
        <w:rPr>
          <w:rFonts w:ascii="Angsana New" w:hAnsi="Angsana New"/>
          <w:sz w:val="30"/>
          <w:szCs w:val="30"/>
          <w:cs/>
        </w:rPr>
        <w:t>บริษัทมี</w:t>
      </w:r>
      <w:r w:rsidRPr="00C54F73">
        <w:rPr>
          <w:rFonts w:ascii="Angsana New" w:hAnsi="Angsana New" w:hint="cs"/>
          <w:sz w:val="30"/>
          <w:szCs w:val="30"/>
          <w:cs/>
        </w:rPr>
        <w:t>ภาระผูกพันจาก</w:t>
      </w:r>
      <w:r w:rsidRPr="00C54F73">
        <w:rPr>
          <w:rFonts w:ascii="Angsana New" w:hAnsi="Angsana New"/>
          <w:sz w:val="30"/>
          <w:szCs w:val="30"/>
          <w:cs/>
        </w:rPr>
        <w:t>หนังสือค้ำประกันที่ออกโดยธนาคารเพื่</w:t>
      </w:r>
      <w:r w:rsidRPr="00C54F73">
        <w:rPr>
          <w:rFonts w:ascii="Angsana New" w:hAnsi="Angsana New" w:hint="cs"/>
          <w:sz w:val="30"/>
          <w:szCs w:val="30"/>
          <w:cs/>
        </w:rPr>
        <w:t>อ</w:t>
      </w:r>
      <w:r w:rsidRPr="00C54F73">
        <w:rPr>
          <w:rFonts w:ascii="Angsana New" w:hAnsi="Angsana New"/>
          <w:sz w:val="30"/>
          <w:szCs w:val="30"/>
          <w:cs/>
        </w:rPr>
        <w:t>ค้ำประกันผลงาน</w:t>
      </w:r>
      <w:r w:rsidRPr="00C54F73">
        <w:rPr>
          <w:rFonts w:ascii="Angsana New" w:hAnsi="Angsana New" w:hint="cs"/>
          <w:sz w:val="30"/>
          <w:szCs w:val="30"/>
          <w:cs/>
        </w:rPr>
        <w:t xml:space="preserve">จำนวนเงิน </w:t>
      </w:r>
      <w:r w:rsidR="00C54F73" w:rsidRPr="00C54F73">
        <w:rPr>
          <w:rFonts w:ascii="Angsana New" w:hAnsi="Angsana New"/>
          <w:sz w:val="30"/>
          <w:szCs w:val="30"/>
          <w:lang w:val="en-GB"/>
        </w:rPr>
        <w:t>77.9</w:t>
      </w:r>
      <w:r w:rsidRPr="00C54F73">
        <w:rPr>
          <w:rFonts w:ascii="Angsana New" w:hAnsi="Angsana New"/>
          <w:sz w:val="30"/>
          <w:szCs w:val="30"/>
        </w:rPr>
        <w:t xml:space="preserve"> </w:t>
      </w:r>
      <w:r w:rsidRPr="00C54F73">
        <w:rPr>
          <w:rFonts w:ascii="Angsana New" w:hAnsi="Angsana New" w:hint="cs"/>
          <w:sz w:val="30"/>
          <w:szCs w:val="30"/>
          <w:cs/>
        </w:rPr>
        <w:t>ล้านบาท</w:t>
      </w:r>
      <w:r w:rsidRPr="00C54F73">
        <w:rPr>
          <w:rFonts w:ascii="Angsana New" w:hAnsi="Angsana New"/>
          <w:sz w:val="30"/>
          <w:szCs w:val="30"/>
        </w:rPr>
        <w:t xml:space="preserve"> </w:t>
      </w:r>
      <w:r w:rsidRPr="00C54F73">
        <w:rPr>
          <w:rFonts w:ascii="Angsana New" w:hAnsi="Angsana New"/>
          <w:i/>
          <w:iCs/>
          <w:sz w:val="30"/>
          <w:szCs w:val="30"/>
        </w:rPr>
        <w:t>(</w:t>
      </w:r>
      <w:r w:rsidR="00061BDB" w:rsidRPr="00C54F73">
        <w:rPr>
          <w:rFonts w:ascii="Angsana New" w:hAnsi="Angsana New"/>
          <w:i/>
          <w:iCs/>
          <w:sz w:val="30"/>
          <w:szCs w:val="30"/>
        </w:rPr>
        <w:t>31</w:t>
      </w:r>
      <w:r w:rsidRPr="00C54F73">
        <w:rPr>
          <w:rFonts w:ascii="Angsana New" w:hAnsi="Angsana New"/>
          <w:i/>
          <w:iCs/>
          <w:sz w:val="30"/>
          <w:szCs w:val="30"/>
        </w:rPr>
        <w:t xml:space="preserve"> </w:t>
      </w:r>
      <w:r w:rsidRPr="00C54F73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061BDB" w:rsidRPr="00C54F73">
        <w:rPr>
          <w:rFonts w:ascii="Angsana New" w:hAnsi="Angsana New"/>
          <w:i/>
          <w:iCs/>
          <w:sz w:val="30"/>
          <w:szCs w:val="30"/>
        </w:rPr>
        <w:t>2</w:t>
      </w:r>
      <w:r w:rsidRPr="00C54F73">
        <w:rPr>
          <w:rFonts w:ascii="Angsana New" w:hAnsi="Angsana New"/>
          <w:i/>
          <w:iCs/>
          <w:sz w:val="30"/>
          <w:szCs w:val="30"/>
        </w:rPr>
        <w:t>5</w:t>
      </w:r>
      <w:r w:rsidR="007B771D" w:rsidRPr="00C54F73">
        <w:rPr>
          <w:rFonts w:ascii="Angsana New" w:hAnsi="Angsana New"/>
          <w:i/>
          <w:iCs/>
          <w:sz w:val="30"/>
          <w:szCs w:val="30"/>
        </w:rPr>
        <w:t>6</w:t>
      </w:r>
      <w:r w:rsidR="00061BDB" w:rsidRPr="00C54F73">
        <w:rPr>
          <w:rFonts w:ascii="Angsana New" w:hAnsi="Angsana New"/>
          <w:i/>
          <w:iCs/>
          <w:sz w:val="30"/>
          <w:szCs w:val="30"/>
        </w:rPr>
        <w:t>2</w:t>
      </w:r>
      <w:r w:rsidRPr="00C54F73">
        <w:rPr>
          <w:rFonts w:ascii="Angsana New" w:hAnsi="Angsana New"/>
          <w:i/>
          <w:iCs/>
          <w:sz w:val="30"/>
          <w:szCs w:val="30"/>
        </w:rPr>
        <w:t xml:space="preserve">: </w:t>
      </w:r>
      <w:r w:rsidR="007B771D" w:rsidRPr="00C54F73">
        <w:rPr>
          <w:rFonts w:ascii="Angsana New" w:hAnsi="Angsana New" w:hint="cs"/>
          <w:i/>
          <w:iCs/>
          <w:sz w:val="30"/>
          <w:szCs w:val="30"/>
          <w:cs/>
        </w:rPr>
        <w:t>กลุ่มบริษัทไม่มีภาระผูกพันจากหนังสือค้ำประกันที่ออกโดยธนาคารเพื่อค้ำประกันผลงาน</w:t>
      </w:r>
      <w:r w:rsidRPr="00C54F73">
        <w:rPr>
          <w:rFonts w:ascii="Angsana New" w:hAnsi="Angsana New" w:hint="cs"/>
          <w:i/>
          <w:iCs/>
          <w:sz w:val="30"/>
          <w:szCs w:val="30"/>
          <w:cs/>
        </w:rPr>
        <w:t>)</w:t>
      </w:r>
    </w:p>
    <w:p w:rsidR="0076282C" w:rsidRDefault="0076282C" w:rsidP="008D4F0E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46" w:hanging="446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 w:hint="cs"/>
          <w:b/>
          <w:bCs/>
          <w:sz w:val="30"/>
          <w:szCs w:val="30"/>
          <w:cs/>
          <w:lang w:val="th-TH"/>
        </w:rPr>
        <w:t>หนี้สินที่อาจเกิดขึ้น</w:t>
      </w:r>
    </w:p>
    <w:p w:rsidR="0076282C" w:rsidRPr="00682AC2" w:rsidRDefault="0076282C" w:rsidP="007628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50"/>
        <w:jc w:val="thaiDistribute"/>
        <w:rPr>
          <w:rFonts w:ascii="Angsana New" w:hAnsi="Angsana New"/>
          <w:sz w:val="30"/>
          <w:szCs w:val="30"/>
          <w:highlight w:val="yellow"/>
        </w:rPr>
      </w:pPr>
      <w:r w:rsidRPr="006649E1">
        <w:rPr>
          <w:rFonts w:ascii="Angsana New" w:hAnsi="Angsana New" w:hint="cs"/>
          <w:sz w:val="30"/>
          <w:szCs w:val="30"/>
          <w:cs/>
        </w:rPr>
        <w:t xml:space="preserve">บริษัทได้ถูกฟ้องร้องจากลูกค้ารายหนึ่ง โดยถูกเรียกร้องค่าเสียหายในคดีความกรณีผิดสัญญาเกี่ยวกับการผลิตเครื่องจักรเป็นจำนวนเงินรวม </w:t>
      </w:r>
      <w:r w:rsidR="00061BDB" w:rsidRPr="006649E1">
        <w:rPr>
          <w:rFonts w:ascii="Angsana New" w:hAnsi="Angsana New"/>
          <w:sz w:val="30"/>
          <w:szCs w:val="30"/>
        </w:rPr>
        <w:t>4</w:t>
      </w:r>
      <w:r w:rsidRPr="006649E1">
        <w:rPr>
          <w:rFonts w:ascii="Angsana New" w:hAnsi="Angsana New"/>
          <w:sz w:val="30"/>
          <w:szCs w:val="30"/>
        </w:rPr>
        <w:t>.</w:t>
      </w:r>
      <w:r w:rsidR="00061BDB" w:rsidRPr="006649E1">
        <w:rPr>
          <w:rFonts w:ascii="Angsana New" w:hAnsi="Angsana New"/>
          <w:sz w:val="30"/>
          <w:szCs w:val="30"/>
        </w:rPr>
        <w:t>3</w:t>
      </w:r>
      <w:r w:rsidRPr="006649E1">
        <w:rPr>
          <w:rFonts w:ascii="Angsana New" w:hAnsi="Angsana New"/>
          <w:sz w:val="30"/>
          <w:szCs w:val="30"/>
        </w:rPr>
        <w:t xml:space="preserve"> </w:t>
      </w:r>
      <w:r w:rsidRPr="006649E1">
        <w:rPr>
          <w:rFonts w:ascii="Angsana New" w:hAnsi="Angsana New" w:hint="cs"/>
          <w:sz w:val="30"/>
          <w:szCs w:val="30"/>
          <w:cs/>
        </w:rPr>
        <w:t xml:space="preserve">ล้านบาท ปัจจุบันคดีความดังกล่าวอยู่ในกระบวนการของศาล อย่างไรก็ตามผู้บริหารเชื่อว่าบริษัทไม่มีภาระที่จะต้องจ่ายค่าเสียหายจากการฟ้องร้องดังกล่าวอย่างเป็นสาระสำคัญ จึงไม่ได้ตั้งประมาณการหนี้สินจากคดีความดังกล่าวในงบการเงิน </w:t>
      </w:r>
      <w:r w:rsidRPr="001B73EC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061BDB" w:rsidRPr="001B73EC">
        <w:rPr>
          <w:rFonts w:ascii="Angsana New" w:hAnsi="Angsana New"/>
          <w:sz w:val="30"/>
          <w:szCs w:val="30"/>
        </w:rPr>
        <w:t>31</w:t>
      </w:r>
      <w:r w:rsidRPr="001B73EC">
        <w:rPr>
          <w:rFonts w:ascii="Angsana New" w:hAnsi="Angsana New"/>
          <w:sz w:val="30"/>
          <w:szCs w:val="30"/>
        </w:rPr>
        <w:t xml:space="preserve"> </w:t>
      </w:r>
      <w:r w:rsidR="00682AC2" w:rsidRPr="001B73EC">
        <w:rPr>
          <w:rFonts w:ascii="Angsana New" w:hAnsi="Angsana New" w:hint="cs"/>
          <w:sz w:val="30"/>
          <w:szCs w:val="30"/>
          <w:cs/>
        </w:rPr>
        <w:t>มีนา</w:t>
      </w:r>
      <w:r w:rsidRPr="001B73EC">
        <w:rPr>
          <w:rFonts w:ascii="Angsana New" w:hAnsi="Angsana New" w:hint="cs"/>
          <w:sz w:val="30"/>
          <w:szCs w:val="30"/>
          <w:cs/>
        </w:rPr>
        <w:t xml:space="preserve">คม </w:t>
      </w:r>
      <w:r w:rsidR="00061BDB" w:rsidRPr="001B73EC">
        <w:rPr>
          <w:rFonts w:ascii="Angsana New" w:hAnsi="Angsana New"/>
          <w:sz w:val="30"/>
          <w:szCs w:val="30"/>
        </w:rPr>
        <w:t>2</w:t>
      </w:r>
      <w:r w:rsidRPr="001B73EC">
        <w:rPr>
          <w:rFonts w:ascii="Angsana New" w:hAnsi="Angsana New"/>
          <w:sz w:val="30"/>
          <w:szCs w:val="30"/>
        </w:rPr>
        <w:t>56</w:t>
      </w:r>
      <w:r w:rsidR="00682AC2" w:rsidRPr="001B73EC">
        <w:rPr>
          <w:rFonts w:ascii="Angsana New" w:hAnsi="Angsana New"/>
          <w:sz w:val="30"/>
          <w:szCs w:val="30"/>
        </w:rPr>
        <w:t>3</w:t>
      </w:r>
    </w:p>
    <w:p w:rsidR="00373899" w:rsidRPr="005C04CF" w:rsidRDefault="00373899" w:rsidP="008D4F0E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46" w:hanging="446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5C04CF">
        <w:rPr>
          <w:rFonts w:ascii="Angsana New" w:hAnsi="Angsana New" w:hint="cs"/>
          <w:b/>
          <w:bCs/>
          <w:sz w:val="30"/>
          <w:szCs w:val="30"/>
          <w:cs/>
          <w:lang w:val="th-TH"/>
        </w:rPr>
        <w:t>การจัดประเภทรายการใหม่</w:t>
      </w:r>
    </w:p>
    <w:p w:rsidR="007B53B1" w:rsidRDefault="005314F6" w:rsidP="008D4F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before="120" w:line="240" w:lineRule="auto"/>
        <w:ind w:left="446"/>
        <w:jc w:val="thaiDistribute"/>
        <w:rPr>
          <w:rFonts w:ascii="Angsana New" w:hAnsi="Angsana New"/>
          <w:spacing w:val="-2"/>
          <w:sz w:val="30"/>
          <w:szCs w:val="30"/>
        </w:rPr>
      </w:pPr>
      <w:r w:rsidRPr="005314F6">
        <w:rPr>
          <w:rFonts w:ascii="Angsana New" w:hAnsi="Angsana New" w:hint="cs"/>
          <w:spacing w:val="-2"/>
          <w:sz w:val="30"/>
          <w:szCs w:val="30"/>
          <w:cs/>
        </w:rPr>
        <w:t>บริษัทได้จัดประเภทรายการบัญชีบางรายการในงบ</w:t>
      </w:r>
      <w:r>
        <w:rPr>
          <w:rFonts w:ascii="Angsana New" w:hAnsi="Angsana New" w:hint="cs"/>
          <w:spacing w:val="-2"/>
          <w:sz w:val="30"/>
          <w:szCs w:val="30"/>
          <w:cs/>
        </w:rPr>
        <w:t>แสดงฐานะการเงินสำหรับปีสิ้นสุด</w:t>
      </w:r>
      <w:r w:rsidRPr="005314F6">
        <w:rPr>
          <w:rFonts w:ascii="Angsana New" w:hAnsi="Angsana New" w:hint="cs"/>
          <w:spacing w:val="-2"/>
          <w:sz w:val="30"/>
          <w:szCs w:val="30"/>
          <w:cs/>
        </w:rPr>
        <w:t>วันที่</w:t>
      </w:r>
      <w:r w:rsidRPr="005314F6">
        <w:rPr>
          <w:rFonts w:ascii="Angsana New" w:hAnsi="Angsana New"/>
          <w:spacing w:val="-2"/>
          <w:sz w:val="30"/>
          <w:szCs w:val="30"/>
          <w:cs/>
        </w:rPr>
        <w:t xml:space="preserve"> 31 </w:t>
      </w:r>
      <w:r w:rsidRPr="005314F6">
        <w:rPr>
          <w:rFonts w:ascii="Angsana New" w:hAnsi="Angsana New" w:hint="cs"/>
          <w:spacing w:val="-2"/>
          <w:sz w:val="30"/>
          <w:szCs w:val="30"/>
          <w:cs/>
        </w:rPr>
        <w:t>ธันวาคม</w:t>
      </w:r>
      <w:r>
        <w:rPr>
          <w:rFonts w:ascii="Angsana New" w:hAnsi="Angsana New"/>
          <w:spacing w:val="-2"/>
          <w:sz w:val="30"/>
          <w:szCs w:val="30"/>
          <w:cs/>
        </w:rPr>
        <w:t xml:space="preserve"> 2562</w:t>
      </w:r>
      <w:r w:rsidRPr="005314F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5314F6">
        <w:rPr>
          <w:rFonts w:ascii="Angsana New" w:hAnsi="Angsana New" w:hint="cs"/>
          <w:spacing w:val="-2"/>
          <w:sz w:val="30"/>
          <w:szCs w:val="30"/>
          <w:cs/>
        </w:rPr>
        <w:t>ใหม่</w:t>
      </w:r>
      <w:r w:rsidRPr="005314F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5314F6">
        <w:rPr>
          <w:rFonts w:ascii="Angsana New" w:hAnsi="Angsana New" w:hint="cs"/>
          <w:spacing w:val="-2"/>
          <w:sz w:val="30"/>
          <w:szCs w:val="30"/>
          <w:cs/>
        </w:rPr>
        <w:t>เพื่อให้สอดคล้องกับการจัดประเภทรายการบัญชีในงวดปัจจุบัน</w:t>
      </w:r>
    </w:p>
    <w:p w:rsidR="005314F6" w:rsidRDefault="005314F6" w:rsidP="008D4F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before="120" w:line="240" w:lineRule="auto"/>
        <w:ind w:left="446"/>
        <w:jc w:val="thaiDistribute"/>
        <w:rPr>
          <w:rFonts w:ascii="Angsana New" w:hAnsi="Angsana New"/>
          <w:spacing w:val="-4"/>
          <w:sz w:val="30"/>
          <w:szCs w:val="30"/>
        </w:rPr>
      </w:pPr>
    </w:p>
    <w:p w:rsidR="0070698B" w:rsidRDefault="0070698B" w:rsidP="008D4F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before="120" w:line="240" w:lineRule="auto"/>
        <w:ind w:left="446"/>
        <w:jc w:val="thaiDistribute"/>
        <w:rPr>
          <w:rFonts w:ascii="Angsana New" w:hAnsi="Angsana New"/>
          <w:spacing w:val="-4"/>
          <w:sz w:val="30"/>
          <w:szCs w:val="30"/>
        </w:rPr>
      </w:pPr>
    </w:p>
    <w:p w:rsidR="00373899" w:rsidRDefault="00BE264F" w:rsidP="00BE264F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46" w:hanging="446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BE264F">
        <w:rPr>
          <w:rFonts w:ascii="Angsana New" w:hAnsi="Angsana New" w:hint="cs"/>
          <w:b/>
          <w:bCs/>
          <w:sz w:val="30"/>
          <w:szCs w:val="30"/>
          <w:cs/>
          <w:lang w:val="th-TH"/>
        </w:rPr>
        <w:lastRenderedPageBreak/>
        <w:t>การบริหารจ</w:t>
      </w:r>
      <w:r>
        <w:rPr>
          <w:rFonts w:ascii="Angsana New" w:hAnsi="Angsana New" w:hint="cs"/>
          <w:b/>
          <w:bCs/>
          <w:sz w:val="30"/>
          <w:szCs w:val="30"/>
          <w:cs/>
          <w:lang w:val="th-TH"/>
        </w:rPr>
        <w:t>ั</w:t>
      </w:r>
      <w:r w:rsidRPr="00BE264F">
        <w:rPr>
          <w:rFonts w:ascii="Angsana New" w:hAnsi="Angsana New" w:hint="cs"/>
          <w:b/>
          <w:bCs/>
          <w:sz w:val="30"/>
          <w:szCs w:val="30"/>
          <w:cs/>
          <w:lang w:val="th-TH"/>
        </w:rPr>
        <w:t>ดการทุน</w:t>
      </w:r>
    </w:p>
    <w:p w:rsidR="00F267D7" w:rsidRPr="00F267D7" w:rsidRDefault="00F267D7" w:rsidP="00C7567A">
      <w:p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46"/>
        <w:jc w:val="thaiDistribute"/>
        <w:rPr>
          <w:rFonts w:ascii="Angsana New" w:hAnsi="Angsana New"/>
          <w:spacing w:val="6"/>
          <w:sz w:val="30"/>
          <w:szCs w:val="30"/>
          <w:cs/>
        </w:rPr>
      </w:pPr>
      <w:r w:rsidRPr="00F267D7">
        <w:rPr>
          <w:rFonts w:ascii="Angsana New" w:hAnsi="Angsana New" w:hint="cs"/>
          <w:spacing w:val="6"/>
          <w:sz w:val="30"/>
          <w:szCs w:val="30"/>
          <w:cs/>
        </w:rPr>
        <w:t>วัตถุประสงค์ของบริษัทในการบริหารทางการเงินคือ การดำรงไว้ซึ่งความสามาร</w:t>
      </w:r>
      <w:r w:rsidR="00904E66">
        <w:rPr>
          <w:rFonts w:ascii="Angsana New" w:hAnsi="Angsana New" w:hint="cs"/>
          <w:spacing w:val="6"/>
          <w:sz w:val="30"/>
          <w:szCs w:val="30"/>
          <w:cs/>
        </w:rPr>
        <w:t>ถ</w:t>
      </w:r>
      <w:r w:rsidRPr="00F267D7">
        <w:rPr>
          <w:rFonts w:ascii="Angsana New" w:hAnsi="Angsana New" w:hint="cs"/>
          <w:spacing w:val="6"/>
          <w:sz w:val="30"/>
          <w:szCs w:val="30"/>
          <w:cs/>
        </w:rPr>
        <w:t>ในการดำเนินงานต่อเนื่อง และการดำรงไว้ซึ่งโครงสร้างของทุนที่เหมาะสม</w:t>
      </w:r>
    </w:p>
    <w:p w:rsidR="00C7567A" w:rsidRPr="00C7567A" w:rsidRDefault="00C7567A" w:rsidP="00C7567A">
      <w:p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46"/>
        <w:jc w:val="thaiDistribute"/>
        <w:rPr>
          <w:rFonts w:ascii="Angsana New" w:hAnsi="Angsana New"/>
          <w:spacing w:val="6"/>
          <w:sz w:val="30"/>
          <w:szCs w:val="30"/>
        </w:rPr>
      </w:pPr>
      <w:r w:rsidRPr="00F267D7">
        <w:rPr>
          <w:rFonts w:ascii="Angsana New" w:hAnsi="Angsana New" w:hint="cs"/>
          <w:spacing w:val="6"/>
          <w:sz w:val="30"/>
          <w:szCs w:val="30"/>
          <w:cs/>
        </w:rPr>
        <w:t xml:space="preserve">ณ วันที่ </w:t>
      </w:r>
      <w:r w:rsidR="00061BDB">
        <w:rPr>
          <w:rFonts w:ascii="Angsana New" w:hAnsi="Angsana New"/>
          <w:spacing w:val="6"/>
          <w:sz w:val="30"/>
          <w:szCs w:val="30"/>
        </w:rPr>
        <w:t>31</w:t>
      </w:r>
      <w:r w:rsidRPr="00F267D7">
        <w:rPr>
          <w:rFonts w:ascii="Angsana New" w:hAnsi="Angsana New"/>
          <w:spacing w:val="6"/>
          <w:sz w:val="30"/>
          <w:szCs w:val="30"/>
        </w:rPr>
        <w:t xml:space="preserve"> </w:t>
      </w:r>
      <w:r w:rsidRPr="00F267D7">
        <w:rPr>
          <w:rFonts w:ascii="Angsana New" w:hAnsi="Angsana New" w:hint="cs"/>
          <w:spacing w:val="6"/>
          <w:sz w:val="30"/>
          <w:szCs w:val="30"/>
          <w:cs/>
        </w:rPr>
        <w:t xml:space="preserve">มีนาคม </w:t>
      </w:r>
      <w:r w:rsidR="00061BDB">
        <w:rPr>
          <w:rFonts w:ascii="Angsana New" w:hAnsi="Angsana New"/>
          <w:spacing w:val="6"/>
          <w:sz w:val="30"/>
          <w:szCs w:val="30"/>
        </w:rPr>
        <w:t>2</w:t>
      </w:r>
      <w:r w:rsidRPr="00F267D7">
        <w:rPr>
          <w:rFonts w:ascii="Angsana New" w:hAnsi="Angsana New"/>
          <w:spacing w:val="6"/>
          <w:sz w:val="30"/>
          <w:szCs w:val="30"/>
        </w:rPr>
        <w:t>56</w:t>
      </w:r>
      <w:r w:rsidR="00061BDB">
        <w:rPr>
          <w:rFonts w:ascii="Angsana New" w:hAnsi="Angsana New"/>
          <w:spacing w:val="6"/>
          <w:sz w:val="30"/>
          <w:szCs w:val="30"/>
        </w:rPr>
        <w:t>3</w:t>
      </w:r>
      <w:r w:rsidRPr="00F267D7">
        <w:rPr>
          <w:rFonts w:ascii="Angsana New" w:hAnsi="Angsana New"/>
          <w:spacing w:val="6"/>
          <w:sz w:val="30"/>
          <w:szCs w:val="30"/>
        </w:rPr>
        <w:t xml:space="preserve"> </w:t>
      </w:r>
      <w:r w:rsidR="00F267D7" w:rsidRPr="00F267D7">
        <w:rPr>
          <w:rFonts w:ascii="Angsana New" w:hAnsi="Angsana New" w:hint="cs"/>
          <w:spacing w:val="6"/>
          <w:sz w:val="30"/>
          <w:szCs w:val="30"/>
          <w:cs/>
        </w:rPr>
        <w:t>งบการเงิน</w:t>
      </w:r>
      <w:r w:rsidR="00B10D03">
        <w:rPr>
          <w:rFonts w:ascii="Angsana New" w:hAnsi="Angsana New" w:hint="cs"/>
          <w:spacing w:val="6"/>
          <w:sz w:val="30"/>
          <w:szCs w:val="30"/>
          <w:cs/>
        </w:rPr>
        <w:t>เฉพาะกิจการ</w:t>
      </w:r>
      <w:r w:rsidR="00F267D7" w:rsidRPr="00F267D7">
        <w:rPr>
          <w:rFonts w:ascii="Angsana New" w:hAnsi="Angsana New" w:hint="cs"/>
          <w:spacing w:val="6"/>
          <w:sz w:val="30"/>
          <w:szCs w:val="30"/>
          <w:cs/>
        </w:rPr>
        <w:t>แสดงอัตราส่วนหนี้สินต่อทุน</w:t>
      </w:r>
      <w:r w:rsidR="00627FFC" w:rsidRPr="00627FFC">
        <w:rPr>
          <w:rFonts w:ascii="Angsana New" w:hAnsi="Angsana New" w:hint="cs"/>
          <w:spacing w:val="6"/>
          <w:sz w:val="30"/>
          <w:szCs w:val="30"/>
          <w:cs/>
        </w:rPr>
        <w:t>เป็น</w:t>
      </w:r>
      <w:r w:rsidR="00B10D03">
        <w:rPr>
          <w:rFonts w:ascii="Angsana New" w:hAnsi="Angsana New"/>
          <w:spacing w:val="6"/>
          <w:sz w:val="30"/>
          <w:szCs w:val="30"/>
        </w:rPr>
        <w:t xml:space="preserve"> 0.</w:t>
      </w:r>
      <w:r w:rsidR="00875B40">
        <w:rPr>
          <w:rFonts w:ascii="Angsana New" w:hAnsi="Angsana New"/>
          <w:spacing w:val="6"/>
          <w:sz w:val="30"/>
          <w:szCs w:val="30"/>
          <w:lang w:val="en-GB"/>
        </w:rPr>
        <w:t>50</w:t>
      </w:r>
      <w:r w:rsidR="00F267D7" w:rsidRPr="00627FFC">
        <w:rPr>
          <w:rFonts w:ascii="Angsana New" w:hAnsi="Angsana New"/>
          <w:spacing w:val="6"/>
          <w:sz w:val="30"/>
          <w:szCs w:val="30"/>
        </w:rPr>
        <w:t xml:space="preserve"> : </w:t>
      </w:r>
      <w:r w:rsidR="00061BDB" w:rsidRPr="00627FFC">
        <w:rPr>
          <w:rFonts w:ascii="Angsana New" w:hAnsi="Angsana New"/>
          <w:spacing w:val="6"/>
          <w:sz w:val="30"/>
          <w:szCs w:val="30"/>
        </w:rPr>
        <w:t>1</w:t>
      </w:r>
      <w:r w:rsidRPr="00C7567A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</w:p>
    <w:p w:rsidR="00125DE2" w:rsidRDefault="00125DE2" w:rsidP="00125DE2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6" w:hanging="426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125DE2">
        <w:rPr>
          <w:rFonts w:ascii="Angsana New" w:hAnsi="Angsana New" w:hint="cs"/>
          <w:b/>
          <w:bCs/>
          <w:sz w:val="30"/>
          <w:szCs w:val="30"/>
          <w:cs/>
          <w:lang w:val="th-TH"/>
        </w:rPr>
        <w:t>เหตุการณ์ภายหลังรอบระยะเวลารายงาน</w:t>
      </w:r>
    </w:p>
    <w:p w:rsidR="001B2D5A" w:rsidRPr="006D0C36" w:rsidRDefault="001B2D5A" w:rsidP="00904E66">
      <w:pPr>
        <w:pStyle w:val="a0"/>
        <w:numPr>
          <w:ilvl w:val="0"/>
          <w:numId w:val="32"/>
        </w:numPr>
        <w:tabs>
          <w:tab w:val="clear" w:pos="1080"/>
          <w:tab w:val="left" w:pos="810"/>
        </w:tabs>
        <w:spacing w:before="120" w:line="240" w:lineRule="atLeast"/>
        <w:ind w:right="43"/>
        <w:jc w:val="thaiDistribute"/>
        <w:rPr>
          <w:rFonts w:ascii="Angsana New" w:hAnsi="Angsana New" w:cs="Angsana New"/>
          <w:cs/>
        </w:rPr>
      </w:pPr>
      <w:r w:rsidRPr="006D0C36">
        <w:rPr>
          <w:rFonts w:ascii="Angsana New" w:hAnsi="Angsana New" w:cs="Angsana New" w:hint="cs"/>
          <w:cs/>
        </w:rPr>
        <w:t>ตามมติที่ประชุม</w:t>
      </w:r>
      <w:r>
        <w:rPr>
          <w:rFonts w:ascii="Angsana New" w:hAnsi="Angsana New" w:cs="Angsana New" w:hint="cs"/>
          <w:cs/>
        </w:rPr>
        <w:t xml:space="preserve">สามัญผู้ถือหุ้นประจำปี </w:t>
      </w:r>
      <w:r w:rsidRPr="00061BDB">
        <w:rPr>
          <w:rFonts w:ascii="Angsana New" w:hAnsi="Angsana New" w:cs="Angsana New"/>
          <w:lang w:val="en-US"/>
        </w:rPr>
        <w:t>2563</w:t>
      </w:r>
      <w:r w:rsidRPr="006D0C36">
        <w:rPr>
          <w:rFonts w:ascii="Angsana New" w:hAnsi="Angsana New" w:cs="Angsana New"/>
          <w:cs/>
        </w:rPr>
        <w:t xml:space="preserve"> </w:t>
      </w:r>
      <w:r w:rsidRPr="006D0C36">
        <w:rPr>
          <w:rFonts w:ascii="Angsana New" w:hAnsi="Angsana New" w:cs="Angsana New" w:hint="cs"/>
          <w:cs/>
        </w:rPr>
        <w:t xml:space="preserve">ในวันที่ </w:t>
      </w:r>
      <w:r>
        <w:rPr>
          <w:rFonts w:ascii="Angsana New" w:hAnsi="Angsana New" w:cs="Angsana New"/>
          <w:lang w:val="en-GB"/>
        </w:rPr>
        <w:t>30</w:t>
      </w:r>
      <w:r w:rsidRPr="006D0C36">
        <w:rPr>
          <w:rFonts w:ascii="Angsana New" w:hAnsi="Angsana New" w:cs="Angsana New"/>
          <w:cs/>
        </w:rPr>
        <w:t xml:space="preserve"> </w:t>
      </w:r>
      <w:r>
        <w:rPr>
          <w:rFonts w:ascii="Angsana New" w:hAnsi="Angsana New" w:cs="Angsana New" w:hint="cs"/>
          <w:cs/>
        </w:rPr>
        <w:t>เมษายน</w:t>
      </w:r>
      <w:r w:rsidRPr="006D0C36">
        <w:rPr>
          <w:rFonts w:ascii="Angsana New" w:hAnsi="Angsana New" w:cs="Angsana New" w:hint="cs"/>
          <w:cs/>
        </w:rPr>
        <w:t xml:space="preserve"> </w:t>
      </w:r>
      <w:r w:rsidRPr="00061BDB">
        <w:rPr>
          <w:rFonts w:ascii="Angsana New" w:hAnsi="Angsana New" w:cs="Angsana New"/>
          <w:lang w:val="en-US"/>
        </w:rPr>
        <w:t>2563</w:t>
      </w:r>
      <w:r w:rsidRPr="006D0C36">
        <w:rPr>
          <w:rFonts w:ascii="Angsana New" w:hAnsi="Angsana New" w:cs="Angsana New"/>
          <w:cs/>
        </w:rPr>
        <w:t xml:space="preserve"> </w:t>
      </w:r>
      <w:r w:rsidRPr="006D0C36">
        <w:rPr>
          <w:rFonts w:ascii="Angsana New" w:hAnsi="Angsana New" w:cs="Angsana New" w:hint="cs"/>
          <w:cs/>
        </w:rPr>
        <w:t>มีมติเห็นชอบเรื่อง ดังต่อไปนี้</w:t>
      </w:r>
    </w:p>
    <w:p w:rsidR="001B2D5A" w:rsidRPr="00904E66" w:rsidRDefault="001B2D5A" w:rsidP="00904E66">
      <w:pPr>
        <w:pStyle w:val="ListParagraph"/>
        <w:numPr>
          <w:ilvl w:val="1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jc w:val="thaiDistribute"/>
        <w:rPr>
          <w:rFonts w:ascii="Angsana New" w:hAnsi="Angsana New"/>
          <w:b/>
          <w:bCs/>
          <w:spacing w:val="-2"/>
          <w:sz w:val="30"/>
          <w:szCs w:val="30"/>
        </w:rPr>
      </w:pPr>
      <w:r w:rsidRPr="00904E66">
        <w:rPr>
          <w:rFonts w:ascii="Angsana New" w:hAnsi="Angsana New"/>
          <w:spacing w:val="-2"/>
          <w:sz w:val="30"/>
          <w:szCs w:val="30"/>
          <w:cs/>
        </w:rPr>
        <w:t xml:space="preserve">อนุมัติการลดทุนจดทะเบียนของบริษัท จากทุนจดทะเบียนเดิมจำนวน </w:t>
      </w:r>
      <w:r w:rsidRPr="00904E66">
        <w:rPr>
          <w:rFonts w:ascii="Angsana New" w:hAnsi="Angsana New"/>
          <w:spacing w:val="-2"/>
          <w:sz w:val="30"/>
          <w:szCs w:val="30"/>
        </w:rPr>
        <w:t xml:space="preserve">163,625,000 </w:t>
      </w:r>
      <w:r w:rsidRPr="00904E66">
        <w:rPr>
          <w:rFonts w:ascii="Angsana New" w:hAnsi="Angsana New"/>
          <w:spacing w:val="-2"/>
          <w:sz w:val="30"/>
          <w:szCs w:val="30"/>
          <w:cs/>
        </w:rPr>
        <w:t>บาท เป็น</w:t>
      </w:r>
      <w:r w:rsidRPr="00904E66">
        <w:rPr>
          <w:rFonts w:ascii="Angsana New" w:hAnsi="Angsana New"/>
          <w:spacing w:val="-2"/>
          <w:sz w:val="30"/>
          <w:szCs w:val="30"/>
        </w:rPr>
        <w:t xml:space="preserve"> 158,884,960.75 </w:t>
      </w:r>
      <w:r w:rsidRPr="00904E66">
        <w:rPr>
          <w:rFonts w:ascii="Angsana New" w:hAnsi="Angsana New"/>
          <w:spacing w:val="-2"/>
          <w:sz w:val="30"/>
          <w:szCs w:val="30"/>
          <w:cs/>
        </w:rPr>
        <w:t>บาท โดยการยกเลิกหุ้นสามัญที่ได้จดทะเบียนไว้แล้วแต่ยังไม่ได้จำหน่าย จำนวน</w:t>
      </w:r>
      <w:r w:rsidRPr="00904E66">
        <w:rPr>
          <w:rFonts w:ascii="Angsana New" w:hAnsi="Angsana New"/>
          <w:spacing w:val="-2"/>
          <w:sz w:val="30"/>
          <w:szCs w:val="30"/>
        </w:rPr>
        <w:t xml:space="preserve"> 18,960,157 </w:t>
      </w:r>
      <w:r w:rsidRPr="00904E66">
        <w:rPr>
          <w:rFonts w:ascii="Angsana New" w:hAnsi="Angsana New"/>
          <w:spacing w:val="-2"/>
          <w:sz w:val="30"/>
          <w:szCs w:val="30"/>
          <w:cs/>
        </w:rPr>
        <w:t xml:space="preserve">หุ้น มูลค่าที่ตราไว้ หุ้นละ </w:t>
      </w:r>
      <w:r w:rsidRPr="00904E66">
        <w:rPr>
          <w:rFonts w:ascii="Angsana New" w:hAnsi="Angsana New"/>
          <w:spacing w:val="-2"/>
          <w:sz w:val="30"/>
          <w:szCs w:val="30"/>
        </w:rPr>
        <w:t xml:space="preserve">0.25 </w:t>
      </w:r>
      <w:r w:rsidRPr="00904E66">
        <w:rPr>
          <w:rFonts w:ascii="Angsana New" w:hAnsi="Angsana New"/>
          <w:spacing w:val="-2"/>
          <w:sz w:val="30"/>
          <w:szCs w:val="30"/>
          <w:cs/>
        </w:rPr>
        <w:t xml:space="preserve">บาท และอนุมัติแก้ไขหนังสือบริคณห์สนธิของบริษัท เพื่อให้สอดคล้องกับการลดทุนจดทะเบียนของบริษัท </w:t>
      </w:r>
    </w:p>
    <w:p w:rsidR="001B2D5A" w:rsidRPr="00904E66" w:rsidRDefault="001B2D5A" w:rsidP="00904E66">
      <w:pPr>
        <w:pStyle w:val="ListParagraph"/>
        <w:numPr>
          <w:ilvl w:val="1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pacing w:val="-2"/>
          <w:sz w:val="30"/>
          <w:szCs w:val="30"/>
        </w:rPr>
      </w:pPr>
      <w:r w:rsidRPr="00904E66">
        <w:rPr>
          <w:rFonts w:ascii="Angsana New" w:hAnsi="Angsana New"/>
          <w:spacing w:val="-2"/>
          <w:sz w:val="30"/>
          <w:szCs w:val="30"/>
          <w:cs/>
        </w:rPr>
        <w:t xml:space="preserve">อนุมัติการเพิ่มทุนจดทะเบียนของบริษัทอีกจำนวน </w:t>
      </w:r>
      <w:r w:rsidRPr="00904E66">
        <w:rPr>
          <w:rFonts w:ascii="Angsana New" w:hAnsi="Angsana New"/>
          <w:spacing w:val="-2"/>
          <w:sz w:val="30"/>
          <w:szCs w:val="30"/>
        </w:rPr>
        <w:t>137,700,299.25</w:t>
      </w:r>
      <w:r w:rsidRPr="00904E66">
        <w:rPr>
          <w:rFonts w:ascii="Angsana New" w:hAnsi="Angsana New"/>
          <w:spacing w:val="-2"/>
          <w:sz w:val="30"/>
          <w:szCs w:val="30"/>
          <w:cs/>
        </w:rPr>
        <w:t>บาท จากทุนจดทะเบียนเดิม</w:t>
      </w:r>
      <w:r w:rsidRPr="00904E66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904E66">
        <w:rPr>
          <w:rFonts w:ascii="Angsana New" w:hAnsi="Angsana New"/>
          <w:spacing w:val="-2"/>
          <w:sz w:val="30"/>
          <w:szCs w:val="30"/>
          <w:cs/>
        </w:rPr>
        <w:t xml:space="preserve">จำนวน </w:t>
      </w:r>
      <w:r w:rsidRPr="00904E66">
        <w:rPr>
          <w:rFonts w:ascii="Angsana New" w:hAnsi="Angsana New"/>
          <w:spacing w:val="-2"/>
          <w:sz w:val="30"/>
          <w:szCs w:val="30"/>
        </w:rPr>
        <w:t xml:space="preserve">158,884,960.75 </w:t>
      </w:r>
      <w:r w:rsidRPr="00904E66">
        <w:rPr>
          <w:rFonts w:ascii="Angsana New" w:hAnsi="Angsana New"/>
          <w:spacing w:val="-2"/>
          <w:sz w:val="30"/>
          <w:szCs w:val="30"/>
          <w:cs/>
        </w:rPr>
        <w:t xml:space="preserve">บาท เป็นจำนวน </w:t>
      </w:r>
      <w:r w:rsidRPr="00904E66">
        <w:rPr>
          <w:rFonts w:ascii="Angsana New" w:hAnsi="Angsana New"/>
          <w:spacing w:val="-2"/>
          <w:sz w:val="30"/>
          <w:szCs w:val="30"/>
        </w:rPr>
        <w:t xml:space="preserve">296,585,260.00 </w:t>
      </w:r>
      <w:r w:rsidRPr="00904E66">
        <w:rPr>
          <w:rFonts w:ascii="Angsana New" w:hAnsi="Angsana New"/>
          <w:spacing w:val="-2"/>
          <w:sz w:val="30"/>
          <w:szCs w:val="30"/>
          <w:cs/>
        </w:rPr>
        <w:t>บาท โดยการออกหุ้นสามัญเพิ่ม</w:t>
      </w:r>
      <w:r w:rsidRPr="00904E66">
        <w:rPr>
          <w:rFonts w:ascii="Angsana New" w:hAnsi="Angsana New"/>
          <w:spacing w:val="-2"/>
          <w:sz w:val="30"/>
          <w:szCs w:val="30"/>
        </w:rPr>
        <w:t xml:space="preserve"> </w:t>
      </w:r>
      <w:r w:rsidRPr="00904E66">
        <w:rPr>
          <w:rFonts w:ascii="Angsana New" w:hAnsi="Angsana New"/>
          <w:spacing w:val="-2"/>
          <w:sz w:val="30"/>
          <w:szCs w:val="30"/>
          <w:cs/>
        </w:rPr>
        <w:t xml:space="preserve">ทุนจำนวน </w:t>
      </w:r>
      <w:r w:rsidRPr="00904E66">
        <w:rPr>
          <w:rFonts w:ascii="Angsana New" w:hAnsi="Angsana New"/>
          <w:spacing w:val="-2"/>
          <w:sz w:val="30"/>
          <w:szCs w:val="30"/>
        </w:rPr>
        <w:t xml:space="preserve">550,801,197 </w:t>
      </w:r>
      <w:r w:rsidRPr="00904E66">
        <w:rPr>
          <w:rFonts w:ascii="Angsana New" w:hAnsi="Angsana New"/>
          <w:spacing w:val="-2"/>
          <w:sz w:val="30"/>
          <w:szCs w:val="30"/>
          <w:cs/>
        </w:rPr>
        <w:t xml:space="preserve">หุ้น มูลค่าหุ้นที่ตราไว้หุ้นละ </w:t>
      </w:r>
      <w:r w:rsidRPr="00904E66">
        <w:rPr>
          <w:rFonts w:ascii="Angsana New" w:hAnsi="Angsana New"/>
          <w:spacing w:val="-2"/>
          <w:sz w:val="30"/>
          <w:szCs w:val="30"/>
        </w:rPr>
        <w:t xml:space="preserve">0.25 </w:t>
      </w:r>
      <w:r w:rsidRPr="00904E66">
        <w:rPr>
          <w:rFonts w:ascii="Angsana New" w:hAnsi="Angsana New"/>
          <w:spacing w:val="-2"/>
          <w:sz w:val="30"/>
          <w:szCs w:val="30"/>
          <w:cs/>
        </w:rPr>
        <w:t xml:space="preserve">บาท และอนุมัติแก้ไขหนังสือบริคณห์สนธิของบริษัท เพื่อให้สอดคล้องกับการเพิ่มทุนจดทะเบียนของบริษัท </w:t>
      </w:r>
    </w:p>
    <w:p w:rsidR="001B2D5A" w:rsidRPr="00904E66" w:rsidRDefault="001B2D5A" w:rsidP="00904E66">
      <w:pPr>
        <w:pStyle w:val="ListParagraph"/>
        <w:numPr>
          <w:ilvl w:val="1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jc w:val="thaiDistribute"/>
        <w:rPr>
          <w:rFonts w:ascii="Angsana New" w:hAnsi="Angsana New"/>
          <w:b/>
          <w:bCs/>
          <w:spacing w:val="-2"/>
          <w:sz w:val="30"/>
          <w:szCs w:val="30"/>
        </w:rPr>
      </w:pPr>
      <w:r w:rsidRPr="00904E66">
        <w:rPr>
          <w:rFonts w:ascii="Angsana New" w:hAnsi="Angsana New"/>
          <w:spacing w:val="-2"/>
          <w:sz w:val="30"/>
          <w:szCs w:val="30"/>
          <w:cs/>
        </w:rPr>
        <w:t>อนุมัติจัดสรรหุ้นสามัญเพิ่มทุนของ</w:t>
      </w:r>
      <w:r w:rsidRPr="00904E66">
        <w:rPr>
          <w:rFonts w:ascii="Angsana New" w:hAnsi="Angsana New"/>
          <w:spacing w:val="-2"/>
          <w:sz w:val="30"/>
          <w:szCs w:val="30"/>
        </w:rPr>
        <w:t xml:space="preserve"> </w:t>
      </w:r>
      <w:r w:rsidRPr="00904E66">
        <w:rPr>
          <w:rFonts w:ascii="Angsana New" w:hAnsi="Angsana New"/>
          <w:spacing w:val="-2"/>
          <w:sz w:val="30"/>
          <w:szCs w:val="30"/>
          <w:cs/>
        </w:rPr>
        <w:t xml:space="preserve">บริษัท จำนวนไม่เกิน </w:t>
      </w:r>
      <w:r w:rsidRPr="00904E66">
        <w:rPr>
          <w:rFonts w:ascii="Angsana New" w:hAnsi="Angsana New"/>
          <w:spacing w:val="-2"/>
          <w:sz w:val="30"/>
          <w:szCs w:val="30"/>
        </w:rPr>
        <w:t xml:space="preserve">550,801,197 </w:t>
      </w:r>
      <w:r w:rsidRPr="00904E66">
        <w:rPr>
          <w:rFonts w:ascii="Angsana New" w:hAnsi="Angsana New"/>
          <w:spacing w:val="-2"/>
          <w:sz w:val="30"/>
          <w:szCs w:val="30"/>
          <w:cs/>
        </w:rPr>
        <w:t xml:space="preserve">หุ้น มูลค่าหุ้นที่ตราไว้หุ้นละ </w:t>
      </w:r>
      <w:r w:rsidRPr="00904E66">
        <w:rPr>
          <w:rFonts w:ascii="Angsana New" w:hAnsi="Angsana New"/>
          <w:spacing w:val="-2"/>
          <w:sz w:val="30"/>
          <w:szCs w:val="30"/>
        </w:rPr>
        <w:t xml:space="preserve">0.25 </w:t>
      </w:r>
      <w:r w:rsidRPr="00904E66">
        <w:rPr>
          <w:rFonts w:ascii="Angsana New" w:hAnsi="Angsana New"/>
          <w:spacing w:val="-2"/>
          <w:sz w:val="30"/>
          <w:szCs w:val="30"/>
          <w:cs/>
        </w:rPr>
        <w:t>บาท โดยแบ่งวิธีการจัดสรร</w:t>
      </w:r>
      <w:r w:rsidRPr="00904E66">
        <w:rPr>
          <w:rFonts w:ascii="Angsana New" w:hAnsi="Angsana New"/>
          <w:spacing w:val="-2"/>
          <w:sz w:val="30"/>
          <w:szCs w:val="30"/>
        </w:rPr>
        <w:t xml:space="preserve"> </w:t>
      </w:r>
      <w:r w:rsidRPr="00904E66">
        <w:rPr>
          <w:rFonts w:ascii="Angsana New" w:hAnsi="Angsana New"/>
          <w:spacing w:val="-2"/>
          <w:sz w:val="30"/>
          <w:szCs w:val="30"/>
          <w:cs/>
        </w:rPr>
        <w:t>ดังนี้</w:t>
      </w:r>
    </w:p>
    <w:p w:rsidR="001B2D5A" w:rsidRPr="00904E66" w:rsidRDefault="001B2D5A" w:rsidP="00904E66">
      <w:pPr>
        <w:pStyle w:val="ListParagraph"/>
        <w:numPr>
          <w:ilvl w:val="2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701" w:hanging="535"/>
        <w:jc w:val="thaiDistribute"/>
        <w:rPr>
          <w:rFonts w:ascii="Angsana New" w:hAnsi="Angsana New"/>
          <w:spacing w:val="-2"/>
          <w:sz w:val="30"/>
          <w:szCs w:val="30"/>
        </w:rPr>
      </w:pPr>
      <w:r w:rsidRPr="00904E66">
        <w:rPr>
          <w:rFonts w:ascii="Angsana New" w:hAnsi="Angsana New"/>
          <w:spacing w:val="-2"/>
          <w:sz w:val="30"/>
          <w:szCs w:val="30"/>
          <w:cs/>
        </w:rPr>
        <w:t>จัดสรรหุ้นสามัญ</w:t>
      </w:r>
      <w:r w:rsidRPr="00904E66">
        <w:rPr>
          <w:rFonts w:ascii="Angsana New" w:hAnsi="Angsana New" w:hint="cs"/>
          <w:spacing w:val="-2"/>
          <w:sz w:val="30"/>
          <w:szCs w:val="30"/>
          <w:cs/>
        </w:rPr>
        <w:t xml:space="preserve">เพิ่มทุนของบริษัทด้วยวิธี </w:t>
      </w:r>
      <w:r w:rsidRPr="00904E66">
        <w:rPr>
          <w:rFonts w:ascii="Angsana New" w:hAnsi="Angsana New"/>
          <w:spacing w:val="-2"/>
          <w:sz w:val="30"/>
          <w:szCs w:val="30"/>
        </w:rPr>
        <w:t xml:space="preserve">Right Offering </w:t>
      </w:r>
      <w:r w:rsidRPr="00904E66">
        <w:rPr>
          <w:rFonts w:ascii="Angsana New" w:hAnsi="Angsana New" w:hint="cs"/>
          <w:spacing w:val="-2"/>
          <w:sz w:val="30"/>
          <w:szCs w:val="30"/>
          <w:cs/>
        </w:rPr>
        <w:t>(</w:t>
      </w:r>
      <w:r w:rsidRPr="00904E66">
        <w:rPr>
          <w:rFonts w:ascii="Angsana New" w:hAnsi="Angsana New"/>
          <w:spacing w:val="-2"/>
          <w:sz w:val="30"/>
          <w:szCs w:val="30"/>
          <w:lang w:val="en-GB"/>
        </w:rPr>
        <w:t xml:space="preserve">RO) </w:t>
      </w:r>
      <w:r w:rsidRPr="00904E66">
        <w:rPr>
          <w:rFonts w:ascii="Angsana New" w:hAnsi="Angsana New"/>
          <w:spacing w:val="-2"/>
          <w:sz w:val="30"/>
          <w:szCs w:val="30"/>
          <w:cs/>
        </w:rPr>
        <w:t>จำนวน</w:t>
      </w:r>
      <w:r w:rsidRPr="00904E66">
        <w:rPr>
          <w:rFonts w:ascii="Angsana New" w:hAnsi="Angsana New" w:hint="cs"/>
          <w:spacing w:val="-2"/>
          <w:sz w:val="30"/>
          <w:szCs w:val="30"/>
          <w:cs/>
        </w:rPr>
        <w:t>ไม่เกิน</w:t>
      </w:r>
      <w:r w:rsidRPr="00904E6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904E66">
        <w:rPr>
          <w:rFonts w:ascii="Angsana New" w:hAnsi="Angsana New"/>
          <w:spacing w:val="-2"/>
          <w:sz w:val="30"/>
          <w:szCs w:val="30"/>
        </w:rPr>
        <w:t xml:space="preserve">254,215,937 </w:t>
      </w:r>
      <w:r w:rsidRPr="00904E66">
        <w:rPr>
          <w:rFonts w:ascii="Angsana New" w:hAnsi="Angsana New"/>
          <w:spacing w:val="-2"/>
          <w:sz w:val="30"/>
          <w:szCs w:val="30"/>
          <w:cs/>
        </w:rPr>
        <w:t>หุ้น</w:t>
      </w:r>
      <w:r w:rsidRPr="00904E66">
        <w:rPr>
          <w:rFonts w:ascii="Angsana New" w:hAnsi="Angsana New" w:hint="cs"/>
          <w:spacing w:val="-2"/>
          <w:sz w:val="30"/>
          <w:szCs w:val="30"/>
          <w:cs/>
        </w:rPr>
        <w:t xml:space="preserve"> มูลค่าหุ้นที่ตราไว้หุ้นละ </w:t>
      </w:r>
      <w:r w:rsidRPr="00904E66">
        <w:rPr>
          <w:rFonts w:ascii="Angsana New" w:hAnsi="Angsana New"/>
          <w:spacing w:val="-2"/>
          <w:sz w:val="30"/>
          <w:szCs w:val="30"/>
          <w:lang w:val="en-GB"/>
        </w:rPr>
        <w:t xml:space="preserve">0.25 </w:t>
      </w:r>
      <w:r w:rsidRPr="00904E66">
        <w:rPr>
          <w:rFonts w:ascii="Angsana New" w:hAnsi="Angsana New" w:hint="cs"/>
          <w:spacing w:val="-2"/>
          <w:sz w:val="30"/>
          <w:szCs w:val="30"/>
          <w:cs/>
        </w:rPr>
        <w:t xml:space="preserve">บาท ราคาเสนอขาย </w:t>
      </w:r>
      <w:r w:rsidRPr="00904E66">
        <w:rPr>
          <w:rFonts w:ascii="Angsana New" w:hAnsi="Angsana New"/>
          <w:spacing w:val="-2"/>
          <w:sz w:val="30"/>
          <w:szCs w:val="30"/>
          <w:lang w:val="en-GB"/>
        </w:rPr>
        <w:t xml:space="preserve">0.80 </w:t>
      </w:r>
      <w:r w:rsidRPr="00904E66">
        <w:rPr>
          <w:rFonts w:ascii="Angsana New" w:hAnsi="Angsana New" w:hint="cs"/>
          <w:spacing w:val="-2"/>
          <w:sz w:val="30"/>
          <w:szCs w:val="30"/>
          <w:cs/>
        </w:rPr>
        <w:t>บาท</w:t>
      </w:r>
      <w:r w:rsidRPr="00904E66">
        <w:rPr>
          <w:rFonts w:ascii="Angsana New" w:hAnsi="Angsana New"/>
          <w:spacing w:val="-2"/>
          <w:sz w:val="30"/>
          <w:szCs w:val="30"/>
          <w:cs/>
        </w:rPr>
        <w:t xml:space="preserve"> ให้แก่ผู้ถือหุ้นเดิม</w:t>
      </w:r>
      <w:r w:rsidRPr="00904E66">
        <w:rPr>
          <w:rFonts w:ascii="Angsana New" w:hAnsi="Angsana New" w:hint="cs"/>
          <w:spacing w:val="-2"/>
          <w:sz w:val="30"/>
          <w:szCs w:val="30"/>
          <w:cs/>
        </w:rPr>
        <w:t xml:space="preserve"> โดย</w:t>
      </w:r>
      <w:r w:rsidRPr="00904E66">
        <w:rPr>
          <w:rFonts w:ascii="Angsana New" w:hAnsi="Angsana New"/>
          <w:spacing w:val="-2"/>
          <w:sz w:val="30"/>
          <w:szCs w:val="30"/>
          <w:cs/>
        </w:rPr>
        <w:t>จัดสรร</w:t>
      </w:r>
      <w:r w:rsidRPr="00904E66">
        <w:rPr>
          <w:rFonts w:ascii="Angsana New" w:hAnsi="Angsana New" w:hint="cs"/>
          <w:spacing w:val="-2"/>
          <w:sz w:val="30"/>
          <w:szCs w:val="30"/>
          <w:cs/>
        </w:rPr>
        <w:t>ให้แก่ผู้ถือหุ้นเดิมในอัตรา</w:t>
      </w:r>
      <w:r w:rsidRPr="00904E6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904E66">
        <w:rPr>
          <w:rFonts w:ascii="Angsana New" w:hAnsi="Angsana New"/>
          <w:spacing w:val="-2"/>
          <w:sz w:val="30"/>
          <w:szCs w:val="30"/>
        </w:rPr>
        <w:t xml:space="preserve">5 </w:t>
      </w:r>
      <w:r w:rsidRPr="00904E66">
        <w:rPr>
          <w:rFonts w:ascii="Angsana New" w:hAnsi="Angsana New"/>
          <w:spacing w:val="-2"/>
          <w:sz w:val="30"/>
          <w:szCs w:val="30"/>
          <w:cs/>
        </w:rPr>
        <w:t xml:space="preserve">หุ้นเดิมต่อ </w:t>
      </w:r>
      <w:r w:rsidRPr="00904E66">
        <w:rPr>
          <w:rFonts w:ascii="Angsana New" w:hAnsi="Angsana New"/>
          <w:spacing w:val="-2"/>
          <w:sz w:val="30"/>
          <w:szCs w:val="30"/>
        </w:rPr>
        <w:t xml:space="preserve">2 </w:t>
      </w:r>
      <w:r w:rsidRPr="00904E66">
        <w:rPr>
          <w:rFonts w:ascii="Angsana New" w:hAnsi="Angsana New"/>
          <w:spacing w:val="-2"/>
          <w:sz w:val="30"/>
          <w:szCs w:val="30"/>
          <w:cs/>
        </w:rPr>
        <w:t>หุ้นใหม่</w:t>
      </w:r>
      <w:r w:rsidRPr="00904E66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904E66">
        <w:rPr>
          <w:rFonts w:ascii="Angsana New" w:hAnsi="Angsana New"/>
          <w:spacing w:val="-2"/>
          <w:sz w:val="30"/>
          <w:szCs w:val="30"/>
          <w:cs/>
        </w:rPr>
        <w:t xml:space="preserve">โดยหากยังคงมีหุ้นที่เหลือจากการจัดสรรให้แก่ผู้ถือหุ้นตามสิทธิและการจัดสรรเกินกว่าสิทธิแล้วให้ยกเลิกหุ้นส่วนที่เหลือทั้งจำนวน </w:t>
      </w:r>
    </w:p>
    <w:p w:rsidR="001B2D5A" w:rsidRPr="00904E66" w:rsidRDefault="001B2D5A" w:rsidP="00904E66">
      <w:pPr>
        <w:pStyle w:val="ListParagraph"/>
        <w:numPr>
          <w:ilvl w:val="2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701" w:hanging="535"/>
        <w:jc w:val="thaiDistribute"/>
        <w:rPr>
          <w:rFonts w:ascii="Angsana New" w:hAnsi="Angsana New"/>
          <w:spacing w:val="-2"/>
          <w:sz w:val="30"/>
          <w:szCs w:val="30"/>
          <w:cs/>
          <w:lang w:val="th-TH"/>
        </w:rPr>
      </w:pPr>
      <w:r w:rsidRPr="00904E66">
        <w:rPr>
          <w:rFonts w:ascii="Angsana New" w:hAnsi="Angsana New" w:hint="cs"/>
          <w:spacing w:val="-2"/>
          <w:sz w:val="30"/>
          <w:szCs w:val="30"/>
          <w:cs/>
        </w:rPr>
        <w:t>จัดสรรหุ้นสามัญเพิ่มทุนด้วยการออกใบสำคัญแสดงสิทธิซื้อหุ้นสามัญ</w:t>
      </w:r>
      <w:r w:rsidRPr="00904E66">
        <w:rPr>
          <w:rFonts w:ascii="Angsana New" w:hAnsi="Angsana New"/>
          <w:spacing w:val="-2"/>
          <w:sz w:val="30"/>
          <w:szCs w:val="30"/>
        </w:rPr>
        <w:t xml:space="preserve"> </w:t>
      </w:r>
      <w:r w:rsidRPr="00904E66">
        <w:rPr>
          <w:rFonts w:ascii="Angsana New" w:hAnsi="Angsana New" w:hint="cs"/>
          <w:spacing w:val="-2"/>
          <w:sz w:val="30"/>
          <w:szCs w:val="30"/>
          <w:cs/>
        </w:rPr>
        <w:t>(</w:t>
      </w:r>
      <w:r w:rsidRPr="00904E66">
        <w:rPr>
          <w:rFonts w:ascii="Angsana New" w:hAnsi="Angsana New"/>
          <w:spacing w:val="-2"/>
          <w:sz w:val="30"/>
          <w:szCs w:val="30"/>
          <w:lang w:val="en-GB"/>
        </w:rPr>
        <w:t xml:space="preserve">Warrant) </w:t>
      </w:r>
      <w:r w:rsidRPr="00904E66">
        <w:rPr>
          <w:rFonts w:ascii="Angsana New" w:hAnsi="Angsana New" w:hint="cs"/>
          <w:spacing w:val="-2"/>
          <w:sz w:val="30"/>
          <w:szCs w:val="30"/>
          <w:cs/>
        </w:rPr>
        <w:t>จัดสรร</w:t>
      </w:r>
      <w:r w:rsidR="00904E66" w:rsidRPr="00904E66">
        <w:rPr>
          <w:rFonts w:ascii="Angsana New" w:hAnsi="Angsana New" w:hint="cs"/>
          <w:spacing w:val="-2"/>
          <w:sz w:val="30"/>
          <w:szCs w:val="30"/>
          <w:cs/>
        </w:rPr>
        <w:t>หุ้นสามัญ</w:t>
      </w:r>
      <w:r w:rsidRPr="00904E66">
        <w:rPr>
          <w:rFonts w:ascii="Angsana New" w:hAnsi="Angsana New" w:hint="cs"/>
          <w:spacing w:val="-2"/>
          <w:sz w:val="30"/>
          <w:szCs w:val="30"/>
          <w:cs/>
        </w:rPr>
        <w:t>จำนวน</w:t>
      </w:r>
      <w:r w:rsidRPr="00904E6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714725" w:rsidRPr="00904E66">
        <w:rPr>
          <w:rFonts w:ascii="Angsana New" w:hAnsi="Angsana New"/>
          <w:spacing w:val="-2"/>
          <w:sz w:val="30"/>
          <w:szCs w:val="30"/>
        </w:rPr>
        <w:t>295</w:t>
      </w:r>
      <w:r w:rsidRPr="00904E66">
        <w:rPr>
          <w:rFonts w:ascii="Angsana New" w:hAnsi="Angsana New"/>
          <w:spacing w:val="-2"/>
          <w:sz w:val="30"/>
          <w:szCs w:val="30"/>
          <w:cs/>
        </w:rPr>
        <w:t>,</w:t>
      </w:r>
      <w:r w:rsidR="00714725" w:rsidRPr="00904E66">
        <w:rPr>
          <w:rFonts w:ascii="Angsana New" w:hAnsi="Angsana New"/>
          <w:spacing w:val="-2"/>
          <w:sz w:val="30"/>
          <w:szCs w:val="30"/>
        </w:rPr>
        <w:t>585</w:t>
      </w:r>
      <w:r w:rsidRPr="00904E66">
        <w:rPr>
          <w:rFonts w:ascii="Angsana New" w:hAnsi="Angsana New"/>
          <w:spacing w:val="-2"/>
          <w:sz w:val="30"/>
          <w:szCs w:val="30"/>
          <w:cs/>
        </w:rPr>
        <w:t>,</w:t>
      </w:r>
      <w:r w:rsidR="00714725" w:rsidRPr="00904E66">
        <w:rPr>
          <w:rFonts w:ascii="Angsana New" w:hAnsi="Angsana New"/>
          <w:spacing w:val="-2"/>
          <w:sz w:val="30"/>
          <w:szCs w:val="30"/>
        </w:rPr>
        <w:t>250</w:t>
      </w:r>
      <w:r w:rsidRPr="00904E6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904E66">
        <w:rPr>
          <w:rFonts w:ascii="Angsana New" w:hAnsi="Angsana New" w:hint="cs"/>
          <w:spacing w:val="-2"/>
          <w:sz w:val="30"/>
          <w:szCs w:val="30"/>
          <w:cs/>
        </w:rPr>
        <w:t>หุ้น</w:t>
      </w:r>
      <w:r w:rsidRPr="00904E6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904E66">
        <w:rPr>
          <w:rFonts w:ascii="Angsana New" w:hAnsi="Angsana New" w:hint="cs"/>
          <w:spacing w:val="-2"/>
          <w:sz w:val="30"/>
          <w:szCs w:val="30"/>
          <w:cs/>
        </w:rPr>
        <w:t>โดยให้แก่ผู้ถือหุ้นเดิมในอัตราจัดสรร</w:t>
      </w:r>
      <w:r w:rsidRPr="00904E6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714725" w:rsidRPr="00904E66">
        <w:rPr>
          <w:rFonts w:ascii="Angsana New" w:hAnsi="Angsana New"/>
          <w:spacing w:val="-2"/>
          <w:sz w:val="30"/>
          <w:szCs w:val="30"/>
        </w:rPr>
        <w:t>3</w:t>
      </w:r>
      <w:r w:rsidRPr="00904E6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904E66">
        <w:rPr>
          <w:rFonts w:ascii="Angsana New" w:hAnsi="Angsana New" w:hint="cs"/>
          <w:spacing w:val="-2"/>
          <w:sz w:val="30"/>
          <w:szCs w:val="30"/>
          <w:cs/>
        </w:rPr>
        <w:t>หุ้น</w:t>
      </w:r>
      <w:r w:rsidRPr="00904E6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904E66">
        <w:rPr>
          <w:rFonts w:ascii="Angsana New" w:hAnsi="Angsana New" w:hint="cs"/>
          <w:spacing w:val="-2"/>
          <w:sz w:val="30"/>
          <w:szCs w:val="30"/>
          <w:cs/>
        </w:rPr>
        <w:t>ต่อ</w:t>
      </w:r>
      <w:r w:rsidRPr="00904E6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714725" w:rsidRPr="00904E66">
        <w:rPr>
          <w:rFonts w:ascii="Angsana New" w:hAnsi="Angsana New"/>
          <w:spacing w:val="-2"/>
          <w:sz w:val="30"/>
          <w:szCs w:val="30"/>
        </w:rPr>
        <w:t>1</w:t>
      </w:r>
      <w:r w:rsidRPr="00904E6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904E66">
        <w:rPr>
          <w:rFonts w:ascii="Angsana New" w:hAnsi="Angsana New" w:hint="cs"/>
          <w:spacing w:val="-2"/>
          <w:sz w:val="30"/>
          <w:szCs w:val="30"/>
          <w:cs/>
        </w:rPr>
        <w:t>ใบสำคัญแสดงสิทธิซื้อหุ้นสามัญ</w:t>
      </w:r>
    </w:p>
    <w:p w:rsidR="001B2D5A" w:rsidRPr="00904E66" w:rsidRDefault="001B2D5A" w:rsidP="00904E66">
      <w:pPr>
        <w:pStyle w:val="a0"/>
        <w:numPr>
          <w:ilvl w:val="1"/>
          <w:numId w:val="32"/>
        </w:numPr>
        <w:tabs>
          <w:tab w:val="clear" w:pos="1080"/>
          <w:tab w:val="left" w:pos="810"/>
        </w:tabs>
        <w:spacing w:line="240" w:lineRule="atLeast"/>
        <w:ind w:right="43"/>
        <w:jc w:val="thaiDistribute"/>
        <w:rPr>
          <w:rFonts w:asciiTheme="majorBidi" w:hAnsiTheme="majorBidi" w:cstheme="majorBidi"/>
          <w:spacing w:val="-2"/>
          <w:cs/>
        </w:rPr>
      </w:pPr>
      <w:r w:rsidRPr="00904E66">
        <w:rPr>
          <w:rFonts w:asciiTheme="majorBidi" w:hAnsiTheme="majorBidi" w:cstheme="majorBidi"/>
          <w:spacing w:val="-2"/>
          <w:cs/>
        </w:rPr>
        <w:t xml:space="preserve">อนุมัติการเข้าลงทุนในโครงการขายน้ำประปาต่อการประปาส่วนภูมิภาค </w:t>
      </w:r>
      <w:r w:rsidR="00EC0286" w:rsidRPr="00904E66">
        <w:rPr>
          <w:rFonts w:asciiTheme="majorBidi" w:hAnsiTheme="majorBidi" w:cstheme="majorBidi"/>
          <w:spacing w:val="-2"/>
          <w:cs/>
        </w:rPr>
        <w:t>คิดเป็นมูลค่า</w:t>
      </w:r>
      <w:r w:rsidRPr="00904E66">
        <w:rPr>
          <w:rFonts w:asciiTheme="majorBidi" w:hAnsiTheme="majorBidi" w:cstheme="majorBidi"/>
          <w:spacing w:val="-2"/>
          <w:cs/>
        </w:rPr>
        <w:t xml:space="preserve">การลงทุน จำนวน </w:t>
      </w:r>
      <w:r w:rsidRPr="00904E66">
        <w:rPr>
          <w:rFonts w:asciiTheme="majorBidi" w:hAnsiTheme="majorBidi" w:cs="Angsana New"/>
          <w:spacing w:val="-2"/>
          <w:cs/>
        </w:rPr>
        <w:t>237</w:t>
      </w:r>
      <w:r w:rsidRPr="00904E66">
        <w:rPr>
          <w:rFonts w:asciiTheme="majorBidi" w:hAnsiTheme="majorBidi" w:cstheme="majorBidi"/>
          <w:spacing w:val="-2"/>
          <w:cs/>
        </w:rPr>
        <w:t xml:space="preserve"> ล้านบาท</w:t>
      </w:r>
    </w:p>
    <w:p w:rsidR="00F80403" w:rsidRPr="00904E66" w:rsidRDefault="00F80403" w:rsidP="00904E66">
      <w:pPr>
        <w:pStyle w:val="ListParagraph"/>
        <w:numPr>
          <w:ilvl w:val="0"/>
          <w:numId w:val="32"/>
        </w:numPr>
        <w:tabs>
          <w:tab w:val="clear" w:pos="907"/>
          <w:tab w:val="left" w:pos="709"/>
        </w:tabs>
        <w:spacing w:before="120"/>
        <w:jc w:val="thaiDistribute"/>
        <w:rPr>
          <w:rFonts w:asciiTheme="majorBidi" w:hAnsiTheme="majorBidi"/>
          <w:spacing w:val="-2"/>
          <w:sz w:val="30"/>
          <w:szCs w:val="30"/>
          <w:cs/>
          <w:lang w:val="th-TH"/>
        </w:rPr>
      </w:pPr>
      <w:r w:rsidRPr="00904E66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9B0805">
        <w:rPr>
          <w:rFonts w:asciiTheme="majorBidi" w:hAnsiTheme="majorBidi" w:cstheme="majorBidi" w:hint="cs"/>
          <w:spacing w:val="-2"/>
          <w:sz w:val="30"/>
          <w:szCs w:val="30"/>
          <w:cs/>
        </w:rPr>
        <w:tab/>
      </w:r>
      <w:r w:rsidRPr="00904E66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เมื่อวันที่ </w:t>
      </w:r>
      <w:r w:rsidRPr="00904E66">
        <w:rPr>
          <w:rFonts w:asciiTheme="majorBidi" w:hAnsiTheme="majorBidi" w:cstheme="majorBidi"/>
          <w:spacing w:val="-2"/>
          <w:sz w:val="30"/>
          <w:szCs w:val="30"/>
          <w:lang w:val="en-GB"/>
        </w:rPr>
        <w:t xml:space="preserve">11 </w:t>
      </w:r>
      <w:r w:rsidRPr="00904E66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เมษายน </w:t>
      </w:r>
      <w:r w:rsidRPr="00904E66">
        <w:rPr>
          <w:rFonts w:asciiTheme="majorBidi" w:hAnsiTheme="majorBidi" w:cstheme="majorBidi"/>
          <w:spacing w:val="-2"/>
          <w:sz w:val="30"/>
          <w:szCs w:val="30"/>
          <w:lang w:val="en-GB"/>
        </w:rPr>
        <w:t xml:space="preserve">2563 </w:t>
      </w:r>
      <w:r w:rsidRPr="00904E66">
        <w:rPr>
          <w:rFonts w:asciiTheme="majorBidi" w:hAnsiTheme="majorBidi" w:cstheme="majorBidi"/>
          <w:spacing w:val="-2"/>
          <w:sz w:val="30"/>
          <w:szCs w:val="30"/>
          <w:cs/>
        </w:rPr>
        <w:t>บริษัทย่อยเข้าทำสัญญาจะซื้อจะขายที่ดิน มูลค่า</w:t>
      </w:r>
      <w:r w:rsidR="00F60665" w:rsidRPr="00904E66">
        <w:rPr>
          <w:rFonts w:asciiTheme="majorBidi" w:hAnsiTheme="majorBidi" w:cstheme="majorBidi"/>
          <w:spacing w:val="-2"/>
          <w:sz w:val="30"/>
          <w:szCs w:val="30"/>
          <w:cs/>
        </w:rPr>
        <w:t>ตาม</w:t>
      </w:r>
      <w:r w:rsidRPr="00904E66">
        <w:rPr>
          <w:rFonts w:asciiTheme="majorBidi" w:hAnsiTheme="majorBidi" w:cstheme="majorBidi"/>
          <w:spacing w:val="-2"/>
          <w:sz w:val="30"/>
          <w:szCs w:val="30"/>
          <w:cs/>
        </w:rPr>
        <w:t xml:space="preserve">สัญญา จำนวน </w:t>
      </w:r>
      <w:r w:rsidRPr="00904E66">
        <w:rPr>
          <w:rFonts w:asciiTheme="majorBidi" w:hAnsiTheme="majorBidi" w:cstheme="majorBidi"/>
          <w:spacing w:val="-2"/>
          <w:sz w:val="30"/>
          <w:szCs w:val="30"/>
          <w:lang w:val="en-GB"/>
        </w:rPr>
        <w:t xml:space="preserve">11 </w:t>
      </w:r>
      <w:r w:rsidR="00904E66" w:rsidRPr="00904E66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ล้านบาท ชำระเงินมั</w:t>
      </w:r>
      <w:r w:rsidR="00904E66" w:rsidRPr="00904E66">
        <w:rPr>
          <w:rFonts w:asciiTheme="majorBidi" w:hAnsiTheme="majorBidi" w:cstheme="majorBidi" w:hint="cs"/>
          <w:spacing w:val="-2"/>
          <w:sz w:val="30"/>
          <w:szCs w:val="30"/>
          <w:cs/>
        </w:rPr>
        <w:t>ด</w:t>
      </w:r>
      <w:r w:rsidR="00DA4122" w:rsidRPr="00904E66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จำ</w:t>
      </w:r>
      <w:r w:rsidRPr="00904E66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งวดแรกในวันทำสัญญา </w:t>
      </w:r>
      <w:r w:rsidRPr="00904E66">
        <w:rPr>
          <w:rFonts w:asciiTheme="majorBidi" w:hAnsiTheme="majorBidi" w:cstheme="majorBidi"/>
          <w:spacing w:val="-2"/>
          <w:sz w:val="30"/>
          <w:szCs w:val="30"/>
          <w:cs/>
        </w:rPr>
        <w:t xml:space="preserve"> จำนวน </w:t>
      </w:r>
      <w:r w:rsidRPr="00904E66">
        <w:rPr>
          <w:rFonts w:asciiTheme="majorBidi" w:hAnsiTheme="majorBidi" w:cstheme="majorBidi"/>
          <w:spacing w:val="-2"/>
          <w:sz w:val="30"/>
          <w:szCs w:val="30"/>
          <w:lang w:val="en-GB"/>
        </w:rPr>
        <w:t xml:space="preserve">2.3 </w:t>
      </w:r>
      <w:r w:rsidRPr="00904E66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ล้านบาท </w:t>
      </w:r>
      <w:r w:rsidRPr="00904E66">
        <w:rPr>
          <w:rFonts w:asciiTheme="majorBidi" w:hAnsiTheme="majorBidi" w:cstheme="majorBidi"/>
          <w:spacing w:val="-2"/>
          <w:sz w:val="30"/>
          <w:szCs w:val="30"/>
          <w:cs/>
        </w:rPr>
        <w:t>ส่วนที่เหลือชำระในวันที่โอนกรรมสิทธ์</w:t>
      </w:r>
    </w:p>
    <w:p w:rsidR="00904E66" w:rsidRDefault="00904E66" w:rsidP="00904E66">
      <w:pPr>
        <w:tabs>
          <w:tab w:val="clear" w:pos="907"/>
          <w:tab w:val="left" w:pos="709"/>
        </w:tabs>
        <w:spacing w:before="120"/>
        <w:jc w:val="thaiDistribute"/>
        <w:rPr>
          <w:rFonts w:asciiTheme="majorBidi" w:hAnsiTheme="majorBidi"/>
          <w:spacing w:val="-4"/>
          <w:sz w:val="30"/>
          <w:szCs w:val="30"/>
          <w:cs/>
          <w:lang w:val="th-TH"/>
        </w:rPr>
      </w:pPr>
    </w:p>
    <w:p w:rsidR="00904E66" w:rsidRPr="00904E66" w:rsidRDefault="00904E66" w:rsidP="00904E66">
      <w:pPr>
        <w:tabs>
          <w:tab w:val="clear" w:pos="907"/>
          <w:tab w:val="left" w:pos="709"/>
        </w:tabs>
        <w:spacing w:before="120"/>
        <w:jc w:val="thaiDistribute"/>
        <w:rPr>
          <w:rFonts w:asciiTheme="majorBidi" w:hAnsiTheme="majorBidi"/>
          <w:spacing w:val="-4"/>
          <w:sz w:val="30"/>
          <w:szCs w:val="30"/>
          <w:cs/>
          <w:lang w:val="th-TH"/>
        </w:rPr>
      </w:pPr>
    </w:p>
    <w:p w:rsidR="00373899" w:rsidRPr="00BE264F" w:rsidRDefault="00BE264F" w:rsidP="001B2D5A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48" w:hanging="448"/>
        <w:contextualSpacing w:val="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BE264F">
        <w:rPr>
          <w:rFonts w:ascii="Angsana New" w:hAnsi="Angsana New" w:hint="cs"/>
          <w:b/>
          <w:bCs/>
          <w:sz w:val="30"/>
          <w:szCs w:val="30"/>
          <w:cs/>
          <w:lang w:val="th-TH"/>
        </w:rPr>
        <w:lastRenderedPageBreak/>
        <w:t>การอนุมัติ</w:t>
      </w:r>
      <w:r w:rsidR="002114E8">
        <w:rPr>
          <w:rFonts w:ascii="Angsana New" w:hAnsi="Angsana New" w:hint="cs"/>
          <w:b/>
          <w:bCs/>
          <w:sz w:val="30"/>
          <w:szCs w:val="30"/>
          <w:cs/>
          <w:lang w:val="th-TH"/>
        </w:rPr>
        <w:t>ข้อมูลทางการเงินระหว่างกาล</w:t>
      </w:r>
    </w:p>
    <w:p w:rsidR="00351A83" w:rsidRPr="002114E8" w:rsidRDefault="002114E8" w:rsidP="002114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46"/>
        <w:jc w:val="thaiDistribute"/>
        <w:rPr>
          <w:rFonts w:ascii="Angsana New" w:hAnsi="Angsana New"/>
          <w:sz w:val="30"/>
          <w:szCs w:val="30"/>
          <w:lang w:eastAsia="ja-JP"/>
        </w:rPr>
      </w:pPr>
      <w:r w:rsidRPr="002114E8">
        <w:rPr>
          <w:rFonts w:ascii="Angsana New" w:hAnsi="Angsana New" w:hint="cs"/>
          <w:sz w:val="30"/>
          <w:szCs w:val="30"/>
          <w:cs/>
          <w:lang w:eastAsia="ja-JP"/>
        </w:rPr>
        <w:t>ข้อมูลทางการเงินระหว่างกาลนี้ได้รับการอนุมัติให้ออกงบการเงินโดยคณะกรรมการของ</w:t>
      </w:r>
      <w:r w:rsidRPr="001D3260">
        <w:rPr>
          <w:rFonts w:ascii="Angsana New" w:hAnsi="Angsana New" w:hint="cs"/>
          <w:sz w:val="30"/>
          <w:szCs w:val="30"/>
          <w:cs/>
          <w:lang w:eastAsia="ja-JP"/>
        </w:rPr>
        <w:t>บริษัท</w:t>
      </w:r>
      <w:r w:rsidRPr="001D3260">
        <w:rPr>
          <w:rFonts w:ascii="Angsana New" w:hAnsi="Angsana New"/>
          <w:sz w:val="30"/>
          <w:szCs w:val="30"/>
          <w:cs/>
          <w:lang w:eastAsia="ja-JP"/>
        </w:rPr>
        <w:t xml:space="preserve"> </w:t>
      </w:r>
      <w:r w:rsidRPr="001D3260">
        <w:rPr>
          <w:rFonts w:ascii="Angsana New" w:hAnsi="Angsana New" w:hint="cs"/>
          <w:sz w:val="30"/>
          <w:szCs w:val="30"/>
          <w:cs/>
          <w:lang w:eastAsia="ja-JP"/>
        </w:rPr>
        <w:t>เมื่อวันที่</w:t>
      </w:r>
      <w:r w:rsidRPr="001D3260">
        <w:rPr>
          <w:rFonts w:ascii="Angsana New" w:hAnsi="Angsana New"/>
          <w:sz w:val="30"/>
          <w:szCs w:val="30"/>
          <w:cs/>
          <w:lang w:eastAsia="ja-JP"/>
        </w:rPr>
        <w:t xml:space="preserve"> </w:t>
      </w:r>
      <w:r w:rsidR="001D3260" w:rsidRPr="005020FE">
        <w:rPr>
          <w:rFonts w:ascii="Angsana New" w:hAnsi="Angsana New"/>
          <w:sz w:val="30"/>
          <w:szCs w:val="30"/>
          <w:lang w:eastAsia="ja-JP"/>
        </w:rPr>
        <w:t>13</w:t>
      </w:r>
      <w:r w:rsidRPr="001D3260">
        <w:rPr>
          <w:rFonts w:ascii="Angsana New" w:hAnsi="Angsana New"/>
          <w:sz w:val="30"/>
          <w:szCs w:val="30"/>
          <w:cs/>
          <w:lang w:eastAsia="ja-JP"/>
        </w:rPr>
        <w:t xml:space="preserve"> </w:t>
      </w:r>
      <w:r w:rsidRPr="001D3260">
        <w:rPr>
          <w:rFonts w:ascii="Angsana New" w:hAnsi="Angsana New" w:hint="cs"/>
          <w:sz w:val="30"/>
          <w:szCs w:val="30"/>
          <w:cs/>
          <w:lang w:eastAsia="ja-JP"/>
        </w:rPr>
        <w:t>พฤษภาคม</w:t>
      </w:r>
      <w:r w:rsidRPr="001D3260">
        <w:rPr>
          <w:rFonts w:ascii="Angsana New" w:hAnsi="Angsana New"/>
          <w:sz w:val="30"/>
          <w:szCs w:val="30"/>
          <w:cs/>
          <w:lang w:eastAsia="ja-JP"/>
        </w:rPr>
        <w:t xml:space="preserve"> </w:t>
      </w:r>
      <w:r w:rsidR="00061BDB" w:rsidRPr="001D3260">
        <w:rPr>
          <w:rFonts w:ascii="Angsana New" w:hAnsi="Angsana New"/>
          <w:sz w:val="30"/>
          <w:szCs w:val="30"/>
          <w:lang w:eastAsia="ja-JP"/>
        </w:rPr>
        <w:t>2563</w:t>
      </w:r>
    </w:p>
    <w:p w:rsidR="00EE359F" w:rsidRPr="002114E8" w:rsidRDefault="00EE359F" w:rsidP="008A47D9">
      <w:pPr>
        <w:pStyle w:val="block"/>
        <w:spacing w:after="0" w:line="240" w:lineRule="auto"/>
        <w:ind w:left="900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sectPr w:rsidR="00EE359F" w:rsidRPr="002114E8" w:rsidSect="00566169">
      <w:headerReference w:type="default" r:id="rId20"/>
      <w:footerReference w:type="default" r:id="rId21"/>
      <w:pgSz w:w="11907" w:h="16840"/>
      <w:pgMar w:top="691" w:right="927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0856" w:rsidRDefault="00860856" w:rsidP="004956B4">
      <w:r>
        <w:separator/>
      </w:r>
    </w:p>
  </w:endnote>
  <w:endnote w:type="continuationSeparator" w:id="0">
    <w:p w:rsidR="00860856" w:rsidRDefault="00860856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 LT Std 45 Light">
    <w:altName w:val="MS Gothic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7919166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:rsidR="006615E5" w:rsidRPr="00B43E4D" w:rsidRDefault="006615E5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B43E4D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B43E4D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B43E4D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55266D">
          <w:rPr>
            <w:rFonts w:asciiTheme="majorBidi" w:hAnsiTheme="majorBidi" w:cstheme="majorBidi"/>
            <w:noProof/>
            <w:sz w:val="30"/>
            <w:szCs w:val="30"/>
          </w:rPr>
          <w:t>18</w:t>
        </w:r>
        <w:r w:rsidRPr="00B43E4D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15E5" w:rsidRPr="00F325DB" w:rsidRDefault="006615E5" w:rsidP="00DE3A2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F325DB">
      <w:rPr>
        <w:rStyle w:val="PageNumber"/>
        <w:rFonts w:ascii="Angsana New" w:hAnsi="Angsana New"/>
        <w:sz w:val="30"/>
        <w:szCs w:val="30"/>
      </w:rPr>
      <w:fldChar w:fldCharType="begin"/>
    </w:r>
    <w:r w:rsidRPr="00F325DB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F325DB">
      <w:rPr>
        <w:rStyle w:val="PageNumber"/>
        <w:rFonts w:ascii="Angsana New" w:hAnsi="Angsana New"/>
        <w:sz w:val="30"/>
        <w:szCs w:val="30"/>
      </w:rPr>
      <w:fldChar w:fldCharType="separate"/>
    </w:r>
    <w:r w:rsidR="0055266D">
      <w:rPr>
        <w:rStyle w:val="PageNumber"/>
        <w:rFonts w:ascii="Angsana New" w:hAnsi="Angsana New"/>
        <w:noProof/>
        <w:sz w:val="30"/>
        <w:szCs w:val="30"/>
      </w:rPr>
      <w:t>23</w:t>
    </w:r>
    <w:r w:rsidRPr="00F325DB">
      <w:rPr>
        <w:rStyle w:val="PageNumber"/>
        <w:rFonts w:ascii="Angsana New" w:hAnsi="Angsana New"/>
        <w:sz w:val="30"/>
        <w:szCs w:val="30"/>
      </w:rPr>
      <w:fldChar w:fldCharType="end"/>
    </w:r>
  </w:p>
  <w:p w:rsidR="006615E5" w:rsidRPr="009B6BFE" w:rsidRDefault="006615E5" w:rsidP="00DE3A2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4400"/>
      </w:tabs>
      <w:ind w:right="-80"/>
      <w:rPr>
        <w:rFonts w:ascii="Angsana New" w:hAnsi="Angsana New"/>
        <w:i/>
        <w:iCs/>
        <w:sz w:val="30"/>
        <w:szCs w:val="30"/>
      </w:rPr>
    </w:pPr>
    <w:r>
      <w:rPr>
        <w:rFonts w:ascii="Angsana New" w:hAnsi="Angsana New"/>
        <w:i/>
        <w:iCs/>
        <w:sz w:val="28"/>
        <w:szCs w:val="28"/>
      </w:rP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15E5" w:rsidRPr="00F325DB" w:rsidRDefault="006615E5" w:rsidP="00F325DB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F325DB">
      <w:rPr>
        <w:rStyle w:val="PageNumber"/>
        <w:rFonts w:ascii="Angsana New" w:hAnsi="Angsana New"/>
        <w:sz w:val="30"/>
        <w:szCs w:val="30"/>
      </w:rPr>
      <w:fldChar w:fldCharType="begin"/>
    </w:r>
    <w:r w:rsidRPr="00F325DB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F325DB">
      <w:rPr>
        <w:rStyle w:val="PageNumber"/>
        <w:rFonts w:ascii="Angsana New" w:hAnsi="Angsana New"/>
        <w:sz w:val="30"/>
        <w:szCs w:val="30"/>
      </w:rPr>
      <w:fldChar w:fldCharType="separate"/>
    </w:r>
    <w:r w:rsidR="0055266D">
      <w:rPr>
        <w:rStyle w:val="PageNumber"/>
        <w:rFonts w:ascii="Angsana New" w:hAnsi="Angsana New"/>
        <w:noProof/>
        <w:sz w:val="30"/>
        <w:szCs w:val="30"/>
      </w:rPr>
      <w:t>27</w:t>
    </w:r>
    <w:r w:rsidRPr="00F325DB">
      <w:rPr>
        <w:rStyle w:val="PageNumber"/>
        <w:rFonts w:ascii="Angsana New" w:hAnsi="Angsana New"/>
        <w:sz w:val="30"/>
        <w:szCs w:val="30"/>
      </w:rPr>
      <w:fldChar w:fldCharType="end"/>
    </w:r>
  </w:p>
  <w:p w:rsidR="006615E5" w:rsidRPr="00F325DB" w:rsidRDefault="006615E5" w:rsidP="00C22CF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00"/>
      <w:rPr>
        <w:rFonts w:ascii="Angsana New" w:hAnsi="Angsana New"/>
        <w:i/>
        <w:iCs/>
        <w:sz w:val="30"/>
        <w:szCs w:val="30"/>
      </w:rPr>
    </w:pP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  <w:t xml:space="preserve">         </w:t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  <w:t xml:space="preserve"> 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15E5" w:rsidRPr="00F325DB" w:rsidRDefault="006615E5" w:rsidP="00F325DB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F325DB">
      <w:rPr>
        <w:rStyle w:val="PageNumber"/>
        <w:rFonts w:ascii="Angsana New" w:hAnsi="Angsana New"/>
        <w:sz w:val="30"/>
        <w:szCs w:val="30"/>
      </w:rPr>
      <w:fldChar w:fldCharType="begin"/>
    </w:r>
    <w:r w:rsidRPr="00F325DB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F325DB">
      <w:rPr>
        <w:rStyle w:val="PageNumber"/>
        <w:rFonts w:ascii="Angsana New" w:hAnsi="Angsana New"/>
        <w:sz w:val="30"/>
        <w:szCs w:val="30"/>
      </w:rPr>
      <w:fldChar w:fldCharType="separate"/>
    </w:r>
    <w:r w:rsidR="0055266D">
      <w:rPr>
        <w:rStyle w:val="PageNumber"/>
        <w:rFonts w:ascii="Angsana New" w:hAnsi="Angsana New"/>
        <w:noProof/>
        <w:sz w:val="30"/>
        <w:szCs w:val="30"/>
      </w:rPr>
      <w:t>30</w:t>
    </w:r>
    <w:r w:rsidRPr="00F325DB">
      <w:rPr>
        <w:rStyle w:val="PageNumber"/>
        <w:rFonts w:ascii="Angsana New" w:hAnsi="Angsana New"/>
        <w:sz w:val="30"/>
        <w:szCs w:val="30"/>
      </w:rPr>
      <w:fldChar w:fldCharType="end"/>
    </w:r>
  </w:p>
  <w:p w:rsidR="006615E5" w:rsidRDefault="006615E5" w:rsidP="00C22CF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00"/>
      <w:rPr>
        <w:rFonts w:ascii="Angsana New" w:hAnsi="Angsana New"/>
        <w:i/>
        <w:iCs/>
        <w:sz w:val="30"/>
        <w:szCs w:val="30"/>
      </w:rPr>
    </w:pP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  <w:t xml:space="preserve">         </w:t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  <w:t xml:space="preserve">     </w:t>
    </w:r>
    <w:r w:rsidRPr="00F325DB">
      <w:rPr>
        <w:rFonts w:ascii="Angsana New" w:hAnsi="Angsana New"/>
        <w:i/>
        <w:iCs/>
        <w:sz w:val="30"/>
        <w:szCs w:val="30"/>
      </w:rPr>
      <w:tab/>
      <w:t xml:space="preserve">   </w:t>
    </w:r>
  </w:p>
  <w:p w:rsidR="006615E5" w:rsidRPr="00F325DB" w:rsidRDefault="006615E5" w:rsidP="00C22CF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00"/>
      <w:rPr>
        <w:rFonts w:ascii="Angsana New" w:hAnsi="Angsana New"/>
        <w:i/>
        <w:iCs/>
        <w:sz w:val="30"/>
        <w:szCs w:val="30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15E5" w:rsidRPr="00F325DB" w:rsidRDefault="006615E5" w:rsidP="00F325DB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F325DB">
      <w:rPr>
        <w:rStyle w:val="PageNumber"/>
        <w:rFonts w:ascii="Angsana New" w:hAnsi="Angsana New"/>
        <w:sz w:val="30"/>
        <w:szCs w:val="30"/>
      </w:rPr>
      <w:fldChar w:fldCharType="begin"/>
    </w:r>
    <w:r w:rsidRPr="00F325DB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F325DB">
      <w:rPr>
        <w:rStyle w:val="PageNumber"/>
        <w:rFonts w:ascii="Angsana New" w:hAnsi="Angsana New"/>
        <w:sz w:val="30"/>
        <w:szCs w:val="30"/>
      </w:rPr>
      <w:fldChar w:fldCharType="separate"/>
    </w:r>
    <w:r w:rsidR="0055266D">
      <w:rPr>
        <w:rStyle w:val="PageNumber"/>
        <w:rFonts w:ascii="Angsana New" w:hAnsi="Angsana New"/>
        <w:noProof/>
        <w:sz w:val="30"/>
        <w:szCs w:val="30"/>
      </w:rPr>
      <w:t>38</w:t>
    </w:r>
    <w:r w:rsidRPr="00F325DB">
      <w:rPr>
        <w:rStyle w:val="PageNumber"/>
        <w:rFonts w:ascii="Angsana New" w:hAnsi="Angsana New"/>
        <w:sz w:val="30"/>
        <w:szCs w:val="30"/>
      </w:rPr>
      <w:fldChar w:fldCharType="end"/>
    </w:r>
  </w:p>
  <w:p w:rsidR="006615E5" w:rsidRPr="00F325DB" w:rsidRDefault="006615E5" w:rsidP="00C22CF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00"/>
      <w:rPr>
        <w:rFonts w:ascii="Angsana New" w:hAnsi="Angsana New"/>
        <w:i/>
        <w:iCs/>
        <w:sz w:val="30"/>
        <w:szCs w:val="30"/>
      </w:rPr>
    </w:pP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  <w:t xml:space="preserve">         </w:t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0856" w:rsidRDefault="00860856" w:rsidP="004956B4">
      <w:r>
        <w:separator/>
      </w:r>
    </w:p>
  </w:footnote>
  <w:footnote w:type="continuationSeparator" w:id="0">
    <w:p w:rsidR="00860856" w:rsidRDefault="00860856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15E5" w:rsidRPr="00A408D3" w:rsidRDefault="006615E5" w:rsidP="00072604">
    <w:pPr>
      <w:pStyle w:val="acctmainheading"/>
      <w:tabs>
        <w:tab w:val="left" w:pos="7797"/>
        <w:tab w:val="left" w:pos="9781"/>
      </w:tabs>
      <w:spacing w:after="0" w:line="240" w:lineRule="atLeast"/>
      <w:ind w:right="-95"/>
      <w:rPr>
        <w:rFonts w:ascii="Angsana New" w:hAnsi="Angsana New"/>
        <w:b w:val="0"/>
        <w:bCs/>
        <w:sz w:val="30"/>
        <w:szCs w:val="30"/>
        <w:lang w:val="en-US" w:bidi="th-TH"/>
      </w:rPr>
    </w:pPr>
    <w:r w:rsidRPr="00A408D3">
      <w:rPr>
        <w:rFonts w:ascii="Angsana New" w:hAnsi="Angsana New"/>
        <w:b w:val="0"/>
        <w:bCs/>
        <w:sz w:val="30"/>
        <w:szCs w:val="30"/>
        <w:cs/>
        <w:lang w:bidi="th-TH"/>
      </w:rPr>
      <w:t xml:space="preserve">บริษัท </w:t>
    </w:r>
    <w:r w:rsidRPr="00A408D3">
      <w:rPr>
        <w:rFonts w:ascii="Angsana New" w:hAnsi="Angsana New" w:hint="cs"/>
        <w:b w:val="0"/>
        <w:bCs/>
        <w:sz w:val="30"/>
        <w:szCs w:val="30"/>
        <w:cs/>
        <w:lang w:bidi="th-TH"/>
      </w:rPr>
      <w:t>ยูเรกา ดีไซน์</w:t>
    </w:r>
    <w:r w:rsidRPr="00A408D3">
      <w:rPr>
        <w:rFonts w:ascii="Angsana New" w:hAnsi="Angsana New"/>
        <w:b w:val="0"/>
        <w:bCs/>
        <w:sz w:val="30"/>
        <w:szCs w:val="30"/>
      </w:rPr>
      <w:t xml:space="preserve"> </w:t>
    </w:r>
    <w:r w:rsidRPr="00A408D3">
      <w:rPr>
        <w:rFonts w:ascii="Angsana New" w:hAnsi="Angsana New"/>
        <w:b w:val="0"/>
        <w:bCs/>
        <w:sz w:val="30"/>
        <w:szCs w:val="30"/>
        <w:cs/>
        <w:lang w:bidi="th-TH"/>
      </w:rPr>
      <w:t>จำกัด (มหาชน) และบริษัทย่อย</w:t>
    </w:r>
    <w:r w:rsidRPr="00A408D3">
      <w:rPr>
        <w:rFonts w:ascii="Angsana New" w:hAnsi="Angsana New"/>
        <w:b w:val="0"/>
        <w:bCs/>
        <w:sz w:val="30"/>
        <w:szCs w:val="30"/>
        <w:lang w:bidi="th-TH"/>
      </w:rPr>
      <w:tab/>
    </w:r>
    <w:r>
      <w:rPr>
        <w:rFonts w:ascii="Angsana New" w:hAnsi="Angsana New"/>
        <w:b w:val="0"/>
        <w:bCs/>
        <w:sz w:val="30"/>
        <w:szCs w:val="30"/>
        <w:lang w:bidi="th-TH"/>
      </w:rPr>
      <w:t xml:space="preserve">    </w:t>
    </w:r>
    <w:r>
      <w:rPr>
        <w:rFonts w:ascii="Angsana New" w:hAnsi="Angsana New" w:hint="cs"/>
        <w:b w:val="0"/>
        <w:bCs/>
        <w:sz w:val="30"/>
        <w:szCs w:val="30"/>
        <w:cs/>
        <w:lang w:bidi="th-TH"/>
      </w:rPr>
      <w:t xml:space="preserve"> </w:t>
    </w:r>
    <w:r>
      <w:rPr>
        <w:rFonts w:ascii="Angsana New" w:hAnsi="Angsana New"/>
        <w:b w:val="0"/>
        <w:bCs/>
        <w:sz w:val="30"/>
        <w:szCs w:val="30"/>
        <w:lang w:bidi="th-TH"/>
      </w:rPr>
      <w:t xml:space="preserve">   </w:t>
    </w:r>
    <w:r w:rsidRPr="00A408D3">
      <w:rPr>
        <w:rFonts w:ascii="Angsana New" w:hAnsi="Angsana New"/>
        <w:b w:val="0"/>
        <w:bCs/>
        <w:sz w:val="30"/>
        <w:szCs w:val="30"/>
        <w:lang w:bidi="th-TH"/>
      </w:rPr>
      <w:t>“</w:t>
    </w:r>
    <w:r w:rsidRPr="00A408D3">
      <w:rPr>
        <w:rFonts w:ascii="Angsana New" w:hAnsi="Angsana New" w:hint="cs"/>
        <w:b w:val="0"/>
        <w:bCs/>
        <w:sz w:val="30"/>
        <w:szCs w:val="30"/>
        <w:cs/>
        <w:lang w:bidi="th-TH"/>
      </w:rPr>
      <w:t>ยังไม่ได้ตรวจสอบ</w:t>
    </w:r>
    <w:r w:rsidRPr="00A408D3">
      <w:rPr>
        <w:rFonts w:ascii="Angsana New" w:hAnsi="Angsana New"/>
        <w:b w:val="0"/>
        <w:bCs/>
        <w:sz w:val="30"/>
        <w:szCs w:val="30"/>
        <w:lang w:val="en-US" w:bidi="th-TH"/>
      </w:rPr>
      <w:t>”</w:t>
    </w:r>
  </w:p>
  <w:p w:rsidR="006615E5" w:rsidRPr="00A408D3" w:rsidRDefault="006615E5" w:rsidP="00A408D3">
    <w:pPr>
      <w:pStyle w:val="acctmainheading"/>
      <w:spacing w:after="0" w:line="240" w:lineRule="atLeast"/>
      <w:rPr>
        <w:rFonts w:ascii="Angsana New" w:hAnsi="Angsana New"/>
        <w:b w:val="0"/>
        <w:bCs/>
        <w:sz w:val="30"/>
        <w:szCs w:val="30"/>
        <w:lang w:val="en-US" w:bidi="th-TH"/>
      </w:rPr>
    </w:pPr>
    <w:r w:rsidRPr="00A408D3">
      <w:rPr>
        <w:rFonts w:ascii="Angsana New" w:hAnsi="Angsana New"/>
        <w:b w:val="0"/>
        <w:bCs/>
        <w:sz w:val="30"/>
        <w:szCs w:val="30"/>
        <w:cs/>
        <w:lang w:bidi="th-TH"/>
      </w:rPr>
      <w:t>หมายเหตุประกอบงบการเงินระหว่างกาล</w:t>
    </w:r>
    <w:r w:rsidRPr="00A408D3">
      <w:rPr>
        <w:rFonts w:ascii="Angsana New" w:hAnsi="Angsana New"/>
        <w:b w:val="0"/>
        <w:bCs/>
        <w:sz w:val="30"/>
        <w:szCs w:val="30"/>
        <w:lang w:bidi="th-TH"/>
      </w:rPr>
      <w:tab/>
    </w:r>
    <w:r w:rsidRPr="00A408D3">
      <w:rPr>
        <w:rFonts w:ascii="Angsana New" w:hAnsi="Angsana New"/>
        <w:b w:val="0"/>
        <w:bCs/>
        <w:sz w:val="30"/>
        <w:szCs w:val="30"/>
        <w:lang w:bidi="th-TH"/>
      </w:rPr>
      <w:tab/>
    </w:r>
    <w:r w:rsidRPr="00A408D3">
      <w:rPr>
        <w:rFonts w:ascii="Angsana New" w:hAnsi="Angsana New"/>
        <w:b w:val="0"/>
        <w:bCs/>
        <w:sz w:val="30"/>
        <w:szCs w:val="30"/>
        <w:lang w:bidi="th-TH"/>
      </w:rPr>
      <w:tab/>
    </w:r>
    <w:r w:rsidRPr="00A408D3">
      <w:rPr>
        <w:rFonts w:ascii="Angsana New" w:hAnsi="Angsana New"/>
        <w:b w:val="0"/>
        <w:bCs/>
        <w:sz w:val="30"/>
        <w:szCs w:val="30"/>
        <w:lang w:bidi="th-TH"/>
      </w:rPr>
      <w:tab/>
    </w:r>
    <w:r w:rsidRPr="00A408D3">
      <w:rPr>
        <w:rFonts w:ascii="Angsana New" w:hAnsi="Angsana New"/>
        <w:b w:val="0"/>
        <w:bCs/>
        <w:sz w:val="30"/>
        <w:szCs w:val="30"/>
        <w:lang w:bidi="th-TH"/>
      </w:rPr>
      <w:tab/>
    </w:r>
    <w:r w:rsidRPr="00A408D3">
      <w:rPr>
        <w:rFonts w:ascii="Angsana New" w:hAnsi="Angsana New"/>
        <w:b w:val="0"/>
        <w:bCs/>
        <w:sz w:val="30"/>
        <w:szCs w:val="30"/>
        <w:lang w:bidi="th-TH"/>
      </w:rPr>
      <w:tab/>
    </w:r>
    <w:r w:rsidRPr="00A408D3">
      <w:rPr>
        <w:rFonts w:ascii="Angsana New" w:hAnsi="Angsana New"/>
        <w:b w:val="0"/>
        <w:bCs/>
        <w:sz w:val="30"/>
        <w:szCs w:val="30"/>
        <w:lang w:bidi="th-TH"/>
      </w:rPr>
      <w:tab/>
      <w:t xml:space="preserve">        </w:t>
    </w:r>
    <w:r>
      <w:rPr>
        <w:rFonts w:ascii="Angsana New" w:hAnsi="Angsana New"/>
        <w:b w:val="0"/>
        <w:bCs/>
        <w:sz w:val="30"/>
        <w:szCs w:val="30"/>
        <w:lang w:bidi="th-TH"/>
      </w:rPr>
      <w:t xml:space="preserve">       </w:t>
    </w:r>
    <w:r w:rsidRPr="00A408D3">
      <w:rPr>
        <w:rFonts w:ascii="Angsana New" w:hAnsi="Angsana New"/>
        <w:b w:val="0"/>
        <w:bCs/>
        <w:sz w:val="30"/>
        <w:szCs w:val="30"/>
        <w:lang w:bidi="th-TH"/>
      </w:rPr>
      <w:t xml:space="preserve"> “</w:t>
    </w:r>
    <w:r w:rsidRPr="00A408D3">
      <w:rPr>
        <w:rFonts w:ascii="Angsana New" w:hAnsi="Angsana New" w:hint="cs"/>
        <w:b w:val="0"/>
        <w:bCs/>
        <w:sz w:val="30"/>
        <w:szCs w:val="30"/>
        <w:cs/>
        <w:lang w:bidi="th-TH"/>
      </w:rPr>
      <w:t>สอบทานแล้ว</w:t>
    </w:r>
    <w:r w:rsidRPr="00A408D3">
      <w:rPr>
        <w:rFonts w:ascii="Angsana New" w:hAnsi="Angsana New"/>
        <w:b w:val="0"/>
        <w:bCs/>
        <w:sz w:val="30"/>
        <w:szCs w:val="30"/>
        <w:lang w:val="en-US" w:bidi="th-TH"/>
      </w:rPr>
      <w:t>”</w:t>
    </w:r>
  </w:p>
  <w:p w:rsidR="006615E5" w:rsidRPr="00A408D3" w:rsidRDefault="006615E5" w:rsidP="00A408D3">
    <w:pPr>
      <w:pStyle w:val="acctmainheading"/>
      <w:tabs>
        <w:tab w:val="center" w:pos="4801"/>
      </w:tabs>
      <w:spacing w:after="0" w:line="240" w:lineRule="atLeast"/>
      <w:rPr>
        <w:rFonts w:ascii="Angsana New" w:hAnsi="Angsana New"/>
        <w:b w:val="0"/>
        <w:bCs/>
        <w:sz w:val="30"/>
        <w:szCs w:val="30"/>
        <w:lang w:eastAsia="ja-JP" w:bidi="th-TH"/>
      </w:rPr>
    </w:pPr>
    <w:r w:rsidRPr="00A408D3">
      <w:rPr>
        <w:rFonts w:ascii="Angsana New" w:hAnsi="Angsana New"/>
        <w:b w:val="0"/>
        <w:bCs/>
        <w:sz w:val="30"/>
        <w:szCs w:val="30"/>
        <w:cs/>
        <w:lang w:bidi="th-TH"/>
      </w:rPr>
      <w:t>สำหรับงวด</w:t>
    </w:r>
    <w:r w:rsidRPr="00A408D3">
      <w:rPr>
        <w:rFonts w:ascii="Angsana New" w:hAnsi="Angsana New" w:hint="cs"/>
        <w:b w:val="0"/>
        <w:bCs/>
        <w:sz w:val="30"/>
        <w:szCs w:val="30"/>
        <w:cs/>
        <w:lang w:bidi="th-TH"/>
      </w:rPr>
      <w:t>สามเดือน</w:t>
    </w:r>
    <w:r w:rsidRPr="00A408D3">
      <w:rPr>
        <w:rFonts w:ascii="Angsana New" w:hAnsi="Angsana New"/>
        <w:b w:val="0"/>
        <w:bCs/>
        <w:sz w:val="30"/>
        <w:szCs w:val="30"/>
        <w:cs/>
        <w:lang w:bidi="th-TH"/>
      </w:rPr>
      <w:t>สิ้นสุด</w:t>
    </w:r>
    <w:r>
      <w:rPr>
        <w:rFonts w:ascii="Angsana New" w:hAnsi="Angsana New"/>
        <w:b w:val="0"/>
        <w:bCs/>
        <w:sz w:val="30"/>
        <w:szCs w:val="30"/>
        <w:cs/>
        <w:lang w:bidi="th-TH"/>
      </w:rPr>
      <w:t>วันที่</w:t>
    </w:r>
    <w:r>
      <w:rPr>
        <w:rFonts w:ascii="Angsana New" w:hAnsi="Angsana New"/>
        <w:b w:val="0"/>
        <w:bCs/>
        <w:sz w:val="30"/>
        <w:szCs w:val="30"/>
        <w:lang w:bidi="th-TH"/>
      </w:rPr>
      <w:t xml:space="preserve"> </w:t>
    </w:r>
    <w:r w:rsidRPr="008C7ADE">
      <w:rPr>
        <w:rFonts w:ascii="Angsana New" w:hAnsi="Angsana New" w:hint="cs"/>
        <w:sz w:val="30"/>
        <w:szCs w:val="30"/>
        <w:lang w:val="en-US" w:bidi="th-TH"/>
      </w:rPr>
      <w:t>31</w:t>
    </w:r>
    <w:r>
      <w:rPr>
        <w:rFonts w:ascii="Angsana New" w:hAnsi="Angsana New"/>
        <w:b w:val="0"/>
        <w:bCs/>
        <w:sz w:val="30"/>
        <w:szCs w:val="30"/>
        <w:lang w:bidi="th-TH"/>
      </w:rPr>
      <w:t xml:space="preserve"> </w:t>
    </w:r>
    <w:r w:rsidRPr="008C7ADE">
      <w:rPr>
        <w:rFonts w:ascii="Angsana New" w:hAnsi="Angsana New" w:hint="cs"/>
        <w:b w:val="0"/>
        <w:bCs/>
        <w:sz w:val="30"/>
        <w:szCs w:val="30"/>
        <w:cs/>
        <w:lang w:bidi="th-TH"/>
      </w:rPr>
      <w:t xml:space="preserve">มีนาคม </w:t>
    </w:r>
    <w:r w:rsidRPr="008C7ADE">
      <w:rPr>
        <w:rFonts w:ascii="Angsana New" w:hAnsi="Angsana New" w:hint="cs"/>
        <w:sz w:val="30"/>
        <w:szCs w:val="30"/>
        <w:lang w:val="en-US" w:bidi="th-TH"/>
      </w:rPr>
      <w:t>25</w:t>
    </w:r>
    <w:r w:rsidRPr="008C7ADE">
      <w:rPr>
        <w:rFonts w:ascii="Angsana New" w:hAnsi="Angsana New"/>
        <w:sz w:val="30"/>
        <w:szCs w:val="30"/>
        <w:lang w:bidi="th-TH"/>
      </w:rPr>
      <w:t>63</w:t>
    </w:r>
    <w:r w:rsidRPr="008C7ADE">
      <w:rPr>
        <w:rFonts w:ascii="Angsana New" w:hAnsi="Angsana New" w:hint="cs"/>
        <w:sz w:val="30"/>
        <w:szCs w:val="30"/>
        <w:cs/>
        <w:lang w:bidi="th-TH"/>
      </w:rPr>
      <w:t xml:space="preserve"> </w:t>
    </w:r>
    <w:r>
      <w:rPr>
        <w:rFonts w:ascii="Angsana New" w:hAnsi="Angsana New"/>
        <w:b w:val="0"/>
        <w:bCs/>
        <w:sz w:val="30"/>
        <w:szCs w:val="30"/>
        <w:cs/>
        <w:lang w:bidi="th-TH"/>
      </w:rPr>
      <w:tab/>
    </w:r>
  </w:p>
  <w:p w:rsidR="006615E5" w:rsidRPr="00E3228D" w:rsidRDefault="006615E5" w:rsidP="00F84AF1">
    <w:pPr>
      <w:pStyle w:val="acctmainheading"/>
      <w:spacing w:after="0" w:line="240" w:lineRule="atLeast"/>
      <w:rPr>
        <w:rFonts w:ascii="Angsana New" w:hAnsi="Angsana New"/>
        <w:b w:val="0"/>
        <w:bCs/>
        <w:sz w:val="30"/>
        <w:szCs w:val="30"/>
        <w:lang w:eastAsia="ja-JP" w:bidi="th-TH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15E5" w:rsidRPr="004809C6" w:rsidRDefault="006615E5" w:rsidP="004A6A7D">
    <w:pPr>
      <w:pStyle w:val="acctmainheading"/>
      <w:tabs>
        <w:tab w:val="left" w:pos="7810"/>
      </w:tabs>
      <w:spacing w:after="60"/>
      <w:rPr>
        <w:rFonts w:ascii="Angsana New" w:hAnsi="Angsana New"/>
        <w:b w:val="0"/>
        <w:bCs/>
        <w:sz w:val="32"/>
        <w:szCs w:val="32"/>
        <w:lang w:bidi="th-TH"/>
      </w:rPr>
    </w:pPr>
    <w:r w:rsidRPr="004809C6">
      <w:rPr>
        <w:rFonts w:ascii="Angsana New" w:hAnsi="Angsana New" w:hint="cs"/>
        <w:b w:val="0"/>
        <w:bCs/>
        <w:sz w:val="32"/>
        <w:szCs w:val="32"/>
        <w:cs/>
        <w:lang w:bidi="th-TH"/>
      </w:rPr>
      <w:t>บริษัท สุรพลฟู้ดส์</w:t>
    </w:r>
    <w:r w:rsidRPr="004809C6">
      <w:rPr>
        <w:rFonts w:ascii="Angsana New" w:hAnsi="Angsana New"/>
        <w:b w:val="0"/>
        <w:bCs/>
        <w:sz w:val="32"/>
        <w:szCs w:val="32"/>
      </w:rPr>
      <w:t xml:space="preserve"> </w:t>
    </w:r>
    <w:r w:rsidRPr="004809C6">
      <w:rPr>
        <w:rFonts w:ascii="Angsana New" w:hAnsi="Angsana New" w:hint="cs"/>
        <w:b w:val="0"/>
        <w:bCs/>
        <w:sz w:val="32"/>
        <w:szCs w:val="32"/>
        <w:cs/>
        <w:lang w:bidi="th-TH"/>
      </w:rPr>
      <w:t>จำกัด (มหาชน) และบริษัทย่อย</w:t>
    </w:r>
  </w:p>
  <w:p w:rsidR="006615E5" w:rsidRPr="004809C6" w:rsidRDefault="006615E5" w:rsidP="004A6A7D">
    <w:pPr>
      <w:pStyle w:val="acctmainheading"/>
      <w:spacing w:after="60"/>
      <w:rPr>
        <w:rFonts w:ascii="Angsana New" w:hAnsi="Angsana New"/>
        <w:b w:val="0"/>
        <w:bCs/>
        <w:sz w:val="32"/>
        <w:szCs w:val="32"/>
        <w:lang w:bidi="th-TH"/>
      </w:rPr>
    </w:pPr>
    <w:r w:rsidRPr="004809C6">
      <w:rPr>
        <w:rFonts w:ascii="Angsana New" w:hAnsi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ระหว่างกาล</w:t>
    </w:r>
    <w:r w:rsidRPr="004809C6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</w:p>
  <w:p w:rsidR="006615E5" w:rsidRPr="007B2C1E" w:rsidRDefault="006615E5" w:rsidP="00767E05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>สำหรับงวด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สามเดือนและเก้า</w:t>
    </w: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 xml:space="preserve">เดือนสิ้นสุดวันที่ </w:t>
    </w:r>
    <w:r w:rsidRPr="00061BDB">
      <w:rPr>
        <w:rFonts w:ascii="Angsana New" w:hAnsi="Angsana New" w:hint="cs"/>
        <w:b w:val="0"/>
        <w:bCs/>
        <w:sz w:val="32"/>
        <w:szCs w:val="32"/>
        <w:lang w:val="en-US" w:bidi="th-TH"/>
      </w:rPr>
      <w:t>30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กันยายน </w:t>
    </w:r>
    <w:r w:rsidRPr="007B2C1E">
      <w:rPr>
        <w:rFonts w:ascii="Angsana New" w:hAnsi="Angsana New"/>
        <w:b w:val="0"/>
        <w:bCs/>
        <w:sz w:val="32"/>
        <w:szCs w:val="32"/>
        <w:rtl/>
        <w:cs/>
      </w:rPr>
      <w:t xml:space="preserve">2549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(ไม่ได้ตรวจสอบ)</w:t>
    </w:r>
  </w:p>
  <w:p w:rsidR="006615E5" w:rsidRPr="007B6271" w:rsidRDefault="006615E5" w:rsidP="00C01865">
    <w:pPr>
      <w:pStyle w:val="acctmainheading"/>
      <w:spacing w:after="60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15E5" w:rsidRDefault="006615E5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15E5" w:rsidRPr="00B346E2" w:rsidRDefault="006615E5" w:rsidP="00DE3A29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val="en-US" w:bidi="th-TH"/>
      </w:rPr>
    </w:pPr>
    <w:r w:rsidRPr="00164FBD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บริษัท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ยูเรกา ดีไซน์</w:t>
    </w:r>
    <w:r w:rsidRPr="00164FBD">
      <w:rPr>
        <w:rFonts w:ascii="Angsana New" w:hAnsi="Angsana New"/>
        <w:b w:val="0"/>
        <w:bCs/>
        <w:sz w:val="32"/>
        <w:szCs w:val="32"/>
      </w:rPr>
      <w:t xml:space="preserve"> </w:t>
    </w:r>
    <w:r w:rsidRPr="00164FBD">
      <w:rPr>
        <w:rFonts w:ascii="Angsana New" w:hAnsi="Angsana New" w:hint="cs"/>
        <w:b w:val="0"/>
        <w:bCs/>
        <w:sz w:val="32"/>
        <w:szCs w:val="32"/>
        <w:cs/>
        <w:lang w:bidi="th-TH"/>
      </w:rPr>
      <w:t>จำกัด (มหาชน) และบริษัทย่อย</w:t>
    </w:r>
    <w:r>
      <w:rPr>
        <w:rFonts w:ascii="Angsana New" w:hAnsi="Angsana New"/>
        <w:b w:val="0"/>
        <w:bCs/>
        <w:sz w:val="32"/>
        <w:szCs w:val="32"/>
        <w:lang w:bidi="th-TH"/>
      </w:rPr>
      <w:t xml:space="preserve">                 </w:t>
    </w:r>
    <w:r>
      <w:rPr>
        <w:rFonts w:ascii="Angsana New" w:hAnsi="Angsana New"/>
        <w:b w:val="0"/>
        <w:bCs/>
        <w:sz w:val="32"/>
        <w:szCs w:val="32"/>
        <w:lang w:bidi="th-TH"/>
      </w:rPr>
      <w:tab/>
    </w:r>
    <w:r>
      <w:rPr>
        <w:rFonts w:ascii="Angsana New" w:hAnsi="Angsana New"/>
        <w:b w:val="0"/>
        <w:bCs/>
        <w:sz w:val="32"/>
        <w:szCs w:val="32"/>
        <w:lang w:bidi="th-TH"/>
      </w:rPr>
      <w:tab/>
    </w:r>
    <w:r>
      <w:rPr>
        <w:rFonts w:ascii="Angsana New" w:hAnsi="Angsana New"/>
        <w:b w:val="0"/>
        <w:bCs/>
        <w:sz w:val="32"/>
        <w:szCs w:val="32"/>
        <w:lang w:bidi="th-TH"/>
      </w:rPr>
      <w:tab/>
    </w:r>
    <w:r>
      <w:rPr>
        <w:rFonts w:ascii="Angsana New" w:hAnsi="Angsana New"/>
        <w:b w:val="0"/>
        <w:bCs/>
        <w:sz w:val="32"/>
        <w:szCs w:val="32"/>
        <w:lang w:bidi="th-TH"/>
      </w:rPr>
      <w:tab/>
    </w:r>
    <w:r>
      <w:rPr>
        <w:rFonts w:ascii="Angsana New" w:hAnsi="Angsana New"/>
        <w:b w:val="0"/>
        <w:bCs/>
        <w:sz w:val="32"/>
        <w:szCs w:val="32"/>
        <w:lang w:bidi="th-TH"/>
      </w:rPr>
      <w:tab/>
    </w:r>
    <w:r>
      <w:rPr>
        <w:rFonts w:ascii="Angsana New" w:hAnsi="Angsana New"/>
        <w:b w:val="0"/>
        <w:bCs/>
        <w:sz w:val="32"/>
        <w:szCs w:val="32"/>
        <w:lang w:bidi="th-TH"/>
      </w:rPr>
      <w:tab/>
    </w:r>
    <w:r>
      <w:rPr>
        <w:rFonts w:ascii="Angsana New" w:hAnsi="Angsana New"/>
        <w:b w:val="0"/>
        <w:bCs/>
        <w:sz w:val="32"/>
        <w:szCs w:val="32"/>
        <w:lang w:bidi="th-TH"/>
      </w:rPr>
      <w:tab/>
    </w:r>
    <w:r>
      <w:rPr>
        <w:rFonts w:ascii="Angsana New" w:hAnsi="Angsana New"/>
        <w:b w:val="0"/>
        <w:bCs/>
        <w:sz w:val="32"/>
        <w:szCs w:val="32"/>
        <w:lang w:bidi="th-TH"/>
      </w:rPr>
      <w:tab/>
    </w:r>
    <w:r>
      <w:rPr>
        <w:rFonts w:ascii="Angsana New" w:hAnsi="Angsana New"/>
        <w:b w:val="0"/>
        <w:bCs/>
        <w:sz w:val="32"/>
        <w:szCs w:val="32"/>
        <w:lang w:bidi="th-TH"/>
      </w:rPr>
      <w:tab/>
    </w:r>
    <w:r>
      <w:rPr>
        <w:rFonts w:ascii="Angsana New" w:hAnsi="Angsana New"/>
        <w:b w:val="0"/>
        <w:bCs/>
        <w:sz w:val="32"/>
        <w:szCs w:val="32"/>
        <w:lang w:bidi="th-TH"/>
      </w:rPr>
      <w:tab/>
    </w:r>
    <w:r>
      <w:rPr>
        <w:rFonts w:ascii="Angsana New" w:hAnsi="Angsana New"/>
        <w:b w:val="0"/>
        <w:bCs/>
        <w:sz w:val="32"/>
        <w:szCs w:val="32"/>
        <w:lang w:bidi="th-TH"/>
      </w:rPr>
      <w:tab/>
      <w:t>“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ยังไม่ได้ตรวจสอบ</w:t>
    </w:r>
    <w:r>
      <w:rPr>
        <w:rFonts w:ascii="Angsana New" w:hAnsi="Angsana New"/>
        <w:b w:val="0"/>
        <w:bCs/>
        <w:sz w:val="32"/>
        <w:szCs w:val="32"/>
        <w:lang w:val="en-US" w:bidi="th-TH"/>
      </w:rPr>
      <w:t>”</w:t>
    </w:r>
  </w:p>
  <w:p w:rsidR="006615E5" w:rsidRDefault="006615E5" w:rsidP="00DE3A29">
    <w:pPr>
      <w:pStyle w:val="acctmainheading"/>
      <w:spacing w:after="0" w:line="240" w:lineRule="auto"/>
      <w:rPr>
        <w:rFonts w:ascii="Angsana New" w:hAnsi="Angsana New"/>
        <w:sz w:val="32"/>
        <w:szCs w:val="32"/>
        <w:lang w:val="en-US" w:bidi="th-TH"/>
      </w:rPr>
    </w:pPr>
    <w:r w:rsidRPr="00164FBD">
      <w:rPr>
        <w:rFonts w:ascii="Angsana New" w:hAnsi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ระหว่างกาล</w:t>
    </w:r>
    <w:r w:rsidRPr="00164FBD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>
      <w:rPr>
        <w:rFonts w:ascii="Angsana New" w:hAnsi="Angsana New"/>
        <w:b w:val="0"/>
        <w:bCs/>
        <w:sz w:val="32"/>
        <w:szCs w:val="32"/>
        <w:lang w:bidi="th-TH"/>
      </w:rPr>
      <w:tab/>
    </w:r>
    <w:r>
      <w:rPr>
        <w:rFonts w:ascii="Angsana New" w:hAnsi="Angsana New"/>
        <w:b w:val="0"/>
        <w:bCs/>
        <w:sz w:val="32"/>
        <w:szCs w:val="32"/>
        <w:lang w:bidi="th-TH"/>
      </w:rPr>
      <w:tab/>
    </w:r>
    <w:r>
      <w:rPr>
        <w:rFonts w:ascii="Angsana New" w:hAnsi="Angsana New"/>
        <w:b w:val="0"/>
        <w:bCs/>
        <w:sz w:val="32"/>
        <w:szCs w:val="32"/>
        <w:lang w:bidi="th-TH"/>
      </w:rPr>
      <w:tab/>
    </w:r>
    <w:r>
      <w:rPr>
        <w:rFonts w:ascii="Angsana New" w:hAnsi="Angsana New"/>
        <w:b w:val="0"/>
        <w:bCs/>
        <w:sz w:val="32"/>
        <w:szCs w:val="32"/>
        <w:lang w:bidi="th-TH"/>
      </w:rPr>
      <w:tab/>
    </w:r>
    <w:r>
      <w:rPr>
        <w:rFonts w:ascii="Angsana New" w:hAnsi="Angsana New"/>
        <w:b w:val="0"/>
        <w:bCs/>
        <w:sz w:val="32"/>
        <w:szCs w:val="32"/>
        <w:lang w:bidi="th-TH"/>
      </w:rPr>
      <w:tab/>
    </w:r>
    <w:r>
      <w:rPr>
        <w:rFonts w:ascii="Angsana New" w:hAnsi="Angsana New"/>
        <w:b w:val="0"/>
        <w:bCs/>
        <w:sz w:val="32"/>
        <w:szCs w:val="32"/>
        <w:lang w:bidi="th-TH"/>
      </w:rPr>
      <w:tab/>
    </w:r>
    <w:r>
      <w:rPr>
        <w:rFonts w:ascii="Angsana New" w:hAnsi="Angsana New"/>
        <w:b w:val="0"/>
        <w:bCs/>
        <w:sz w:val="32"/>
        <w:szCs w:val="32"/>
        <w:lang w:bidi="th-TH"/>
      </w:rPr>
      <w:tab/>
    </w:r>
    <w:r>
      <w:rPr>
        <w:rFonts w:ascii="Angsana New" w:hAnsi="Angsana New"/>
        <w:b w:val="0"/>
        <w:bCs/>
        <w:sz w:val="32"/>
        <w:szCs w:val="32"/>
        <w:lang w:bidi="th-TH"/>
      </w:rPr>
      <w:tab/>
    </w:r>
    <w:r>
      <w:rPr>
        <w:rFonts w:ascii="Angsana New" w:hAnsi="Angsana New"/>
        <w:b w:val="0"/>
        <w:bCs/>
        <w:sz w:val="32"/>
        <w:szCs w:val="32"/>
        <w:lang w:bidi="th-TH"/>
      </w:rPr>
      <w:tab/>
    </w:r>
    <w:r>
      <w:rPr>
        <w:rFonts w:ascii="Angsana New" w:hAnsi="Angsana New"/>
        <w:b w:val="0"/>
        <w:bCs/>
        <w:sz w:val="32"/>
        <w:szCs w:val="32"/>
        <w:lang w:bidi="th-TH"/>
      </w:rPr>
      <w:tab/>
    </w:r>
    <w:r>
      <w:rPr>
        <w:rFonts w:ascii="Angsana New" w:hAnsi="Angsana New"/>
        <w:b w:val="0"/>
        <w:bCs/>
        <w:sz w:val="32"/>
        <w:szCs w:val="32"/>
        <w:lang w:bidi="th-TH"/>
      </w:rPr>
      <w:tab/>
    </w:r>
    <w:r>
      <w:rPr>
        <w:rFonts w:ascii="Angsana New" w:hAnsi="Angsana New"/>
        <w:b w:val="0"/>
        <w:bCs/>
        <w:sz w:val="32"/>
        <w:szCs w:val="32"/>
        <w:lang w:bidi="th-TH"/>
      </w:rPr>
      <w:tab/>
    </w:r>
    <w:r>
      <w:rPr>
        <w:rFonts w:ascii="Angsana New" w:hAnsi="Angsana New"/>
        <w:b w:val="0"/>
        <w:bCs/>
        <w:sz w:val="32"/>
        <w:szCs w:val="32"/>
        <w:lang w:bidi="th-TH"/>
      </w:rPr>
      <w:tab/>
      <w:t xml:space="preserve">                      “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สอบทานแล้ว</w:t>
    </w:r>
    <w:r>
      <w:rPr>
        <w:rFonts w:ascii="Angsana New" w:hAnsi="Angsana New"/>
        <w:b w:val="0"/>
        <w:bCs/>
        <w:sz w:val="32"/>
        <w:szCs w:val="32"/>
        <w:lang w:val="en-US" w:bidi="th-TH"/>
      </w:rPr>
      <w:t xml:space="preserve">”    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สำหรับงวดสามเดือนสิ้นสุดวันที่ </w:t>
    </w:r>
    <w:r>
      <w:rPr>
        <w:rFonts w:ascii="Angsana New" w:hAnsi="Angsana New"/>
        <w:sz w:val="32"/>
        <w:szCs w:val="32"/>
        <w:lang w:val="en-US" w:bidi="th-TH"/>
      </w:rPr>
      <w:t>31</w:t>
    </w:r>
    <w:r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มีนาคม </w:t>
    </w:r>
    <w:r>
      <w:rPr>
        <w:rFonts w:ascii="Angsana New" w:hAnsi="Angsana New"/>
        <w:sz w:val="32"/>
        <w:szCs w:val="32"/>
        <w:lang w:val="en-US" w:bidi="th-TH"/>
      </w:rPr>
      <w:t>2563</w:t>
    </w:r>
  </w:p>
  <w:p w:rsidR="006615E5" w:rsidRPr="00015EFC" w:rsidRDefault="006615E5" w:rsidP="00DE3A29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cs/>
        <w:lang w:val="en-US" w:bidi="th-TH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15E5" w:rsidRDefault="006615E5">
    <w:pPr>
      <w:pStyle w:val="Header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15E5" w:rsidRPr="00B346E2" w:rsidRDefault="006615E5" w:rsidP="00DE3A29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val="en-US" w:bidi="th-TH"/>
      </w:rPr>
    </w:pPr>
    <w:r w:rsidRPr="00164FBD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บริษัท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ยูเรกา ดีไซน์</w:t>
    </w:r>
    <w:r w:rsidRPr="00164FBD">
      <w:rPr>
        <w:rFonts w:ascii="Angsana New" w:hAnsi="Angsana New"/>
        <w:b w:val="0"/>
        <w:bCs/>
        <w:sz w:val="32"/>
        <w:szCs w:val="32"/>
      </w:rPr>
      <w:t xml:space="preserve"> </w:t>
    </w:r>
    <w:r w:rsidRPr="00164FBD">
      <w:rPr>
        <w:rFonts w:ascii="Angsana New" w:hAnsi="Angsana New" w:hint="cs"/>
        <w:b w:val="0"/>
        <w:bCs/>
        <w:sz w:val="32"/>
        <w:szCs w:val="32"/>
        <w:cs/>
        <w:lang w:bidi="th-TH"/>
      </w:rPr>
      <w:t>จำกัด (มหาชน) และบริษัทย่อย</w:t>
    </w:r>
    <w:r>
      <w:rPr>
        <w:rFonts w:ascii="Angsana New" w:hAnsi="Angsana New"/>
        <w:b w:val="0"/>
        <w:bCs/>
        <w:sz w:val="32"/>
        <w:szCs w:val="32"/>
        <w:lang w:bidi="th-TH"/>
      </w:rPr>
      <w:t xml:space="preserve">                 </w:t>
    </w:r>
    <w:r>
      <w:rPr>
        <w:rFonts w:ascii="Angsana New" w:hAnsi="Angsana New"/>
        <w:b w:val="0"/>
        <w:bCs/>
        <w:sz w:val="32"/>
        <w:szCs w:val="32"/>
        <w:lang w:bidi="th-TH"/>
      </w:rPr>
      <w:tab/>
    </w:r>
    <w:r>
      <w:rPr>
        <w:rFonts w:ascii="Angsana New" w:hAnsi="Angsana New"/>
        <w:b w:val="0"/>
        <w:bCs/>
        <w:sz w:val="32"/>
        <w:szCs w:val="32"/>
        <w:lang w:bidi="th-TH"/>
      </w:rPr>
      <w:tab/>
    </w:r>
    <w:r>
      <w:rPr>
        <w:rFonts w:ascii="Angsana New" w:hAnsi="Angsana New"/>
        <w:b w:val="0"/>
        <w:bCs/>
        <w:sz w:val="32"/>
        <w:szCs w:val="32"/>
        <w:lang w:bidi="th-TH"/>
      </w:rPr>
      <w:tab/>
    </w:r>
    <w:r>
      <w:rPr>
        <w:rFonts w:ascii="Angsana New" w:hAnsi="Angsana New"/>
        <w:b w:val="0"/>
        <w:bCs/>
        <w:sz w:val="32"/>
        <w:szCs w:val="32"/>
        <w:lang w:bidi="th-TH"/>
      </w:rPr>
      <w:tab/>
      <w:t xml:space="preserve">    “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ยังไม่ได้ตรวจสอบ</w:t>
    </w:r>
    <w:r>
      <w:rPr>
        <w:rFonts w:ascii="Angsana New" w:hAnsi="Angsana New"/>
        <w:b w:val="0"/>
        <w:bCs/>
        <w:sz w:val="32"/>
        <w:szCs w:val="32"/>
        <w:lang w:val="en-US" w:bidi="th-TH"/>
      </w:rPr>
      <w:t>”</w:t>
    </w:r>
  </w:p>
  <w:p w:rsidR="006615E5" w:rsidRDefault="006615E5" w:rsidP="00DE3A29">
    <w:pPr>
      <w:pStyle w:val="acctmainheading"/>
      <w:spacing w:after="0" w:line="240" w:lineRule="auto"/>
      <w:rPr>
        <w:rFonts w:ascii="Angsana New" w:hAnsi="Angsana New"/>
        <w:sz w:val="32"/>
        <w:szCs w:val="32"/>
        <w:lang w:val="en-US" w:bidi="th-TH"/>
      </w:rPr>
    </w:pPr>
    <w:r w:rsidRPr="00164FBD">
      <w:rPr>
        <w:rFonts w:ascii="Angsana New" w:hAnsi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ระหว่างกาล</w:t>
    </w:r>
    <w:r w:rsidRPr="00164FBD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>
      <w:rPr>
        <w:rFonts w:ascii="Angsana New" w:hAnsi="Angsana New"/>
        <w:b w:val="0"/>
        <w:bCs/>
        <w:sz w:val="32"/>
        <w:szCs w:val="32"/>
        <w:lang w:bidi="th-TH"/>
      </w:rPr>
      <w:tab/>
    </w:r>
    <w:r>
      <w:rPr>
        <w:rFonts w:ascii="Angsana New" w:hAnsi="Angsana New"/>
        <w:b w:val="0"/>
        <w:bCs/>
        <w:sz w:val="32"/>
        <w:szCs w:val="32"/>
        <w:lang w:bidi="th-TH"/>
      </w:rPr>
      <w:tab/>
    </w:r>
    <w:r>
      <w:rPr>
        <w:rFonts w:ascii="Angsana New" w:hAnsi="Angsana New"/>
        <w:b w:val="0"/>
        <w:bCs/>
        <w:sz w:val="32"/>
        <w:szCs w:val="32"/>
        <w:lang w:bidi="th-TH"/>
      </w:rPr>
      <w:tab/>
    </w:r>
    <w:r>
      <w:rPr>
        <w:rFonts w:ascii="Angsana New" w:hAnsi="Angsana New"/>
        <w:b w:val="0"/>
        <w:bCs/>
        <w:sz w:val="32"/>
        <w:szCs w:val="32"/>
        <w:lang w:bidi="th-TH"/>
      </w:rPr>
      <w:tab/>
    </w:r>
    <w:r>
      <w:rPr>
        <w:rFonts w:ascii="Angsana New" w:hAnsi="Angsana New"/>
        <w:b w:val="0"/>
        <w:bCs/>
        <w:sz w:val="32"/>
        <w:szCs w:val="32"/>
        <w:lang w:bidi="th-TH"/>
      </w:rPr>
      <w:tab/>
    </w:r>
    <w:r>
      <w:rPr>
        <w:rFonts w:ascii="Angsana New" w:hAnsi="Angsana New"/>
        <w:b w:val="0"/>
        <w:bCs/>
        <w:sz w:val="32"/>
        <w:szCs w:val="32"/>
        <w:lang w:bidi="th-TH"/>
      </w:rPr>
      <w:tab/>
      <w:t xml:space="preserve">                          “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สอบทานแล้ว</w:t>
    </w:r>
    <w:r>
      <w:rPr>
        <w:rFonts w:ascii="Angsana New" w:hAnsi="Angsana New"/>
        <w:b w:val="0"/>
        <w:bCs/>
        <w:sz w:val="32"/>
        <w:szCs w:val="32"/>
        <w:lang w:val="en-US" w:bidi="th-TH"/>
      </w:rPr>
      <w:t>”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สำหรับงวดสามเดือนสิ้นสุดวันที่ </w:t>
    </w:r>
    <w:r>
      <w:rPr>
        <w:rFonts w:ascii="Angsana New" w:hAnsi="Angsana New"/>
        <w:sz w:val="32"/>
        <w:szCs w:val="32"/>
        <w:lang w:val="en-US" w:bidi="th-TH"/>
      </w:rPr>
      <w:t>31</w:t>
    </w:r>
    <w:r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มีนาคม </w:t>
    </w:r>
    <w:r>
      <w:rPr>
        <w:rFonts w:ascii="Angsana New" w:hAnsi="Angsana New"/>
        <w:sz w:val="32"/>
        <w:szCs w:val="32"/>
        <w:lang w:val="en-US" w:bidi="th-TH"/>
      </w:rPr>
      <w:t>2563</w:t>
    </w:r>
  </w:p>
  <w:p w:rsidR="006615E5" w:rsidRPr="00015EFC" w:rsidRDefault="006615E5" w:rsidP="00DE3A29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cs/>
        <w:lang w:val="en-US" w:bidi="th-TH"/>
      </w:rPr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15E5" w:rsidRPr="00C2324C" w:rsidRDefault="006615E5" w:rsidP="00011968">
    <w:pPr>
      <w:pStyle w:val="acctmainheading"/>
      <w:tabs>
        <w:tab w:val="left" w:pos="7810"/>
      </w:tabs>
      <w:spacing w:after="0" w:line="240" w:lineRule="atLeast"/>
      <w:ind w:left="450"/>
      <w:rPr>
        <w:rFonts w:ascii="Angsana New" w:hAnsi="Angsana New"/>
        <w:b w:val="0"/>
        <w:bCs/>
        <w:sz w:val="32"/>
        <w:szCs w:val="32"/>
        <w:lang w:val="en-US" w:bidi="th-TH"/>
      </w:rPr>
    </w:pP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 xml:space="preserve">บริษัท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ยูเรกา ดีไซน์</w:t>
    </w:r>
    <w:r w:rsidRPr="007B2C1E">
      <w:rPr>
        <w:rFonts w:ascii="Angsana New" w:hAnsi="Angsana New"/>
        <w:b w:val="0"/>
        <w:bCs/>
        <w:sz w:val="32"/>
        <w:szCs w:val="32"/>
        <w:lang w:bidi="th-TH"/>
      </w:rPr>
      <w:t xml:space="preserve"> </w:t>
    </w: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>จำกัด (มหาชน) และบริษัทย่อย</w:t>
    </w:r>
    <w:r>
      <w:rPr>
        <w:rFonts w:ascii="Angsana New" w:hAnsi="Angsana New"/>
        <w:b w:val="0"/>
        <w:bCs/>
        <w:sz w:val="32"/>
        <w:szCs w:val="32"/>
        <w:lang w:bidi="th-TH"/>
      </w:rPr>
      <w:tab/>
    </w:r>
    <w:r>
      <w:rPr>
        <w:rFonts w:ascii="Angsana New" w:hAnsi="Angsana New"/>
        <w:b w:val="0"/>
        <w:bCs/>
        <w:sz w:val="32"/>
        <w:szCs w:val="32"/>
        <w:lang w:bidi="th-TH"/>
      </w:rPr>
      <w:tab/>
    </w:r>
    <w:r>
      <w:rPr>
        <w:rFonts w:ascii="Angsana New" w:hAnsi="Angsana New"/>
        <w:b w:val="0"/>
        <w:bCs/>
        <w:sz w:val="32"/>
        <w:szCs w:val="32"/>
        <w:lang w:bidi="th-TH"/>
      </w:rPr>
      <w:tab/>
    </w:r>
    <w:r>
      <w:rPr>
        <w:rFonts w:ascii="Angsana New" w:hAnsi="Angsana New"/>
        <w:b w:val="0"/>
        <w:bCs/>
        <w:sz w:val="32"/>
        <w:szCs w:val="32"/>
        <w:lang w:bidi="th-TH"/>
      </w:rPr>
      <w:tab/>
    </w:r>
    <w:r>
      <w:rPr>
        <w:rFonts w:ascii="Angsana New" w:hAnsi="Angsana New"/>
        <w:b w:val="0"/>
        <w:bCs/>
        <w:sz w:val="32"/>
        <w:szCs w:val="32"/>
        <w:lang w:bidi="th-TH"/>
      </w:rPr>
      <w:tab/>
    </w:r>
    <w:r>
      <w:rPr>
        <w:rFonts w:ascii="Angsana New" w:hAnsi="Angsana New"/>
        <w:b w:val="0"/>
        <w:bCs/>
        <w:sz w:val="32"/>
        <w:szCs w:val="32"/>
        <w:lang w:bidi="th-TH"/>
      </w:rPr>
      <w:tab/>
    </w:r>
    <w:r>
      <w:rPr>
        <w:rFonts w:ascii="Angsana New" w:hAnsi="Angsana New"/>
        <w:b w:val="0"/>
        <w:bCs/>
        <w:sz w:val="32"/>
        <w:szCs w:val="32"/>
        <w:lang w:bidi="th-TH"/>
      </w:rPr>
      <w:tab/>
    </w:r>
    <w:r>
      <w:rPr>
        <w:rFonts w:ascii="Angsana New" w:hAnsi="Angsana New"/>
        <w:b w:val="0"/>
        <w:bCs/>
        <w:sz w:val="32"/>
        <w:szCs w:val="32"/>
        <w:lang w:bidi="th-TH"/>
      </w:rPr>
      <w:tab/>
    </w:r>
    <w:r>
      <w:rPr>
        <w:rFonts w:ascii="Angsana New" w:hAnsi="Angsana New"/>
        <w:b w:val="0"/>
        <w:bCs/>
        <w:sz w:val="32"/>
        <w:szCs w:val="32"/>
        <w:lang w:bidi="th-TH"/>
      </w:rPr>
      <w:tab/>
      <w:t xml:space="preserve">     “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ยังไม่ได้ตรวจสอบ</w:t>
    </w:r>
    <w:r>
      <w:rPr>
        <w:rFonts w:ascii="Angsana New" w:hAnsi="Angsana New"/>
        <w:b w:val="0"/>
        <w:bCs/>
        <w:sz w:val="32"/>
        <w:szCs w:val="32"/>
        <w:lang w:val="en-US" w:bidi="th-TH"/>
      </w:rPr>
      <w:t>”</w:t>
    </w:r>
  </w:p>
  <w:p w:rsidR="006615E5" w:rsidRPr="00C2324C" w:rsidRDefault="006615E5" w:rsidP="00011968">
    <w:pPr>
      <w:pStyle w:val="acctmainheading"/>
      <w:tabs>
        <w:tab w:val="left" w:pos="7810"/>
      </w:tabs>
      <w:spacing w:after="0" w:line="240" w:lineRule="atLeast"/>
      <w:ind w:left="450"/>
      <w:rPr>
        <w:rFonts w:ascii="Angsana New" w:hAnsi="Angsana New"/>
        <w:b w:val="0"/>
        <w:bCs/>
        <w:sz w:val="32"/>
        <w:szCs w:val="32"/>
        <w:lang w:val="en-US" w:bidi="th-TH"/>
      </w:rPr>
    </w:pP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>หมายเหตุประกอบงบการเงินระหว่างกาล</w:t>
    </w:r>
    <w:r>
      <w:rPr>
        <w:rFonts w:ascii="Angsana New" w:hAnsi="Angsana New"/>
        <w:b w:val="0"/>
        <w:bCs/>
        <w:sz w:val="32"/>
        <w:szCs w:val="32"/>
        <w:lang w:bidi="th-TH"/>
      </w:rPr>
      <w:tab/>
    </w:r>
    <w:r>
      <w:rPr>
        <w:rFonts w:ascii="Angsana New" w:hAnsi="Angsana New"/>
        <w:b w:val="0"/>
        <w:bCs/>
        <w:sz w:val="32"/>
        <w:szCs w:val="32"/>
        <w:lang w:bidi="th-TH"/>
      </w:rPr>
      <w:tab/>
    </w:r>
    <w:r>
      <w:rPr>
        <w:rFonts w:ascii="Angsana New" w:hAnsi="Angsana New"/>
        <w:b w:val="0"/>
        <w:bCs/>
        <w:sz w:val="32"/>
        <w:szCs w:val="32"/>
        <w:lang w:bidi="th-TH"/>
      </w:rPr>
      <w:tab/>
    </w:r>
    <w:r>
      <w:rPr>
        <w:rFonts w:ascii="Angsana New" w:hAnsi="Angsana New"/>
        <w:b w:val="0"/>
        <w:bCs/>
        <w:sz w:val="32"/>
        <w:szCs w:val="32"/>
        <w:lang w:bidi="th-TH"/>
      </w:rPr>
      <w:tab/>
    </w:r>
    <w:r>
      <w:rPr>
        <w:rFonts w:ascii="Angsana New" w:hAnsi="Angsana New"/>
        <w:b w:val="0"/>
        <w:bCs/>
        <w:sz w:val="32"/>
        <w:szCs w:val="32"/>
        <w:lang w:bidi="th-TH"/>
      </w:rPr>
      <w:tab/>
    </w:r>
    <w:r>
      <w:rPr>
        <w:rFonts w:ascii="Angsana New" w:hAnsi="Angsana New"/>
        <w:b w:val="0"/>
        <w:bCs/>
        <w:sz w:val="32"/>
        <w:szCs w:val="32"/>
        <w:lang w:bidi="th-TH"/>
      </w:rPr>
      <w:tab/>
    </w:r>
    <w:r>
      <w:rPr>
        <w:rFonts w:ascii="Angsana New" w:hAnsi="Angsana New"/>
        <w:b w:val="0"/>
        <w:bCs/>
        <w:sz w:val="32"/>
        <w:szCs w:val="32"/>
        <w:lang w:bidi="th-TH"/>
      </w:rPr>
      <w:tab/>
    </w:r>
    <w:r>
      <w:rPr>
        <w:rFonts w:ascii="Angsana New" w:hAnsi="Angsana New"/>
        <w:b w:val="0"/>
        <w:bCs/>
        <w:sz w:val="32"/>
        <w:szCs w:val="32"/>
        <w:lang w:bidi="th-TH"/>
      </w:rPr>
      <w:tab/>
    </w:r>
    <w:r>
      <w:rPr>
        <w:rFonts w:ascii="Angsana New" w:hAnsi="Angsana New"/>
        <w:b w:val="0"/>
        <w:bCs/>
        <w:sz w:val="32"/>
        <w:szCs w:val="32"/>
        <w:lang w:bidi="th-TH"/>
      </w:rPr>
      <w:tab/>
    </w:r>
    <w:r>
      <w:rPr>
        <w:rFonts w:ascii="Angsana New" w:hAnsi="Angsana New"/>
        <w:b w:val="0"/>
        <w:bCs/>
        <w:sz w:val="32"/>
        <w:szCs w:val="32"/>
        <w:lang w:bidi="th-TH"/>
      </w:rPr>
      <w:tab/>
      <w:t>“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สอบทานแล้ว</w:t>
    </w:r>
    <w:r>
      <w:rPr>
        <w:rFonts w:ascii="Angsana New" w:hAnsi="Angsana New"/>
        <w:b w:val="0"/>
        <w:bCs/>
        <w:sz w:val="32"/>
        <w:szCs w:val="32"/>
        <w:lang w:val="en-US" w:bidi="th-TH"/>
      </w:rPr>
      <w:t>”</w:t>
    </w:r>
  </w:p>
  <w:p w:rsidR="006615E5" w:rsidRDefault="006615E5" w:rsidP="00011968">
    <w:pPr>
      <w:pStyle w:val="acctmainheading"/>
      <w:tabs>
        <w:tab w:val="left" w:pos="7810"/>
      </w:tabs>
      <w:spacing w:after="0" w:line="240" w:lineRule="atLeast"/>
      <w:ind w:left="450"/>
      <w:rPr>
        <w:rFonts w:ascii="Angsana New" w:hAnsi="Angsana New"/>
        <w:b w:val="0"/>
        <w:bCs/>
        <w:sz w:val="32"/>
        <w:szCs w:val="32"/>
        <w:lang w:bidi="th-TH"/>
      </w:rPr>
    </w:pP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>สำหรับงวด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สามเดือน</w:t>
    </w: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>สิ้นสุด</w:t>
    </w:r>
    <w:r w:rsidRPr="008C7ADE">
      <w:rPr>
        <w:rFonts w:ascii="Angsana New" w:hAnsi="Angsana New"/>
        <w:b w:val="0"/>
        <w:bCs/>
        <w:sz w:val="32"/>
        <w:szCs w:val="32"/>
        <w:cs/>
        <w:lang w:bidi="th-TH"/>
      </w:rPr>
      <w:t xml:space="preserve">วันที่ </w:t>
    </w:r>
    <w:r w:rsidRPr="008C7ADE">
      <w:rPr>
        <w:rFonts w:ascii="Angsana New" w:hAnsi="Angsana New" w:hint="cs"/>
        <w:sz w:val="32"/>
        <w:szCs w:val="32"/>
        <w:lang w:val="en-US" w:bidi="th-TH"/>
      </w:rPr>
      <w:t>31</w:t>
    </w:r>
    <w:r w:rsidRPr="008C7ADE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มีนาคม </w:t>
    </w:r>
    <w:r w:rsidRPr="008C7ADE">
      <w:rPr>
        <w:rFonts w:ascii="Angsana New" w:hAnsi="Angsana New" w:hint="cs"/>
        <w:sz w:val="32"/>
        <w:szCs w:val="32"/>
        <w:lang w:val="en-US" w:bidi="th-TH"/>
      </w:rPr>
      <w:t>25</w:t>
    </w:r>
    <w:r w:rsidRPr="008C7ADE">
      <w:rPr>
        <w:rFonts w:ascii="Angsana New" w:hAnsi="Angsana New"/>
        <w:sz w:val="32"/>
        <w:szCs w:val="32"/>
        <w:lang w:bidi="th-TH"/>
      </w:rPr>
      <w:t>63</w:t>
    </w:r>
    <w:r w:rsidRPr="008C7ADE">
      <w:rPr>
        <w:rFonts w:ascii="Angsana New" w:hAnsi="Angsana New" w:hint="cs"/>
        <w:sz w:val="32"/>
        <w:szCs w:val="32"/>
        <w:cs/>
        <w:lang w:bidi="th-TH"/>
      </w:rPr>
      <w:t xml:space="preserve"> </w:t>
    </w:r>
  </w:p>
  <w:p w:rsidR="006615E5" w:rsidRDefault="006615E5" w:rsidP="00011968">
    <w:pPr>
      <w:pStyle w:val="acctmainheading"/>
      <w:spacing w:after="0" w:line="240" w:lineRule="atLeast"/>
      <w:ind w:left="450" w:hanging="450"/>
      <w:rPr>
        <w:rFonts w:ascii="Angsana New" w:hAnsi="Angsana New"/>
        <w:bCs/>
        <w:sz w:val="32"/>
        <w:szCs w:val="32"/>
        <w:lang w:bidi="th-TH"/>
      </w:rPr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15E5" w:rsidRPr="00C2324C" w:rsidRDefault="006615E5" w:rsidP="00011968">
    <w:pPr>
      <w:pStyle w:val="acctmainheading"/>
      <w:tabs>
        <w:tab w:val="left" w:pos="7810"/>
      </w:tabs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 xml:space="preserve">บริษัท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ยูเรกา ดีไซน์</w:t>
    </w:r>
    <w:r w:rsidRPr="007B2C1E">
      <w:rPr>
        <w:rFonts w:ascii="Angsana New" w:hAnsi="Angsana New"/>
        <w:b w:val="0"/>
        <w:bCs/>
        <w:sz w:val="32"/>
        <w:szCs w:val="32"/>
        <w:lang w:bidi="th-TH"/>
      </w:rPr>
      <w:t xml:space="preserve"> </w:t>
    </w: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>จำกัด (มหาชน) และบริษัทย่อย</w:t>
    </w:r>
    <w:r>
      <w:rPr>
        <w:rFonts w:ascii="Angsana New" w:hAnsi="Angsana New"/>
        <w:b w:val="0"/>
        <w:bCs/>
        <w:sz w:val="32"/>
        <w:szCs w:val="32"/>
        <w:lang w:bidi="th-TH"/>
      </w:rPr>
      <w:tab/>
      <w:t xml:space="preserve">     “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ยังไม่ได้ตรวจสอบ</w:t>
    </w:r>
    <w:r>
      <w:rPr>
        <w:rFonts w:ascii="Angsana New" w:hAnsi="Angsana New"/>
        <w:b w:val="0"/>
        <w:bCs/>
        <w:sz w:val="32"/>
        <w:szCs w:val="32"/>
        <w:lang w:val="en-US" w:bidi="th-TH"/>
      </w:rPr>
      <w:t>”</w:t>
    </w:r>
  </w:p>
  <w:p w:rsidR="006615E5" w:rsidRPr="00C2324C" w:rsidRDefault="006615E5" w:rsidP="00011968">
    <w:pPr>
      <w:pStyle w:val="acctmainheading"/>
      <w:tabs>
        <w:tab w:val="left" w:pos="7810"/>
      </w:tabs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>หมายเหตุประกอบงบการเงินระหว่างกาล</w:t>
    </w:r>
    <w:r>
      <w:rPr>
        <w:rFonts w:ascii="Angsana New" w:hAnsi="Angsana New"/>
        <w:b w:val="0"/>
        <w:bCs/>
        <w:sz w:val="32"/>
        <w:szCs w:val="32"/>
        <w:lang w:bidi="th-TH"/>
      </w:rPr>
      <w:tab/>
    </w:r>
    <w:r>
      <w:rPr>
        <w:rFonts w:ascii="Angsana New" w:hAnsi="Angsana New"/>
        <w:b w:val="0"/>
        <w:bCs/>
        <w:sz w:val="32"/>
        <w:szCs w:val="32"/>
        <w:lang w:bidi="th-TH"/>
      </w:rPr>
      <w:tab/>
      <w:t>“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สอบทานแล้ว</w:t>
    </w:r>
    <w:r>
      <w:rPr>
        <w:rFonts w:ascii="Angsana New" w:hAnsi="Angsana New"/>
        <w:b w:val="0"/>
        <w:bCs/>
        <w:sz w:val="32"/>
        <w:szCs w:val="32"/>
        <w:lang w:val="en-US" w:bidi="th-TH"/>
      </w:rPr>
      <w:t>”</w:t>
    </w:r>
  </w:p>
  <w:p w:rsidR="006615E5" w:rsidRDefault="006615E5" w:rsidP="00011968">
    <w:pPr>
      <w:pStyle w:val="acctmainheading"/>
      <w:tabs>
        <w:tab w:val="left" w:pos="7810"/>
      </w:tabs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>สำหรับงวด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สามเดือน</w:t>
    </w: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 xml:space="preserve">สิ้นสุดวันที่ </w:t>
    </w:r>
    <w:r w:rsidRPr="008C7ADE">
      <w:rPr>
        <w:rFonts w:ascii="Angsana New" w:hAnsi="Angsana New" w:hint="cs"/>
        <w:sz w:val="32"/>
        <w:szCs w:val="32"/>
        <w:lang w:val="en-US" w:bidi="th-TH"/>
      </w:rPr>
      <w:t>31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มีนาคม </w:t>
    </w:r>
    <w:r w:rsidRPr="008C7ADE">
      <w:rPr>
        <w:rFonts w:ascii="Angsana New" w:hAnsi="Angsana New" w:hint="cs"/>
        <w:sz w:val="32"/>
        <w:szCs w:val="32"/>
        <w:lang w:val="en-US" w:bidi="th-TH"/>
      </w:rPr>
      <w:t>25</w:t>
    </w:r>
    <w:r>
      <w:rPr>
        <w:rFonts w:ascii="Angsana New" w:hAnsi="Angsana New"/>
        <w:sz w:val="32"/>
        <w:szCs w:val="32"/>
        <w:lang w:bidi="th-TH"/>
      </w:rPr>
      <w:t>63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</w:p>
  <w:p w:rsidR="006615E5" w:rsidRDefault="006615E5" w:rsidP="00011968">
    <w:pPr>
      <w:pStyle w:val="acctmainheading"/>
      <w:spacing w:after="0" w:line="240" w:lineRule="atLeast"/>
      <w:ind w:left="450" w:hanging="450"/>
      <w:rPr>
        <w:rFonts w:ascii="Angsana New" w:hAnsi="Angsana New"/>
        <w:bCs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>
    <w:nsid w:val="FFFFFF81"/>
    <w:multiLevelType w:val="singleLevel"/>
    <w:tmpl w:val="3A5C2ED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>
    <w:nsid w:val="03743969"/>
    <w:multiLevelType w:val="multilevel"/>
    <w:tmpl w:val="E83A7520"/>
    <w:lvl w:ilvl="0">
      <w:start w:val="1"/>
      <w:numFmt w:val="decimal"/>
      <w:lvlText w:val="%1."/>
      <w:lvlJc w:val="left"/>
      <w:pPr>
        <w:ind w:left="806" w:hanging="360"/>
      </w:pPr>
      <w:rPr>
        <w:rFonts w:ascii="Angsana New" w:hAnsi="Angsana New" w:cs="Angsana New" w:hint="default"/>
        <w:b w:val="0"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1166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88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4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0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2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8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40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66" w:hanging="1440"/>
      </w:pPr>
      <w:rPr>
        <w:rFonts w:hint="default"/>
      </w:rPr>
    </w:lvl>
  </w:abstractNum>
  <w:abstractNum w:abstractNumId="11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0F904B62"/>
    <w:multiLevelType w:val="multilevel"/>
    <w:tmpl w:val="1F56ABFA"/>
    <w:lvl w:ilvl="0">
      <w:start w:val="1"/>
      <w:numFmt w:val="decimal"/>
      <w:lvlText w:val="%1."/>
      <w:lvlJc w:val="left"/>
      <w:pPr>
        <w:ind w:left="720" w:hanging="360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3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>
    <w:nsid w:val="2CFD2EBC"/>
    <w:multiLevelType w:val="hybridMultilevel"/>
    <w:tmpl w:val="4F981114"/>
    <w:lvl w:ilvl="0" w:tplc="CD06F630">
      <w:start w:val="1"/>
      <w:numFmt w:val="thaiLetters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3" w:hanging="360"/>
      </w:pPr>
    </w:lvl>
    <w:lvl w:ilvl="2" w:tplc="0409001B" w:tentative="1">
      <w:start w:val="1"/>
      <w:numFmt w:val="lowerRoman"/>
      <w:lvlText w:val="%3."/>
      <w:lvlJc w:val="right"/>
      <w:pPr>
        <w:ind w:left="1823" w:hanging="180"/>
      </w:pPr>
    </w:lvl>
    <w:lvl w:ilvl="3" w:tplc="0409000F" w:tentative="1">
      <w:start w:val="1"/>
      <w:numFmt w:val="decimal"/>
      <w:lvlText w:val="%4."/>
      <w:lvlJc w:val="left"/>
      <w:pPr>
        <w:ind w:left="2543" w:hanging="360"/>
      </w:pPr>
    </w:lvl>
    <w:lvl w:ilvl="4" w:tplc="04090019" w:tentative="1">
      <w:start w:val="1"/>
      <w:numFmt w:val="lowerLetter"/>
      <w:lvlText w:val="%5."/>
      <w:lvlJc w:val="left"/>
      <w:pPr>
        <w:ind w:left="3263" w:hanging="360"/>
      </w:pPr>
    </w:lvl>
    <w:lvl w:ilvl="5" w:tplc="0409001B" w:tentative="1">
      <w:start w:val="1"/>
      <w:numFmt w:val="lowerRoman"/>
      <w:lvlText w:val="%6."/>
      <w:lvlJc w:val="right"/>
      <w:pPr>
        <w:ind w:left="3983" w:hanging="180"/>
      </w:pPr>
    </w:lvl>
    <w:lvl w:ilvl="6" w:tplc="0409000F" w:tentative="1">
      <w:start w:val="1"/>
      <w:numFmt w:val="decimal"/>
      <w:lvlText w:val="%7."/>
      <w:lvlJc w:val="left"/>
      <w:pPr>
        <w:ind w:left="4703" w:hanging="360"/>
      </w:pPr>
    </w:lvl>
    <w:lvl w:ilvl="7" w:tplc="04090019" w:tentative="1">
      <w:start w:val="1"/>
      <w:numFmt w:val="lowerLetter"/>
      <w:lvlText w:val="%8."/>
      <w:lvlJc w:val="left"/>
      <w:pPr>
        <w:ind w:left="5423" w:hanging="360"/>
      </w:pPr>
    </w:lvl>
    <w:lvl w:ilvl="8" w:tplc="040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15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>
    <w:nsid w:val="3E9D4C7B"/>
    <w:multiLevelType w:val="multilevel"/>
    <w:tmpl w:val="925C767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6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3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4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2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88" w:hanging="1440"/>
      </w:pPr>
      <w:rPr>
        <w:rFonts w:hint="default"/>
      </w:rPr>
    </w:lvl>
  </w:abstractNum>
  <w:abstractNum w:abstractNumId="18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>
    <w:nsid w:val="439201F8"/>
    <w:multiLevelType w:val="hybridMultilevel"/>
    <w:tmpl w:val="407C2518"/>
    <w:lvl w:ilvl="0" w:tplc="4CF489C8">
      <w:start w:val="2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7A0006B"/>
    <w:multiLevelType w:val="multilevel"/>
    <w:tmpl w:val="569C176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color w:val="auto"/>
        <w:sz w:val="22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2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3">
    <w:nsid w:val="60FE357F"/>
    <w:multiLevelType w:val="multilevel"/>
    <w:tmpl w:val="E83A7520"/>
    <w:lvl w:ilvl="0">
      <w:start w:val="1"/>
      <w:numFmt w:val="decimal"/>
      <w:lvlText w:val="%1."/>
      <w:lvlJc w:val="left"/>
      <w:pPr>
        <w:ind w:left="806" w:hanging="360"/>
      </w:pPr>
      <w:rPr>
        <w:rFonts w:ascii="Angsana New" w:hAnsi="Angsana New" w:cs="Angsana New" w:hint="default"/>
        <w:b w:val="0"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1166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88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4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0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2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8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40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66" w:hanging="1440"/>
      </w:pPr>
      <w:rPr>
        <w:rFonts w:hint="default"/>
      </w:rPr>
    </w:lvl>
  </w:abstractNum>
  <w:abstractNum w:abstractNumId="24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5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6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7">
    <w:nsid w:val="76C65C30"/>
    <w:multiLevelType w:val="hybridMultilevel"/>
    <w:tmpl w:val="20304DDE"/>
    <w:lvl w:ilvl="0" w:tplc="6FD80A2E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FCE0B45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3BEEAB36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AADAD826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EC889D9E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3B8A7CEE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286C00D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AF40D95A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DD78F87E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6"/>
  </w:num>
  <w:num w:numId="12">
    <w:abstractNumId w:val="13"/>
  </w:num>
  <w:num w:numId="13">
    <w:abstractNumId w:val="24"/>
  </w:num>
  <w:num w:numId="14">
    <w:abstractNumId w:val="15"/>
  </w:num>
  <w:num w:numId="15">
    <w:abstractNumId w:val="18"/>
  </w:num>
  <w:num w:numId="16">
    <w:abstractNumId w:val="26"/>
  </w:num>
  <w:num w:numId="17">
    <w:abstractNumId w:val="27"/>
  </w:num>
  <w:num w:numId="18">
    <w:abstractNumId w:val="21"/>
  </w:num>
  <w:num w:numId="19">
    <w:abstractNumId w:val="19"/>
  </w:num>
  <w:num w:numId="20">
    <w:abstractNumId w:val="20"/>
  </w:num>
  <w:num w:numId="21">
    <w:abstractNumId w:val="22"/>
  </w:num>
  <w:num w:numId="22">
    <w:abstractNumId w:val="14"/>
  </w:num>
  <w:num w:numId="23">
    <w:abstractNumId w:val="11"/>
  </w:num>
  <w:num w:numId="24">
    <w:abstractNumId w:val="12"/>
  </w:num>
  <w:num w:numId="25">
    <w:abstractNumId w:val="10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23"/>
  </w:num>
  <w:num w:numId="33">
    <w:abstractNumId w:val="25"/>
  </w:num>
  <w:num w:numId="34">
    <w:abstractNumId w:val="17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raftWatermark" w:val="0"/>
  </w:docVars>
  <w:rsids>
    <w:rsidRoot w:val="00127299"/>
    <w:rsid w:val="0000086D"/>
    <w:rsid w:val="00000A01"/>
    <w:rsid w:val="000010E6"/>
    <w:rsid w:val="0000113D"/>
    <w:rsid w:val="00001791"/>
    <w:rsid w:val="000019C7"/>
    <w:rsid w:val="00001F7B"/>
    <w:rsid w:val="00002044"/>
    <w:rsid w:val="00002354"/>
    <w:rsid w:val="00002C83"/>
    <w:rsid w:val="000038B0"/>
    <w:rsid w:val="00003A23"/>
    <w:rsid w:val="00004904"/>
    <w:rsid w:val="00005A4B"/>
    <w:rsid w:val="00005CC9"/>
    <w:rsid w:val="0000613F"/>
    <w:rsid w:val="00006B0D"/>
    <w:rsid w:val="000077BF"/>
    <w:rsid w:val="00010C47"/>
    <w:rsid w:val="000111F3"/>
    <w:rsid w:val="00011773"/>
    <w:rsid w:val="00011968"/>
    <w:rsid w:val="00012083"/>
    <w:rsid w:val="00013F72"/>
    <w:rsid w:val="000149CF"/>
    <w:rsid w:val="00014B29"/>
    <w:rsid w:val="00015137"/>
    <w:rsid w:val="0001566D"/>
    <w:rsid w:val="000168A1"/>
    <w:rsid w:val="00016FFA"/>
    <w:rsid w:val="00017704"/>
    <w:rsid w:val="00017E07"/>
    <w:rsid w:val="0002034E"/>
    <w:rsid w:val="00020BC1"/>
    <w:rsid w:val="00020BDB"/>
    <w:rsid w:val="00020D81"/>
    <w:rsid w:val="000215B7"/>
    <w:rsid w:val="000217A1"/>
    <w:rsid w:val="00021B08"/>
    <w:rsid w:val="000225E6"/>
    <w:rsid w:val="00023E11"/>
    <w:rsid w:val="000247FD"/>
    <w:rsid w:val="00024E7C"/>
    <w:rsid w:val="00026855"/>
    <w:rsid w:val="000271F2"/>
    <w:rsid w:val="00027306"/>
    <w:rsid w:val="000278F4"/>
    <w:rsid w:val="000304CF"/>
    <w:rsid w:val="00031038"/>
    <w:rsid w:val="000311AA"/>
    <w:rsid w:val="00031E43"/>
    <w:rsid w:val="00032305"/>
    <w:rsid w:val="000325A4"/>
    <w:rsid w:val="000327A5"/>
    <w:rsid w:val="000333A8"/>
    <w:rsid w:val="00033524"/>
    <w:rsid w:val="000336E0"/>
    <w:rsid w:val="000339B8"/>
    <w:rsid w:val="00034EDD"/>
    <w:rsid w:val="00035048"/>
    <w:rsid w:val="00035712"/>
    <w:rsid w:val="00035AA5"/>
    <w:rsid w:val="00036904"/>
    <w:rsid w:val="00036982"/>
    <w:rsid w:val="00036AB6"/>
    <w:rsid w:val="000372CE"/>
    <w:rsid w:val="0003733B"/>
    <w:rsid w:val="00037B03"/>
    <w:rsid w:val="00037B04"/>
    <w:rsid w:val="00037BC0"/>
    <w:rsid w:val="00040A54"/>
    <w:rsid w:val="00042008"/>
    <w:rsid w:val="00042709"/>
    <w:rsid w:val="000429D0"/>
    <w:rsid w:val="000431A1"/>
    <w:rsid w:val="00044158"/>
    <w:rsid w:val="000443D1"/>
    <w:rsid w:val="0004473F"/>
    <w:rsid w:val="00044ADA"/>
    <w:rsid w:val="000451CF"/>
    <w:rsid w:val="000453CD"/>
    <w:rsid w:val="000455F1"/>
    <w:rsid w:val="000469FA"/>
    <w:rsid w:val="00046BD1"/>
    <w:rsid w:val="00046C99"/>
    <w:rsid w:val="00047325"/>
    <w:rsid w:val="00050F21"/>
    <w:rsid w:val="000521AD"/>
    <w:rsid w:val="000525A3"/>
    <w:rsid w:val="000525BE"/>
    <w:rsid w:val="000535EC"/>
    <w:rsid w:val="00053640"/>
    <w:rsid w:val="00053D17"/>
    <w:rsid w:val="00054623"/>
    <w:rsid w:val="00054871"/>
    <w:rsid w:val="00054F1D"/>
    <w:rsid w:val="000553A5"/>
    <w:rsid w:val="00055960"/>
    <w:rsid w:val="00055D63"/>
    <w:rsid w:val="00056444"/>
    <w:rsid w:val="000566B0"/>
    <w:rsid w:val="000568EF"/>
    <w:rsid w:val="0005709B"/>
    <w:rsid w:val="000574DA"/>
    <w:rsid w:val="00057637"/>
    <w:rsid w:val="0005781E"/>
    <w:rsid w:val="00057FA4"/>
    <w:rsid w:val="00060987"/>
    <w:rsid w:val="00060B69"/>
    <w:rsid w:val="00061BDB"/>
    <w:rsid w:val="0006210C"/>
    <w:rsid w:val="000622A5"/>
    <w:rsid w:val="000622B0"/>
    <w:rsid w:val="000623CF"/>
    <w:rsid w:val="00062A6C"/>
    <w:rsid w:val="00063D4A"/>
    <w:rsid w:val="00063D9F"/>
    <w:rsid w:val="00063FFE"/>
    <w:rsid w:val="0006402D"/>
    <w:rsid w:val="000646A7"/>
    <w:rsid w:val="00064C8F"/>
    <w:rsid w:val="0006545A"/>
    <w:rsid w:val="000654CE"/>
    <w:rsid w:val="000656E1"/>
    <w:rsid w:val="0006593E"/>
    <w:rsid w:val="00065A19"/>
    <w:rsid w:val="00065C80"/>
    <w:rsid w:val="000662D8"/>
    <w:rsid w:val="00066845"/>
    <w:rsid w:val="0006692E"/>
    <w:rsid w:val="00066C4F"/>
    <w:rsid w:val="000671D5"/>
    <w:rsid w:val="00067901"/>
    <w:rsid w:val="00067940"/>
    <w:rsid w:val="00067D00"/>
    <w:rsid w:val="00067D1D"/>
    <w:rsid w:val="00067D22"/>
    <w:rsid w:val="00067EDF"/>
    <w:rsid w:val="00067EF7"/>
    <w:rsid w:val="00071735"/>
    <w:rsid w:val="00072604"/>
    <w:rsid w:val="00073068"/>
    <w:rsid w:val="000730CF"/>
    <w:rsid w:val="0007324F"/>
    <w:rsid w:val="00074408"/>
    <w:rsid w:val="000744FA"/>
    <w:rsid w:val="00074EE4"/>
    <w:rsid w:val="0007509B"/>
    <w:rsid w:val="000751B4"/>
    <w:rsid w:val="000751D4"/>
    <w:rsid w:val="000752AB"/>
    <w:rsid w:val="000754D3"/>
    <w:rsid w:val="000754E5"/>
    <w:rsid w:val="00075A6C"/>
    <w:rsid w:val="0007610E"/>
    <w:rsid w:val="00077105"/>
    <w:rsid w:val="0007719F"/>
    <w:rsid w:val="00077D68"/>
    <w:rsid w:val="00077DC0"/>
    <w:rsid w:val="000800A1"/>
    <w:rsid w:val="000801DC"/>
    <w:rsid w:val="000802BA"/>
    <w:rsid w:val="000802CE"/>
    <w:rsid w:val="00080D78"/>
    <w:rsid w:val="0008109B"/>
    <w:rsid w:val="00081A9A"/>
    <w:rsid w:val="00081F92"/>
    <w:rsid w:val="00082E3A"/>
    <w:rsid w:val="00082F02"/>
    <w:rsid w:val="00082F24"/>
    <w:rsid w:val="00083217"/>
    <w:rsid w:val="00083536"/>
    <w:rsid w:val="0008356D"/>
    <w:rsid w:val="000836CF"/>
    <w:rsid w:val="00083766"/>
    <w:rsid w:val="00083BF7"/>
    <w:rsid w:val="0008510D"/>
    <w:rsid w:val="0008616E"/>
    <w:rsid w:val="00087325"/>
    <w:rsid w:val="00087347"/>
    <w:rsid w:val="00087C9A"/>
    <w:rsid w:val="00087D54"/>
    <w:rsid w:val="00087FBB"/>
    <w:rsid w:val="00090486"/>
    <w:rsid w:val="00090D18"/>
    <w:rsid w:val="00090F48"/>
    <w:rsid w:val="00090F49"/>
    <w:rsid w:val="00090FD3"/>
    <w:rsid w:val="000910D7"/>
    <w:rsid w:val="00091896"/>
    <w:rsid w:val="00091968"/>
    <w:rsid w:val="00091D71"/>
    <w:rsid w:val="0009311C"/>
    <w:rsid w:val="0009332C"/>
    <w:rsid w:val="000934D7"/>
    <w:rsid w:val="000939DC"/>
    <w:rsid w:val="00093F2A"/>
    <w:rsid w:val="000950A0"/>
    <w:rsid w:val="0009553B"/>
    <w:rsid w:val="00095F85"/>
    <w:rsid w:val="00096541"/>
    <w:rsid w:val="0009715D"/>
    <w:rsid w:val="00097346"/>
    <w:rsid w:val="0009756E"/>
    <w:rsid w:val="0009795C"/>
    <w:rsid w:val="000A02AD"/>
    <w:rsid w:val="000A0721"/>
    <w:rsid w:val="000A1ECA"/>
    <w:rsid w:val="000A30D7"/>
    <w:rsid w:val="000A4B9D"/>
    <w:rsid w:val="000A4F05"/>
    <w:rsid w:val="000A4F2B"/>
    <w:rsid w:val="000A50BC"/>
    <w:rsid w:val="000A5EC4"/>
    <w:rsid w:val="000A617F"/>
    <w:rsid w:val="000A6C35"/>
    <w:rsid w:val="000A755E"/>
    <w:rsid w:val="000B09FA"/>
    <w:rsid w:val="000B0E74"/>
    <w:rsid w:val="000B140E"/>
    <w:rsid w:val="000B1454"/>
    <w:rsid w:val="000B1801"/>
    <w:rsid w:val="000B1B44"/>
    <w:rsid w:val="000B2267"/>
    <w:rsid w:val="000B23DC"/>
    <w:rsid w:val="000B3747"/>
    <w:rsid w:val="000B37D0"/>
    <w:rsid w:val="000B3C71"/>
    <w:rsid w:val="000B4AF4"/>
    <w:rsid w:val="000B511D"/>
    <w:rsid w:val="000B53F5"/>
    <w:rsid w:val="000B5BFB"/>
    <w:rsid w:val="000B63C1"/>
    <w:rsid w:val="000B67A4"/>
    <w:rsid w:val="000B7082"/>
    <w:rsid w:val="000B7195"/>
    <w:rsid w:val="000B7292"/>
    <w:rsid w:val="000B776E"/>
    <w:rsid w:val="000B78AD"/>
    <w:rsid w:val="000B7A60"/>
    <w:rsid w:val="000B7DCF"/>
    <w:rsid w:val="000B7E8E"/>
    <w:rsid w:val="000C05A9"/>
    <w:rsid w:val="000C0946"/>
    <w:rsid w:val="000C2E69"/>
    <w:rsid w:val="000C3B29"/>
    <w:rsid w:val="000C3C39"/>
    <w:rsid w:val="000C4A61"/>
    <w:rsid w:val="000C5099"/>
    <w:rsid w:val="000C5546"/>
    <w:rsid w:val="000C6211"/>
    <w:rsid w:val="000C6305"/>
    <w:rsid w:val="000C656A"/>
    <w:rsid w:val="000C6D34"/>
    <w:rsid w:val="000C6EEE"/>
    <w:rsid w:val="000C723A"/>
    <w:rsid w:val="000C7DE9"/>
    <w:rsid w:val="000D0373"/>
    <w:rsid w:val="000D1643"/>
    <w:rsid w:val="000D194B"/>
    <w:rsid w:val="000D1AB9"/>
    <w:rsid w:val="000D2138"/>
    <w:rsid w:val="000D3721"/>
    <w:rsid w:val="000D3FF9"/>
    <w:rsid w:val="000D41FB"/>
    <w:rsid w:val="000D4A40"/>
    <w:rsid w:val="000D524F"/>
    <w:rsid w:val="000D630D"/>
    <w:rsid w:val="000D6CF9"/>
    <w:rsid w:val="000D72B9"/>
    <w:rsid w:val="000D74EF"/>
    <w:rsid w:val="000D79DC"/>
    <w:rsid w:val="000E01AC"/>
    <w:rsid w:val="000E0A4B"/>
    <w:rsid w:val="000E0B24"/>
    <w:rsid w:val="000E12FB"/>
    <w:rsid w:val="000E1365"/>
    <w:rsid w:val="000E1581"/>
    <w:rsid w:val="000E3073"/>
    <w:rsid w:val="000E33FE"/>
    <w:rsid w:val="000E3B96"/>
    <w:rsid w:val="000E3DD4"/>
    <w:rsid w:val="000E4674"/>
    <w:rsid w:val="000E558A"/>
    <w:rsid w:val="000E5DD5"/>
    <w:rsid w:val="000E5F34"/>
    <w:rsid w:val="000E5FE9"/>
    <w:rsid w:val="000E65C6"/>
    <w:rsid w:val="000E6A68"/>
    <w:rsid w:val="000E6CBF"/>
    <w:rsid w:val="000E6CEA"/>
    <w:rsid w:val="000E74E0"/>
    <w:rsid w:val="000E7A5E"/>
    <w:rsid w:val="000E7A6B"/>
    <w:rsid w:val="000E7E13"/>
    <w:rsid w:val="000F0079"/>
    <w:rsid w:val="000F0248"/>
    <w:rsid w:val="000F0A1F"/>
    <w:rsid w:val="000F1371"/>
    <w:rsid w:val="000F1B0D"/>
    <w:rsid w:val="000F1D70"/>
    <w:rsid w:val="000F2533"/>
    <w:rsid w:val="000F2706"/>
    <w:rsid w:val="000F2B8B"/>
    <w:rsid w:val="000F2FF3"/>
    <w:rsid w:val="000F3711"/>
    <w:rsid w:val="000F5578"/>
    <w:rsid w:val="000F7387"/>
    <w:rsid w:val="000F7429"/>
    <w:rsid w:val="000F7944"/>
    <w:rsid w:val="000F7B70"/>
    <w:rsid w:val="001004B6"/>
    <w:rsid w:val="001010A7"/>
    <w:rsid w:val="001013CD"/>
    <w:rsid w:val="00101867"/>
    <w:rsid w:val="00101E87"/>
    <w:rsid w:val="00101F85"/>
    <w:rsid w:val="00101FDA"/>
    <w:rsid w:val="001022E0"/>
    <w:rsid w:val="00102467"/>
    <w:rsid w:val="001032E9"/>
    <w:rsid w:val="00103DA0"/>
    <w:rsid w:val="00105275"/>
    <w:rsid w:val="00105CB6"/>
    <w:rsid w:val="00105D78"/>
    <w:rsid w:val="00106179"/>
    <w:rsid w:val="0010634C"/>
    <w:rsid w:val="00106368"/>
    <w:rsid w:val="0010670E"/>
    <w:rsid w:val="001068E2"/>
    <w:rsid w:val="00106B65"/>
    <w:rsid w:val="00106C05"/>
    <w:rsid w:val="00107142"/>
    <w:rsid w:val="001077C4"/>
    <w:rsid w:val="00110174"/>
    <w:rsid w:val="0011061A"/>
    <w:rsid w:val="00110896"/>
    <w:rsid w:val="0011134B"/>
    <w:rsid w:val="00111AB8"/>
    <w:rsid w:val="00112B10"/>
    <w:rsid w:val="00112FDA"/>
    <w:rsid w:val="00113267"/>
    <w:rsid w:val="00113510"/>
    <w:rsid w:val="00113822"/>
    <w:rsid w:val="00113C6D"/>
    <w:rsid w:val="00114521"/>
    <w:rsid w:val="00114E94"/>
    <w:rsid w:val="001150B6"/>
    <w:rsid w:val="0011540A"/>
    <w:rsid w:val="00115976"/>
    <w:rsid w:val="001159DE"/>
    <w:rsid w:val="00115EBD"/>
    <w:rsid w:val="00115F14"/>
    <w:rsid w:val="00116701"/>
    <w:rsid w:val="00116D9C"/>
    <w:rsid w:val="00117425"/>
    <w:rsid w:val="00117D5E"/>
    <w:rsid w:val="001201D0"/>
    <w:rsid w:val="00120302"/>
    <w:rsid w:val="00120F9C"/>
    <w:rsid w:val="0012132F"/>
    <w:rsid w:val="001222EB"/>
    <w:rsid w:val="00122744"/>
    <w:rsid w:val="001227D2"/>
    <w:rsid w:val="001230EE"/>
    <w:rsid w:val="00123655"/>
    <w:rsid w:val="00123F87"/>
    <w:rsid w:val="001245DB"/>
    <w:rsid w:val="00124623"/>
    <w:rsid w:val="00124652"/>
    <w:rsid w:val="001246E7"/>
    <w:rsid w:val="00125DE2"/>
    <w:rsid w:val="00125EC1"/>
    <w:rsid w:val="0012612B"/>
    <w:rsid w:val="001263EC"/>
    <w:rsid w:val="00126412"/>
    <w:rsid w:val="00126C10"/>
    <w:rsid w:val="00127299"/>
    <w:rsid w:val="00130A03"/>
    <w:rsid w:val="00130FA8"/>
    <w:rsid w:val="001314DA"/>
    <w:rsid w:val="00132190"/>
    <w:rsid w:val="0013278C"/>
    <w:rsid w:val="00132943"/>
    <w:rsid w:val="00132B6B"/>
    <w:rsid w:val="00132C12"/>
    <w:rsid w:val="00132E1B"/>
    <w:rsid w:val="00133199"/>
    <w:rsid w:val="001346BF"/>
    <w:rsid w:val="001346CF"/>
    <w:rsid w:val="00135584"/>
    <w:rsid w:val="00135614"/>
    <w:rsid w:val="001358D7"/>
    <w:rsid w:val="0014014D"/>
    <w:rsid w:val="00140203"/>
    <w:rsid w:val="00140421"/>
    <w:rsid w:val="0014043C"/>
    <w:rsid w:val="001408B6"/>
    <w:rsid w:val="00140EE5"/>
    <w:rsid w:val="00140FB7"/>
    <w:rsid w:val="00142273"/>
    <w:rsid w:val="001424D4"/>
    <w:rsid w:val="00142BC3"/>
    <w:rsid w:val="00142F54"/>
    <w:rsid w:val="00143090"/>
    <w:rsid w:val="00143700"/>
    <w:rsid w:val="001437FB"/>
    <w:rsid w:val="00143DCA"/>
    <w:rsid w:val="00143E08"/>
    <w:rsid w:val="001444E1"/>
    <w:rsid w:val="0014472F"/>
    <w:rsid w:val="00144B76"/>
    <w:rsid w:val="00144D5F"/>
    <w:rsid w:val="0014519C"/>
    <w:rsid w:val="001452CC"/>
    <w:rsid w:val="001463AC"/>
    <w:rsid w:val="00146DEB"/>
    <w:rsid w:val="00146ED9"/>
    <w:rsid w:val="00147105"/>
    <w:rsid w:val="001472BD"/>
    <w:rsid w:val="00147750"/>
    <w:rsid w:val="0014785D"/>
    <w:rsid w:val="0014791D"/>
    <w:rsid w:val="00147B90"/>
    <w:rsid w:val="001504CF"/>
    <w:rsid w:val="00150A2B"/>
    <w:rsid w:val="00150B96"/>
    <w:rsid w:val="00150EE9"/>
    <w:rsid w:val="00152187"/>
    <w:rsid w:val="001522AF"/>
    <w:rsid w:val="00152B69"/>
    <w:rsid w:val="00152FBA"/>
    <w:rsid w:val="0015353D"/>
    <w:rsid w:val="001535D7"/>
    <w:rsid w:val="00153E24"/>
    <w:rsid w:val="00154059"/>
    <w:rsid w:val="00154177"/>
    <w:rsid w:val="001542BE"/>
    <w:rsid w:val="0015434B"/>
    <w:rsid w:val="00154F82"/>
    <w:rsid w:val="00155EBB"/>
    <w:rsid w:val="00156223"/>
    <w:rsid w:val="00156368"/>
    <w:rsid w:val="001566FD"/>
    <w:rsid w:val="001571A4"/>
    <w:rsid w:val="001577E1"/>
    <w:rsid w:val="00157AFF"/>
    <w:rsid w:val="00160077"/>
    <w:rsid w:val="0016043C"/>
    <w:rsid w:val="00160A29"/>
    <w:rsid w:val="00160A6E"/>
    <w:rsid w:val="00160FCF"/>
    <w:rsid w:val="0016107E"/>
    <w:rsid w:val="001620C9"/>
    <w:rsid w:val="0016229E"/>
    <w:rsid w:val="001629D3"/>
    <w:rsid w:val="001643BD"/>
    <w:rsid w:val="001644A7"/>
    <w:rsid w:val="0016467C"/>
    <w:rsid w:val="00164B64"/>
    <w:rsid w:val="001651BA"/>
    <w:rsid w:val="001655EA"/>
    <w:rsid w:val="00165AFF"/>
    <w:rsid w:val="0016656D"/>
    <w:rsid w:val="0016668C"/>
    <w:rsid w:val="0016711F"/>
    <w:rsid w:val="00167470"/>
    <w:rsid w:val="001704A1"/>
    <w:rsid w:val="0017121D"/>
    <w:rsid w:val="00171C8F"/>
    <w:rsid w:val="00171D05"/>
    <w:rsid w:val="00171F32"/>
    <w:rsid w:val="001721ED"/>
    <w:rsid w:val="00172A69"/>
    <w:rsid w:val="00172B9D"/>
    <w:rsid w:val="0017323F"/>
    <w:rsid w:val="001736A4"/>
    <w:rsid w:val="00173A04"/>
    <w:rsid w:val="00175910"/>
    <w:rsid w:val="00175D44"/>
    <w:rsid w:val="001762F1"/>
    <w:rsid w:val="00177190"/>
    <w:rsid w:val="0017735C"/>
    <w:rsid w:val="001773B7"/>
    <w:rsid w:val="0017757A"/>
    <w:rsid w:val="00177D48"/>
    <w:rsid w:val="00177D64"/>
    <w:rsid w:val="00180679"/>
    <w:rsid w:val="001808C6"/>
    <w:rsid w:val="00180F0B"/>
    <w:rsid w:val="0018100E"/>
    <w:rsid w:val="0018128D"/>
    <w:rsid w:val="0018159A"/>
    <w:rsid w:val="00181C8A"/>
    <w:rsid w:val="001824A8"/>
    <w:rsid w:val="0018254B"/>
    <w:rsid w:val="001829C5"/>
    <w:rsid w:val="00182B84"/>
    <w:rsid w:val="00183092"/>
    <w:rsid w:val="001831D8"/>
    <w:rsid w:val="001833FE"/>
    <w:rsid w:val="00183A6B"/>
    <w:rsid w:val="0018484D"/>
    <w:rsid w:val="00184878"/>
    <w:rsid w:val="00184FD1"/>
    <w:rsid w:val="0018530E"/>
    <w:rsid w:val="001853F3"/>
    <w:rsid w:val="00186352"/>
    <w:rsid w:val="001868F4"/>
    <w:rsid w:val="00186E72"/>
    <w:rsid w:val="00187060"/>
    <w:rsid w:val="0018743A"/>
    <w:rsid w:val="00187CE3"/>
    <w:rsid w:val="0019058A"/>
    <w:rsid w:val="001909B0"/>
    <w:rsid w:val="00191B63"/>
    <w:rsid w:val="00192018"/>
    <w:rsid w:val="001929A8"/>
    <w:rsid w:val="00192B65"/>
    <w:rsid w:val="001930B4"/>
    <w:rsid w:val="00193298"/>
    <w:rsid w:val="0019475A"/>
    <w:rsid w:val="00194BD3"/>
    <w:rsid w:val="00194CD7"/>
    <w:rsid w:val="00195517"/>
    <w:rsid w:val="001955C5"/>
    <w:rsid w:val="00195AFA"/>
    <w:rsid w:val="00196070"/>
    <w:rsid w:val="001965F4"/>
    <w:rsid w:val="00196A5F"/>
    <w:rsid w:val="0019793A"/>
    <w:rsid w:val="00197EC9"/>
    <w:rsid w:val="001A02B5"/>
    <w:rsid w:val="001A0692"/>
    <w:rsid w:val="001A0B9A"/>
    <w:rsid w:val="001A0BDA"/>
    <w:rsid w:val="001A1A67"/>
    <w:rsid w:val="001A1C0F"/>
    <w:rsid w:val="001A2201"/>
    <w:rsid w:val="001A22D8"/>
    <w:rsid w:val="001A33DE"/>
    <w:rsid w:val="001A6298"/>
    <w:rsid w:val="001A698F"/>
    <w:rsid w:val="001A72D8"/>
    <w:rsid w:val="001A73ED"/>
    <w:rsid w:val="001A7AA4"/>
    <w:rsid w:val="001B049F"/>
    <w:rsid w:val="001B0F3C"/>
    <w:rsid w:val="001B1BF9"/>
    <w:rsid w:val="001B1C98"/>
    <w:rsid w:val="001B207E"/>
    <w:rsid w:val="001B20F7"/>
    <w:rsid w:val="001B25EA"/>
    <w:rsid w:val="001B2D5A"/>
    <w:rsid w:val="001B2F02"/>
    <w:rsid w:val="001B370B"/>
    <w:rsid w:val="001B3C5C"/>
    <w:rsid w:val="001B40FB"/>
    <w:rsid w:val="001B4B06"/>
    <w:rsid w:val="001B4E79"/>
    <w:rsid w:val="001B51CE"/>
    <w:rsid w:val="001B55C1"/>
    <w:rsid w:val="001B5B5C"/>
    <w:rsid w:val="001B6335"/>
    <w:rsid w:val="001B66AD"/>
    <w:rsid w:val="001B73EC"/>
    <w:rsid w:val="001B7BF5"/>
    <w:rsid w:val="001B7C5F"/>
    <w:rsid w:val="001C0137"/>
    <w:rsid w:val="001C04D8"/>
    <w:rsid w:val="001C05F9"/>
    <w:rsid w:val="001C060D"/>
    <w:rsid w:val="001C13BB"/>
    <w:rsid w:val="001C16DA"/>
    <w:rsid w:val="001C1816"/>
    <w:rsid w:val="001C2A5D"/>
    <w:rsid w:val="001C322D"/>
    <w:rsid w:val="001C3BC7"/>
    <w:rsid w:val="001C4208"/>
    <w:rsid w:val="001C4480"/>
    <w:rsid w:val="001C4B12"/>
    <w:rsid w:val="001C5F69"/>
    <w:rsid w:val="001C66BB"/>
    <w:rsid w:val="001C6804"/>
    <w:rsid w:val="001C6934"/>
    <w:rsid w:val="001C6B9B"/>
    <w:rsid w:val="001C7355"/>
    <w:rsid w:val="001D0709"/>
    <w:rsid w:val="001D0777"/>
    <w:rsid w:val="001D0CCA"/>
    <w:rsid w:val="001D1535"/>
    <w:rsid w:val="001D1763"/>
    <w:rsid w:val="001D1F50"/>
    <w:rsid w:val="001D2140"/>
    <w:rsid w:val="001D21CF"/>
    <w:rsid w:val="001D2250"/>
    <w:rsid w:val="001D30E6"/>
    <w:rsid w:val="001D3260"/>
    <w:rsid w:val="001D32AF"/>
    <w:rsid w:val="001D3A57"/>
    <w:rsid w:val="001D3AC7"/>
    <w:rsid w:val="001D43BA"/>
    <w:rsid w:val="001D4F4B"/>
    <w:rsid w:val="001D5090"/>
    <w:rsid w:val="001D52B2"/>
    <w:rsid w:val="001D55BE"/>
    <w:rsid w:val="001D5714"/>
    <w:rsid w:val="001D6129"/>
    <w:rsid w:val="001D6A6E"/>
    <w:rsid w:val="001D7310"/>
    <w:rsid w:val="001D738F"/>
    <w:rsid w:val="001D7475"/>
    <w:rsid w:val="001D74E4"/>
    <w:rsid w:val="001D7728"/>
    <w:rsid w:val="001D7A64"/>
    <w:rsid w:val="001E03CB"/>
    <w:rsid w:val="001E0449"/>
    <w:rsid w:val="001E1037"/>
    <w:rsid w:val="001E13AA"/>
    <w:rsid w:val="001E1C75"/>
    <w:rsid w:val="001E2104"/>
    <w:rsid w:val="001E23E9"/>
    <w:rsid w:val="001E2904"/>
    <w:rsid w:val="001E3861"/>
    <w:rsid w:val="001E3981"/>
    <w:rsid w:val="001E479C"/>
    <w:rsid w:val="001E4CE6"/>
    <w:rsid w:val="001E5423"/>
    <w:rsid w:val="001E789C"/>
    <w:rsid w:val="001E7BA6"/>
    <w:rsid w:val="001F10A5"/>
    <w:rsid w:val="001F120F"/>
    <w:rsid w:val="001F1DD0"/>
    <w:rsid w:val="001F1F1C"/>
    <w:rsid w:val="001F1F28"/>
    <w:rsid w:val="001F2E75"/>
    <w:rsid w:val="001F31C6"/>
    <w:rsid w:val="001F33FD"/>
    <w:rsid w:val="001F39D6"/>
    <w:rsid w:val="001F3AA8"/>
    <w:rsid w:val="001F3E81"/>
    <w:rsid w:val="001F4204"/>
    <w:rsid w:val="001F4547"/>
    <w:rsid w:val="001F47A9"/>
    <w:rsid w:val="001F5C62"/>
    <w:rsid w:val="001F5C69"/>
    <w:rsid w:val="001F60A6"/>
    <w:rsid w:val="001F62BD"/>
    <w:rsid w:val="001F635E"/>
    <w:rsid w:val="001F64F0"/>
    <w:rsid w:val="001F74F5"/>
    <w:rsid w:val="001F7563"/>
    <w:rsid w:val="001F7797"/>
    <w:rsid w:val="001F78EC"/>
    <w:rsid w:val="001F7F13"/>
    <w:rsid w:val="002006A9"/>
    <w:rsid w:val="00200E49"/>
    <w:rsid w:val="0020178D"/>
    <w:rsid w:val="00201BC4"/>
    <w:rsid w:val="002021D9"/>
    <w:rsid w:val="00203546"/>
    <w:rsid w:val="0020395D"/>
    <w:rsid w:val="00204039"/>
    <w:rsid w:val="00204382"/>
    <w:rsid w:val="00204B6D"/>
    <w:rsid w:val="00204D9D"/>
    <w:rsid w:val="002056C8"/>
    <w:rsid w:val="002059EC"/>
    <w:rsid w:val="00206115"/>
    <w:rsid w:val="00206CED"/>
    <w:rsid w:val="00207566"/>
    <w:rsid w:val="002075BC"/>
    <w:rsid w:val="002075FA"/>
    <w:rsid w:val="00207EC7"/>
    <w:rsid w:val="00210225"/>
    <w:rsid w:val="0021056F"/>
    <w:rsid w:val="00211029"/>
    <w:rsid w:val="002111B7"/>
    <w:rsid w:val="002114E8"/>
    <w:rsid w:val="00211542"/>
    <w:rsid w:val="0021161B"/>
    <w:rsid w:val="002116E9"/>
    <w:rsid w:val="00211701"/>
    <w:rsid w:val="00211981"/>
    <w:rsid w:val="00212857"/>
    <w:rsid w:val="00212F70"/>
    <w:rsid w:val="002146F2"/>
    <w:rsid w:val="0021476E"/>
    <w:rsid w:val="002148F1"/>
    <w:rsid w:val="00214F5D"/>
    <w:rsid w:val="00215C32"/>
    <w:rsid w:val="00215F90"/>
    <w:rsid w:val="00215FD9"/>
    <w:rsid w:val="002160B3"/>
    <w:rsid w:val="00216312"/>
    <w:rsid w:val="002166DB"/>
    <w:rsid w:val="0021696C"/>
    <w:rsid w:val="00217B1D"/>
    <w:rsid w:val="002203F0"/>
    <w:rsid w:val="0022177F"/>
    <w:rsid w:val="00221929"/>
    <w:rsid w:val="00222A46"/>
    <w:rsid w:val="0022337C"/>
    <w:rsid w:val="0022357B"/>
    <w:rsid w:val="00223B22"/>
    <w:rsid w:val="00224285"/>
    <w:rsid w:val="00224549"/>
    <w:rsid w:val="002248D1"/>
    <w:rsid w:val="00224D98"/>
    <w:rsid w:val="00225069"/>
    <w:rsid w:val="00225622"/>
    <w:rsid w:val="00226549"/>
    <w:rsid w:val="002269A0"/>
    <w:rsid w:val="00226ADC"/>
    <w:rsid w:val="00226B46"/>
    <w:rsid w:val="00227777"/>
    <w:rsid w:val="00231242"/>
    <w:rsid w:val="00231B5C"/>
    <w:rsid w:val="00233859"/>
    <w:rsid w:val="00233E6C"/>
    <w:rsid w:val="00234DA3"/>
    <w:rsid w:val="0023502F"/>
    <w:rsid w:val="0023547D"/>
    <w:rsid w:val="00235971"/>
    <w:rsid w:val="00235D0A"/>
    <w:rsid w:val="00235F8F"/>
    <w:rsid w:val="00235FB9"/>
    <w:rsid w:val="0023602E"/>
    <w:rsid w:val="002363E3"/>
    <w:rsid w:val="00236495"/>
    <w:rsid w:val="00236D3C"/>
    <w:rsid w:val="00237C2A"/>
    <w:rsid w:val="002400E5"/>
    <w:rsid w:val="00240217"/>
    <w:rsid w:val="002410C8"/>
    <w:rsid w:val="00241682"/>
    <w:rsid w:val="002417F3"/>
    <w:rsid w:val="00241939"/>
    <w:rsid w:val="0024233B"/>
    <w:rsid w:val="0024368B"/>
    <w:rsid w:val="00243BA3"/>
    <w:rsid w:val="00243EBF"/>
    <w:rsid w:val="002444D0"/>
    <w:rsid w:val="002450FF"/>
    <w:rsid w:val="00245332"/>
    <w:rsid w:val="0024659F"/>
    <w:rsid w:val="00246993"/>
    <w:rsid w:val="00247F40"/>
    <w:rsid w:val="00250C18"/>
    <w:rsid w:val="00250DA3"/>
    <w:rsid w:val="00251ACD"/>
    <w:rsid w:val="00251DBA"/>
    <w:rsid w:val="00251EC5"/>
    <w:rsid w:val="0025269E"/>
    <w:rsid w:val="00252A3C"/>
    <w:rsid w:val="00252FDE"/>
    <w:rsid w:val="0025337C"/>
    <w:rsid w:val="00253BED"/>
    <w:rsid w:val="002541EB"/>
    <w:rsid w:val="0025437C"/>
    <w:rsid w:val="00254558"/>
    <w:rsid w:val="002546A9"/>
    <w:rsid w:val="00254EC3"/>
    <w:rsid w:val="00255FEF"/>
    <w:rsid w:val="00256E75"/>
    <w:rsid w:val="00256EE6"/>
    <w:rsid w:val="002571ED"/>
    <w:rsid w:val="002573C7"/>
    <w:rsid w:val="00257AB0"/>
    <w:rsid w:val="00257CBD"/>
    <w:rsid w:val="00257E2F"/>
    <w:rsid w:val="00257E56"/>
    <w:rsid w:val="00260E6C"/>
    <w:rsid w:val="00261226"/>
    <w:rsid w:val="00261F1B"/>
    <w:rsid w:val="0026231B"/>
    <w:rsid w:val="00262721"/>
    <w:rsid w:val="002633C3"/>
    <w:rsid w:val="00264766"/>
    <w:rsid w:val="00264DCD"/>
    <w:rsid w:val="00265A63"/>
    <w:rsid w:val="00266862"/>
    <w:rsid w:val="00270241"/>
    <w:rsid w:val="00270319"/>
    <w:rsid w:val="002705A4"/>
    <w:rsid w:val="002705F0"/>
    <w:rsid w:val="00270D01"/>
    <w:rsid w:val="0027140F"/>
    <w:rsid w:val="00271D38"/>
    <w:rsid w:val="00272CF4"/>
    <w:rsid w:val="002730B8"/>
    <w:rsid w:val="00273137"/>
    <w:rsid w:val="00273F11"/>
    <w:rsid w:val="002740B2"/>
    <w:rsid w:val="00274465"/>
    <w:rsid w:val="0027463D"/>
    <w:rsid w:val="00275011"/>
    <w:rsid w:val="0027593E"/>
    <w:rsid w:val="00275F1E"/>
    <w:rsid w:val="00275F65"/>
    <w:rsid w:val="0027651D"/>
    <w:rsid w:val="002766EB"/>
    <w:rsid w:val="00276E13"/>
    <w:rsid w:val="00277104"/>
    <w:rsid w:val="00277230"/>
    <w:rsid w:val="00277E76"/>
    <w:rsid w:val="0028098B"/>
    <w:rsid w:val="00281D41"/>
    <w:rsid w:val="00281D90"/>
    <w:rsid w:val="002823F0"/>
    <w:rsid w:val="00283571"/>
    <w:rsid w:val="002837DD"/>
    <w:rsid w:val="00283B75"/>
    <w:rsid w:val="002846B4"/>
    <w:rsid w:val="00284AE0"/>
    <w:rsid w:val="0028649C"/>
    <w:rsid w:val="00287955"/>
    <w:rsid w:val="00287D37"/>
    <w:rsid w:val="00291288"/>
    <w:rsid w:val="0029147A"/>
    <w:rsid w:val="00292301"/>
    <w:rsid w:val="002925C4"/>
    <w:rsid w:val="00292869"/>
    <w:rsid w:val="00293278"/>
    <w:rsid w:val="00293CC9"/>
    <w:rsid w:val="00293D6A"/>
    <w:rsid w:val="00294730"/>
    <w:rsid w:val="00294828"/>
    <w:rsid w:val="00294AC8"/>
    <w:rsid w:val="00294BB1"/>
    <w:rsid w:val="00294DAC"/>
    <w:rsid w:val="0029594E"/>
    <w:rsid w:val="00295ECA"/>
    <w:rsid w:val="00296453"/>
    <w:rsid w:val="00296515"/>
    <w:rsid w:val="002966F8"/>
    <w:rsid w:val="00296C58"/>
    <w:rsid w:val="002973E4"/>
    <w:rsid w:val="002976EE"/>
    <w:rsid w:val="002A0254"/>
    <w:rsid w:val="002A08FB"/>
    <w:rsid w:val="002A0C53"/>
    <w:rsid w:val="002A110E"/>
    <w:rsid w:val="002A1781"/>
    <w:rsid w:val="002A1BAD"/>
    <w:rsid w:val="002A1BE2"/>
    <w:rsid w:val="002A1D54"/>
    <w:rsid w:val="002A298E"/>
    <w:rsid w:val="002A29C4"/>
    <w:rsid w:val="002A2EE3"/>
    <w:rsid w:val="002A30F9"/>
    <w:rsid w:val="002A318C"/>
    <w:rsid w:val="002A3B73"/>
    <w:rsid w:val="002A3EB6"/>
    <w:rsid w:val="002A50D9"/>
    <w:rsid w:val="002A522E"/>
    <w:rsid w:val="002A5457"/>
    <w:rsid w:val="002A5D68"/>
    <w:rsid w:val="002A6B97"/>
    <w:rsid w:val="002A71DC"/>
    <w:rsid w:val="002B03CE"/>
    <w:rsid w:val="002B09AD"/>
    <w:rsid w:val="002B0FA3"/>
    <w:rsid w:val="002B1624"/>
    <w:rsid w:val="002B235E"/>
    <w:rsid w:val="002B241B"/>
    <w:rsid w:val="002B2C0D"/>
    <w:rsid w:val="002B30F1"/>
    <w:rsid w:val="002B452B"/>
    <w:rsid w:val="002B469A"/>
    <w:rsid w:val="002B4E10"/>
    <w:rsid w:val="002B5385"/>
    <w:rsid w:val="002B5525"/>
    <w:rsid w:val="002B5796"/>
    <w:rsid w:val="002B5D81"/>
    <w:rsid w:val="002B60FD"/>
    <w:rsid w:val="002B6426"/>
    <w:rsid w:val="002B6ACD"/>
    <w:rsid w:val="002B6F3F"/>
    <w:rsid w:val="002B75D4"/>
    <w:rsid w:val="002B7AF0"/>
    <w:rsid w:val="002C0327"/>
    <w:rsid w:val="002C099F"/>
    <w:rsid w:val="002C0B44"/>
    <w:rsid w:val="002C130E"/>
    <w:rsid w:val="002C13BE"/>
    <w:rsid w:val="002C1569"/>
    <w:rsid w:val="002C1750"/>
    <w:rsid w:val="002C1FD7"/>
    <w:rsid w:val="002C23E7"/>
    <w:rsid w:val="002C3AA4"/>
    <w:rsid w:val="002C40ED"/>
    <w:rsid w:val="002C4DB9"/>
    <w:rsid w:val="002C5D2A"/>
    <w:rsid w:val="002C73DE"/>
    <w:rsid w:val="002C7401"/>
    <w:rsid w:val="002C7B94"/>
    <w:rsid w:val="002C7DC2"/>
    <w:rsid w:val="002D0568"/>
    <w:rsid w:val="002D09E2"/>
    <w:rsid w:val="002D0E8C"/>
    <w:rsid w:val="002D106A"/>
    <w:rsid w:val="002D15ED"/>
    <w:rsid w:val="002D17DC"/>
    <w:rsid w:val="002D1927"/>
    <w:rsid w:val="002D1C5C"/>
    <w:rsid w:val="002D2456"/>
    <w:rsid w:val="002D25A4"/>
    <w:rsid w:val="002D34E3"/>
    <w:rsid w:val="002D5B9B"/>
    <w:rsid w:val="002D605D"/>
    <w:rsid w:val="002D642B"/>
    <w:rsid w:val="002D6E69"/>
    <w:rsid w:val="002D7047"/>
    <w:rsid w:val="002D7287"/>
    <w:rsid w:val="002D73E4"/>
    <w:rsid w:val="002D742F"/>
    <w:rsid w:val="002D7DAC"/>
    <w:rsid w:val="002E0069"/>
    <w:rsid w:val="002E0A32"/>
    <w:rsid w:val="002E10D2"/>
    <w:rsid w:val="002E17D3"/>
    <w:rsid w:val="002E1925"/>
    <w:rsid w:val="002E1BB9"/>
    <w:rsid w:val="002E2301"/>
    <w:rsid w:val="002E235E"/>
    <w:rsid w:val="002E2783"/>
    <w:rsid w:val="002E30E6"/>
    <w:rsid w:val="002E31AB"/>
    <w:rsid w:val="002E3694"/>
    <w:rsid w:val="002E3DE6"/>
    <w:rsid w:val="002E3E12"/>
    <w:rsid w:val="002E40F0"/>
    <w:rsid w:val="002E42EA"/>
    <w:rsid w:val="002E5382"/>
    <w:rsid w:val="002E5501"/>
    <w:rsid w:val="002E5864"/>
    <w:rsid w:val="002E595B"/>
    <w:rsid w:val="002E663B"/>
    <w:rsid w:val="002E6C67"/>
    <w:rsid w:val="002E74C1"/>
    <w:rsid w:val="002E75DE"/>
    <w:rsid w:val="002E765B"/>
    <w:rsid w:val="002E7F91"/>
    <w:rsid w:val="002F01DB"/>
    <w:rsid w:val="002F130D"/>
    <w:rsid w:val="002F13BD"/>
    <w:rsid w:val="002F1CD1"/>
    <w:rsid w:val="002F2177"/>
    <w:rsid w:val="002F27B3"/>
    <w:rsid w:val="002F327A"/>
    <w:rsid w:val="002F3551"/>
    <w:rsid w:val="002F35A2"/>
    <w:rsid w:val="002F3A46"/>
    <w:rsid w:val="002F3C1D"/>
    <w:rsid w:val="002F4D6A"/>
    <w:rsid w:val="002F53B8"/>
    <w:rsid w:val="002F564F"/>
    <w:rsid w:val="002F7562"/>
    <w:rsid w:val="002F79B7"/>
    <w:rsid w:val="002F7B68"/>
    <w:rsid w:val="002F7F74"/>
    <w:rsid w:val="00300121"/>
    <w:rsid w:val="00300D09"/>
    <w:rsid w:val="00300F44"/>
    <w:rsid w:val="0030174E"/>
    <w:rsid w:val="003019B9"/>
    <w:rsid w:val="00302038"/>
    <w:rsid w:val="0030208F"/>
    <w:rsid w:val="00302241"/>
    <w:rsid w:val="003035D3"/>
    <w:rsid w:val="00303874"/>
    <w:rsid w:val="003038F1"/>
    <w:rsid w:val="00303C8E"/>
    <w:rsid w:val="00303DC0"/>
    <w:rsid w:val="00303E3A"/>
    <w:rsid w:val="00304315"/>
    <w:rsid w:val="003048A7"/>
    <w:rsid w:val="00304951"/>
    <w:rsid w:val="00304B5C"/>
    <w:rsid w:val="00305033"/>
    <w:rsid w:val="00305502"/>
    <w:rsid w:val="003057D6"/>
    <w:rsid w:val="00305961"/>
    <w:rsid w:val="003059B4"/>
    <w:rsid w:val="00305A09"/>
    <w:rsid w:val="0030687C"/>
    <w:rsid w:val="00306CFA"/>
    <w:rsid w:val="00306F28"/>
    <w:rsid w:val="0030708B"/>
    <w:rsid w:val="00307988"/>
    <w:rsid w:val="00310212"/>
    <w:rsid w:val="00310287"/>
    <w:rsid w:val="00310820"/>
    <w:rsid w:val="00310C90"/>
    <w:rsid w:val="0031135A"/>
    <w:rsid w:val="00312415"/>
    <w:rsid w:val="00312FE0"/>
    <w:rsid w:val="00313ACA"/>
    <w:rsid w:val="00314A0E"/>
    <w:rsid w:val="00315001"/>
    <w:rsid w:val="0031554B"/>
    <w:rsid w:val="003159A4"/>
    <w:rsid w:val="00315CA1"/>
    <w:rsid w:val="00315DAB"/>
    <w:rsid w:val="00315E32"/>
    <w:rsid w:val="003160F7"/>
    <w:rsid w:val="00316365"/>
    <w:rsid w:val="00316584"/>
    <w:rsid w:val="00316902"/>
    <w:rsid w:val="00316943"/>
    <w:rsid w:val="00317477"/>
    <w:rsid w:val="00317668"/>
    <w:rsid w:val="00317FF4"/>
    <w:rsid w:val="00320A98"/>
    <w:rsid w:val="00320AF8"/>
    <w:rsid w:val="00321FF8"/>
    <w:rsid w:val="003225B7"/>
    <w:rsid w:val="003227F6"/>
    <w:rsid w:val="00322FB9"/>
    <w:rsid w:val="003233D7"/>
    <w:rsid w:val="00323863"/>
    <w:rsid w:val="00323BC4"/>
    <w:rsid w:val="00323E01"/>
    <w:rsid w:val="00323FB5"/>
    <w:rsid w:val="003247BF"/>
    <w:rsid w:val="003249E9"/>
    <w:rsid w:val="00324A9E"/>
    <w:rsid w:val="00325C42"/>
    <w:rsid w:val="003265C5"/>
    <w:rsid w:val="0032671A"/>
    <w:rsid w:val="0032679C"/>
    <w:rsid w:val="003271F2"/>
    <w:rsid w:val="003272D3"/>
    <w:rsid w:val="003272E4"/>
    <w:rsid w:val="00327491"/>
    <w:rsid w:val="003276CE"/>
    <w:rsid w:val="0032771F"/>
    <w:rsid w:val="00327826"/>
    <w:rsid w:val="00327B17"/>
    <w:rsid w:val="00327B3C"/>
    <w:rsid w:val="00327F1E"/>
    <w:rsid w:val="00330BE8"/>
    <w:rsid w:val="00330C39"/>
    <w:rsid w:val="00330E4C"/>
    <w:rsid w:val="00332921"/>
    <w:rsid w:val="00332941"/>
    <w:rsid w:val="00332B32"/>
    <w:rsid w:val="0033301C"/>
    <w:rsid w:val="00333109"/>
    <w:rsid w:val="00334F6E"/>
    <w:rsid w:val="003358BC"/>
    <w:rsid w:val="00335BC9"/>
    <w:rsid w:val="00336519"/>
    <w:rsid w:val="003374F4"/>
    <w:rsid w:val="00337817"/>
    <w:rsid w:val="00337971"/>
    <w:rsid w:val="0034062E"/>
    <w:rsid w:val="00340747"/>
    <w:rsid w:val="00340AF7"/>
    <w:rsid w:val="0034139F"/>
    <w:rsid w:val="00341FDC"/>
    <w:rsid w:val="003427D9"/>
    <w:rsid w:val="00342DF0"/>
    <w:rsid w:val="00343C0B"/>
    <w:rsid w:val="00343FED"/>
    <w:rsid w:val="00344244"/>
    <w:rsid w:val="0034431D"/>
    <w:rsid w:val="00344735"/>
    <w:rsid w:val="003464F4"/>
    <w:rsid w:val="00346806"/>
    <w:rsid w:val="003471B5"/>
    <w:rsid w:val="00347AAE"/>
    <w:rsid w:val="00347FB9"/>
    <w:rsid w:val="003508CE"/>
    <w:rsid w:val="00350C76"/>
    <w:rsid w:val="003510B0"/>
    <w:rsid w:val="00351A83"/>
    <w:rsid w:val="00351E74"/>
    <w:rsid w:val="00351FFB"/>
    <w:rsid w:val="0035290A"/>
    <w:rsid w:val="00352AE0"/>
    <w:rsid w:val="0035321C"/>
    <w:rsid w:val="003535A1"/>
    <w:rsid w:val="003539F8"/>
    <w:rsid w:val="00353B6E"/>
    <w:rsid w:val="00353B7F"/>
    <w:rsid w:val="00353B88"/>
    <w:rsid w:val="00353CEF"/>
    <w:rsid w:val="00353DEE"/>
    <w:rsid w:val="00354175"/>
    <w:rsid w:val="003546D8"/>
    <w:rsid w:val="003546E6"/>
    <w:rsid w:val="003548F7"/>
    <w:rsid w:val="00355416"/>
    <w:rsid w:val="003554E9"/>
    <w:rsid w:val="003559EB"/>
    <w:rsid w:val="00355A0A"/>
    <w:rsid w:val="0035613F"/>
    <w:rsid w:val="00356A46"/>
    <w:rsid w:val="0035711C"/>
    <w:rsid w:val="00357905"/>
    <w:rsid w:val="00357C07"/>
    <w:rsid w:val="00360376"/>
    <w:rsid w:val="00361189"/>
    <w:rsid w:val="003615AC"/>
    <w:rsid w:val="003616C0"/>
    <w:rsid w:val="00361A50"/>
    <w:rsid w:val="00361E82"/>
    <w:rsid w:val="00362102"/>
    <w:rsid w:val="0036280C"/>
    <w:rsid w:val="00363C34"/>
    <w:rsid w:val="0036421D"/>
    <w:rsid w:val="00364ED8"/>
    <w:rsid w:val="003650EC"/>
    <w:rsid w:val="00365BFF"/>
    <w:rsid w:val="00365F6B"/>
    <w:rsid w:val="003661B0"/>
    <w:rsid w:val="003668A8"/>
    <w:rsid w:val="00366A5D"/>
    <w:rsid w:val="00366D30"/>
    <w:rsid w:val="003677B1"/>
    <w:rsid w:val="00367B81"/>
    <w:rsid w:val="00370517"/>
    <w:rsid w:val="00370D03"/>
    <w:rsid w:val="00371619"/>
    <w:rsid w:val="00371785"/>
    <w:rsid w:val="003725B7"/>
    <w:rsid w:val="00372925"/>
    <w:rsid w:val="00372942"/>
    <w:rsid w:val="003729D1"/>
    <w:rsid w:val="00373820"/>
    <w:rsid w:val="00373899"/>
    <w:rsid w:val="003745F8"/>
    <w:rsid w:val="0037484A"/>
    <w:rsid w:val="00374A94"/>
    <w:rsid w:val="00375287"/>
    <w:rsid w:val="003767A4"/>
    <w:rsid w:val="00377316"/>
    <w:rsid w:val="0037739F"/>
    <w:rsid w:val="00377C58"/>
    <w:rsid w:val="0038030A"/>
    <w:rsid w:val="00380F1D"/>
    <w:rsid w:val="0038101F"/>
    <w:rsid w:val="003811ED"/>
    <w:rsid w:val="003812B3"/>
    <w:rsid w:val="00381548"/>
    <w:rsid w:val="0038157C"/>
    <w:rsid w:val="0038174E"/>
    <w:rsid w:val="00381EE5"/>
    <w:rsid w:val="003821BA"/>
    <w:rsid w:val="00382987"/>
    <w:rsid w:val="00383C18"/>
    <w:rsid w:val="00384C7A"/>
    <w:rsid w:val="003854A9"/>
    <w:rsid w:val="00386090"/>
    <w:rsid w:val="00386967"/>
    <w:rsid w:val="0038706D"/>
    <w:rsid w:val="003873D0"/>
    <w:rsid w:val="00387E9E"/>
    <w:rsid w:val="0039184C"/>
    <w:rsid w:val="00391B41"/>
    <w:rsid w:val="00391D76"/>
    <w:rsid w:val="00391FA3"/>
    <w:rsid w:val="003926EC"/>
    <w:rsid w:val="00392923"/>
    <w:rsid w:val="003929E2"/>
    <w:rsid w:val="00392E67"/>
    <w:rsid w:val="0039323E"/>
    <w:rsid w:val="003934FD"/>
    <w:rsid w:val="003935E3"/>
    <w:rsid w:val="00393831"/>
    <w:rsid w:val="0039395E"/>
    <w:rsid w:val="003946C3"/>
    <w:rsid w:val="00394BBB"/>
    <w:rsid w:val="003954C7"/>
    <w:rsid w:val="00395628"/>
    <w:rsid w:val="0039596D"/>
    <w:rsid w:val="00396940"/>
    <w:rsid w:val="003971E0"/>
    <w:rsid w:val="003972E1"/>
    <w:rsid w:val="00397462"/>
    <w:rsid w:val="003974D1"/>
    <w:rsid w:val="003976B3"/>
    <w:rsid w:val="00397F91"/>
    <w:rsid w:val="003A0956"/>
    <w:rsid w:val="003A0C36"/>
    <w:rsid w:val="003A1677"/>
    <w:rsid w:val="003A1AD5"/>
    <w:rsid w:val="003A21DF"/>
    <w:rsid w:val="003A2572"/>
    <w:rsid w:val="003A2935"/>
    <w:rsid w:val="003A2FD1"/>
    <w:rsid w:val="003A36F8"/>
    <w:rsid w:val="003A39DC"/>
    <w:rsid w:val="003A442E"/>
    <w:rsid w:val="003A5643"/>
    <w:rsid w:val="003A5C94"/>
    <w:rsid w:val="003A6A8B"/>
    <w:rsid w:val="003A7034"/>
    <w:rsid w:val="003A72F6"/>
    <w:rsid w:val="003B05A5"/>
    <w:rsid w:val="003B08C1"/>
    <w:rsid w:val="003B1BE4"/>
    <w:rsid w:val="003B1ECF"/>
    <w:rsid w:val="003B2064"/>
    <w:rsid w:val="003B22FF"/>
    <w:rsid w:val="003B2C57"/>
    <w:rsid w:val="003B2F10"/>
    <w:rsid w:val="003B3011"/>
    <w:rsid w:val="003B30E7"/>
    <w:rsid w:val="003B3956"/>
    <w:rsid w:val="003B40A4"/>
    <w:rsid w:val="003B4CB1"/>
    <w:rsid w:val="003B4E8C"/>
    <w:rsid w:val="003B6A84"/>
    <w:rsid w:val="003B6CC1"/>
    <w:rsid w:val="003B7B1A"/>
    <w:rsid w:val="003C12FF"/>
    <w:rsid w:val="003C1337"/>
    <w:rsid w:val="003C1878"/>
    <w:rsid w:val="003C2455"/>
    <w:rsid w:val="003C2741"/>
    <w:rsid w:val="003C2D59"/>
    <w:rsid w:val="003C3DCC"/>
    <w:rsid w:val="003C4CD3"/>
    <w:rsid w:val="003C4F02"/>
    <w:rsid w:val="003C50B0"/>
    <w:rsid w:val="003C5266"/>
    <w:rsid w:val="003C68DF"/>
    <w:rsid w:val="003C6CFB"/>
    <w:rsid w:val="003C79AF"/>
    <w:rsid w:val="003C7D3A"/>
    <w:rsid w:val="003D05D1"/>
    <w:rsid w:val="003D0B34"/>
    <w:rsid w:val="003D26B3"/>
    <w:rsid w:val="003D2F07"/>
    <w:rsid w:val="003D321C"/>
    <w:rsid w:val="003D34A5"/>
    <w:rsid w:val="003D3701"/>
    <w:rsid w:val="003D4318"/>
    <w:rsid w:val="003D4F43"/>
    <w:rsid w:val="003D7D4A"/>
    <w:rsid w:val="003E0A46"/>
    <w:rsid w:val="003E0B8C"/>
    <w:rsid w:val="003E15EF"/>
    <w:rsid w:val="003E1AB8"/>
    <w:rsid w:val="003E1FF8"/>
    <w:rsid w:val="003E2473"/>
    <w:rsid w:val="003E2C63"/>
    <w:rsid w:val="003E2D08"/>
    <w:rsid w:val="003E30C7"/>
    <w:rsid w:val="003E30EB"/>
    <w:rsid w:val="003E33F1"/>
    <w:rsid w:val="003E3657"/>
    <w:rsid w:val="003E3AF0"/>
    <w:rsid w:val="003E3BB0"/>
    <w:rsid w:val="003E3CD9"/>
    <w:rsid w:val="003E4195"/>
    <w:rsid w:val="003E489F"/>
    <w:rsid w:val="003E48BC"/>
    <w:rsid w:val="003E5C13"/>
    <w:rsid w:val="003E609F"/>
    <w:rsid w:val="003E68F0"/>
    <w:rsid w:val="003E6BE0"/>
    <w:rsid w:val="003E7738"/>
    <w:rsid w:val="003E78F4"/>
    <w:rsid w:val="003E7A35"/>
    <w:rsid w:val="003E7A91"/>
    <w:rsid w:val="003F02DA"/>
    <w:rsid w:val="003F0334"/>
    <w:rsid w:val="003F058F"/>
    <w:rsid w:val="003F06EA"/>
    <w:rsid w:val="003F0B68"/>
    <w:rsid w:val="003F0E91"/>
    <w:rsid w:val="003F0E9B"/>
    <w:rsid w:val="003F14BF"/>
    <w:rsid w:val="003F1968"/>
    <w:rsid w:val="003F1AD0"/>
    <w:rsid w:val="003F1CAE"/>
    <w:rsid w:val="003F1FAF"/>
    <w:rsid w:val="003F2139"/>
    <w:rsid w:val="003F248D"/>
    <w:rsid w:val="003F25DE"/>
    <w:rsid w:val="003F265D"/>
    <w:rsid w:val="003F288C"/>
    <w:rsid w:val="003F2A68"/>
    <w:rsid w:val="003F2F30"/>
    <w:rsid w:val="003F302A"/>
    <w:rsid w:val="003F3144"/>
    <w:rsid w:val="003F3A3B"/>
    <w:rsid w:val="003F40CF"/>
    <w:rsid w:val="003F47F4"/>
    <w:rsid w:val="003F5777"/>
    <w:rsid w:val="003F5802"/>
    <w:rsid w:val="003F628E"/>
    <w:rsid w:val="003F62D6"/>
    <w:rsid w:val="003F6A22"/>
    <w:rsid w:val="003F729D"/>
    <w:rsid w:val="003F7D59"/>
    <w:rsid w:val="004004D8"/>
    <w:rsid w:val="004006AD"/>
    <w:rsid w:val="00401741"/>
    <w:rsid w:val="00401830"/>
    <w:rsid w:val="00401DEC"/>
    <w:rsid w:val="00401EE8"/>
    <w:rsid w:val="004023B1"/>
    <w:rsid w:val="00402678"/>
    <w:rsid w:val="00402820"/>
    <w:rsid w:val="00402B92"/>
    <w:rsid w:val="00402D6A"/>
    <w:rsid w:val="0040353F"/>
    <w:rsid w:val="0040414A"/>
    <w:rsid w:val="00404FA3"/>
    <w:rsid w:val="0040687C"/>
    <w:rsid w:val="004068F3"/>
    <w:rsid w:val="00407448"/>
    <w:rsid w:val="0040771E"/>
    <w:rsid w:val="0041241B"/>
    <w:rsid w:val="00412A8A"/>
    <w:rsid w:val="004130C9"/>
    <w:rsid w:val="00413250"/>
    <w:rsid w:val="004133E4"/>
    <w:rsid w:val="0041361E"/>
    <w:rsid w:val="00413A4E"/>
    <w:rsid w:val="00413BF4"/>
    <w:rsid w:val="0041413D"/>
    <w:rsid w:val="004142CD"/>
    <w:rsid w:val="00414946"/>
    <w:rsid w:val="004149F4"/>
    <w:rsid w:val="00414D75"/>
    <w:rsid w:val="0041523E"/>
    <w:rsid w:val="00415258"/>
    <w:rsid w:val="00415B9E"/>
    <w:rsid w:val="00416072"/>
    <w:rsid w:val="004163FA"/>
    <w:rsid w:val="0041664B"/>
    <w:rsid w:val="00416828"/>
    <w:rsid w:val="00416EC3"/>
    <w:rsid w:val="00417575"/>
    <w:rsid w:val="004179E7"/>
    <w:rsid w:val="00417B3D"/>
    <w:rsid w:val="00417B5D"/>
    <w:rsid w:val="00417D2F"/>
    <w:rsid w:val="00420162"/>
    <w:rsid w:val="0042078F"/>
    <w:rsid w:val="00421469"/>
    <w:rsid w:val="00421D3A"/>
    <w:rsid w:val="004221DB"/>
    <w:rsid w:val="0042251F"/>
    <w:rsid w:val="004227EB"/>
    <w:rsid w:val="00422D1F"/>
    <w:rsid w:val="004231A3"/>
    <w:rsid w:val="0042340F"/>
    <w:rsid w:val="0042343D"/>
    <w:rsid w:val="00424352"/>
    <w:rsid w:val="0042495F"/>
    <w:rsid w:val="00425829"/>
    <w:rsid w:val="0042582E"/>
    <w:rsid w:val="00426CA1"/>
    <w:rsid w:val="00426DF3"/>
    <w:rsid w:val="00426E76"/>
    <w:rsid w:val="00427D5F"/>
    <w:rsid w:val="00427FD2"/>
    <w:rsid w:val="00430144"/>
    <w:rsid w:val="004309D4"/>
    <w:rsid w:val="00431509"/>
    <w:rsid w:val="00431921"/>
    <w:rsid w:val="00431B4F"/>
    <w:rsid w:val="004321AC"/>
    <w:rsid w:val="004321E3"/>
    <w:rsid w:val="004322DE"/>
    <w:rsid w:val="004329AF"/>
    <w:rsid w:val="0043301A"/>
    <w:rsid w:val="00433467"/>
    <w:rsid w:val="004335E7"/>
    <w:rsid w:val="00433834"/>
    <w:rsid w:val="0043386D"/>
    <w:rsid w:val="00433E51"/>
    <w:rsid w:val="004347A1"/>
    <w:rsid w:val="00434F72"/>
    <w:rsid w:val="00435064"/>
    <w:rsid w:val="00435082"/>
    <w:rsid w:val="00435BB2"/>
    <w:rsid w:val="00435E79"/>
    <w:rsid w:val="00436007"/>
    <w:rsid w:val="004376C6"/>
    <w:rsid w:val="00437B65"/>
    <w:rsid w:val="00437FEE"/>
    <w:rsid w:val="00440162"/>
    <w:rsid w:val="004407BC"/>
    <w:rsid w:val="004407D8"/>
    <w:rsid w:val="0044081C"/>
    <w:rsid w:val="00440E18"/>
    <w:rsid w:val="00440E75"/>
    <w:rsid w:val="0044101E"/>
    <w:rsid w:val="004410D7"/>
    <w:rsid w:val="00441674"/>
    <w:rsid w:val="00443CDB"/>
    <w:rsid w:val="00444037"/>
    <w:rsid w:val="0044405F"/>
    <w:rsid w:val="00444068"/>
    <w:rsid w:val="0044466B"/>
    <w:rsid w:val="0044509F"/>
    <w:rsid w:val="0044558E"/>
    <w:rsid w:val="00445B70"/>
    <w:rsid w:val="004464C7"/>
    <w:rsid w:val="004464D4"/>
    <w:rsid w:val="00446619"/>
    <w:rsid w:val="00446FAC"/>
    <w:rsid w:val="00447524"/>
    <w:rsid w:val="004504B5"/>
    <w:rsid w:val="00450871"/>
    <w:rsid w:val="00450BDF"/>
    <w:rsid w:val="00451468"/>
    <w:rsid w:val="0045154E"/>
    <w:rsid w:val="00451990"/>
    <w:rsid w:val="004519DF"/>
    <w:rsid w:val="00451B1E"/>
    <w:rsid w:val="00451CB2"/>
    <w:rsid w:val="00452039"/>
    <w:rsid w:val="00452B1B"/>
    <w:rsid w:val="00453166"/>
    <w:rsid w:val="00453F36"/>
    <w:rsid w:val="00454CF4"/>
    <w:rsid w:val="0045536C"/>
    <w:rsid w:val="00455D42"/>
    <w:rsid w:val="00455D68"/>
    <w:rsid w:val="00456109"/>
    <w:rsid w:val="0045649A"/>
    <w:rsid w:val="004573B2"/>
    <w:rsid w:val="004575B6"/>
    <w:rsid w:val="004575C8"/>
    <w:rsid w:val="00457A17"/>
    <w:rsid w:val="0046138B"/>
    <w:rsid w:val="0046160E"/>
    <w:rsid w:val="00461D42"/>
    <w:rsid w:val="00462282"/>
    <w:rsid w:val="00462377"/>
    <w:rsid w:val="00462A6A"/>
    <w:rsid w:val="00464200"/>
    <w:rsid w:val="004642F9"/>
    <w:rsid w:val="00464595"/>
    <w:rsid w:val="0046598C"/>
    <w:rsid w:val="00465C0E"/>
    <w:rsid w:val="00466A5B"/>
    <w:rsid w:val="00470275"/>
    <w:rsid w:val="004705D9"/>
    <w:rsid w:val="004707D8"/>
    <w:rsid w:val="004715C8"/>
    <w:rsid w:val="00471DED"/>
    <w:rsid w:val="004720B3"/>
    <w:rsid w:val="00472D05"/>
    <w:rsid w:val="00472D5B"/>
    <w:rsid w:val="00473512"/>
    <w:rsid w:val="004736A8"/>
    <w:rsid w:val="00473941"/>
    <w:rsid w:val="00474A14"/>
    <w:rsid w:val="00474B36"/>
    <w:rsid w:val="00474E0F"/>
    <w:rsid w:val="0047591F"/>
    <w:rsid w:val="00475D67"/>
    <w:rsid w:val="00475F16"/>
    <w:rsid w:val="00476C56"/>
    <w:rsid w:val="00480121"/>
    <w:rsid w:val="00480E51"/>
    <w:rsid w:val="00480E53"/>
    <w:rsid w:val="004812D0"/>
    <w:rsid w:val="00481795"/>
    <w:rsid w:val="00482666"/>
    <w:rsid w:val="00482D28"/>
    <w:rsid w:val="00483E55"/>
    <w:rsid w:val="00483F91"/>
    <w:rsid w:val="004844A5"/>
    <w:rsid w:val="00484BF4"/>
    <w:rsid w:val="004852C9"/>
    <w:rsid w:val="00485463"/>
    <w:rsid w:val="004855F7"/>
    <w:rsid w:val="004860A3"/>
    <w:rsid w:val="004864AE"/>
    <w:rsid w:val="00486CCD"/>
    <w:rsid w:val="00490532"/>
    <w:rsid w:val="004906F0"/>
    <w:rsid w:val="0049136C"/>
    <w:rsid w:val="00491450"/>
    <w:rsid w:val="00491DCB"/>
    <w:rsid w:val="0049216E"/>
    <w:rsid w:val="00492B82"/>
    <w:rsid w:val="00492BF1"/>
    <w:rsid w:val="00493779"/>
    <w:rsid w:val="00493FA6"/>
    <w:rsid w:val="004954DD"/>
    <w:rsid w:val="004954F5"/>
    <w:rsid w:val="0049561F"/>
    <w:rsid w:val="004956B4"/>
    <w:rsid w:val="004959C7"/>
    <w:rsid w:val="00495BAC"/>
    <w:rsid w:val="00495C46"/>
    <w:rsid w:val="00495FD6"/>
    <w:rsid w:val="0049660D"/>
    <w:rsid w:val="00496C76"/>
    <w:rsid w:val="004A00BB"/>
    <w:rsid w:val="004A07AE"/>
    <w:rsid w:val="004A0C37"/>
    <w:rsid w:val="004A0FCF"/>
    <w:rsid w:val="004A180F"/>
    <w:rsid w:val="004A1D70"/>
    <w:rsid w:val="004A24BA"/>
    <w:rsid w:val="004A2D8E"/>
    <w:rsid w:val="004A2E59"/>
    <w:rsid w:val="004A3504"/>
    <w:rsid w:val="004A38F1"/>
    <w:rsid w:val="004A3A02"/>
    <w:rsid w:val="004A3B8B"/>
    <w:rsid w:val="004A3CA4"/>
    <w:rsid w:val="004A3DE1"/>
    <w:rsid w:val="004A41ED"/>
    <w:rsid w:val="004A42AF"/>
    <w:rsid w:val="004A42FE"/>
    <w:rsid w:val="004A4701"/>
    <w:rsid w:val="004A50CE"/>
    <w:rsid w:val="004A5F71"/>
    <w:rsid w:val="004A6A7D"/>
    <w:rsid w:val="004A6D64"/>
    <w:rsid w:val="004A7028"/>
    <w:rsid w:val="004A75BA"/>
    <w:rsid w:val="004B05DA"/>
    <w:rsid w:val="004B193A"/>
    <w:rsid w:val="004B26B0"/>
    <w:rsid w:val="004B2D6D"/>
    <w:rsid w:val="004B2F48"/>
    <w:rsid w:val="004B37C7"/>
    <w:rsid w:val="004B3881"/>
    <w:rsid w:val="004B393E"/>
    <w:rsid w:val="004B3AEB"/>
    <w:rsid w:val="004B439F"/>
    <w:rsid w:val="004B46F2"/>
    <w:rsid w:val="004B49B4"/>
    <w:rsid w:val="004B573B"/>
    <w:rsid w:val="004B591B"/>
    <w:rsid w:val="004B597E"/>
    <w:rsid w:val="004B5D61"/>
    <w:rsid w:val="004B6299"/>
    <w:rsid w:val="004B645E"/>
    <w:rsid w:val="004B7F3A"/>
    <w:rsid w:val="004C0866"/>
    <w:rsid w:val="004C0F0E"/>
    <w:rsid w:val="004C13B5"/>
    <w:rsid w:val="004C1497"/>
    <w:rsid w:val="004C2EB7"/>
    <w:rsid w:val="004C3497"/>
    <w:rsid w:val="004C37CD"/>
    <w:rsid w:val="004C3A5F"/>
    <w:rsid w:val="004C3EE2"/>
    <w:rsid w:val="004C4325"/>
    <w:rsid w:val="004C47E6"/>
    <w:rsid w:val="004C5087"/>
    <w:rsid w:val="004C5B2E"/>
    <w:rsid w:val="004C6229"/>
    <w:rsid w:val="004C638D"/>
    <w:rsid w:val="004C63E1"/>
    <w:rsid w:val="004C6758"/>
    <w:rsid w:val="004C7424"/>
    <w:rsid w:val="004D0277"/>
    <w:rsid w:val="004D0335"/>
    <w:rsid w:val="004D0E6F"/>
    <w:rsid w:val="004D15EB"/>
    <w:rsid w:val="004D198C"/>
    <w:rsid w:val="004D231E"/>
    <w:rsid w:val="004D2626"/>
    <w:rsid w:val="004D271E"/>
    <w:rsid w:val="004D31E0"/>
    <w:rsid w:val="004D31ED"/>
    <w:rsid w:val="004D32B6"/>
    <w:rsid w:val="004D357B"/>
    <w:rsid w:val="004D3632"/>
    <w:rsid w:val="004D39C1"/>
    <w:rsid w:val="004D3A84"/>
    <w:rsid w:val="004D3B30"/>
    <w:rsid w:val="004D3C14"/>
    <w:rsid w:val="004D3DD6"/>
    <w:rsid w:val="004D45D8"/>
    <w:rsid w:val="004D4709"/>
    <w:rsid w:val="004D4C42"/>
    <w:rsid w:val="004D5169"/>
    <w:rsid w:val="004D609F"/>
    <w:rsid w:val="004D65F0"/>
    <w:rsid w:val="004D6D6A"/>
    <w:rsid w:val="004D6F95"/>
    <w:rsid w:val="004D707F"/>
    <w:rsid w:val="004D7524"/>
    <w:rsid w:val="004D79ED"/>
    <w:rsid w:val="004E01EA"/>
    <w:rsid w:val="004E03DC"/>
    <w:rsid w:val="004E0596"/>
    <w:rsid w:val="004E0736"/>
    <w:rsid w:val="004E0A7D"/>
    <w:rsid w:val="004E0B38"/>
    <w:rsid w:val="004E109C"/>
    <w:rsid w:val="004E16B7"/>
    <w:rsid w:val="004E1E8C"/>
    <w:rsid w:val="004E1EE7"/>
    <w:rsid w:val="004E1F7C"/>
    <w:rsid w:val="004E234E"/>
    <w:rsid w:val="004E27FA"/>
    <w:rsid w:val="004E2BD6"/>
    <w:rsid w:val="004E2E5C"/>
    <w:rsid w:val="004E3529"/>
    <w:rsid w:val="004E3569"/>
    <w:rsid w:val="004E35FA"/>
    <w:rsid w:val="004E3D6A"/>
    <w:rsid w:val="004E4254"/>
    <w:rsid w:val="004E453B"/>
    <w:rsid w:val="004E4AE8"/>
    <w:rsid w:val="004E5950"/>
    <w:rsid w:val="004E6754"/>
    <w:rsid w:val="004E6BDA"/>
    <w:rsid w:val="004E714D"/>
    <w:rsid w:val="004E7231"/>
    <w:rsid w:val="004E74F6"/>
    <w:rsid w:val="004E7CE4"/>
    <w:rsid w:val="004F063D"/>
    <w:rsid w:val="004F0685"/>
    <w:rsid w:val="004F13A1"/>
    <w:rsid w:val="004F26F9"/>
    <w:rsid w:val="004F2B33"/>
    <w:rsid w:val="004F333F"/>
    <w:rsid w:val="004F3662"/>
    <w:rsid w:val="004F3A98"/>
    <w:rsid w:val="004F3C74"/>
    <w:rsid w:val="004F4530"/>
    <w:rsid w:val="004F4656"/>
    <w:rsid w:val="004F494B"/>
    <w:rsid w:val="004F4FFF"/>
    <w:rsid w:val="004F65FD"/>
    <w:rsid w:val="004F6704"/>
    <w:rsid w:val="004F675A"/>
    <w:rsid w:val="004F6996"/>
    <w:rsid w:val="004F6EF1"/>
    <w:rsid w:val="004F7722"/>
    <w:rsid w:val="004F78A9"/>
    <w:rsid w:val="0050005D"/>
    <w:rsid w:val="00500119"/>
    <w:rsid w:val="00500B1E"/>
    <w:rsid w:val="00501B06"/>
    <w:rsid w:val="00501BFE"/>
    <w:rsid w:val="00501C6A"/>
    <w:rsid w:val="00501DBD"/>
    <w:rsid w:val="00502091"/>
    <w:rsid w:val="005020FE"/>
    <w:rsid w:val="005028B0"/>
    <w:rsid w:val="00502EEC"/>
    <w:rsid w:val="0050313D"/>
    <w:rsid w:val="005033F8"/>
    <w:rsid w:val="00503C4D"/>
    <w:rsid w:val="00503C97"/>
    <w:rsid w:val="00504B67"/>
    <w:rsid w:val="00504C06"/>
    <w:rsid w:val="00504D4A"/>
    <w:rsid w:val="00505CC6"/>
    <w:rsid w:val="00506596"/>
    <w:rsid w:val="0050775B"/>
    <w:rsid w:val="005111CF"/>
    <w:rsid w:val="005116F8"/>
    <w:rsid w:val="0051290F"/>
    <w:rsid w:val="005129E6"/>
    <w:rsid w:val="00512F91"/>
    <w:rsid w:val="00513CCE"/>
    <w:rsid w:val="00513EE9"/>
    <w:rsid w:val="00514776"/>
    <w:rsid w:val="00514A88"/>
    <w:rsid w:val="00514FAB"/>
    <w:rsid w:val="0051525D"/>
    <w:rsid w:val="00515493"/>
    <w:rsid w:val="005159FB"/>
    <w:rsid w:val="00516273"/>
    <w:rsid w:val="00516E54"/>
    <w:rsid w:val="0051751E"/>
    <w:rsid w:val="00517A35"/>
    <w:rsid w:val="005201ED"/>
    <w:rsid w:val="005203E3"/>
    <w:rsid w:val="00520466"/>
    <w:rsid w:val="00520A41"/>
    <w:rsid w:val="00520FC4"/>
    <w:rsid w:val="005217B6"/>
    <w:rsid w:val="00521BA6"/>
    <w:rsid w:val="00521F41"/>
    <w:rsid w:val="00522FA9"/>
    <w:rsid w:val="0052304D"/>
    <w:rsid w:val="00523FA6"/>
    <w:rsid w:val="00524E34"/>
    <w:rsid w:val="005257B8"/>
    <w:rsid w:val="00525A6D"/>
    <w:rsid w:val="005265E3"/>
    <w:rsid w:val="00526EBC"/>
    <w:rsid w:val="00527215"/>
    <w:rsid w:val="005302DC"/>
    <w:rsid w:val="00530343"/>
    <w:rsid w:val="00531237"/>
    <w:rsid w:val="005314F6"/>
    <w:rsid w:val="005315B6"/>
    <w:rsid w:val="0053262F"/>
    <w:rsid w:val="005329C5"/>
    <w:rsid w:val="00532C9B"/>
    <w:rsid w:val="005332A0"/>
    <w:rsid w:val="0053343C"/>
    <w:rsid w:val="00533A13"/>
    <w:rsid w:val="00533B64"/>
    <w:rsid w:val="005345C3"/>
    <w:rsid w:val="00534839"/>
    <w:rsid w:val="00534AE3"/>
    <w:rsid w:val="00535933"/>
    <w:rsid w:val="005360CE"/>
    <w:rsid w:val="0053640B"/>
    <w:rsid w:val="00536A0E"/>
    <w:rsid w:val="005371DA"/>
    <w:rsid w:val="0053735E"/>
    <w:rsid w:val="005373B5"/>
    <w:rsid w:val="00537F5F"/>
    <w:rsid w:val="005411A8"/>
    <w:rsid w:val="00541675"/>
    <w:rsid w:val="00541CFF"/>
    <w:rsid w:val="00541F5E"/>
    <w:rsid w:val="005420BA"/>
    <w:rsid w:val="005422D1"/>
    <w:rsid w:val="005422EE"/>
    <w:rsid w:val="00542807"/>
    <w:rsid w:val="005428C4"/>
    <w:rsid w:val="0054290F"/>
    <w:rsid w:val="00542B42"/>
    <w:rsid w:val="00542FF6"/>
    <w:rsid w:val="00543053"/>
    <w:rsid w:val="00544196"/>
    <w:rsid w:val="005441B6"/>
    <w:rsid w:val="0054457E"/>
    <w:rsid w:val="005455AA"/>
    <w:rsid w:val="00545951"/>
    <w:rsid w:val="005465B2"/>
    <w:rsid w:val="005468F4"/>
    <w:rsid w:val="00546F31"/>
    <w:rsid w:val="0054700C"/>
    <w:rsid w:val="005470D5"/>
    <w:rsid w:val="005476D2"/>
    <w:rsid w:val="00547C2C"/>
    <w:rsid w:val="00550571"/>
    <w:rsid w:val="005509C8"/>
    <w:rsid w:val="0055125C"/>
    <w:rsid w:val="005518F4"/>
    <w:rsid w:val="0055196C"/>
    <w:rsid w:val="0055266D"/>
    <w:rsid w:val="005528B5"/>
    <w:rsid w:val="00552C2A"/>
    <w:rsid w:val="00552C37"/>
    <w:rsid w:val="00552E98"/>
    <w:rsid w:val="00553622"/>
    <w:rsid w:val="00553A03"/>
    <w:rsid w:val="00553D54"/>
    <w:rsid w:val="00554921"/>
    <w:rsid w:val="00555060"/>
    <w:rsid w:val="00555309"/>
    <w:rsid w:val="005558B8"/>
    <w:rsid w:val="00555AB3"/>
    <w:rsid w:val="00555AD2"/>
    <w:rsid w:val="00556CAC"/>
    <w:rsid w:val="00557400"/>
    <w:rsid w:val="00557E8E"/>
    <w:rsid w:val="00560865"/>
    <w:rsid w:val="00560CC6"/>
    <w:rsid w:val="00560F20"/>
    <w:rsid w:val="0056176E"/>
    <w:rsid w:val="005622C7"/>
    <w:rsid w:val="0056305F"/>
    <w:rsid w:val="0056392D"/>
    <w:rsid w:val="00563CC8"/>
    <w:rsid w:val="00563E8B"/>
    <w:rsid w:val="005644D6"/>
    <w:rsid w:val="00564F46"/>
    <w:rsid w:val="00565453"/>
    <w:rsid w:val="005655FA"/>
    <w:rsid w:val="005656A8"/>
    <w:rsid w:val="00565739"/>
    <w:rsid w:val="00565E99"/>
    <w:rsid w:val="00566169"/>
    <w:rsid w:val="00566452"/>
    <w:rsid w:val="005668C8"/>
    <w:rsid w:val="00566D39"/>
    <w:rsid w:val="00566E7E"/>
    <w:rsid w:val="0057005A"/>
    <w:rsid w:val="00570146"/>
    <w:rsid w:val="00570743"/>
    <w:rsid w:val="0057095A"/>
    <w:rsid w:val="00571B87"/>
    <w:rsid w:val="00571E51"/>
    <w:rsid w:val="00572259"/>
    <w:rsid w:val="0057242B"/>
    <w:rsid w:val="00572594"/>
    <w:rsid w:val="0057283F"/>
    <w:rsid w:val="00572A6A"/>
    <w:rsid w:val="00572FB9"/>
    <w:rsid w:val="005738D5"/>
    <w:rsid w:val="00573D1C"/>
    <w:rsid w:val="0057435F"/>
    <w:rsid w:val="005743FD"/>
    <w:rsid w:val="00574557"/>
    <w:rsid w:val="005750FF"/>
    <w:rsid w:val="00575B17"/>
    <w:rsid w:val="00575E17"/>
    <w:rsid w:val="00577056"/>
    <w:rsid w:val="00577AF8"/>
    <w:rsid w:val="00577C9B"/>
    <w:rsid w:val="00577EC8"/>
    <w:rsid w:val="0058000D"/>
    <w:rsid w:val="00580505"/>
    <w:rsid w:val="00580F65"/>
    <w:rsid w:val="00581AFE"/>
    <w:rsid w:val="00581CE6"/>
    <w:rsid w:val="00581EAE"/>
    <w:rsid w:val="00581EFF"/>
    <w:rsid w:val="00581F8C"/>
    <w:rsid w:val="00582290"/>
    <w:rsid w:val="005825BC"/>
    <w:rsid w:val="00583E21"/>
    <w:rsid w:val="005850E5"/>
    <w:rsid w:val="005866BB"/>
    <w:rsid w:val="00586D3D"/>
    <w:rsid w:val="00587426"/>
    <w:rsid w:val="00591122"/>
    <w:rsid w:val="00591359"/>
    <w:rsid w:val="00591379"/>
    <w:rsid w:val="0059137C"/>
    <w:rsid w:val="005915D9"/>
    <w:rsid w:val="005925D9"/>
    <w:rsid w:val="00592B60"/>
    <w:rsid w:val="00592BAC"/>
    <w:rsid w:val="005934CB"/>
    <w:rsid w:val="00593880"/>
    <w:rsid w:val="00593D53"/>
    <w:rsid w:val="0059489F"/>
    <w:rsid w:val="005961BE"/>
    <w:rsid w:val="00597B6B"/>
    <w:rsid w:val="005A0CE1"/>
    <w:rsid w:val="005A0E21"/>
    <w:rsid w:val="005A122A"/>
    <w:rsid w:val="005A1504"/>
    <w:rsid w:val="005A15B4"/>
    <w:rsid w:val="005A1A67"/>
    <w:rsid w:val="005A1EDE"/>
    <w:rsid w:val="005A24D3"/>
    <w:rsid w:val="005A2A78"/>
    <w:rsid w:val="005A2D99"/>
    <w:rsid w:val="005A3235"/>
    <w:rsid w:val="005A33AE"/>
    <w:rsid w:val="005A37E6"/>
    <w:rsid w:val="005A3963"/>
    <w:rsid w:val="005A3C14"/>
    <w:rsid w:val="005A3EDF"/>
    <w:rsid w:val="005A410C"/>
    <w:rsid w:val="005A4491"/>
    <w:rsid w:val="005A4BC2"/>
    <w:rsid w:val="005A5211"/>
    <w:rsid w:val="005A523F"/>
    <w:rsid w:val="005A56E6"/>
    <w:rsid w:val="005A66C4"/>
    <w:rsid w:val="005A6CD5"/>
    <w:rsid w:val="005A7317"/>
    <w:rsid w:val="005A73CF"/>
    <w:rsid w:val="005B00C7"/>
    <w:rsid w:val="005B1610"/>
    <w:rsid w:val="005B17E1"/>
    <w:rsid w:val="005B25E6"/>
    <w:rsid w:val="005B2745"/>
    <w:rsid w:val="005B2B45"/>
    <w:rsid w:val="005B2B5E"/>
    <w:rsid w:val="005B347E"/>
    <w:rsid w:val="005B3759"/>
    <w:rsid w:val="005B4003"/>
    <w:rsid w:val="005B43C0"/>
    <w:rsid w:val="005B4674"/>
    <w:rsid w:val="005B4A88"/>
    <w:rsid w:val="005B54F7"/>
    <w:rsid w:val="005B5A21"/>
    <w:rsid w:val="005B5AFD"/>
    <w:rsid w:val="005B5E8A"/>
    <w:rsid w:val="005B6855"/>
    <w:rsid w:val="005B6A7C"/>
    <w:rsid w:val="005B741B"/>
    <w:rsid w:val="005B7718"/>
    <w:rsid w:val="005B7842"/>
    <w:rsid w:val="005C0711"/>
    <w:rsid w:val="005C126A"/>
    <w:rsid w:val="005C198E"/>
    <w:rsid w:val="005C215A"/>
    <w:rsid w:val="005C21AE"/>
    <w:rsid w:val="005C31B6"/>
    <w:rsid w:val="005C3401"/>
    <w:rsid w:val="005C425E"/>
    <w:rsid w:val="005C471F"/>
    <w:rsid w:val="005C4B7A"/>
    <w:rsid w:val="005C4BE3"/>
    <w:rsid w:val="005C4EAC"/>
    <w:rsid w:val="005C58AF"/>
    <w:rsid w:val="005C59F7"/>
    <w:rsid w:val="005C5BF2"/>
    <w:rsid w:val="005C6216"/>
    <w:rsid w:val="005C6D2A"/>
    <w:rsid w:val="005C6D4C"/>
    <w:rsid w:val="005C6DC3"/>
    <w:rsid w:val="005C6E5E"/>
    <w:rsid w:val="005C77E8"/>
    <w:rsid w:val="005C7C04"/>
    <w:rsid w:val="005C7C23"/>
    <w:rsid w:val="005C7D14"/>
    <w:rsid w:val="005C7D60"/>
    <w:rsid w:val="005C7D67"/>
    <w:rsid w:val="005C7E25"/>
    <w:rsid w:val="005D0111"/>
    <w:rsid w:val="005D091B"/>
    <w:rsid w:val="005D09B3"/>
    <w:rsid w:val="005D0DDD"/>
    <w:rsid w:val="005D0E39"/>
    <w:rsid w:val="005D2A4D"/>
    <w:rsid w:val="005D3307"/>
    <w:rsid w:val="005D3689"/>
    <w:rsid w:val="005D3A0B"/>
    <w:rsid w:val="005D47A6"/>
    <w:rsid w:val="005D4E6F"/>
    <w:rsid w:val="005D51D5"/>
    <w:rsid w:val="005D5760"/>
    <w:rsid w:val="005D60E8"/>
    <w:rsid w:val="005D64A4"/>
    <w:rsid w:val="005D6503"/>
    <w:rsid w:val="005D7862"/>
    <w:rsid w:val="005D7899"/>
    <w:rsid w:val="005D78D5"/>
    <w:rsid w:val="005D7D18"/>
    <w:rsid w:val="005E091C"/>
    <w:rsid w:val="005E105A"/>
    <w:rsid w:val="005E15A6"/>
    <w:rsid w:val="005E2F87"/>
    <w:rsid w:val="005E384A"/>
    <w:rsid w:val="005E3A30"/>
    <w:rsid w:val="005E3DE4"/>
    <w:rsid w:val="005E453A"/>
    <w:rsid w:val="005E4712"/>
    <w:rsid w:val="005E4ADB"/>
    <w:rsid w:val="005E5268"/>
    <w:rsid w:val="005E559C"/>
    <w:rsid w:val="005E5975"/>
    <w:rsid w:val="005E62A8"/>
    <w:rsid w:val="005E66CF"/>
    <w:rsid w:val="005E6B54"/>
    <w:rsid w:val="005E741B"/>
    <w:rsid w:val="005E747A"/>
    <w:rsid w:val="005E7ADE"/>
    <w:rsid w:val="005E7BE2"/>
    <w:rsid w:val="005E7C1D"/>
    <w:rsid w:val="005F025E"/>
    <w:rsid w:val="005F0EBD"/>
    <w:rsid w:val="005F13C1"/>
    <w:rsid w:val="005F197A"/>
    <w:rsid w:val="005F1B9F"/>
    <w:rsid w:val="005F1BA9"/>
    <w:rsid w:val="005F2203"/>
    <w:rsid w:val="005F23FB"/>
    <w:rsid w:val="005F2AE5"/>
    <w:rsid w:val="005F3A59"/>
    <w:rsid w:val="005F3AFE"/>
    <w:rsid w:val="005F3CA6"/>
    <w:rsid w:val="005F3E2C"/>
    <w:rsid w:val="005F4809"/>
    <w:rsid w:val="005F494C"/>
    <w:rsid w:val="005F4CCE"/>
    <w:rsid w:val="005F539E"/>
    <w:rsid w:val="005F5427"/>
    <w:rsid w:val="005F6554"/>
    <w:rsid w:val="005F766E"/>
    <w:rsid w:val="00600225"/>
    <w:rsid w:val="00600920"/>
    <w:rsid w:val="00600A0B"/>
    <w:rsid w:val="00600CB5"/>
    <w:rsid w:val="00600E67"/>
    <w:rsid w:val="00600FF2"/>
    <w:rsid w:val="006030D0"/>
    <w:rsid w:val="00603630"/>
    <w:rsid w:val="0060385B"/>
    <w:rsid w:val="00603A08"/>
    <w:rsid w:val="00604197"/>
    <w:rsid w:val="006047E1"/>
    <w:rsid w:val="00604CD6"/>
    <w:rsid w:val="006059CE"/>
    <w:rsid w:val="006059ED"/>
    <w:rsid w:val="00605ED2"/>
    <w:rsid w:val="00606039"/>
    <w:rsid w:val="0060630E"/>
    <w:rsid w:val="006065C9"/>
    <w:rsid w:val="00606C3F"/>
    <w:rsid w:val="00610171"/>
    <w:rsid w:val="00610B8B"/>
    <w:rsid w:val="00611567"/>
    <w:rsid w:val="00611CCE"/>
    <w:rsid w:val="00612235"/>
    <w:rsid w:val="00612C57"/>
    <w:rsid w:val="0061319C"/>
    <w:rsid w:val="00613F39"/>
    <w:rsid w:val="006143B6"/>
    <w:rsid w:val="0061444D"/>
    <w:rsid w:val="006148F6"/>
    <w:rsid w:val="00614A37"/>
    <w:rsid w:val="00614B70"/>
    <w:rsid w:val="00614F92"/>
    <w:rsid w:val="0061546B"/>
    <w:rsid w:val="00615E6F"/>
    <w:rsid w:val="00616027"/>
    <w:rsid w:val="006162EF"/>
    <w:rsid w:val="006164D6"/>
    <w:rsid w:val="00616B75"/>
    <w:rsid w:val="006171B8"/>
    <w:rsid w:val="00617249"/>
    <w:rsid w:val="006172DE"/>
    <w:rsid w:val="0061787F"/>
    <w:rsid w:val="00620195"/>
    <w:rsid w:val="006208F5"/>
    <w:rsid w:val="0062099C"/>
    <w:rsid w:val="0062106B"/>
    <w:rsid w:val="00621361"/>
    <w:rsid w:val="00622B82"/>
    <w:rsid w:val="00623A3B"/>
    <w:rsid w:val="006240FE"/>
    <w:rsid w:val="00624AB1"/>
    <w:rsid w:val="00624AD0"/>
    <w:rsid w:val="00624EA0"/>
    <w:rsid w:val="0062570D"/>
    <w:rsid w:val="006257D9"/>
    <w:rsid w:val="00625B1B"/>
    <w:rsid w:val="006262F2"/>
    <w:rsid w:val="00626B01"/>
    <w:rsid w:val="00626E3B"/>
    <w:rsid w:val="006278F1"/>
    <w:rsid w:val="00627AF2"/>
    <w:rsid w:val="00627C4B"/>
    <w:rsid w:val="00627CFB"/>
    <w:rsid w:val="00627FFC"/>
    <w:rsid w:val="006300E7"/>
    <w:rsid w:val="00630B64"/>
    <w:rsid w:val="00630E82"/>
    <w:rsid w:val="00631EEA"/>
    <w:rsid w:val="0063292E"/>
    <w:rsid w:val="006342DB"/>
    <w:rsid w:val="006343CF"/>
    <w:rsid w:val="00634FEF"/>
    <w:rsid w:val="00635183"/>
    <w:rsid w:val="0063532F"/>
    <w:rsid w:val="0063552E"/>
    <w:rsid w:val="006355E4"/>
    <w:rsid w:val="00635ACB"/>
    <w:rsid w:val="006372F1"/>
    <w:rsid w:val="00637A6B"/>
    <w:rsid w:val="00640938"/>
    <w:rsid w:val="00640BFD"/>
    <w:rsid w:val="00641D33"/>
    <w:rsid w:val="00642154"/>
    <w:rsid w:val="00642DBB"/>
    <w:rsid w:val="00643127"/>
    <w:rsid w:val="00643C63"/>
    <w:rsid w:val="00643D2A"/>
    <w:rsid w:val="00643F46"/>
    <w:rsid w:val="00645787"/>
    <w:rsid w:val="00646967"/>
    <w:rsid w:val="00651978"/>
    <w:rsid w:val="0065232E"/>
    <w:rsid w:val="006529D0"/>
    <w:rsid w:val="006534F5"/>
    <w:rsid w:val="00653580"/>
    <w:rsid w:val="006542A1"/>
    <w:rsid w:val="006546EB"/>
    <w:rsid w:val="00654A0E"/>
    <w:rsid w:val="00654FC5"/>
    <w:rsid w:val="0065577D"/>
    <w:rsid w:val="00655CE8"/>
    <w:rsid w:val="0065636C"/>
    <w:rsid w:val="00656507"/>
    <w:rsid w:val="0065667A"/>
    <w:rsid w:val="00656754"/>
    <w:rsid w:val="006574FD"/>
    <w:rsid w:val="00657982"/>
    <w:rsid w:val="00657A34"/>
    <w:rsid w:val="00661133"/>
    <w:rsid w:val="00661179"/>
    <w:rsid w:val="0066154A"/>
    <w:rsid w:val="006615E5"/>
    <w:rsid w:val="00662DC1"/>
    <w:rsid w:val="006631D6"/>
    <w:rsid w:val="00663DA0"/>
    <w:rsid w:val="00664070"/>
    <w:rsid w:val="00664348"/>
    <w:rsid w:val="00664733"/>
    <w:rsid w:val="00664999"/>
    <w:rsid w:val="006649E1"/>
    <w:rsid w:val="006650F2"/>
    <w:rsid w:val="00665503"/>
    <w:rsid w:val="0066645E"/>
    <w:rsid w:val="006666CE"/>
    <w:rsid w:val="00666D6B"/>
    <w:rsid w:val="00667827"/>
    <w:rsid w:val="006704E3"/>
    <w:rsid w:val="00670A1D"/>
    <w:rsid w:val="00671066"/>
    <w:rsid w:val="006716B8"/>
    <w:rsid w:val="00672561"/>
    <w:rsid w:val="00672C06"/>
    <w:rsid w:val="00674687"/>
    <w:rsid w:val="00675231"/>
    <w:rsid w:val="00675BEC"/>
    <w:rsid w:val="00676812"/>
    <w:rsid w:val="00676A1F"/>
    <w:rsid w:val="00676A67"/>
    <w:rsid w:val="00681A91"/>
    <w:rsid w:val="0068203D"/>
    <w:rsid w:val="0068207F"/>
    <w:rsid w:val="00682647"/>
    <w:rsid w:val="006826F1"/>
    <w:rsid w:val="00682AC2"/>
    <w:rsid w:val="00682E5F"/>
    <w:rsid w:val="00683CBF"/>
    <w:rsid w:val="00683F9C"/>
    <w:rsid w:val="0068409B"/>
    <w:rsid w:val="00684150"/>
    <w:rsid w:val="00685444"/>
    <w:rsid w:val="00690D84"/>
    <w:rsid w:val="00691E30"/>
    <w:rsid w:val="006921F6"/>
    <w:rsid w:val="006923F4"/>
    <w:rsid w:val="006926DC"/>
    <w:rsid w:val="00692A1C"/>
    <w:rsid w:val="00692EEF"/>
    <w:rsid w:val="00692F11"/>
    <w:rsid w:val="00692FD3"/>
    <w:rsid w:val="00693041"/>
    <w:rsid w:val="006933B8"/>
    <w:rsid w:val="0069361E"/>
    <w:rsid w:val="00693776"/>
    <w:rsid w:val="00693906"/>
    <w:rsid w:val="00694981"/>
    <w:rsid w:val="00694ECD"/>
    <w:rsid w:val="00695335"/>
    <w:rsid w:val="00695585"/>
    <w:rsid w:val="00695CDF"/>
    <w:rsid w:val="00695CE2"/>
    <w:rsid w:val="00695DEB"/>
    <w:rsid w:val="00695EE1"/>
    <w:rsid w:val="0069655B"/>
    <w:rsid w:val="00696918"/>
    <w:rsid w:val="00696C03"/>
    <w:rsid w:val="00696DFD"/>
    <w:rsid w:val="00696FCF"/>
    <w:rsid w:val="006A08E2"/>
    <w:rsid w:val="006A1391"/>
    <w:rsid w:val="006A1BB8"/>
    <w:rsid w:val="006A1E48"/>
    <w:rsid w:val="006A2498"/>
    <w:rsid w:val="006A2657"/>
    <w:rsid w:val="006A2715"/>
    <w:rsid w:val="006A28CC"/>
    <w:rsid w:val="006A386F"/>
    <w:rsid w:val="006A3FA7"/>
    <w:rsid w:val="006A4AD6"/>
    <w:rsid w:val="006A507E"/>
    <w:rsid w:val="006A54AF"/>
    <w:rsid w:val="006A5E98"/>
    <w:rsid w:val="006A681F"/>
    <w:rsid w:val="006A7ADF"/>
    <w:rsid w:val="006A7E91"/>
    <w:rsid w:val="006A7EC4"/>
    <w:rsid w:val="006B000D"/>
    <w:rsid w:val="006B0991"/>
    <w:rsid w:val="006B0E6E"/>
    <w:rsid w:val="006B0E92"/>
    <w:rsid w:val="006B19AB"/>
    <w:rsid w:val="006B2043"/>
    <w:rsid w:val="006B21B2"/>
    <w:rsid w:val="006B2B83"/>
    <w:rsid w:val="006B2D1C"/>
    <w:rsid w:val="006B3BEF"/>
    <w:rsid w:val="006B4D02"/>
    <w:rsid w:val="006B5332"/>
    <w:rsid w:val="006B56B4"/>
    <w:rsid w:val="006B5970"/>
    <w:rsid w:val="006B7660"/>
    <w:rsid w:val="006B76C8"/>
    <w:rsid w:val="006C04D0"/>
    <w:rsid w:val="006C074A"/>
    <w:rsid w:val="006C1F7B"/>
    <w:rsid w:val="006C24D9"/>
    <w:rsid w:val="006C2506"/>
    <w:rsid w:val="006C3247"/>
    <w:rsid w:val="006C52BB"/>
    <w:rsid w:val="006D03AB"/>
    <w:rsid w:val="006D0821"/>
    <w:rsid w:val="006D0C36"/>
    <w:rsid w:val="006D0D18"/>
    <w:rsid w:val="006D10CE"/>
    <w:rsid w:val="006D15EA"/>
    <w:rsid w:val="006D194A"/>
    <w:rsid w:val="006D1BA6"/>
    <w:rsid w:val="006D269E"/>
    <w:rsid w:val="006D2C2A"/>
    <w:rsid w:val="006D342C"/>
    <w:rsid w:val="006D3CF7"/>
    <w:rsid w:val="006D4070"/>
    <w:rsid w:val="006D43DC"/>
    <w:rsid w:val="006D4E50"/>
    <w:rsid w:val="006D5DA7"/>
    <w:rsid w:val="006D66C0"/>
    <w:rsid w:val="006D7262"/>
    <w:rsid w:val="006D74BD"/>
    <w:rsid w:val="006D751C"/>
    <w:rsid w:val="006D782B"/>
    <w:rsid w:val="006E02BC"/>
    <w:rsid w:val="006E06F4"/>
    <w:rsid w:val="006E0D75"/>
    <w:rsid w:val="006E105C"/>
    <w:rsid w:val="006E1309"/>
    <w:rsid w:val="006E17B5"/>
    <w:rsid w:val="006E25E6"/>
    <w:rsid w:val="006E3AE0"/>
    <w:rsid w:val="006E41D5"/>
    <w:rsid w:val="006E4730"/>
    <w:rsid w:val="006E4B71"/>
    <w:rsid w:val="006E5648"/>
    <w:rsid w:val="006E6143"/>
    <w:rsid w:val="006E6A0A"/>
    <w:rsid w:val="006E6F8A"/>
    <w:rsid w:val="006E7010"/>
    <w:rsid w:val="006E79BB"/>
    <w:rsid w:val="006E7D43"/>
    <w:rsid w:val="006E7F03"/>
    <w:rsid w:val="006F018D"/>
    <w:rsid w:val="006F05FC"/>
    <w:rsid w:val="006F17DD"/>
    <w:rsid w:val="006F2AB0"/>
    <w:rsid w:val="006F2BA2"/>
    <w:rsid w:val="006F39FF"/>
    <w:rsid w:val="006F4C5C"/>
    <w:rsid w:val="006F53AB"/>
    <w:rsid w:val="006F59B5"/>
    <w:rsid w:val="006F5B86"/>
    <w:rsid w:val="006F62FA"/>
    <w:rsid w:val="006F6415"/>
    <w:rsid w:val="006F67B6"/>
    <w:rsid w:val="006F6885"/>
    <w:rsid w:val="006F7064"/>
    <w:rsid w:val="006F7B62"/>
    <w:rsid w:val="0070052B"/>
    <w:rsid w:val="00700A9F"/>
    <w:rsid w:val="007010A2"/>
    <w:rsid w:val="007013E5"/>
    <w:rsid w:val="00701A92"/>
    <w:rsid w:val="007024E1"/>
    <w:rsid w:val="00702949"/>
    <w:rsid w:val="00702D1A"/>
    <w:rsid w:val="0070328B"/>
    <w:rsid w:val="007034FD"/>
    <w:rsid w:val="00703BA9"/>
    <w:rsid w:val="007044D0"/>
    <w:rsid w:val="0070499F"/>
    <w:rsid w:val="00705C11"/>
    <w:rsid w:val="00705E27"/>
    <w:rsid w:val="00706512"/>
    <w:rsid w:val="00706658"/>
    <w:rsid w:val="0070698B"/>
    <w:rsid w:val="007078A4"/>
    <w:rsid w:val="00707A6C"/>
    <w:rsid w:val="00707AA6"/>
    <w:rsid w:val="00707E64"/>
    <w:rsid w:val="0071081A"/>
    <w:rsid w:val="00710EAC"/>
    <w:rsid w:val="00711830"/>
    <w:rsid w:val="00711A5C"/>
    <w:rsid w:val="00711AE1"/>
    <w:rsid w:val="007138D5"/>
    <w:rsid w:val="007142C7"/>
    <w:rsid w:val="00714725"/>
    <w:rsid w:val="0071474D"/>
    <w:rsid w:val="00715124"/>
    <w:rsid w:val="007157A4"/>
    <w:rsid w:val="007157B9"/>
    <w:rsid w:val="0071738F"/>
    <w:rsid w:val="007201EB"/>
    <w:rsid w:val="007208A7"/>
    <w:rsid w:val="00720EAF"/>
    <w:rsid w:val="00722B71"/>
    <w:rsid w:val="00722EDB"/>
    <w:rsid w:val="0072333A"/>
    <w:rsid w:val="00724E68"/>
    <w:rsid w:val="0072513E"/>
    <w:rsid w:val="00725638"/>
    <w:rsid w:val="00725D84"/>
    <w:rsid w:val="00726512"/>
    <w:rsid w:val="00726B2E"/>
    <w:rsid w:val="00726F7E"/>
    <w:rsid w:val="007272D3"/>
    <w:rsid w:val="0072766A"/>
    <w:rsid w:val="00727E80"/>
    <w:rsid w:val="00730833"/>
    <w:rsid w:val="0073115A"/>
    <w:rsid w:val="00731649"/>
    <w:rsid w:val="007319CE"/>
    <w:rsid w:val="00731D02"/>
    <w:rsid w:val="00732A2E"/>
    <w:rsid w:val="00732B35"/>
    <w:rsid w:val="0073330C"/>
    <w:rsid w:val="00733D53"/>
    <w:rsid w:val="007342E3"/>
    <w:rsid w:val="00734E3E"/>
    <w:rsid w:val="00734EF7"/>
    <w:rsid w:val="0073541E"/>
    <w:rsid w:val="00735875"/>
    <w:rsid w:val="007359AD"/>
    <w:rsid w:val="00735B4B"/>
    <w:rsid w:val="00735C24"/>
    <w:rsid w:val="00735DBA"/>
    <w:rsid w:val="0073621C"/>
    <w:rsid w:val="0073636A"/>
    <w:rsid w:val="0073652D"/>
    <w:rsid w:val="007367F0"/>
    <w:rsid w:val="0073682B"/>
    <w:rsid w:val="007379AF"/>
    <w:rsid w:val="00740AE5"/>
    <w:rsid w:val="00740C76"/>
    <w:rsid w:val="007413E0"/>
    <w:rsid w:val="00741FAE"/>
    <w:rsid w:val="007421DF"/>
    <w:rsid w:val="007426E0"/>
    <w:rsid w:val="00742979"/>
    <w:rsid w:val="00742BF0"/>
    <w:rsid w:val="0074305A"/>
    <w:rsid w:val="0074361B"/>
    <w:rsid w:val="007439F7"/>
    <w:rsid w:val="00743B09"/>
    <w:rsid w:val="00743BCE"/>
    <w:rsid w:val="00743E7F"/>
    <w:rsid w:val="00744459"/>
    <w:rsid w:val="007444CC"/>
    <w:rsid w:val="00744BD9"/>
    <w:rsid w:val="00744F7C"/>
    <w:rsid w:val="007458DC"/>
    <w:rsid w:val="007459DA"/>
    <w:rsid w:val="00745D39"/>
    <w:rsid w:val="00746BB8"/>
    <w:rsid w:val="00746D4F"/>
    <w:rsid w:val="007475E8"/>
    <w:rsid w:val="0074790F"/>
    <w:rsid w:val="00747957"/>
    <w:rsid w:val="00750F5A"/>
    <w:rsid w:val="00751B90"/>
    <w:rsid w:val="00751E53"/>
    <w:rsid w:val="007523C4"/>
    <w:rsid w:val="0075316F"/>
    <w:rsid w:val="00753B5E"/>
    <w:rsid w:val="00753E47"/>
    <w:rsid w:val="007540DD"/>
    <w:rsid w:val="007540F4"/>
    <w:rsid w:val="00754AA6"/>
    <w:rsid w:val="00755678"/>
    <w:rsid w:val="00756173"/>
    <w:rsid w:val="00756CFF"/>
    <w:rsid w:val="00756DFC"/>
    <w:rsid w:val="0075709F"/>
    <w:rsid w:val="0075716B"/>
    <w:rsid w:val="00757285"/>
    <w:rsid w:val="00757696"/>
    <w:rsid w:val="007576CA"/>
    <w:rsid w:val="00757F16"/>
    <w:rsid w:val="00757FB9"/>
    <w:rsid w:val="00757FCE"/>
    <w:rsid w:val="007609A3"/>
    <w:rsid w:val="00760AD6"/>
    <w:rsid w:val="00760DD8"/>
    <w:rsid w:val="0076121D"/>
    <w:rsid w:val="007624FE"/>
    <w:rsid w:val="0076282C"/>
    <w:rsid w:val="0076297D"/>
    <w:rsid w:val="00762AC9"/>
    <w:rsid w:val="00762F4C"/>
    <w:rsid w:val="0076376E"/>
    <w:rsid w:val="00763935"/>
    <w:rsid w:val="00764A21"/>
    <w:rsid w:val="00764CC1"/>
    <w:rsid w:val="00764F71"/>
    <w:rsid w:val="00764FDE"/>
    <w:rsid w:val="007653D7"/>
    <w:rsid w:val="00765834"/>
    <w:rsid w:val="00765DD0"/>
    <w:rsid w:val="007661AC"/>
    <w:rsid w:val="00766227"/>
    <w:rsid w:val="00766766"/>
    <w:rsid w:val="00766B24"/>
    <w:rsid w:val="00766B81"/>
    <w:rsid w:val="0076775D"/>
    <w:rsid w:val="00767E05"/>
    <w:rsid w:val="0077014A"/>
    <w:rsid w:val="00770181"/>
    <w:rsid w:val="00770482"/>
    <w:rsid w:val="0077068A"/>
    <w:rsid w:val="00771501"/>
    <w:rsid w:val="00771C47"/>
    <w:rsid w:val="00771E46"/>
    <w:rsid w:val="007726DC"/>
    <w:rsid w:val="007742BA"/>
    <w:rsid w:val="007744C4"/>
    <w:rsid w:val="007746F5"/>
    <w:rsid w:val="007749D6"/>
    <w:rsid w:val="00775BA3"/>
    <w:rsid w:val="00775D8D"/>
    <w:rsid w:val="00776170"/>
    <w:rsid w:val="00776499"/>
    <w:rsid w:val="007764CC"/>
    <w:rsid w:val="0077666F"/>
    <w:rsid w:val="007805A9"/>
    <w:rsid w:val="007809F6"/>
    <w:rsid w:val="00781BC6"/>
    <w:rsid w:val="007824F6"/>
    <w:rsid w:val="00782D40"/>
    <w:rsid w:val="0078373D"/>
    <w:rsid w:val="00783D06"/>
    <w:rsid w:val="00784055"/>
    <w:rsid w:val="00784994"/>
    <w:rsid w:val="00785484"/>
    <w:rsid w:val="0078565C"/>
    <w:rsid w:val="007861FD"/>
    <w:rsid w:val="007870E6"/>
    <w:rsid w:val="007901D9"/>
    <w:rsid w:val="00790606"/>
    <w:rsid w:val="007907AC"/>
    <w:rsid w:val="00790B5F"/>
    <w:rsid w:val="00790DBF"/>
    <w:rsid w:val="00790E42"/>
    <w:rsid w:val="0079107F"/>
    <w:rsid w:val="007915C9"/>
    <w:rsid w:val="00791B11"/>
    <w:rsid w:val="007922E5"/>
    <w:rsid w:val="00792541"/>
    <w:rsid w:val="00792866"/>
    <w:rsid w:val="00792B97"/>
    <w:rsid w:val="00793740"/>
    <w:rsid w:val="00793B1D"/>
    <w:rsid w:val="00793DCD"/>
    <w:rsid w:val="00793ECA"/>
    <w:rsid w:val="0079415A"/>
    <w:rsid w:val="007941B5"/>
    <w:rsid w:val="007942DC"/>
    <w:rsid w:val="00795088"/>
    <w:rsid w:val="007957B6"/>
    <w:rsid w:val="00795894"/>
    <w:rsid w:val="0079626F"/>
    <w:rsid w:val="007964BE"/>
    <w:rsid w:val="007966E8"/>
    <w:rsid w:val="007969A2"/>
    <w:rsid w:val="00796D5E"/>
    <w:rsid w:val="00796F2D"/>
    <w:rsid w:val="007971DB"/>
    <w:rsid w:val="00797AD6"/>
    <w:rsid w:val="007A1160"/>
    <w:rsid w:val="007A1CF8"/>
    <w:rsid w:val="007A2345"/>
    <w:rsid w:val="007A2437"/>
    <w:rsid w:val="007A43EC"/>
    <w:rsid w:val="007A490D"/>
    <w:rsid w:val="007A4A66"/>
    <w:rsid w:val="007A4B77"/>
    <w:rsid w:val="007A4CD2"/>
    <w:rsid w:val="007A514B"/>
    <w:rsid w:val="007A5C7D"/>
    <w:rsid w:val="007A5DD2"/>
    <w:rsid w:val="007A63B1"/>
    <w:rsid w:val="007A6526"/>
    <w:rsid w:val="007A6A9B"/>
    <w:rsid w:val="007A7879"/>
    <w:rsid w:val="007A7CA8"/>
    <w:rsid w:val="007A7E74"/>
    <w:rsid w:val="007A7E78"/>
    <w:rsid w:val="007B01B6"/>
    <w:rsid w:val="007B070D"/>
    <w:rsid w:val="007B09EE"/>
    <w:rsid w:val="007B1693"/>
    <w:rsid w:val="007B173B"/>
    <w:rsid w:val="007B1B64"/>
    <w:rsid w:val="007B1F97"/>
    <w:rsid w:val="007B2204"/>
    <w:rsid w:val="007B2ADC"/>
    <w:rsid w:val="007B2C1E"/>
    <w:rsid w:val="007B2EE2"/>
    <w:rsid w:val="007B306A"/>
    <w:rsid w:val="007B32F9"/>
    <w:rsid w:val="007B3493"/>
    <w:rsid w:val="007B35F1"/>
    <w:rsid w:val="007B370D"/>
    <w:rsid w:val="007B45F5"/>
    <w:rsid w:val="007B4722"/>
    <w:rsid w:val="007B53B1"/>
    <w:rsid w:val="007B59E5"/>
    <w:rsid w:val="007B6258"/>
    <w:rsid w:val="007B6271"/>
    <w:rsid w:val="007B6348"/>
    <w:rsid w:val="007B658E"/>
    <w:rsid w:val="007B6F13"/>
    <w:rsid w:val="007B7435"/>
    <w:rsid w:val="007B771D"/>
    <w:rsid w:val="007B7B30"/>
    <w:rsid w:val="007B7ECE"/>
    <w:rsid w:val="007C089C"/>
    <w:rsid w:val="007C0CD7"/>
    <w:rsid w:val="007C0E74"/>
    <w:rsid w:val="007C0E84"/>
    <w:rsid w:val="007C191E"/>
    <w:rsid w:val="007C1A6E"/>
    <w:rsid w:val="007C1C67"/>
    <w:rsid w:val="007C2844"/>
    <w:rsid w:val="007C2935"/>
    <w:rsid w:val="007C29B3"/>
    <w:rsid w:val="007C2B0B"/>
    <w:rsid w:val="007C3734"/>
    <w:rsid w:val="007C40F3"/>
    <w:rsid w:val="007C4818"/>
    <w:rsid w:val="007C4C62"/>
    <w:rsid w:val="007C4D23"/>
    <w:rsid w:val="007C4F51"/>
    <w:rsid w:val="007C4FDE"/>
    <w:rsid w:val="007C536A"/>
    <w:rsid w:val="007C548E"/>
    <w:rsid w:val="007C6DBF"/>
    <w:rsid w:val="007C78C1"/>
    <w:rsid w:val="007C78CB"/>
    <w:rsid w:val="007D00F0"/>
    <w:rsid w:val="007D05A7"/>
    <w:rsid w:val="007D0D63"/>
    <w:rsid w:val="007D1CB3"/>
    <w:rsid w:val="007D21D8"/>
    <w:rsid w:val="007D2936"/>
    <w:rsid w:val="007D2D67"/>
    <w:rsid w:val="007D2E26"/>
    <w:rsid w:val="007D406E"/>
    <w:rsid w:val="007D4351"/>
    <w:rsid w:val="007D4B41"/>
    <w:rsid w:val="007D4C0B"/>
    <w:rsid w:val="007D4FA6"/>
    <w:rsid w:val="007D5164"/>
    <w:rsid w:val="007D5584"/>
    <w:rsid w:val="007D6383"/>
    <w:rsid w:val="007D743B"/>
    <w:rsid w:val="007D74D0"/>
    <w:rsid w:val="007D7988"/>
    <w:rsid w:val="007D798B"/>
    <w:rsid w:val="007E0331"/>
    <w:rsid w:val="007E099A"/>
    <w:rsid w:val="007E0AA0"/>
    <w:rsid w:val="007E3177"/>
    <w:rsid w:val="007E3303"/>
    <w:rsid w:val="007E408C"/>
    <w:rsid w:val="007E41D4"/>
    <w:rsid w:val="007E41DF"/>
    <w:rsid w:val="007E4BB6"/>
    <w:rsid w:val="007E5226"/>
    <w:rsid w:val="007E5667"/>
    <w:rsid w:val="007E5714"/>
    <w:rsid w:val="007E5EC4"/>
    <w:rsid w:val="007E61C0"/>
    <w:rsid w:val="007F031E"/>
    <w:rsid w:val="007F059B"/>
    <w:rsid w:val="007F08DB"/>
    <w:rsid w:val="007F0D0C"/>
    <w:rsid w:val="007F1D16"/>
    <w:rsid w:val="007F32F7"/>
    <w:rsid w:val="007F336E"/>
    <w:rsid w:val="007F3615"/>
    <w:rsid w:val="007F3E0F"/>
    <w:rsid w:val="007F4428"/>
    <w:rsid w:val="007F445C"/>
    <w:rsid w:val="007F4C5E"/>
    <w:rsid w:val="007F5056"/>
    <w:rsid w:val="007F53BF"/>
    <w:rsid w:val="007F5A7C"/>
    <w:rsid w:val="007F5CC1"/>
    <w:rsid w:val="007F63D7"/>
    <w:rsid w:val="007F63EC"/>
    <w:rsid w:val="007F6D5B"/>
    <w:rsid w:val="007F6E06"/>
    <w:rsid w:val="007F717E"/>
    <w:rsid w:val="007F76E2"/>
    <w:rsid w:val="00800405"/>
    <w:rsid w:val="00800584"/>
    <w:rsid w:val="00801093"/>
    <w:rsid w:val="00801CA9"/>
    <w:rsid w:val="008025F4"/>
    <w:rsid w:val="008030DD"/>
    <w:rsid w:val="00803F3C"/>
    <w:rsid w:val="00804095"/>
    <w:rsid w:val="008045B8"/>
    <w:rsid w:val="00804CFE"/>
    <w:rsid w:val="00804E17"/>
    <w:rsid w:val="0080522B"/>
    <w:rsid w:val="008056F9"/>
    <w:rsid w:val="00805774"/>
    <w:rsid w:val="00806908"/>
    <w:rsid w:val="00806D30"/>
    <w:rsid w:val="008073CC"/>
    <w:rsid w:val="00810839"/>
    <w:rsid w:val="00810850"/>
    <w:rsid w:val="00810A38"/>
    <w:rsid w:val="00811084"/>
    <w:rsid w:val="00811098"/>
    <w:rsid w:val="008110AB"/>
    <w:rsid w:val="00811B08"/>
    <w:rsid w:val="00811B44"/>
    <w:rsid w:val="0081321E"/>
    <w:rsid w:val="0081383D"/>
    <w:rsid w:val="00813E26"/>
    <w:rsid w:val="00813FA3"/>
    <w:rsid w:val="00814408"/>
    <w:rsid w:val="00814881"/>
    <w:rsid w:val="008149D5"/>
    <w:rsid w:val="00815874"/>
    <w:rsid w:val="00815DFE"/>
    <w:rsid w:val="00815E59"/>
    <w:rsid w:val="00816200"/>
    <w:rsid w:val="008168B8"/>
    <w:rsid w:val="00816A2F"/>
    <w:rsid w:val="00820004"/>
    <w:rsid w:val="008208E3"/>
    <w:rsid w:val="00820E29"/>
    <w:rsid w:val="008212F0"/>
    <w:rsid w:val="00821C60"/>
    <w:rsid w:val="00822410"/>
    <w:rsid w:val="00822570"/>
    <w:rsid w:val="0082269E"/>
    <w:rsid w:val="00822971"/>
    <w:rsid w:val="00822A99"/>
    <w:rsid w:val="008235D2"/>
    <w:rsid w:val="00824351"/>
    <w:rsid w:val="00824822"/>
    <w:rsid w:val="008255DF"/>
    <w:rsid w:val="00825CD2"/>
    <w:rsid w:val="0082698E"/>
    <w:rsid w:val="00826E40"/>
    <w:rsid w:val="00826ED3"/>
    <w:rsid w:val="008279DF"/>
    <w:rsid w:val="008300A4"/>
    <w:rsid w:val="008301A0"/>
    <w:rsid w:val="00830AD9"/>
    <w:rsid w:val="008315E6"/>
    <w:rsid w:val="00831C93"/>
    <w:rsid w:val="00831DC6"/>
    <w:rsid w:val="0083251E"/>
    <w:rsid w:val="008326C9"/>
    <w:rsid w:val="008331B2"/>
    <w:rsid w:val="00833F6B"/>
    <w:rsid w:val="00834205"/>
    <w:rsid w:val="0083461B"/>
    <w:rsid w:val="00834F5F"/>
    <w:rsid w:val="00834FE8"/>
    <w:rsid w:val="0083509C"/>
    <w:rsid w:val="00835994"/>
    <w:rsid w:val="00835ACB"/>
    <w:rsid w:val="00835ED7"/>
    <w:rsid w:val="008361EB"/>
    <w:rsid w:val="008363AE"/>
    <w:rsid w:val="00836A5B"/>
    <w:rsid w:val="00837205"/>
    <w:rsid w:val="008372FE"/>
    <w:rsid w:val="008379D0"/>
    <w:rsid w:val="00837B00"/>
    <w:rsid w:val="00837E95"/>
    <w:rsid w:val="008401BF"/>
    <w:rsid w:val="008413B4"/>
    <w:rsid w:val="0084202B"/>
    <w:rsid w:val="0084229D"/>
    <w:rsid w:val="008423A4"/>
    <w:rsid w:val="00842B07"/>
    <w:rsid w:val="00843365"/>
    <w:rsid w:val="00843724"/>
    <w:rsid w:val="008438A7"/>
    <w:rsid w:val="0084390D"/>
    <w:rsid w:val="008439FE"/>
    <w:rsid w:val="00843B69"/>
    <w:rsid w:val="00843BA2"/>
    <w:rsid w:val="00844452"/>
    <w:rsid w:val="0084483B"/>
    <w:rsid w:val="00845112"/>
    <w:rsid w:val="00846655"/>
    <w:rsid w:val="00846CE2"/>
    <w:rsid w:val="008470CA"/>
    <w:rsid w:val="008471AF"/>
    <w:rsid w:val="008473F2"/>
    <w:rsid w:val="008474B9"/>
    <w:rsid w:val="00847BA3"/>
    <w:rsid w:val="00850E12"/>
    <w:rsid w:val="00851645"/>
    <w:rsid w:val="008527EA"/>
    <w:rsid w:val="0085284B"/>
    <w:rsid w:val="0085289B"/>
    <w:rsid w:val="00852E96"/>
    <w:rsid w:val="008530A4"/>
    <w:rsid w:val="0085317F"/>
    <w:rsid w:val="00853196"/>
    <w:rsid w:val="00853505"/>
    <w:rsid w:val="00854543"/>
    <w:rsid w:val="0085460D"/>
    <w:rsid w:val="0085512B"/>
    <w:rsid w:val="00855198"/>
    <w:rsid w:val="00855878"/>
    <w:rsid w:val="008559AE"/>
    <w:rsid w:val="00855C11"/>
    <w:rsid w:val="00855E6B"/>
    <w:rsid w:val="008563B4"/>
    <w:rsid w:val="00856BD9"/>
    <w:rsid w:val="00857259"/>
    <w:rsid w:val="00857BA5"/>
    <w:rsid w:val="008601D5"/>
    <w:rsid w:val="00860498"/>
    <w:rsid w:val="008604A6"/>
    <w:rsid w:val="00860856"/>
    <w:rsid w:val="00860A58"/>
    <w:rsid w:val="008612AD"/>
    <w:rsid w:val="00861553"/>
    <w:rsid w:val="00861DD4"/>
    <w:rsid w:val="0086269F"/>
    <w:rsid w:val="00862840"/>
    <w:rsid w:val="00862DB7"/>
    <w:rsid w:val="00862E23"/>
    <w:rsid w:val="00862F08"/>
    <w:rsid w:val="00862FDB"/>
    <w:rsid w:val="008637D4"/>
    <w:rsid w:val="0086388D"/>
    <w:rsid w:val="00863A6B"/>
    <w:rsid w:val="00863FFA"/>
    <w:rsid w:val="00864130"/>
    <w:rsid w:val="00864EB7"/>
    <w:rsid w:val="00865DF8"/>
    <w:rsid w:val="008664EA"/>
    <w:rsid w:val="00866EE0"/>
    <w:rsid w:val="00870470"/>
    <w:rsid w:val="0087116F"/>
    <w:rsid w:val="008712D9"/>
    <w:rsid w:val="008719B6"/>
    <w:rsid w:val="00871D58"/>
    <w:rsid w:val="00871ED7"/>
    <w:rsid w:val="00872305"/>
    <w:rsid w:val="008734C4"/>
    <w:rsid w:val="008747DB"/>
    <w:rsid w:val="00874B29"/>
    <w:rsid w:val="00874B42"/>
    <w:rsid w:val="00874D20"/>
    <w:rsid w:val="00875090"/>
    <w:rsid w:val="00875229"/>
    <w:rsid w:val="008754BD"/>
    <w:rsid w:val="00875B40"/>
    <w:rsid w:val="0087601B"/>
    <w:rsid w:val="0087657D"/>
    <w:rsid w:val="00876F04"/>
    <w:rsid w:val="008773A4"/>
    <w:rsid w:val="008808B9"/>
    <w:rsid w:val="0088160A"/>
    <w:rsid w:val="00881A59"/>
    <w:rsid w:val="00881A73"/>
    <w:rsid w:val="00881B77"/>
    <w:rsid w:val="008821C3"/>
    <w:rsid w:val="0088228D"/>
    <w:rsid w:val="008825AF"/>
    <w:rsid w:val="00882EE9"/>
    <w:rsid w:val="00882FE1"/>
    <w:rsid w:val="00883703"/>
    <w:rsid w:val="00884EEB"/>
    <w:rsid w:val="00885348"/>
    <w:rsid w:val="00885514"/>
    <w:rsid w:val="008859FF"/>
    <w:rsid w:val="00885D24"/>
    <w:rsid w:val="008867FC"/>
    <w:rsid w:val="00886941"/>
    <w:rsid w:val="00886F68"/>
    <w:rsid w:val="00887446"/>
    <w:rsid w:val="0088762C"/>
    <w:rsid w:val="00887AFD"/>
    <w:rsid w:val="00887EDA"/>
    <w:rsid w:val="0089013A"/>
    <w:rsid w:val="00890583"/>
    <w:rsid w:val="0089129A"/>
    <w:rsid w:val="00891497"/>
    <w:rsid w:val="00891B4E"/>
    <w:rsid w:val="0089233C"/>
    <w:rsid w:val="00892437"/>
    <w:rsid w:val="008924F7"/>
    <w:rsid w:val="00892954"/>
    <w:rsid w:val="00893134"/>
    <w:rsid w:val="0089408D"/>
    <w:rsid w:val="008945B3"/>
    <w:rsid w:val="00894D63"/>
    <w:rsid w:val="0089549B"/>
    <w:rsid w:val="008959E0"/>
    <w:rsid w:val="00895A22"/>
    <w:rsid w:val="00895DBA"/>
    <w:rsid w:val="00895EBA"/>
    <w:rsid w:val="00895F72"/>
    <w:rsid w:val="008962A1"/>
    <w:rsid w:val="00896379"/>
    <w:rsid w:val="00896385"/>
    <w:rsid w:val="00896498"/>
    <w:rsid w:val="00896AF3"/>
    <w:rsid w:val="00896AF6"/>
    <w:rsid w:val="00896DD1"/>
    <w:rsid w:val="00896FD5"/>
    <w:rsid w:val="008970B2"/>
    <w:rsid w:val="008979C6"/>
    <w:rsid w:val="008A06C6"/>
    <w:rsid w:val="008A0EB6"/>
    <w:rsid w:val="008A1339"/>
    <w:rsid w:val="008A1C56"/>
    <w:rsid w:val="008A2765"/>
    <w:rsid w:val="008A2ABD"/>
    <w:rsid w:val="008A4252"/>
    <w:rsid w:val="008A44E4"/>
    <w:rsid w:val="008A466C"/>
    <w:rsid w:val="008A47D9"/>
    <w:rsid w:val="008A5465"/>
    <w:rsid w:val="008A5650"/>
    <w:rsid w:val="008A5B77"/>
    <w:rsid w:val="008A667A"/>
    <w:rsid w:val="008A6C10"/>
    <w:rsid w:val="008A70CB"/>
    <w:rsid w:val="008A78F1"/>
    <w:rsid w:val="008B00C5"/>
    <w:rsid w:val="008B0560"/>
    <w:rsid w:val="008B0D5C"/>
    <w:rsid w:val="008B0DF7"/>
    <w:rsid w:val="008B1B0A"/>
    <w:rsid w:val="008B1F2E"/>
    <w:rsid w:val="008B240E"/>
    <w:rsid w:val="008B2FEB"/>
    <w:rsid w:val="008B37CF"/>
    <w:rsid w:val="008B43FE"/>
    <w:rsid w:val="008B4400"/>
    <w:rsid w:val="008B4606"/>
    <w:rsid w:val="008B4832"/>
    <w:rsid w:val="008B4D22"/>
    <w:rsid w:val="008B59AC"/>
    <w:rsid w:val="008B6121"/>
    <w:rsid w:val="008B6E98"/>
    <w:rsid w:val="008B721E"/>
    <w:rsid w:val="008B7A9F"/>
    <w:rsid w:val="008C0417"/>
    <w:rsid w:val="008C05FE"/>
    <w:rsid w:val="008C1040"/>
    <w:rsid w:val="008C10D0"/>
    <w:rsid w:val="008C289C"/>
    <w:rsid w:val="008C30F3"/>
    <w:rsid w:val="008C460B"/>
    <w:rsid w:val="008C4C9C"/>
    <w:rsid w:val="008C4DF8"/>
    <w:rsid w:val="008C50C2"/>
    <w:rsid w:val="008C54C8"/>
    <w:rsid w:val="008C54C9"/>
    <w:rsid w:val="008C554F"/>
    <w:rsid w:val="008C69C0"/>
    <w:rsid w:val="008C700D"/>
    <w:rsid w:val="008C77DC"/>
    <w:rsid w:val="008C7ADE"/>
    <w:rsid w:val="008D01DA"/>
    <w:rsid w:val="008D0F78"/>
    <w:rsid w:val="008D15AD"/>
    <w:rsid w:val="008D15C1"/>
    <w:rsid w:val="008D1A96"/>
    <w:rsid w:val="008D1E28"/>
    <w:rsid w:val="008D26D7"/>
    <w:rsid w:val="008D278F"/>
    <w:rsid w:val="008D285F"/>
    <w:rsid w:val="008D30E2"/>
    <w:rsid w:val="008D3692"/>
    <w:rsid w:val="008D3FA8"/>
    <w:rsid w:val="008D41FE"/>
    <w:rsid w:val="008D4277"/>
    <w:rsid w:val="008D4450"/>
    <w:rsid w:val="008D45BD"/>
    <w:rsid w:val="008D4695"/>
    <w:rsid w:val="008D47B6"/>
    <w:rsid w:val="008D4F0E"/>
    <w:rsid w:val="008D5A4F"/>
    <w:rsid w:val="008D5BDF"/>
    <w:rsid w:val="008D632D"/>
    <w:rsid w:val="008D7E18"/>
    <w:rsid w:val="008E049B"/>
    <w:rsid w:val="008E0671"/>
    <w:rsid w:val="008E20B1"/>
    <w:rsid w:val="008E2951"/>
    <w:rsid w:val="008E31A6"/>
    <w:rsid w:val="008E3932"/>
    <w:rsid w:val="008E393B"/>
    <w:rsid w:val="008E4BF3"/>
    <w:rsid w:val="008E5151"/>
    <w:rsid w:val="008E5D66"/>
    <w:rsid w:val="008E5F42"/>
    <w:rsid w:val="008E5FE9"/>
    <w:rsid w:val="008E6B62"/>
    <w:rsid w:val="008E749E"/>
    <w:rsid w:val="008E7659"/>
    <w:rsid w:val="008E7666"/>
    <w:rsid w:val="008E7BF7"/>
    <w:rsid w:val="008F0C82"/>
    <w:rsid w:val="008F1506"/>
    <w:rsid w:val="008F1C33"/>
    <w:rsid w:val="008F274D"/>
    <w:rsid w:val="008F2AD1"/>
    <w:rsid w:val="008F3335"/>
    <w:rsid w:val="008F3E83"/>
    <w:rsid w:val="008F4D01"/>
    <w:rsid w:val="008F56C2"/>
    <w:rsid w:val="008F5E14"/>
    <w:rsid w:val="008F616A"/>
    <w:rsid w:val="008F6A6C"/>
    <w:rsid w:val="008F731A"/>
    <w:rsid w:val="008F749E"/>
    <w:rsid w:val="008F760F"/>
    <w:rsid w:val="008F7C0B"/>
    <w:rsid w:val="008F7D0C"/>
    <w:rsid w:val="008F7EC9"/>
    <w:rsid w:val="0090029D"/>
    <w:rsid w:val="00900F44"/>
    <w:rsid w:val="009015D1"/>
    <w:rsid w:val="00901BD4"/>
    <w:rsid w:val="00902038"/>
    <w:rsid w:val="009023E2"/>
    <w:rsid w:val="0090269C"/>
    <w:rsid w:val="009027F4"/>
    <w:rsid w:val="00902B39"/>
    <w:rsid w:val="00902BA1"/>
    <w:rsid w:val="00902CF1"/>
    <w:rsid w:val="009030FD"/>
    <w:rsid w:val="009035DA"/>
    <w:rsid w:val="00903836"/>
    <w:rsid w:val="00903FD4"/>
    <w:rsid w:val="00904050"/>
    <w:rsid w:val="0090452D"/>
    <w:rsid w:val="00904C05"/>
    <w:rsid w:val="00904E66"/>
    <w:rsid w:val="00904F66"/>
    <w:rsid w:val="00905357"/>
    <w:rsid w:val="00905EE3"/>
    <w:rsid w:val="00905FC6"/>
    <w:rsid w:val="00910410"/>
    <w:rsid w:val="00910496"/>
    <w:rsid w:val="00911950"/>
    <w:rsid w:val="00912343"/>
    <w:rsid w:val="0091331C"/>
    <w:rsid w:val="00913E33"/>
    <w:rsid w:val="0091422B"/>
    <w:rsid w:val="00914BAA"/>
    <w:rsid w:val="00914E88"/>
    <w:rsid w:val="00915295"/>
    <w:rsid w:val="0091548D"/>
    <w:rsid w:val="00915770"/>
    <w:rsid w:val="009157CC"/>
    <w:rsid w:val="00916D7E"/>
    <w:rsid w:val="00916DAE"/>
    <w:rsid w:val="00917380"/>
    <w:rsid w:val="0091741D"/>
    <w:rsid w:val="00921277"/>
    <w:rsid w:val="00922F2C"/>
    <w:rsid w:val="00923452"/>
    <w:rsid w:val="009236F3"/>
    <w:rsid w:val="0092395B"/>
    <w:rsid w:val="0092416F"/>
    <w:rsid w:val="0092491C"/>
    <w:rsid w:val="00925184"/>
    <w:rsid w:val="00925347"/>
    <w:rsid w:val="0092570A"/>
    <w:rsid w:val="00925FB3"/>
    <w:rsid w:val="00927E87"/>
    <w:rsid w:val="009301CB"/>
    <w:rsid w:val="00931106"/>
    <w:rsid w:val="009312EE"/>
    <w:rsid w:val="00931438"/>
    <w:rsid w:val="00931C17"/>
    <w:rsid w:val="00931C5E"/>
    <w:rsid w:val="009321E2"/>
    <w:rsid w:val="00932513"/>
    <w:rsid w:val="009326BB"/>
    <w:rsid w:val="009328D9"/>
    <w:rsid w:val="009329C3"/>
    <w:rsid w:val="00932EFD"/>
    <w:rsid w:val="00932FEE"/>
    <w:rsid w:val="00933962"/>
    <w:rsid w:val="00933C3A"/>
    <w:rsid w:val="00933D6A"/>
    <w:rsid w:val="00934BD8"/>
    <w:rsid w:val="0093519D"/>
    <w:rsid w:val="00935627"/>
    <w:rsid w:val="00935CBF"/>
    <w:rsid w:val="00935D54"/>
    <w:rsid w:val="009367BA"/>
    <w:rsid w:val="00936825"/>
    <w:rsid w:val="009368B0"/>
    <w:rsid w:val="009372F0"/>
    <w:rsid w:val="0093745A"/>
    <w:rsid w:val="009375E0"/>
    <w:rsid w:val="00937777"/>
    <w:rsid w:val="00937AF5"/>
    <w:rsid w:val="00937E35"/>
    <w:rsid w:val="00940142"/>
    <w:rsid w:val="009401AB"/>
    <w:rsid w:val="00941828"/>
    <w:rsid w:val="009418C3"/>
    <w:rsid w:val="00941A67"/>
    <w:rsid w:val="009427DB"/>
    <w:rsid w:val="00942BB5"/>
    <w:rsid w:val="00942DC2"/>
    <w:rsid w:val="00942F4F"/>
    <w:rsid w:val="0094306B"/>
    <w:rsid w:val="0094309F"/>
    <w:rsid w:val="00944275"/>
    <w:rsid w:val="009446A4"/>
    <w:rsid w:val="009447CF"/>
    <w:rsid w:val="00945118"/>
    <w:rsid w:val="00945195"/>
    <w:rsid w:val="00945725"/>
    <w:rsid w:val="00945E34"/>
    <w:rsid w:val="009462E7"/>
    <w:rsid w:val="00946307"/>
    <w:rsid w:val="009471F5"/>
    <w:rsid w:val="00947E57"/>
    <w:rsid w:val="0095053F"/>
    <w:rsid w:val="0095092B"/>
    <w:rsid w:val="00950D34"/>
    <w:rsid w:val="009518B7"/>
    <w:rsid w:val="00951DE1"/>
    <w:rsid w:val="009521CA"/>
    <w:rsid w:val="00952933"/>
    <w:rsid w:val="00952B9F"/>
    <w:rsid w:val="00952F78"/>
    <w:rsid w:val="009538DB"/>
    <w:rsid w:val="0095424F"/>
    <w:rsid w:val="00954921"/>
    <w:rsid w:val="0095498F"/>
    <w:rsid w:val="00954AB5"/>
    <w:rsid w:val="00954D0D"/>
    <w:rsid w:val="0095510E"/>
    <w:rsid w:val="00955202"/>
    <w:rsid w:val="0095527C"/>
    <w:rsid w:val="00955783"/>
    <w:rsid w:val="009560B1"/>
    <w:rsid w:val="00956163"/>
    <w:rsid w:val="00956543"/>
    <w:rsid w:val="00956EF1"/>
    <w:rsid w:val="00957B5E"/>
    <w:rsid w:val="009604CF"/>
    <w:rsid w:val="00961351"/>
    <w:rsid w:val="00961D52"/>
    <w:rsid w:val="00962114"/>
    <w:rsid w:val="00962DC7"/>
    <w:rsid w:val="00962EC2"/>
    <w:rsid w:val="00962F91"/>
    <w:rsid w:val="0096304D"/>
    <w:rsid w:val="00963286"/>
    <w:rsid w:val="009633C1"/>
    <w:rsid w:val="0096393B"/>
    <w:rsid w:val="00964DED"/>
    <w:rsid w:val="00965761"/>
    <w:rsid w:val="0096664F"/>
    <w:rsid w:val="009666B7"/>
    <w:rsid w:val="00966787"/>
    <w:rsid w:val="00966C28"/>
    <w:rsid w:val="0096703D"/>
    <w:rsid w:val="009676BF"/>
    <w:rsid w:val="0096778D"/>
    <w:rsid w:val="00967DF3"/>
    <w:rsid w:val="00970014"/>
    <w:rsid w:val="009711DC"/>
    <w:rsid w:val="00971381"/>
    <w:rsid w:val="0097144B"/>
    <w:rsid w:val="00972052"/>
    <w:rsid w:val="0097316C"/>
    <w:rsid w:val="00974149"/>
    <w:rsid w:val="00974FC5"/>
    <w:rsid w:val="009751A6"/>
    <w:rsid w:val="009754B5"/>
    <w:rsid w:val="0097600B"/>
    <w:rsid w:val="0097657D"/>
    <w:rsid w:val="00976DFE"/>
    <w:rsid w:val="009772A2"/>
    <w:rsid w:val="0097736B"/>
    <w:rsid w:val="0097774D"/>
    <w:rsid w:val="009778BF"/>
    <w:rsid w:val="00977909"/>
    <w:rsid w:val="00977ADE"/>
    <w:rsid w:val="00980A28"/>
    <w:rsid w:val="00981483"/>
    <w:rsid w:val="00982193"/>
    <w:rsid w:val="0098260C"/>
    <w:rsid w:val="0098286E"/>
    <w:rsid w:val="00985B11"/>
    <w:rsid w:val="009862B1"/>
    <w:rsid w:val="00986667"/>
    <w:rsid w:val="009866E5"/>
    <w:rsid w:val="00986812"/>
    <w:rsid w:val="009868FF"/>
    <w:rsid w:val="00987DC3"/>
    <w:rsid w:val="00990889"/>
    <w:rsid w:val="009908A6"/>
    <w:rsid w:val="00990BB6"/>
    <w:rsid w:val="00990E8B"/>
    <w:rsid w:val="0099244F"/>
    <w:rsid w:val="009944B4"/>
    <w:rsid w:val="00994A30"/>
    <w:rsid w:val="009954B2"/>
    <w:rsid w:val="00996727"/>
    <w:rsid w:val="009969B2"/>
    <w:rsid w:val="009973F0"/>
    <w:rsid w:val="009975B0"/>
    <w:rsid w:val="009A0014"/>
    <w:rsid w:val="009A1785"/>
    <w:rsid w:val="009A1CFD"/>
    <w:rsid w:val="009A1D9C"/>
    <w:rsid w:val="009A1ED0"/>
    <w:rsid w:val="009A24ED"/>
    <w:rsid w:val="009A2FA6"/>
    <w:rsid w:val="009A31B5"/>
    <w:rsid w:val="009A3444"/>
    <w:rsid w:val="009A3C52"/>
    <w:rsid w:val="009A3EB9"/>
    <w:rsid w:val="009A3F2A"/>
    <w:rsid w:val="009A4264"/>
    <w:rsid w:val="009A4A7D"/>
    <w:rsid w:val="009A5CC1"/>
    <w:rsid w:val="009A5CDA"/>
    <w:rsid w:val="009A5D24"/>
    <w:rsid w:val="009A6916"/>
    <w:rsid w:val="009A7564"/>
    <w:rsid w:val="009A7BDE"/>
    <w:rsid w:val="009B07D4"/>
    <w:rsid w:val="009B07F6"/>
    <w:rsid w:val="009B0805"/>
    <w:rsid w:val="009B0AF0"/>
    <w:rsid w:val="009B106E"/>
    <w:rsid w:val="009B1640"/>
    <w:rsid w:val="009B1C1B"/>
    <w:rsid w:val="009B269B"/>
    <w:rsid w:val="009B30EA"/>
    <w:rsid w:val="009B4354"/>
    <w:rsid w:val="009B471B"/>
    <w:rsid w:val="009B4995"/>
    <w:rsid w:val="009B4E93"/>
    <w:rsid w:val="009B50A3"/>
    <w:rsid w:val="009B5120"/>
    <w:rsid w:val="009B52AC"/>
    <w:rsid w:val="009B592D"/>
    <w:rsid w:val="009B5DE0"/>
    <w:rsid w:val="009B5F61"/>
    <w:rsid w:val="009B6842"/>
    <w:rsid w:val="009B6BFE"/>
    <w:rsid w:val="009B6CD3"/>
    <w:rsid w:val="009B7183"/>
    <w:rsid w:val="009B7472"/>
    <w:rsid w:val="009B74C2"/>
    <w:rsid w:val="009B76F6"/>
    <w:rsid w:val="009B7DEE"/>
    <w:rsid w:val="009B7FDB"/>
    <w:rsid w:val="009C0BAB"/>
    <w:rsid w:val="009C0EFA"/>
    <w:rsid w:val="009C124D"/>
    <w:rsid w:val="009C1B92"/>
    <w:rsid w:val="009C1C34"/>
    <w:rsid w:val="009C226E"/>
    <w:rsid w:val="009C2413"/>
    <w:rsid w:val="009C2FE8"/>
    <w:rsid w:val="009C34AB"/>
    <w:rsid w:val="009C3E8F"/>
    <w:rsid w:val="009C4021"/>
    <w:rsid w:val="009C46FB"/>
    <w:rsid w:val="009C6B39"/>
    <w:rsid w:val="009C6F9C"/>
    <w:rsid w:val="009C6FF5"/>
    <w:rsid w:val="009C707E"/>
    <w:rsid w:val="009C71D5"/>
    <w:rsid w:val="009C7A2F"/>
    <w:rsid w:val="009C7D21"/>
    <w:rsid w:val="009D0092"/>
    <w:rsid w:val="009D0225"/>
    <w:rsid w:val="009D08AB"/>
    <w:rsid w:val="009D0C9A"/>
    <w:rsid w:val="009D1056"/>
    <w:rsid w:val="009D11EB"/>
    <w:rsid w:val="009D1F22"/>
    <w:rsid w:val="009D2151"/>
    <w:rsid w:val="009D23FF"/>
    <w:rsid w:val="009D276F"/>
    <w:rsid w:val="009D28F8"/>
    <w:rsid w:val="009D2A4E"/>
    <w:rsid w:val="009D37E1"/>
    <w:rsid w:val="009D3FDB"/>
    <w:rsid w:val="009D4295"/>
    <w:rsid w:val="009D4C41"/>
    <w:rsid w:val="009D5242"/>
    <w:rsid w:val="009D5D58"/>
    <w:rsid w:val="009D67AD"/>
    <w:rsid w:val="009D6B6D"/>
    <w:rsid w:val="009D7293"/>
    <w:rsid w:val="009D7855"/>
    <w:rsid w:val="009D795E"/>
    <w:rsid w:val="009E1170"/>
    <w:rsid w:val="009E1374"/>
    <w:rsid w:val="009E14BA"/>
    <w:rsid w:val="009E15DC"/>
    <w:rsid w:val="009E2E3C"/>
    <w:rsid w:val="009E2EBE"/>
    <w:rsid w:val="009E4E0C"/>
    <w:rsid w:val="009E539C"/>
    <w:rsid w:val="009E542D"/>
    <w:rsid w:val="009E58A4"/>
    <w:rsid w:val="009E5A2E"/>
    <w:rsid w:val="009E644F"/>
    <w:rsid w:val="009E7382"/>
    <w:rsid w:val="009F079A"/>
    <w:rsid w:val="009F0B9A"/>
    <w:rsid w:val="009F0DCF"/>
    <w:rsid w:val="009F23C7"/>
    <w:rsid w:val="009F242A"/>
    <w:rsid w:val="009F290E"/>
    <w:rsid w:val="009F32F5"/>
    <w:rsid w:val="009F36E7"/>
    <w:rsid w:val="009F3E33"/>
    <w:rsid w:val="009F4486"/>
    <w:rsid w:val="009F4A26"/>
    <w:rsid w:val="009F5739"/>
    <w:rsid w:val="009F5B93"/>
    <w:rsid w:val="009F6220"/>
    <w:rsid w:val="009F6736"/>
    <w:rsid w:val="009F67F8"/>
    <w:rsid w:val="009F6BC5"/>
    <w:rsid w:val="00A0019E"/>
    <w:rsid w:val="00A001C7"/>
    <w:rsid w:val="00A003F2"/>
    <w:rsid w:val="00A00FC7"/>
    <w:rsid w:val="00A015A1"/>
    <w:rsid w:val="00A01670"/>
    <w:rsid w:val="00A01815"/>
    <w:rsid w:val="00A01FDF"/>
    <w:rsid w:val="00A021CB"/>
    <w:rsid w:val="00A0228B"/>
    <w:rsid w:val="00A022DC"/>
    <w:rsid w:val="00A02A92"/>
    <w:rsid w:val="00A03123"/>
    <w:rsid w:val="00A033F4"/>
    <w:rsid w:val="00A03B63"/>
    <w:rsid w:val="00A03BB3"/>
    <w:rsid w:val="00A04BC4"/>
    <w:rsid w:val="00A05221"/>
    <w:rsid w:val="00A05764"/>
    <w:rsid w:val="00A06F17"/>
    <w:rsid w:val="00A07154"/>
    <w:rsid w:val="00A07307"/>
    <w:rsid w:val="00A07A54"/>
    <w:rsid w:val="00A07CF1"/>
    <w:rsid w:val="00A100A3"/>
    <w:rsid w:val="00A100BF"/>
    <w:rsid w:val="00A100C6"/>
    <w:rsid w:val="00A109BE"/>
    <w:rsid w:val="00A1117C"/>
    <w:rsid w:val="00A119D7"/>
    <w:rsid w:val="00A12728"/>
    <w:rsid w:val="00A12AB4"/>
    <w:rsid w:val="00A12B08"/>
    <w:rsid w:val="00A13011"/>
    <w:rsid w:val="00A13391"/>
    <w:rsid w:val="00A13853"/>
    <w:rsid w:val="00A14916"/>
    <w:rsid w:val="00A15011"/>
    <w:rsid w:val="00A16060"/>
    <w:rsid w:val="00A1619C"/>
    <w:rsid w:val="00A17041"/>
    <w:rsid w:val="00A1726A"/>
    <w:rsid w:val="00A172AC"/>
    <w:rsid w:val="00A173A5"/>
    <w:rsid w:val="00A17506"/>
    <w:rsid w:val="00A17C99"/>
    <w:rsid w:val="00A20689"/>
    <w:rsid w:val="00A206E5"/>
    <w:rsid w:val="00A20799"/>
    <w:rsid w:val="00A211B8"/>
    <w:rsid w:val="00A21A87"/>
    <w:rsid w:val="00A21ECD"/>
    <w:rsid w:val="00A2258B"/>
    <w:rsid w:val="00A22929"/>
    <w:rsid w:val="00A22AEE"/>
    <w:rsid w:val="00A22D61"/>
    <w:rsid w:val="00A23D09"/>
    <w:rsid w:val="00A23F67"/>
    <w:rsid w:val="00A23FA8"/>
    <w:rsid w:val="00A24394"/>
    <w:rsid w:val="00A2445C"/>
    <w:rsid w:val="00A24B86"/>
    <w:rsid w:val="00A265AA"/>
    <w:rsid w:val="00A2662A"/>
    <w:rsid w:val="00A2731F"/>
    <w:rsid w:val="00A273C4"/>
    <w:rsid w:val="00A27B00"/>
    <w:rsid w:val="00A30D77"/>
    <w:rsid w:val="00A32C15"/>
    <w:rsid w:val="00A32F10"/>
    <w:rsid w:val="00A33382"/>
    <w:rsid w:val="00A338DE"/>
    <w:rsid w:val="00A33B53"/>
    <w:rsid w:val="00A33D92"/>
    <w:rsid w:val="00A34538"/>
    <w:rsid w:val="00A35279"/>
    <w:rsid w:val="00A35958"/>
    <w:rsid w:val="00A35CCE"/>
    <w:rsid w:val="00A35D04"/>
    <w:rsid w:val="00A35D3D"/>
    <w:rsid w:val="00A36636"/>
    <w:rsid w:val="00A37EFD"/>
    <w:rsid w:val="00A406E2"/>
    <w:rsid w:val="00A4071E"/>
    <w:rsid w:val="00A408D3"/>
    <w:rsid w:val="00A40A42"/>
    <w:rsid w:val="00A40B35"/>
    <w:rsid w:val="00A40C5B"/>
    <w:rsid w:val="00A40E38"/>
    <w:rsid w:val="00A41666"/>
    <w:rsid w:val="00A41985"/>
    <w:rsid w:val="00A421B0"/>
    <w:rsid w:val="00A43743"/>
    <w:rsid w:val="00A43B2D"/>
    <w:rsid w:val="00A43CC9"/>
    <w:rsid w:val="00A44B86"/>
    <w:rsid w:val="00A44FC7"/>
    <w:rsid w:val="00A45518"/>
    <w:rsid w:val="00A4597D"/>
    <w:rsid w:val="00A460DE"/>
    <w:rsid w:val="00A464EE"/>
    <w:rsid w:val="00A470E6"/>
    <w:rsid w:val="00A472F6"/>
    <w:rsid w:val="00A479FD"/>
    <w:rsid w:val="00A5033E"/>
    <w:rsid w:val="00A5043F"/>
    <w:rsid w:val="00A50639"/>
    <w:rsid w:val="00A51201"/>
    <w:rsid w:val="00A516F1"/>
    <w:rsid w:val="00A525C2"/>
    <w:rsid w:val="00A527C2"/>
    <w:rsid w:val="00A5322A"/>
    <w:rsid w:val="00A53698"/>
    <w:rsid w:val="00A53728"/>
    <w:rsid w:val="00A5379A"/>
    <w:rsid w:val="00A53DF8"/>
    <w:rsid w:val="00A5443C"/>
    <w:rsid w:val="00A545D4"/>
    <w:rsid w:val="00A54CCE"/>
    <w:rsid w:val="00A550F2"/>
    <w:rsid w:val="00A5551F"/>
    <w:rsid w:val="00A55800"/>
    <w:rsid w:val="00A5606C"/>
    <w:rsid w:val="00A570AA"/>
    <w:rsid w:val="00A57336"/>
    <w:rsid w:val="00A5748A"/>
    <w:rsid w:val="00A5772E"/>
    <w:rsid w:val="00A577A5"/>
    <w:rsid w:val="00A57BB1"/>
    <w:rsid w:val="00A57F40"/>
    <w:rsid w:val="00A606DB"/>
    <w:rsid w:val="00A60D39"/>
    <w:rsid w:val="00A61B89"/>
    <w:rsid w:val="00A61B95"/>
    <w:rsid w:val="00A61E56"/>
    <w:rsid w:val="00A624D5"/>
    <w:rsid w:val="00A626DC"/>
    <w:rsid w:val="00A62A33"/>
    <w:rsid w:val="00A6326F"/>
    <w:rsid w:val="00A64AC2"/>
    <w:rsid w:val="00A6564D"/>
    <w:rsid w:val="00A65A05"/>
    <w:rsid w:val="00A65B88"/>
    <w:rsid w:val="00A65CEA"/>
    <w:rsid w:val="00A65FA2"/>
    <w:rsid w:val="00A660C5"/>
    <w:rsid w:val="00A6688A"/>
    <w:rsid w:val="00A66C46"/>
    <w:rsid w:val="00A66FB4"/>
    <w:rsid w:val="00A67507"/>
    <w:rsid w:val="00A71302"/>
    <w:rsid w:val="00A715C0"/>
    <w:rsid w:val="00A718C5"/>
    <w:rsid w:val="00A71C43"/>
    <w:rsid w:val="00A72590"/>
    <w:rsid w:val="00A72F54"/>
    <w:rsid w:val="00A7334D"/>
    <w:rsid w:val="00A73372"/>
    <w:rsid w:val="00A73676"/>
    <w:rsid w:val="00A74320"/>
    <w:rsid w:val="00A7461F"/>
    <w:rsid w:val="00A746EC"/>
    <w:rsid w:val="00A74BEA"/>
    <w:rsid w:val="00A75410"/>
    <w:rsid w:val="00A76D97"/>
    <w:rsid w:val="00A77C02"/>
    <w:rsid w:val="00A8041F"/>
    <w:rsid w:val="00A81206"/>
    <w:rsid w:val="00A8155B"/>
    <w:rsid w:val="00A82902"/>
    <w:rsid w:val="00A82A74"/>
    <w:rsid w:val="00A83920"/>
    <w:rsid w:val="00A84069"/>
    <w:rsid w:val="00A84411"/>
    <w:rsid w:val="00A84478"/>
    <w:rsid w:val="00A8456C"/>
    <w:rsid w:val="00A84742"/>
    <w:rsid w:val="00A848F3"/>
    <w:rsid w:val="00A84A95"/>
    <w:rsid w:val="00A860C1"/>
    <w:rsid w:val="00A86526"/>
    <w:rsid w:val="00A86685"/>
    <w:rsid w:val="00A87712"/>
    <w:rsid w:val="00A87EED"/>
    <w:rsid w:val="00A87FB2"/>
    <w:rsid w:val="00A900BE"/>
    <w:rsid w:val="00A90145"/>
    <w:rsid w:val="00A9020D"/>
    <w:rsid w:val="00A9120D"/>
    <w:rsid w:val="00A91664"/>
    <w:rsid w:val="00A916C6"/>
    <w:rsid w:val="00A919B5"/>
    <w:rsid w:val="00A91D67"/>
    <w:rsid w:val="00A930C6"/>
    <w:rsid w:val="00A933A5"/>
    <w:rsid w:val="00A94138"/>
    <w:rsid w:val="00A94A61"/>
    <w:rsid w:val="00A95427"/>
    <w:rsid w:val="00A95AE8"/>
    <w:rsid w:val="00A961D4"/>
    <w:rsid w:val="00A96293"/>
    <w:rsid w:val="00A96B80"/>
    <w:rsid w:val="00A970BC"/>
    <w:rsid w:val="00A970F6"/>
    <w:rsid w:val="00A97166"/>
    <w:rsid w:val="00A971F1"/>
    <w:rsid w:val="00AA0334"/>
    <w:rsid w:val="00AA0897"/>
    <w:rsid w:val="00AA1E53"/>
    <w:rsid w:val="00AA2799"/>
    <w:rsid w:val="00AA286B"/>
    <w:rsid w:val="00AA3933"/>
    <w:rsid w:val="00AA3C5C"/>
    <w:rsid w:val="00AA638B"/>
    <w:rsid w:val="00AA667C"/>
    <w:rsid w:val="00AA6AF3"/>
    <w:rsid w:val="00AA7118"/>
    <w:rsid w:val="00AB0BBE"/>
    <w:rsid w:val="00AB0CFE"/>
    <w:rsid w:val="00AB1CC2"/>
    <w:rsid w:val="00AB2188"/>
    <w:rsid w:val="00AB263A"/>
    <w:rsid w:val="00AB2903"/>
    <w:rsid w:val="00AB3142"/>
    <w:rsid w:val="00AB32BA"/>
    <w:rsid w:val="00AB3949"/>
    <w:rsid w:val="00AB3C8B"/>
    <w:rsid w:val="00AB4DBB"/>
    <w:rsid w:val="00AB55DB"/>
    <w:rsid w:val="00AB5A57"/>
    <w:rsid w:val="00AB5C4F"/>
    <w:rsid w:val="00AB62DC"/>
    <w:rsid w:val="00AB6CAE"/>
    <w:rsid w:val="00AB713D"/>
    <w:rsid w:val="00AB774B"/>
    <w:rsid w:val="00AB779B"/>
    <w:rsid w:val="00AB78A6"/>
    <w:rsid w:val="00AB7C87"/>
    <w:rsid w:val="00AC253F"/>
    <w:rsid w:val="00AC296C"/>
    <w:rsid w:val="00AC326C"/>
    <w:rsid w:val="00AC371E"/>
    <w:rsid w:val="00AC422D"/>
    <w:rsid w:val="00AC4ED8"/>
    <w:rsid w:val="00AC51B5"/>
    <w:rsid w:val="00AC5233"/>
    <w:rsid w:val="00AC537F"/>
    <w:rsid w:val="00AC55CC"/>
    <w:rsid w:val="00AC55FD"/>
    <w:rsid w:val="00AC5A7F"/>
    <w:rsid w:val="00AC5D6A"/>
    <w:rsid w:val="00AC5FD1"/>
    <w:rsid w:val="00AC6BF7"/>
    <w:rsid w:val="00AC6E81"/>
    <w:rsid w:val="00AC7B8E"/>
    <w:rsid w:val="00AC7C41"/>
    <w:rsid w:val="00AC7CB0"/>
    <w:rsid w:val="00AC7F8B"/>
    <w:rsid w:val="00AD0A29"/>
    <w:rsid w:val="00AD188C"/>
    <w:rsid w:val="00AD1AFA"/>
    <w:rsid w:val="00AD1B75"/>
    <w:rsid w:val="00AD1CC8"/>
    <w:rsid w:val="00AD1D41"/>
    <w:rsid w:val="00AD1F65"/>
    <w:rsid w:val="00AD2961"/>
    <w:rsid w:val="00AD2EA4"/>
    <w:rsid w:val="00AD3EA9"/>
    <w:rsid w:val="00AD3EC3"/>
    <w:rsid w:val="00AD410A"/>
    <w:rsid w:val="00AD417A"/>
    <w:rsid w:val="00AD44C8"/>
    <w:rsid w:val="00AD54F4"/>
    <w:rsid w:val="00AD555A"/>
    <w:rsid w:val="00AD5652"/>
    <w:rsid w:val="00AD6438"/>
    <w:rsid w:val="00AD6A0E"/>
    <w:rsid w:val="00AD74CC"/>
    <w:rsid w:val="00AE0493"/>
    <w:rsid w:val="00AE0AB9"/>
    <w:rsid w:val="00AE1803"/>
    <w:rsid w:val="00AE199A"/>
    <w:rsid w:val="00AE29CF"/>
    <w:rsid w:val="00AE3BB6"/>
    <w:rsid w:val="00AE3C37"/>
    <w:rsid w:val="00AE3F8B"/>
    <w:rsid w:val="00AE4453"/>
    <w:rsid w:val="00AE488B"/>
    <w:rsid w:val="00AE52EF"/>
    <w:rsid w:val="00AE60FD"/>
    <w:rsid w:val="00AE671D"/>
    <w:rsid w:val="00AE6D29"/>
    <w:rsid w:val="00AE7F54"/>
    <w:rsid w:val="00AE7FC2"/>
    <w:rsid w:val="00AF022B"/>
    <w:rsid w:val="00AF06BC"/>
    <w:rsid w:val="00AF0818"/>
    <w:rsid w:val="00AF1301"/>
    <w:rsid w:val="00AF153B"/>
    <w:rsid w:val="00AF1807"/>
    <w:rsid w:val="00AF1ABC"/>
    <w:rsid w:val="00AF2243"/>
    <w:rsid w:val="00AF234A"/>
    <w:rsid w:val="00AF2957"/>
    <w:rsid w:val="00AF2BC7"/>
    <w:rsid w:val="00AF2D41"/>
    <w:rsid w:val="00AF3055"/>
    <w:rsid w:val="00AF32CA"/>
    <w:rsid w:val="00AF3505"/>
    <w:rsid w:val="00AF3F4C"/>
    <w:rsid w:val="00AF4117"/>
    <w:rsid w:val="00AF41B8"/>
    <w:rsid w:val="00AF46D2"/>
    <w:rsid w:val="00AF539E"/>
    <w:rsid w:val="00AF5821"/>
    <w:rsid w:val="00AF6661"/>
    <w:rsid w:val="00AF795C"/>
    <w:rsid w:val="00AF79B7"/>
    <w:rsid w:val="00AF7AB8"/>
    <w:rsid w:val="00AF7DCD"/>
    <w:rsid w:val="00B008BF"/>
    <w:rsid w:val="00B00960"/>
    <w:rsid w:val="00B00C6B"/>
    <w:rsid w:val="00B023A1"/>
    <w:rsid w:val="00B02525"/>
    <w:rsid w:val="00B02DA0"/>
    <w:rsid w:val="00B03387"/>
    <w:rsid w:val="00B03C82"/>
    <w:rsid w:val="00B0410D"/>
    <w:rsid w:val="00B041D3"/>
    <w:rsid w:val="00B0421B"/>
    <w:rsid w:val="00B04ADB"/>
    <w:rsid w:val="00B04AEE"/>
    <w:rsid w:val="00B051FF"/>
    <w:rsid w:val="00B05E1E"/>
    <w:rsid w:val="00B05FE8"/>
    <w:rsid w:val="00B0636E"/>
    <w:rsid w:val="00B06463"/>
    <w:rsid w:val="00B06B94"/>
    <w:rsid w:val="00B06DDE"/>
    <w:rsid w:val="00B06F85"/>
    <w:rsid w:val="00B072DD"/>
    <w:rsid w:val="00B1044F"/>
    <w:rsid w:val="00B10C6A"/>
    <w:rsid w:val="00B10D03"/>
    <w:rsid w:val="00B1121C"/>
    <w:rsid w:val="00B1176A"/>
    <w:rsid w:val="00B11BBF"/>
    <w:rsid w:val="00B11E79"/>
    <w:rsid w:val="00B12EC2"/>
    <w:rsid w:val="00B13D6F"/>
    <w:rsid w:val="00B14630"/>
    <w:rsid w:val="00B14AF9"/>
    <w:rsid w:val="00B14B66"/>
    <w:rsid w:val="00B14E31"/>
    <w:rsid w:val="00B14FF1"/>
    <w:rsid w:val="00B1514F"/>
    <w:rsid w:val="00B153C9"/>
    <w:rsid w:val="00B15426"/>
    <w:rsid w:val="00B158BF"/>
    <w:rsid w:val="00B15E55"/>
    <w:rsid w:val="00B16003"/>
    <w:rsid w:val="00B160FA"/>
    <w:rsid w:val="00B1618F"/>
    <w:rsid w:val="00B162CD"/>
    <w:rsid w:val="00B16AC6"/>
    <w:rsid w:val="00B16EDB"/>
    <w:rsid w:val="00B17CE4"/>
    <w:rsid w:val="00B17FDF"/>
    <w:rsid w:val="00B20518"/>
    <w:rsid w:val="00B205B2"/>
    <w:rsid w:val="00B20EBC"/>
    <w:rsid w:val="00B2140A"/>
    <w:rsid w:val="00B21B4E"/>
    <w:rsid w:val="00B21DEF"/>
    <w:rsid w:val="00B21E37"/>
    <w:rsid w:val="00B21F7D"/>
    <w:rsid w:val="00B22FF0"/>
    <w:rsid w:val="00B2363F"/>
    <w:rsid w:val="00B23677"/>
    <w:rsid w:val="00B23B15"/>
    <w:rsid w:val="00B24395"/>
    <w:rsid w:val="00B24AA2"/>
    <w:rsid w:val="00B26AC2"/>
    <w:rsid w:val="00B26E61"/>
    <w:rsid w:val="00B26E9E"/>
    <w:rsid w:val="00B275BA"/>
    <w:rsid w:val="00B27636"/>
    <w:rsid w:val="00B30684"/>
    <w:rsid w:val="00B30CA9"/>
    <w:rsid w:val="00B30EEB"/>
    <w:rsid w:val="00B3158B"/>
    <w:rsid w:val="00B32594"/>
    <w:rsid w:val="00B32617"/>
    <w:rsid w:val="00B3348F"/>
    <w:rsid w:val="00B33BA2"/>
    <w:rsid w:val="00B33C4A"/>
    <w:rsid w:val="00B33DD3"/>
    <w:rsid w:val="00B346E2"/>
    <w:rsid w:val="00B347EE"/>
    <w:rsid w:val="00B34B24"/>
    <w:rsid w:val="00B34E26"/>
    <w:rsid w:val="00B34F21"/>
    <w:rsid w:val="00B3510F"/>
    <w:rsid w:val="00B35A56"/>
    <w:rsid w:val="00B37A94"/>
    <w:rsid w:val="00B37C1B"/>
    <w:rsid w:val="00B37FB2"/>
    <w:rsid w:val="00B400C4"/>
    <w:rsid w:val="00B40ECF"/>
    <w:rsid w:val="00B40F33"/>
    <w:rsid w:val="00B4198D"/>
    <w:rsid w:val="00B41F58"/>
    <w:rsid w:val="00B44FB5"/>
    <w:rsid w:val="00B45512"/>
    <w:rsid w:val="00B4565F"/>
    <w:rsid w:val="00B45710"/>
    <w:rsid w:val="00B45FC5"/>
    <w:rsid w:val="00B4632A"/>
    <w:rsid w:val="00B476A7"/>
    <w:rsid w:val="00B47EB2"/>
    <w:rsid w:val="00B502EC"/>
    <w:rsid w:val="00B5059F"/>
    <w:rsid w:val="00B50F62"/>
    <w:rsid w:val="00B51344"/>
    <w:rsid w:val="00B51AD6"/>
    <w:rsid w:val="00B51B51"/>
    <w:rsid w:val="00B524A3"/>
    <w:rsid w:val="00B52545"/>
    <w:rsid w:val="00B52F67"/>
    <w:rsid w:val="00B53AE0"/>
    <w:rsid w:val="00B542DA"/>
    <w:rsid w:val="00B54749"/>
    <w:rsid w:val="00B54AF4"/>
    <w:rsid w:val="00B54D62"/>
    <w:rsid w:val="00B54EFD"/>
    <w:rsid w:val="00B55505"/>
    <w:rsid w:val="00B559DD"/>
    <w:rsid w:val="00B55D33"/>
    <w:rsid w:val="00B56299"/>
    <w:rsid w:val="00B56517"/>
    <w:rsid w:val="00B60866"/>
    <w:rsid w:val="00B60934"/>
    <w:rsid w:val="00B60BA5"/>
    <w:rsid w:val="00B6100E"/>
    <w:rsid w:val="00B63794"/>
    <w:rsid w:val="00B63A3C"/>
    <w:rsid w:val="00B64103"/>
    <w:rsid w:val="00B642E3"/>
    <w:rsid w:val="00B64AD1"/>
    <w:rsid w:val="00B65426"/>
    <w:rsid w:val="00B6546B"/>
    <w:rsid w:val="00B6546D"/>
    <w:rsid w:val="00B661B9"/>
    <w:rsid w:val="00B66629"/>
    <w:rsid w:val="00B6702C"/>
    <w:rsid w:val="00B710B7"/>
    <w:rsid w:val="00B717DA"/>
    <w:rsid w:val="00B71F50"/>
    <w:rsid w:val="00B72A24"/>
    <w:rsid w:val="00B72B28"/>
    <w:rsid w:val="00B72D16"/>
    <w:rsid w:val="00B73291"/>
    <w:rsid w:val="00B73DE2"/>
    <w:rsid w:val="00B7402B"/>
    <w:rsid w:val="00B74AE7"/>
    <w:rsid w:val="00B74C46"/>
    <w:rsid w:val="00B750B2"/>
    <w:rsid w:val="00B77566"/>
    <w:rsid w:val="00B77B95"/>
    <w:rsid w:val="00B77FD4"/>
    <w:rsid w:val="00B80672"/>
    <w:rsid w:val="00B80814"/>
    <w:rsid w:val="00B81370"/>
    <w:rsid w:val="00B81708"/>
    <w:rsid w:val="00B817A8"/>
    <w:rsid w:val="00B81D22"/>
    <w:rsid w:val="00B81DA3"/>
    <w:rsid w:val="00B8221D"/>
    <w:rsid w:val="00B82E4D"/>
    <w:rsid w:val="00B82FF6"/>
    <w:rsid w:val="00B830D0"/>
    <w:rsid w:val="00B84390"/>
    <w:rsid w:val="00B84569"/>
    <w:rsid w:val="00B85D43"/>
    <w:rsid w:val="00B86AB5"/>
    <w:rsid w:val="00B86BDE"/>
    <w:rsid w:val="00B87BF9"/>
    <w:rsid w:val="00B900AA"/>
    <w:rsid w:val="00B90403"/>
    <w:rsid w:val="00B909A5"/>
    <w:rsid w:val="00B913EF"/>
    <w:rsid w:val="00B91C3A"/>
    <w:rsid w:val="00B91C46"/>
    <w:rsid w:val="00B93342"/>
    <w:rsid w:val="00B93363"/>
    <w:rsid w:val="00B9354C"/>
    <w:rsid w:val="00B942EB"/>
    <w:rsid w:val="00B94590"/>
    <w:rsid w:val="00B94722"/>
    <w:rsid w:val="00B94D41"/>
    <w:rsid w:val="00B94F26"/>
    <w:rsid w:val="00B94F91"/>
    <w:rsid w:val="00B95376"/>
    <w:rsid w:val="00B95A2F"/>
    <w:rsid w:val="00B9652C"/>
    <w:rsid w:val="00B96675"/>
    <w:rsid w:val="00B967B6"/>
    <w:rsid w:val="00B96915"/>
    <w:rsid w:val="00B96D4A"/>
    <w:rsid w:val="00B96D63"/>
    <w:rsid w:val="00B96F1B"/>
    <w:rsid w:val="00B9792A"/>
    <w:rsid w:val="00BA045B"/>
    <w:rsid w:val="00BA0900"/>
    <w:rsid w:val="00BA0AA8"/>
    <w:rsid w:val="00BA1E23"/>
    <w:rsid w:val="00BA28F1"/>
    <w:rsid w:val="00BA2BC3"/>
    <w:rsid w:val="00BA2BEC"/>
    <w:rsid w:val="00BA3514"/>
    <w:rsid w:val="00BA3613"/>
    <w:rsid w:val="00BA3633"/>
    <w:rsid w:val="00BA4724"/>
    <w:rsid w:val="00BA4864"/>
    <w:rsid w:val="00BA495A"/>
    <w:rsid w:val="00BA4AEC"/>
    <w:rsid w:val="00BA5084"/>
    <w:rsid w:val="00BA57EF"/>
    <w:rsid w:val="00BA5A82"/>
    <w:rsid w:val="00BA6471"/>
    <w:rsid w:val="00BA7708"/>
    <w:rsid w:val="00BA7813"/>
    <w:rsid w:val="00BB037B"/>
    <w:rsid w:val="00BB1A63"/>
    <w:rsid w:val="00BB3FB7"/>
    <w:rsid w:val="00BB3FD0"/>
    <w:rsid w:val="00BB4278"/>
    <w:rsid w:val="00BB46E7"/>
    <w:rsid w:val="00BB4992"/>
    <w:rsid w:val="00BB49BD"/>
    <w:rsid w:val="00BB4C4A"/>
    <w:rsid w:val="00BB4F09"/>
    <w:rsid w:val="00BB5151"/>
    <w:rsid w:val="00BB5197"/>
    <w:rsid w:val="00BB5F69"/>
    <w:rsid w:val="00BB652B"/>
    <w:rsid w:val="00BB6A42"/>
    <w:rsid w:val="00BB6F74"/>
    <w:rsid w:val="00BB6FF8"/>
    <w:rsid w:val="00BB7564"/>
    <w:rsid w:val="00BB790E"/>
    <w:rsid w:val="00BB7B97"/>
    <w:rsid w:val="00BB7FE4"/>
    <w:rsid w:val="00BB7FF8"/>
    <w:rsid w:val="00BC08A8"/>
    <w:rsid w:val="00BC16C3"/>
    <w:rsid w:val="00BC1D5A"/>
    <w:rsid w:val="00BC1EF7"/>
    <w:rsid w:val="00BC2806"/>
    <w:rsid w:val="00BC3C55"/>
    <w:rsid w:val="00BC5010"/>
    <w:rsid w:val="00BC52DA"/>
    <w:rsid w:val="00BC5A3E"/>
    <w:rsid w:val="00BC5BA6"/>
    <w:rsid w:val="00BC698C"/>
    <w:rsid w:val="00BC7BEE"/>
    <w:rsid w:val="00BD02CE"/>
    <w:rsid w:val="00BD0695"/>
    <w:rsid w:val="00BD06E8"/>
    <w:rsid w:val="00BD06F1"/>
    <w:rsid w:val="00BD075C"/>
    <w:rsid w:val="00BD0BBA"/>
    <w:rsid w:val="00BD1551"/>
    <w:rsid w:val="00BD1EE9"/>
    <w:rsid w:val="00BD34BC"/>
    <w:rsid w:val="00BD4A05"/>
    <w:rsid w:val="00BD4B88"/>
    <w:rsid w:val="00BD4D54"/>
    <w:rsid w:val="00BD503E"/>
    <w:rsid w:val="00BD5224"/>
    <w:rsid w:val="00BD5872"/>
    <w:rsid w:val="00BD5985"/>
    <w:rsid w:val="00BD6AB9"/>
    <w:rsid w:val="00BD6D1A"/>
    <w:rsid w:val="00BD71C7"/>
    <w:rsid w:val="00BD7A5C"/>
    <w:rsid w:val="00BD7CF3"/>
    <w:rsid w:val="00BE01EC"/>
    <w:rsid w:val="00BE0EDB"/>
    <w:rsid w:val="00BE139C"/>
    <w:rsid w:val="00BE1573"/>
    <w:rsid w:val="00BE1BFF"/>
    <w:rsid w:val="00BE1E1A"/>
    <w:rsid w:val="00BE1E6B"/>
    <w:rsid w:val="00BE264F"/>
    <w:rsid w:val="00BE26C5"/>
    <w:rsid w:val="00BE2907"/>
    <w:rsid w:val="00BE291E"/>
    <w:rsid w:val="00BE2D1D"/>
    <w:rsid w:val="00BE30EA"/>
    <w:rsid w:val="00BE3BD7"/>
    <w:rsid w:val="00BE3CA9"/>
    <w:rsid w:val="00BE3CFF"/>
    <w:rsid w:val="00BE4A19"/>
    <w:rsid w:val="00BE5243"/>
    <w:rsid w:val="00BE5615"/>
    <w:rsid w:val="00BE561A"/>
    <w:rsid w:val="00BE5B2F"/>
    <w:rsid w:val="00BE5D88"/>
    <w:rsid w:val="00BE6355"/>
    <w:rsid w:val="00BE6474"/>
    <w:rsid w:val="00BE65F6"/>
    <w:rsid w:val="00BE6828"/>
    <w:rsid w:val="00BE6A39"/>
    <w:rsid w:val="00BE6BDA"/>
    <w:rsid w:val="00BE6DC7"/>
    <w:rsid w:val="00BE712D"/>
    <w:rsid w:val="00BF00C3"/>
    <w:rsid w:val="00BF03C2"/>
    <w:rsid w:val="00BF04F9"/>
    <w:rsid w:val="00BF0518"/>
    <w:rsid w:val="00BF098B"/>
    <w:rsid w:val="00BF0BAA"/>
    <w:rsid w:val="00BF0BF1"/>
    <w:rsid w:val="00BF1418"/>
    <w:rsid w:val="00BF1BA8"/>
    <w:rsid w:val="00BF208E"/>
    <w:rsid w:val="00BF2202"/>
    <w:rsid w:val="00BF2814"/>
    <w:rsid w:val="00BF2DC7"/>
    <w:rsid w:val="00BF2F24"/>
    <w:rsid w:val="00BF3092"/>
    <w:rsid w:val="00BF372B"/>
    <w:rsid w:val="00BF397C"/>
    <w:rsid w:val="00BF44CC"/>
    <w:rsid w:val="00BF4C91"/>
    <w:rsid w:val="00BF4D57"/>
    <w:rsid w:val="00BF4F5E"/>
    <w:rsid w:val="00BF51AB"/>
    <w:rsid w:val="00BF6028"/>
    <w:rsid w:val="00BF662F"/>
    <w:rsid w:val="00BF66B6"/>
    <w:rsid w:val="00BF6D05"/>
    <w:rsid w:val="00BF72BE"/>
    <w:rsid w:val="00BF7746"/>
    <w:rsid w:val="00BF79D4"/>
    <w:rsid w:val="00C0078A"/>
    <w:rsid w:val="00C012F1"/>
    <w:rsid w:val="00C01865"/>
    <w:rsid w:val="00C02497"/>
    <w:rsid w:val="00C02559"/>
    <w:rsid w:val="00C029E7"/>
    <w:rsid w:val="00C02D0A"/>
    <w:rsid w:val="00C03215"/>
    <w:rsid w:val="00C036B7"/>
    <w:rsid w:val="00C0397F"/>
    <w:rsid w:val="00C03B61"/>
    <w:rsid w:val="00C03C43"/>
    <w:rsid w:val="00C04187"/>
    <w:rsid w:val="00C042F7"/>
    <w:rsid w:val="00C044BA"/>
    <w:rsid w:val="00C048C1"/>
    <w:rsid w:val="00C049E3"/>
    <w:rsid w:val="00C04C94"/>
    <w:rsid w:val="00C04DEE"/>
    <w:rsid w:val="00C0589C"/>
    <w:rsid w:val="00C05D58"/>
    <w:rsid w:val="00C05F8B"/>
    <w:rsid w:val="00C06219"/>
    <w:rsid w:val="00C0690B"/>
    <w:rsid w:val="00C079F9"/>
    <w:rsid w:val="00C07AB5"/>
    <w:rsid w:val="00C07FEE"/>
    <w:rsid w:val="00C104B7"/>
    <w:rsid w:val="00C11948"/>
    <w:rsid w:val="00C11A38"/>
    <w:rsid w:val="00C11CA0"/>
    <w:rsid w:val="00C11F73"/>
    <w:rsid w:val="00C13488"/>
    <w:rsid w:val="00C136BC"/>
    <w:rsid w:val="00C1380F"/>
    <w:rsid w:val="00C14D41"/>
    <w:rsid w:val="00C16A3E"/>
    <w:rsid w:val="00C16E53"/>
    <w:rsid w:val="00C175BF"/>
    <w:rsid w:val="00C1770B"/>
    <w:rsid w:val="00C20021"/>
    <w:rsid w:val="00C201B6"/>
    <w:rsid w:val="00C202C7"/>
    <w:rsid w:val="00C206E0"/>
    <w:rsid w:val="00C20D19"/>
    <w:rsid w:val="00C210A7"/>
    <w:rsid w:val="00C2141B"/>
    <w:rsid w:val="00C215B5"/>
    <w:rsid w:val="00C21EE4"/>
    <w:rsid w:val="00C22162"/>
    <w:rsid w:val="00C221E1"/>
    <w:rsid w:val="00C22AE7"/>
    <w:rsid w:val="00C22CFD"/>
    <w:rsid w:val="00C22D4C"/>
    <w:rsid w:val="00C2324C"/>
    <w:rsid w:val="00C23540"/>
    <w:rsid w:val="00C23606"/>
    <w:rsid w:val="00C236D6"/>
    <w:rsid w:val="00C23A44"/>
    <w:rsid w:val="00C24109"/>
    <w:rsid w:val="00C24291"/>
    <w:rsid w:val="00C2460D"/>
    <w:rsid w:val="00C2477C"/>
    <w:rsid w:val="00C24AA1"/>
    <w:rsid w:val="00C25601"/>
    <w:rsid w:val="00C27225"/>
    <w:rsid w:val="00C276A9"/>
    <w:rsid w:val="00C27E78"/>
    <w:rsid w:val="00C30A1E"/>
    <w:rsid w:val="00C30CF6"/>
    <w:rsid w:val="00C31633"/>
    <w:rsid w:val="00C31B26"/>
    <w:rsid w:val="00C32BB3"/>
    <w:rsid w:val="00C32E2E"/>
    <w:rsid w:val="00C333D3"/>
    <w:rsid w:val="00C334E0"/>
    <w:rsid w:val="00C33C22"/>
    <w:rsid w:val="00C34008"/>
    <w:rsid w:val="00C34414"/>
    <w:rsid w:val="00C34B39"/>
    <w:rsid w:val="00C34F11"/>
    <w:rsid w:val="00C35DEF"/>
    <w:rsid w:val="00C36537"/>
    <w:rsid w:val="00C36B8B"/>
    <w:rsid w:val="00C409B8"/>
    <w:rsid w:val="00C40B4F"/>
    <w:rsid w:val="00C412AF"/>
    <w:rsid w:val="00C41369"/>
    <w:rsid w:val="00C41533"/>
    <w:rsid w:val="00C42785"/>
    <w:rsid w:val="00C4278C"/>
    <w:rsid w:val="00C429D0"/>
    <w:rsid w:val="00C42B4F"/>
    <w:rsid w:val="00C42FD5"/>
    <w:rsid w:val="00C430A7"/>
    <w:rsid w:val="00C438E8"/>
    <w:rsid w:val="00C43CB8"/>
    <w:rsid w:val="00C440CD"/>
    <w:rsid w:val="00C441CE"/>
    <w:rsid w:val="00C444E4"/>
    <w:rsid w:val="00C44600"/>
    <w:rsid w:val="00C44A60"/>
    <w:rsid w:val="00C44B37"/>
    <w:rsid w:val="00C45046"/>
    <w:rsid w:val="00C4577A"/>
    <w:rsid w:val="00C45B48"/>
    <w:rsid w:val="00C462F2"/>
    <w:rsid w:val="00C468A2"/>
    <w:rsid w:val="00C46CEF"/>
    <w:rsid w:val="00C4724D"/>
    <w:rsid w:val="00C47298"/>
    <w:rsid w:val="00C47670"/>
    <w:rsid w:val="00C478B1"/>
    <w:rsid w:val="00C47A7C"/>
    <w:rsid w:val="00C47FFA"/>
    <w:rsid w:val="00C50354"/>
    <w:rsid w:val="00C514EA"/>
    <w:rsid w:val="00C51A34"/>
    <w:rsid w:val="00C52317"/>
    <w:rsid w:val="00C52C9B"/>
    <w:rsid w:val="00C53074"/>
    <w:rsid w:val="00C53594"/>
    <w:rsid w:val="00C53DD2"/>
    <w:rsid w:val="00C5419C"/>
    <w:rsid w:val="00C5435D"/>
    <w:rsid w:val="00C544B3"/>
    <w:rsid w:val="00C54995"/>
    <w:rsid w:val="00C54A6E"/>
    <w:rsid w:val="00C54F73"/>
    <w:rsid w:val="00C55863"/>
    <w:rsid w:val="00C55D51"/>
    <w:rsid w:val="00C577C9"/>
    <w:rsid w:val="00C57E1E"/>
    <w:rsid w:val="00C57F3E"/>
    <w:rsid w:val="00C60197"/>
    <w:rsid w:val="00C61500"/>
    <w:rsid w:val="00C619C9"/>
    <w:rsid w:val="00C61ABF"/>
    <w:rsid w:val="00C61B84"/>
    <w:rsid w:val="00C61D55"/>
    <w:rsid w:val="00C61DA4"/>
    <w:rsid w:val="00C61EFF"/>
    <w:rsid w:val="00C61F81"/>
    <w:rsid w:val="00C62639"/>
    <w:rsid w:val="00C62646"/>
    <w:rsid w:val="00C62A3E"/>
    <w:rsid w:val="00C63B85"/>
    <w:rsid w:val="00C63E08"/>
    <w:rsid w:val="00C64900"/>
    <w:rsid w:val="00C64B92"/>
    <w:rsid w:val="00C64EC1"/>
    <w:rsid w:val="00C66F23"/>
    <w:rsid w:val="00C671BE"/>
    <w:rsid w:val="00C7048C"/>
    <w:rsid w:val="00C70BF3"/>
    <w:rsid w:val="00C70DA6"/>
    <w:rsid w:val="00C71282"/>
    <w:rsid w:val="00C714F2"/>
    <w:rsid w:val="00C71934"/>
    <w:rsid w:val="00C71DD9"/>
    <w:rsid w:val="00C7245A"/>
    <w:rsid w:val="00C72F1A"/>
    <w:rsid w:val="00C73CF7"/>
    <w:rsid w:val="00C73EC6"/>
    <w:rsid w:val="00C74BC7"/>
    <w:rsid w:val="00C7500F"/>
    <w:rsid w:val="00C7567A"/>
    <w:rsid w:val="00C7632D"/>
    <w:rsid w:val="00C76CEF"/>
    <w:rsid w:val="00C76D79"/>
    <w:rsid w:val="00C77385"/>
    <w:rsid w:val="00C77705"/>
    <w:rsid w:val="00C8051B"/>
    <w:rsid w:val="00C81A87"/>
    <w:rsid w:val="00C81E32"/>
    <w:rsid w:val="00C81FD9"/>
    <w:rsid w:val="00C821BA"/>
    <w:rsid w:val="00C82265"/>
    <w:rsid w:val="00C8272B"/>
    <w:rsid w:val="00C829B6"/>
    <w:rsid w:val="00C82B4D"/>
    <w:rsid w:val="00C82FA3"/>
    <w:rsid w:val="00C8301D"/>
    <w:rsid w:val="00C83CE8"/>
    <w:rsid w:val="00C83DDC"/>
    <w:rsid w:val="00C83FDD"/>
    <w:rsid w:val="00C84A81"/>
    <w:rsid w:val="00C85B18"/>
    <w:rsid w:val="00C85B44"/>
    <w:rsid w:val="00C8606C"/>
    <w:rsid w:val="00C86B29"/>
    <w:rsid w:val="00C87447"/>
    <w:rsid w:val="00C878FA"/>
    <w:rsid w:val="00C91AD1"/>
    <w:rsid w:val="00C91B5F"/>
    <w:rsid w:val="00C91D65"/>
    <w:rsid w:val="00C92087"/>
    <w:rsid w:val="00C92CFD"/>
    <w:rsid w:val="00C92FFD"/>
    <w:rsid w:val="00C9362B"/>
    <w:rsid w:val="00C93E23"/>
    <w:rsid w:val="00C93FE0"/>
    <w:rsid w:val="00C945A4"/>
    <w:rsid w:val="00C94645"/>
    <w:rsid w:val="00C94CF6"/>
    <w:rsid w:val="00C94F6C"/>
    <w:rsid w:val="00C95F6F"/>
    <w:rsid w:val="00C96045"/>
    <w:rsid w:val="00C9656F"/>
    <w:rsid w:val="00C9690B"/>
    <w:rsid w:val="00C970FC"/>
    <w:rsid w:val="00C9795D"/>
    <w:rsid w:val="00C97EC6"/>
    <w:rsid w:val="00CA020D"/>
    <w:rsid w:val="00CA044F"/>
    <w:rsid w:val="00CA058D"/>
    <w:rsid w:val="00CA05C7"/>
    <w:rsid w:val="00CA0730"/>
    <w:rsid w:val="00CA07E8"/>
    <w:rsid w:val="00CA0CE9"/>
    <w:rsid w:val="00CA0EB9"/>
    <w:rsid w:val="00CA1484"/>
    <w:rsid w:val="00CA1569"/>
    <w:rsid w:val="00CA2E9D"/>
    <w:rsid w:val="00CA3102"/>
    <w:rsid w:val="00CA3578"/>
    <w:rsid w:val="00CA384E"/>
    <w:rsid w:val="00CA3963"/>
    <w:rsid w:val="00CA3C4A"/>
    <w:rsid w:val="00CA42F6"/>
    <w:rsid w:val="00CA4411"/>
    <w:rsid w:val="00CA4ED3"/>
    <w:rsid w:val="00CA5070"/>
    <w:rsid w:val="00CA5125"/>
    <w:rsid w:val="00CA6338"/>
    <w:rsid w:val="00CA6805"/>
    <w:rsid w:val="00CA6C1E"/>
    <w:rsid w:val="00CA6F3B"/>
    <w:rsid w:val="00CA792E"/>
    <w:rsid w:val="00CA7973"/>
    <w:rsid w:val="00CA7F5B"/>
    <w:rsid w:val="00CB0A51"/>
    <w:rsid w:val="00CB0E8F"/>
    <w:rsid w:val="00CB1283"/>
    <w:rsid w:val="00CB1F55"/>
    <w:rsid w:val="00CB227E"/>
    <w:rsid w:val="00CB33AD"/>
    <w:rsid w:val="00CB3C29"/>
    <w:rsid w:val="00CB3DF5"/>
    <w:rsid w:val="00CB40B1"/>
    <w:rsid w:val="00CB4BFC"/>
    <w:rsid w:val="00CB5040"/>
    <w:rsid w:val="00CB5158"/>
    <w:rsid w:val="00CB51A6"/>
    <w:rsid w:val="00CB54F7"/>
    <w:rsid w:val="00CB656B"/>
    <w:rsid w:val="00CB6BC4"/>
    <w:rsid w:val="00CB7692"/>
    <w:rsid w:val="00CB77F3"/>
    <w:rsid w:val="00CC0431"/>
    <w:rsid w:val="00CC082A"/>
    <w:rsid w:val="00CC09AE"/>
    <w:rsid w:val="00CC11AE"/>
    <w:rsid w:val="00CC17D7"/>
    <w:rsid w:val="00CC1F9C"/>
    <w:rsid w:val="00CC2176"/>
    <w:rsid w:val="00CC28EF"/>
    <w:rsid w:val="00CC2A4D"/>
    <w:rsid w:val="00CC3C72"/>
    <w:rsid w:val="00CC480A"/>
    <w:rsid w:val="00CC4CF3"/>
    <w:rsid w:val="00CC4DE6"/>
    <w:rsid w:val="00CC5370"/>
    <w:rsid w:val="00CC5455"/>
    <w:rsid w:val="00CC6065"/>
    <w:rsid w:val="00CC60EA"/>
    <w:rsid w:val="00CC6170"/>
    <w:rsid w:val="00CC62C8"/>
    <w:rsid w:val="00CC7640"/>
    <w:rsid w:val="00CC7968"/>
    <w:rsid w:val="00CC7970"/>
    <w:rsid w:val="00CC7DB5"/>
    <w:rsid w:val="00CC7F40"/>
    <w:rsid w:val="00CD0071"/>
    <w:rsid w:val="00CD04A7"/>
    <w:rsid w:val="00CD05E5"/>
    <w:rsid w:val="00CD0B5C"/>
    <w:rsid w:val="00CD0F31"/>
    <w:rsid w:val="00CD101B"/>
    <w:rsid w:val="00CD11E5"/>
    <w:rsid w:val="00CD20AE"/>
    <w:rsid w:val="00CD2317"/>
    <w:rsid w:val="00CD2819"/>
    <w:rsid w:val="00CD2FF2"/>
    <w:rsid w:val="00CD3495"/>
    <w:rsid w:val="00CD36A5"/>
    <w:rsid w:val="00CD3F4E"/>
    <w:rsid w:val="00CD4407"/>
    <w:rsid w:val="00CD446C"/>
    <w:rsid w:val="00CD4958"/>
    <w:rsid w:val="00CD4DC2"/>
    <w:rsid w:val="00CD5340"/>
    <w:rsid w:val="00CD59B1"/>
    <w:rsid w:val="00CD5E01"/>
    <w:rsid w:val="00CD75F7"/>
    <w:rsid w:val="00CD7E70"/>
    <w:rsid w:val="00CE02EE"/>
    <w:rsid w:val="00CE0504"/>
    <w:rsid w:val="00CE0C6D"/>
    <w:rsid w:val="00CE182E"/>
    <w:rsid w:val="00CE1C48"/>
    <w:rsid w:val="00CE2589"/>
    <w:rsid w:val="00CE2AE7"/>
    <w:rsid w:val="00CE2CF3"/>
    <w:rsid w:val="00CE3289"/>
    <w:rsid w:val="00CE3BAE"/>
    <w:rsid w:val="00CE4590"/>
    <w:rsid w:val="00CE464D"/>
    <w:rsid w:val="00CE4944"/>
    <w:rsid w:val="00CE4AF0"/>
    <w:rsid w:val="00CE4BD0"/>
    <w:rsid w:val="00CE5029"/>
    <w:rsid w:val="00CE5767"/>
    <w:rsid w:val="00CE5AC6"/>
    <w:rsid w:val="00CE5D07"/>
    <w:rsid w:val="00CF0D33"/>
    <w:rsid w:val="00CF0EEB"/>
    <w:rsid w:val="00CF106B"/>
    <w:rsid w:val="00CF15CA"/>
    <w:rsid w:val="00CF15DD"/>
    <w:rsid w:val="00CF17E6"/>
    <w:rsid w:val="00CF25C1"/>
    <w:rsid w:val="00CF2863"/>
    <w:rsid w:val="00CF2AFD"/>
    <w:rsid w:val="00CF2D85"/>
    <w:rsid w:val="00CF332C"/>
    <w:rsid w:val="00CF3381"/>
    <w:rsid w:val="00CF35AF"/>
    <w:rsid w:val="00CF3643"/>
    <w:rsid w:val="00CF39F2"/>
    <w:rsid w:val="00CF3DE3"/>
    <w:rsid w:val="00CF597C"/>
    <w:rsid w:val="00CF5997"/>
    <w:rsid w:val="00D0022E"/>
    <w:rsid w:val="00D00359"/>
    <w:rsid w:val="00D006A2"/>
    <w:rsid w:val="00D01338"/>
    <w:rsid w:val="00D01442"/>
    <w:rsid w:val="00D015B9"/>
    <w:rsid w:val="00D01F06"/>
    <w:rsid w:val="00D027B6"/>
    <w:rsid w:val="00D02DF5"/>
    <w:rsid w:val="00D03D11"/>
    <w:rsid w:val="00D04BA3"/>
    <w:rsid w:val="00D05619"/>
    <w:rsid w:val="00D05A8D"/>
    <w:rsid w:val="00D0625C"/>
    <w:rsid w:val="00D06B21"/>
    <w:rsid w:val="00D06E07"/>
    <w:rsid w:val="00D07172"/>
    <w:rsid w:val="00D071E6"/>
    <w:rsid w:val="00D0726A"/>
    <w:rsid w:val="00D0774A"/>
    <w:rsid w:val="00D07D7F"/>
    <w:rsid w:val="00D11482"/>
    <w:rsid w:val="00D1225A"/>
    <w:rsid w:val="00D12AD6"/>
    <w:rsid w:val="00D12BE9"/>
    <w:rsid w:val="00D13135"/>
    <w:rsid w:val="00D13537"/>
    <w:rsid w:val="00D142C4"/>
    <w:rsid w:val="00D1435C"/>
    <w:rsid w:val="00D14AED"/>
    <w:rsid w:val="00D14EED"/>
    <w:rsid w:val="00D15053"/>
    <w:rsid w:val="00D156A6"/>
    <w:rsid w:val="00D1572D"/>
    <w:rsid w:val="00D17035"/>
    <w:rsid w:val="00D175F4"/>
    <w:rsid w:val="00D200A9"/>
    <w:rsid w:val="00D201B6"/>
    <w:rsid w:val="00D203D4"/>
    <w:rsid w:val="00D206E5"/>
    <w:rsid w:val="00D20731"/>
    <w:rsid w:val="00D21D6D"/>
    <w:rsid w:val="00D21DDE"/>
    <w:rsid w:val="00D22BC4"/>
    <w:rsid w:val="00D22F9B"/>
    <w:rsid w:val="00D23BC0"/>
    <w:rsid w:val="00D23DAE"/>
    <w:rsid w:val="00D23DF3"/>
    <w:rsid w:val="00D24B9E"/>
    <w:rsid w:val="00D24FF8"/>
    <w:rsid w:val="00D25904"/>
    <w:rsid w:val="00D25966"/>
    <w:rsid w:val="00D25F27"/>
    <w:rsid w:val="00D266BA"/>
    <w:rsid w:val="00D26C54"/>
    <w:rsid w:val="00D26C9D"/>
    <w:rsid w:val="00D27269"/>
    <w:rsid w:val="00D27761"/>
    <w:rsid w:val="00D306E5"/>
    <w:rsid w:val="00D3235C"/>
    <w:rsid w:val="00D32AAA"/>
    <w:rsid w:val="00D34053"/>
    <w:rsid w:val="00D34CE8"/>
    <w:rsid w:val="00D35071"/>
    <w:rsid w:val="00D3545D"/>
    <w:rsid w:val="00D36550"/>
    <w:rsid w:val="00D370EE"/>
    <w:rsid w:val="00D371A4"/>
    <w:rsid w:val="00D400F3"/>
    <w:rsid w:val="00D40CAE"/>
    <w:rsid w:val="00D41197"/>
    <w:rsid w:val="00D414E1"/>
    <w:rsid w:val="00D41865"/>
    <w:rsid w:val="00D41ACF"/>
    <w:rsid w:val="00D41C03"/>
    <w:rsid w:val="00D422AD"/>
    <w:rsid w:val="00D43787"/>
    <w:rsid w:val="00D43C65"/>
    <w:rsid w:val="00D44524"/>
    <w:rsid w:val="00D447FD"/>
    <w:rsid w:val="00D454B0"/>
    <w:rsid w:val="00D45AFC"/>
    <w:rsid w:val="00D46735"/>
    <w:rsid w:val="00D46BA7"/>
    <w:rsid w:val="00D46F3B"/>
    <w:rsid w:val="00D4768D"/>
    <w:rsid w:val="00D51865"/>
    <w:rsid w:val="00D52606"/>
    <w:rsid w:val="00D52A6D"/>
    <w:rsid w:val="00D52DB8"/>
    <w:rsid w:val="00D53514"/>
    <w:rsid w:val="00D53ACC"/>
    <w:rsid w:val="00D54077"/>
    <w:rsid w:val="00D541F1"/>
    <w:rsid w:val="00D545C3"/>
    <w:rsid w:val="00D54C53"/>
    <w:rsid w:val="00D5534A"/>
    <w:rsid w:val="00D55DE5"/>
    <w:rsid w:val="00D5616F"/>
    <w:rsid w:val="00D5648A"/>
    <w:rsid w:val="00D56966"/>
    <w:rsid w:val="00D56A17"/>
    <w:rsid w:val="00D56E06"/>
    <w:rsid w:val="00D60E27"/>
    <w:rsid w:val="00D60FFC"/>
    <w:rsid w:val="00D6134C"/>
    <w:rsid w:val="00D6270E"/>
    <w:rsid w:val="00D62FF1"/>
    <w:rsid w:val="00D63C7A"/>
    <w:rsid w:val="00D6413A"/>
    <w:rsid w:val="00D641AC"/>
    <w:rsid w:val="00D64A20"/>
    <w:rsid w:val="00D64D9A"/>
    <w:rsid w:val="00D656FE"/>
    <w:rsid w:val="00D65DF1"/>
    <w:rsid w:val="00D66300"/>
    <w:rsid w:val="00D66DEB"/>
    <w:rsid w:val="00D66E7F"/>
    <w:rsid w:val="00D67414"/>
    <w:rsid w:val="00D674DA"/>
    <w:rsid w:val="00D67857"/>
    <w:rsid w:val="00D67C39"/>
    <w:rsid w:val="00D67D20"/>
    <w:rsid w:val="00D701B8"/>
    <w:rsid w:val="00D7051F"/>
    <w:rsid w:val="00D7094F"/>
    <w:rsid w:val="00D70D07"/>
    <w:rsid w:val="00D716F3"/>
    <w:rsid w:val="00D719EC"/>
    <w:rsid w:val="00D72CBA"/>
    <w:rsid w:val="00D7306F"/>
    <w:rsid w:val="00D73186"/>
    <w:rsid w:val="00D73599"/>
    <w:rsid w:val="00D7401A"/>
    <w:rsid w:val="00D74399"/>
    <w:rsid w:val="00D74AD8"/>
    <w:rsid w:val="00D74E15"/>
    <w:rsid w:val="00D760D3"/>
    <w:rsid w:val="00D76302"/>
    <w:rsid w:val="00D76567"/>
    <w:rsid w:val="00D76906"/>
    <w:rsid w:val="00D77495"/>
    <w:rsid w:val="00D778B7"/>
    <w:rsid w:val="00D77C35"/>
    <w:rsid w:val="00D77D0C"/>
    <w:rsid w:val="00D80A44"/>
    <w:rsid w:val="00D813EC"/>
    <w:rsid w:val="00D814AF"/>
    <w:rsid w:val="00D82EDD"/>
    <w:rsid w:val="00D83BD7"/>
    <w:rsid w:val="00D83D4F"/>
    <w:rsid w:val="00D83FF5"/>
    <w:rsid w:val="00D84769"/>
    <w:rsid w:val="00D84B38"/>
    <w:rsid w:val="00D84E94"/>
    <w:rsid w:val="00D858C7"/>
    <w:rsid w:val="00D859C7"/>
    <w:rsid w:val="00D85B4C"/>
    <w:rsid w:val="00D86639"/>
    <w:rsid w:val="00D86A84"/>
    <w:rsid w:val="00D878D8"/>
    <w:rsid w:val="00D90055"/>
    <w:rsid w:val="00D90B45"/>
    <w:rsid w:val="00D90CA9"/>
    <w:rsid w:val="00D90E97"/>
    <w:rsid w:val="00D91668"/>
    <w:rsid w:val="00D91D77"/>
    <w:rsid w:val="00D91DAF"/>
    <w:rsid w:val="00D92CAC"/>
    <w:rsid w:val="00D92DCC"/>
    <w:rsid w:val="00D939CD"/>
    <w:rsid w:val="00D9415D"/>
    <w:rsid w:val="00D94AC7"/>
    <w:rsid w:val="00D950CC"/>
    <w:rsid w:val="00D9574F"/>
    <w:rsid w:val="00D95C94"/>
    <w:rsid w:val="00D96CEC"/>
    <w:rsid w:val="00D97B83"/>
    <w:rsid w:val="00D97E1B"/>
    <w:rsid w:val="00DA14FB"/>
    <w:rsid w:val="00DA1E87"/>
    <w:rsid w:val="00DA1FBD"/>
    <w:rsid w:val="00DA1FD5"/>
    <w:rsid w:val="00DA334D"/>
    <w:rsid w:val="00DA349C"/>
    <w:rsid w:val="00DA36A7"/>
    <w:rsid w:val="00DA3A4C"/>
    <w:rsid w:val="00DA4122"/>
    <w:rsid w:val="00DA4213"/>
    <w:rsid w:val="00DA509B"/>
    <w:rsid w:val="00DA6536"/>
    <w:rsid w:val="00DA6F95"/>
    <w:rsid w:val="00DA7041"/>
    <w:rsid w:val="00DA7A60"/>
    <w:rsid w:val="00DA7D5C"/>
    <w:rsid w:val="00DA7D7E"/>
    <w:rsid w:val="00DB0146"/>
    <w:rsid w:val="00DB0298"/>
    <w:rsid w:val="00DB053F"/>
    <w:rsid w:val="00DB0C4A"/>
    <w:rsid w:val="00DB1322"/>
    <w:rsid w:val="00DB1719"/>
    <w:rsid w:val="00DB17A2"/>
    <w:rsid w:val="00DB2083"/>
    <w:rsid w:val="00DB23D1"/>
    <w:rsid w:val="00DB2BEE"/>
    <w:rsid w:val="00DB2D18"/>
    <w:rsid w:val="00DB2D5B"/>
    <w:rsid w:val="00DB4864"/>
    <w:rsid w:val="00DB49DA"/>
    <w:rsid w:val="00DB53A8"/>
    <w:rsid w:val="00DB5608"/>
    <w:rsid w:val="00DB5BCB"/>
    <w:rsid w:val="00DB63CE"/>
    <w:rsid w:val="00DB6402"/>
    <w:rsid w:val="00DB68F0"/>
    <w:rsid w:val="00DB6E5F"/>
    <w:rsid w:val="00DB7405"/>
    <w:rsid w:val="00DB7E18"/>
    <w:rsid w:val="00DB7FE4"/>
    <w:rsid w:val="00DC0149"/>
    <w:rsid w:val="00DC042E"/>
    <w:rsid w:val="00DC08A6"/>
    <w:rsid w:val="00DC08FF"/>
    <w:rsid w:val="00DC11E6"/>
    <w:rsid w:val="00DC11FF"/>
    <w:rsid w:val="00DC1431"/>
    <w:rsid w:val="00DC2C72"/>
    <w:rsid w:val="00DC2D8D"/>
    <w:rsid w:val="00DC31D4"/>
    <w:rsid w:val="00DC3476"/>
    <w:rsid w:val="00DC3578"/>
    <w:rsid w:val="00DC615C"/>
    <w:rsid w:val="00DC6538"/>
    <w:rsid w:val="00DC6FF4"/>
    <w:rsid w:val="00DC7F07"/>
    <w:rsid w:val="00DD005E"/>
    <w:rsid w:val="00DD0492"/>
    <w:rsid w:val="00DD06D0"/>
    <w:rsid w:val="00DD06F7"/>
    <w:rsid w:val="00DD0D78"/>
    <w:rsid w:val="00DD110E"/>
    <w:rsid w:val="00DD1950"/>
    <w:rsid w:val="00DD25E9"/>
    <w:rsid w:val="00DD2DFE"/>
    <w:rsid w:val="00DD33C3"/>
    <w:rsid w:val="00DD3DF5"/>
    <w:rsid w:val="00DD4A68"/>
    <w:rsid w:val="00DD4BA0"/>
    <w:rsid w:val="00DD588B"/>
    <w:rsid w:val="00DD617A"/>
    <w:rsid w:val="00DD6869"/>
    <w:rsid w:val="00DD688B"/>
    <w:rsid w:val="00DE0B25"/>
    <w:rsid w:val="00DE16C6"/>
    <w:rsid w:val="00DE1702"/>
    <w:rsid w:val="00DE1B0B"/>
    <w:rsid w:val="00DE1C41"/>
    <w:rsid w:val="00DE1FDE"/>
    <w:rsid w:val="00DE2A07"/>
    <w:rsid w:val="00DE2C34"/>
    <w:rsid w:val="00DE33BA"/>
    <w:rsid w:val="00DE3A29"/>
    <w:rsid w:val="00DE3B32"/>
    <w:rsid w:val="00DE3CB2"/>
    <w:rsid w:val="00DE47E0"/>
    <w:rsid w:val="00DE552C"/>
    <w:rsid w:val="00DE656A"/>
    <w:rsid w:val="00DE6A31"/>
    <w:rsid w:val="00DE707A"/>
    <w:rsid w:val="00DE70A5"/>
    <w:rsid w:val="00DE798F"/>
    <w:rsid w:val="00DE79D6"/>
    <w:rsid w:val="00DE7A9B"/>
    <w:rsid w:val="00DF03C2"/>
    <w:rsid w:val="00DF0B15"/>
    <w:rsid w:val="00DF0D9E"/>
    <w:rsid w:val="00DF0F0E"/>
    <w:rsid w:val="00DF2535"/>
    <w:rsid w:val="00DF2AF0"/>
    <w:rsid w:val="00DF2C3D"/>
    <w:rsid w:val="00DF2CB9"/>
    <w:rsid w:val="00DF3422"/>
    <w:rsid w:val="00DF34F6"/>
    <w:rsid w:val="00DF3D48"/>
    <w:rsid w:val="00DF40F8"/>
    <w:rsid w:val="00DF4AC8"/>
    <w:rsid w:val="00DF4AEF"/>
    <w:rsid w:val="00DF5237"/>
    <w:rsid w:val="00DF535A"/>
    <w:rsid w:val="00DF57C3"/>
    <w:rsid w:val="00DF5D1F"/>
    <w:rsid w:val="00DF6845"/>
    <w:rsid w:val="00DF6D88"/>
    <w:rsid w:val="00DF7546"/>
    <w:rsid w:val="00DF7B9D"/>
    <w:rsid w:val="00E0057D"/>
    <w:rsid w:val="00E00C4C"/>
    <w:rsid w:val="00E00D56"/>
    <w:rsid w:val="00E01CF4"/>
    <w:rsid w:val="00E01EBC"/>
    <w:rsid w:val="00E021C3"/>
    <w:rsid w:val="00E023E3"/>
    <w:rsid w:val="00E02A64"/>
    <w:rsid w:val="00E02C31"/>
    <w:rsid w:val="00E02E8E"/>
    <w:rsid w:val="00E043BA"/>
    <w:rsid w:val="00E047DF"/>
    <w:rsid w:val="00E05130"/>
    <w:rsid w:val="00E052D7"/>
    <w:rsid w:val="00E057CE"/>
    <w:rsid w:val="00E05D3F"/>
    <w:rsid w:val="00E06314"/>
    <w:rsid w:val="00E06C66"/>
    <w:rsid w:val="00E075A8"/>
    <w:rsid w:val="00E0764F"/>
    <w:rsid w:val="00E07A6E"/>
    <w:rsid w:val="00E07D86"/>
    <w:rsid w:val="00E10A81"/>
    <w:rsid w:val="00E129DD"/>
    <w:rsid w:val="00E12FD2"/>
    <w:rsid w:val="00E13DAF"/>
    <w:rsid w:val="00E13FAE"/>
    <w:rsid w:val="00E141F0"/>
    <w:rsid w:val="00E143D1"/>
    <w:rsid w:val="00E14426"/>
    <w:rsid w:val="00E14E32"/>
    <w:rsid w:val="00E15826"/>
    <w:rsid w:val="00E1633A"/>
    <w:rsid w:val="00E1640C"/>
    <w:rsid w:val="00E1675B"/>
    <w:rsid w:val="00E16ABF"/>
    <w:rsid w:val="00E204BE"/>
    <w:rsid w:val="00E208D4"/>
    <w:rsid w:val="00E20A13"/>
    <w:rsid w:val="00E21350"/>
    <w:rsid w:val="00E21D37"/>
    <w:rsid w:val="00E233A7"/>
    <w:rsid w:val="00E24285"/>
    <w:rsid w:val="00E244B1"/>
    <w:rsid w:val="00E24929"/>
    <w:rsid w:val="00E24931"/>
    <w:rsid w:val="00E24B72"/>
    <w:rsid w:val="00E25162"/>
    <w:rsid w:val="00E25D0F"/>
    <w:rsid w:val="00E25F37"/>
    <w:rsid w:val="00E267C2"/>
    <w:rsid w:val="00E2693F"/>
    <w:rsid w:val="00E30548"/>
    <w:rsid w:val="00E30D08"/>
    <w:rsid w:val="00E30F2B"/>
    <w:rsid w:val="00E3183D"/>
    <w:rsid w:val="00E3228D"/>
    <w:rsid w:val="00E32B98"/>
    <w:rsid w:val="00E33C4A"/>
    <w:rsid w:val="00E3405E"/>
    <w:rsid w:val="00E34154"/>
    <w:rsid w:val="00E3480A"/>
    <w:rsid w:val="00E34C67"/>
    <w:rsid w:val="00E351AC"/>
    <w:rsid w:val="00E354F7"/>
    <w:rsid w:val="00E356D3"/>
    <w:rsid w:val="00E365D6"/>
    <w:rsid w:val="00E36728"/>
    <w:rsid w:val="00E37B1E"/>
    <w:rsid w:val="00E40BC5"/>
    <w:rsid w:val="00E42791"/>
    <w:rsid w:val="00E44186"/>
    <w:rsid w:val="00E44248"/>
    <w:rsid w:val="00E443E2"/>
    <w:rsid w:val="00E444AE"/>
    <w:rsid w:val="00E44758"/>
    <w:rsid w:val="00E4487C"/>
    <w:rsid w:val="00E45D50"/>
    <w:rsid w:val="00E470F7"/>
    <w:rsid w:val="00E4756C"/>
    <w:rsid w:val="00E47673"/>
    <w:rsid w:val="00E4791E"/>
    <w:rsid w:val="00E47940"/>
    <w:rsid w:val="00E47D91"/>
    <w:rsid w:val="00E50217"/>
    <w:rsid w:val="00E503FF"/>
    <w:rsid w:val="00E50EC4"/>
    <w:rsid w:val="00E51191"/>
    <w:rsid w:val="00E51206"/>
    <w:rsid w:val="00E517B9"/>
    <w:rsid w:val="00E52004"/>
    <w:rsid w:val="00E5265D"/>
    <w:rsid w:val="00E52884"/>
    <w:rsid w:val="00E52A5A"/>
    <w:rsid w:val="00E53026"/>
    <w:rsid w:val="00E539E2"/>
    <w:rsid w:val="00E539ED"/>
    <w:rsid w:val="00E53C35"/>
    <w:rsid w:val="00E54142"/>
    <w:rsid w:val="00E54354"/>
    <w:rsid w:val="00E54408"/>
    <w:rsid w:val="00E54938"/>
    <w:rsid w:val="00E54D2E"/>
    <w:rsid w:val="00E558C7"/>
    <w:rsid w:val="00E5600B"/>
    <w:rsid w:val="00E560F0"/>
    <w:rsid w:val="00E56858"/>
    <w:rsid w:val="00E574FD"/>
    <w:rsid w:val="00E6004B"/>
    <w:rsid w:val="00E60477"/>
    <w:rsid w:val="00E608C1"/>
    <w:rsid w:val="00E61421"/>
    <w:rsid w:val="00E61480"/>
    <w:rsid w:val="00E614AC"/>
    <w:rsid w:val="00E615BD"/>
    <w:rsid w:val="00E619E8"/>
    <w:rsid w:val="00E61DB2"/>
    <w:rsid w:val="00E61F0B"/>
    <w:rsid w:val="00E62279"/>
    <w:rsid w:val="00E623A9"/>
    <w:rsid w:val="00E623C3"/>
    <w:rsid w:val="00E627CF"/>
    <w:rsid w:val="00E628FC"/>
    <w:rsid w:val="00E62D74"/>
    <w:rsid w:val="00E63D30"/>
    <w:rsid w:val="00E64CBC"/>
    <w:rsid w:val="00E65445"/>
    <w:rsid w:val="00E65593"/>
    <w:rsid w:val="00E65711"/>
    <w:rsid w:val="00E66735"/>
    <w:rsid w:val="00E669D0"/>
    <w:rsid w:val="00E67AEB"/>
    <w:rsid w:val="00E711D6"/>
    <w:rsid w:val="00E71395"/>
    <w:rsid w:val="00E71439"/>
    <w:rsid w:val="00E71B72"/>
    <w:rsid w:val="00E71C0F"/>
    <w:rsid w:val="00E7236E"/>
    <w:rsid w:val="00E73779"/>
    <w:rsid w:val="00E74A82"/>
    <w:rsid w:val="00E754B8"/>
    <w:rsid w:val="00E75C82"/>
    <w:rsid w:val="00E76A41"/>
    <w:rsid w:val="00E774D3"/>
    <w:rsid w:val="00E77DB6"/>
    <w:rsid w:val="00E80539"/>
    <w:rsid w:val="00E80796"/>
    <w:rsid w:val="00E81352"/>
    <w:rsid w:val="00E832BD"/>
    <w:rsid w:val="00E83564"/>
    <w:rsid w:val="00E83E8F"/>
    <w:rsid w:val="00E84485"/>
    <w:rsid w:val="00E84971"/>
    <w:rsid w:val="00E8575B"/>
    <w:rsid w:val="00E86602"/>
    <w:rsid w:val="00E87028"/>
    <w:rsid w:val="00E87BD5"/>
    <w:rsid w:val="00E87C69"/>
    <w:rsid w:val="00E87D05"/>
    <w:rsid w:val="00E902B4"/>
    <w:rsid w:val="00E90F1B"/>
    <w:rsid w:val="00E90F40"/>
    <w:rsid w:val="00E9177C"/>
    <w:rsid w:val="00E91968"/>
    <w:rsid w:val="00E92552"/>
    <w:rsid w:val="00E92E10"/>
    <w:rsid w:val="00E93A8A"/>
    <w:rsid w:val="00E93ADC"/>
    <w:rsid w:val="00E93FD8"/>
    <w:rsid w:val="00E9413A"/>
    <w:rsid w:val="00E9504E"/>
    <w:rsid w:val="00E95160"/>
    <w:rsid w:val="00E956F3"/>
    <w:rsid w:val="00E95A64"/>
    <w:rsid w:val="00E96027"/>
    <w:rsid w:val="00E96624"/>
    <w:rsid w:val="00E96B6B"/>
    <w:rsid w:val="00E96BAC"/>
    <w:rsid w:val="00E96F15"/>
    <w:rsid w:val="00E96F4E"/>
    <w:rsid w:val="00E96F66"/>
    <w:rsid w:val="00E971C3"/>
    <w:rsid w:val="00E97B5F"/>
    <w:rsid w:val="00EA0C27"/>
    <w:rsid w:val="00EA0D24"/>
    <w:rsid w:val="00EA1091"/>
    <w:rsid w:val="00EA1129"/>
    <w:rsid w:val="00EA1DAA"/>
    <w:rsid w:val="00EA232D"/>
    <w:rsid w:val="00EA25D9"/>
    <w:rsid w:val="00EA28F3"/>
    <w:rsid w:val="00EA2B48"/>
    <w:rsid w:val="00EA3091"/>
    <w:rsid w:val="00EA3B9F"/>
    <w:rsid w:val="00EA41F3"/>
    <w:rsid w:val="00EA4380"/>
    <w:rsid w:val="00EA49B6"/>
    <w:rsid w:val="00EA5701"/>
    <w:rsid w:val="00EA5800"/>
    <w:rsid w:val="00EA61BA"/>
    <w:rsid w:val="00EA627C"/>
    <w:rsid w:val="00EA6A3B"/>
    <w:rsid w:val="00EA74E1"/>
    <w:rsid w:val="00EA78C4"/>
    <w:rsid w:val="00EB02C0"/>
    <w:rsid w:val="00EB07AC"/>
    <w:rsid w:val="00EB0B6C"/>
    <w:rsid w:val="00EB1599"/>
    <w:rsid w:val="00EB2138"/>
    <w:rsid w:val="00EB2B78"/>
    <w:rsid w:val="00EB2C54"/>
    <w:rsid w:val="00EB36F1"/>
    <w:rsid w:val="00EB3D52"/>
    <w:rsid w:val="00EB4435"/>
    <w:rsid w:val="00EB4C97"/>
    <w:rsid w:val="00EB4E5C"/>
    <w:rsid w:val="00EB55CB"/>
    <w:rsid w:val="00EB5F18"/>
    <w:rsid w:val="00EB60AC"/>
    <w:rsid w:val="00EB6606"/>
    <w:rsid w:val="00EB66E3"/>
    <w:rsid w:val="00EB6A04"/>
    <w:rsid w:val="00EB7257"/>
    <w:rsid w:val="00EB7A82"/>
    <w:rsid w:val="00EB7ECB"/>
    <w:rsid w:val="00EC0286"/>
    <w:rsid w:val="00EC0311"/>
    <w:rsid w:val="00EC075C"/>
    <w:rsid w:val="00EC09CF"/>
    <w:rsid w:val="00EC0BD2"/>
    <w:rsid w:val="00EC1F71"/>
    <w:rsid w:val="00EC2211"/>
    <w:rsid w:val="00EC22E5"/>
    <w:rsid w:val="00EC29C8"/>
    <w:rsid w:val="00EC2B7D"/>
    <w:rsid w:val="00EC3039"/>
    <w:rsid w:val="00EC35FC"/>
    <w:rsid w:val="00EC3826"/>
    <w:rsid w:val="00EC435C"/>
    <w:rsid w:val="00EC456E"/>
    <w:rsid w:val="00EC4684"/>
    <w:rsid w:val="00EC5D6B"/>
    <w:rsid w:val="00EC5EAE"/>
    <w:rsid w:val="00EC6172"/>
    <w:rsid w:val="00EC6503"/>
    <w:rsid w:val="00EC65D3"/>
    <w:rsid w:val="00EC6C07"/>
    <w:rsid w:val="00EC7DC7"/>
    <w:rsid w:val="00ED0847"/>
    <w:rsid w:val="00ED2358"/>
    <w:rsid w:val="00ED261F"/>
    <w:rsid w:val="00ED2847"/>
    <w:rsid w:val="00ED2DCF"/>
    <w:rsid w:val="00ED33E2"/>
    <w:rsid w:val="00ED34FE"/>
    <w:rsid w:val="00ED3939"/>
    <w:rsid w:val="00ED39BA"/>
    <w:rsid w:val="00ED595D"/>
    <w:rsid w:val="00ED59A9"/>
    <w:rsid w:val="00ED6168"/>
    <w:rsid w:val="00ED63B2"/>
    <w:rsid w:val="00ED6425"/>
    <w:rsid w:val="00ED6859"/>
    <w:rsid w:val="00ED702D"/>
    <w:rsid w:val="00ED704B"/>
    <w:rsid w:val="00ED7497"/>
    <w:rsid w:val="00EE0534"/>
    <w:rsid w:val="00EE1E6B"/>
    <w:rsid w:val="00EE2207"/>
    <w:rsid w:val="00EE29B1"/>
    <w:rsid w:val="00EE2E61"/>
    <w:rsid w:val="00EE359F"/>
    <w:rsid w:val="00EE3EEF"/>
    <w:rsid w:val="00EE43BE"/>
    <w:rsid w:val="00EE4AC6"/>
    <w:rsid w:val="00EE4E13"/>
    <w:rsid w:val="00EE53CA"/>
    <w:rsid w:val="00EE570B"/>
    <w:rsid w:val="00EE5763"/>
    <w:rsid w:val="00EE5AC4"/>
    <w:rsid w:val="00EE6868"/>
    <w:rsid w:val="00EE738D"/>
    <w:rsid w:val="00EE7D04"/>
    <w:rsid w:val="00EE7ED9"/>
    <w:rsid w:val="00EF00D2"/>
    <w:rsid w:val="00EF06FB"/>
    <w:rsid w:val="00EF2916"/>
    <w:rsid w:val="00EF29DF"/>
    <w:rsid w:val="00EF2DAF"/>
    <w:rsid w:val="00EF3CAA"/>
    <w:rsid w:val="00EF3EC7"/>
    <w:rsid w:val="00EF557F"/>
    <w:rsid w:val="00EF5856"/>
    <w:rsid w:val="00EF5ECE"/>
    <w:rsid w:val="00EF5EE0"/>
    <w:rsid w:val="00EF70D2"/>
    <w:rsid w:val="00EF7135"/>
    <w:rsid w:val="00EF71B3"/>
    <w:rsid w:val="00EF7E1F"/>
    <w:rsid w:val="00F00DBC"/>
    <w:rsid w:val="00F013C7"/>
    <w:rsid w:val="00F0182A"/>
    <w:rsid w:val="00F01979"/>
    <w:rsid w:val="00F01E97"/>
    <w:rsid w:val="00F01F9B"/>
    <w:rsid w:val="00F0207A"/>
    <w:rsid w:val="00F026C7"/>
    <w:rsid w:val="00F02788"/>
    <w:rsid w:val="00F02EF3"/>
    <w:rsid w:val="00F038A6"/>
    <w:rsid w:val="00F03922"/>
    <w:rsid w:val="00F03949"/>
    <w:rsid w:val="00F047DB"/>
    <w:rsid w:val="00F04C89"/>
    <w:rsid w:val="00F05AE0"/>
    <w:rsid w:val="00F05E84"/>
    <w:rsid w:val="00F06137"/>
    <w:rsid w:val="00F061D7"/>
    <w:rsid w:val="00F067E2"/>
    <w:rsid w:val="00F06B8C"/>
    <w:rsid w:val="00F0778C"/>
    <w:rsid w:val="00F07B77"/>
    <w:rsid w:val="00F07B9F"/>
    <w:rsid w:val="00F07F89"/>
    <w:rsid w:val="00F07FA9"/>
    <w:rsid w:val="00F105E4"/>
    <w:rsid w:val="00F10AD6"/>
    <w:rsid w:val="00F1134B"/>
    <w:rsid w:val="00F113A4"/>
    <w:rsid w:val="00F11C21"/>
    <w:rsid w:val="00F12612"/>
    <w:rsid w:val="00F12719"/>
    <w:rsid w:val="00F12BB4"/>
    <w:rsid w:val="00F13B4D"/>
    <w:rsid w:val="00F14C0C"/>
    <w:rsid w:val="00F15429"/>
    <w:rsid w:val="00F15A3D"/>
    <w:rsid w:val="00F15C94"/>
    <w:rsid w:val="00F15D88"/>
    <w:rsid w:val="00F15E4B"/>
    <w:rsid w:val="00F16710"/>
    <w:rsid w:val="00F17E97"/>
    <w:rsid w:val="00F17F08"/>
    <w:rsid w:val="00F20171"/>
    <w:rsid w:val="00F20379"/>
    <w:rsid w:val="00F2048E"/>
    <w:rsid w:val="00F20872"/>
    <w:rsid w:val="00F20BDD"/>
    <w:rsid w:val="00F20E89"/>
    <w:rsid w:val="00F20F28"/>
    <w:rsid w:val="00F21554"/>
    <w:rsid w:val="00F219F6"/>
    <w:rsid w:val="00F21D30"/>
    <w:rsid w:val="00F21F46"/>
    <w:rsid w:val="00F22072"/>
    <w:rsid w:val="00F22751"/>
    <w:rsid w:val="00F22F56"/>
    <w:rsid w:val="00F23129"/>
    <w:rsid w:val="00F23DA0"/>
    <w:rsid w:val="00F251F7"/>
    <w:rsid w:val="00F2533E"/>
    <w:rsid w:val="00F25623"/>
    <w:rsid w:val="00F25B33"/>
    <w:rsid w:val="00F25FFB"/>
    <w:rsid w:val="00F267D7"/>
    <w:rsid w:val="00F267DE"/>
    <w:rsid w:val="00F26D14"/>
    <w:rsid w:val="00F26D5B"/>
    <w:rsid w:val="00F26DF6"/>
    <w:rsid w:val="00F273AE"/>
    <w:rsid w:val="00F2750C"/>
    <w:rsid w:val="00F27AE9"/>
    <w:rsid w:val="00F27E57"/>
    <w:rsid w:val="00F300D9"/>
    <w:rsid w:val="00F30518"/>
    <w:rsid w:val="00F320AC"/>
    <w:rsid w:val="00F325DB"/>
    <w:rsid w:val="00F340A0"/>
    <w:rsid w:val="00F34A30"/>
    <w:rsid w:val="00F34BAD"/>
    <w:rsid w:val="00F34F2C"/>
    <w:rsid w:val="00F35497"/>
    <w:rsid w:val="00F3674D"/>
    <w:rsid w:val="00F37146"/>
    <w:rsid w:val="00F37160"/>
    <w:rsid w:val="00F3765F"/>
    <w:rsid w:val="00F37A81"/>
    <w:rsid w:val="00F407DE"/>
    <w:rsid w:val="00F4091A"/>
    <w:rsid w:val="00F413C4"/>
    <w:rsid w:val="00F41571"/>
    <w:rsid w:val="00F4206A"/>
    <w:rsid w:val="00F428AF"/>
    <w:rsid w:val="00F429A6"/>
    <w:rsid w:val="00F43019"/>
    <w:rsid w:val="00F43278"/>
    <w:rsid w:val="00F44FBF"/>
    <w:rsid w:val="00F459C2"/>
    <w:rsid w:val="00F45A4D"/>
    <w:rsid w:val="00F45D72"/>
    <w:rsid w:val="00F461F2"/>
    <w:rsid w:val="00F4649F"/>
    <w:rsid w:val="00F46954"/>
    <w:rsid w:val="00F46964"/>
    <w:rsid w:val="00F47522"/>
    <w:rsid w:val="00F47F70"/>
    <w:rsid w:val="00F50A8A"/>
    <w:rsid w:val="00F51CCC"/>
    <w:rsid w:val="00F520F9"/>
    <w:rsid w:val="00F53475"/>
    <w:rsid w:val="00F54400"/>
    <w:rsid w:val="00F54E35"/>
    <w:rsid w:val="00F553CA"/>
    <w:rsid w:val="00F5592B"/>
    <w:rsid w:val="00F55A30"/>
    <w:rsid w:val="00F55E82"/>
    <w:rsid w:val="00F55F57"/>
    <w:rsid w:val="00F5655B"/>
    <w:rsid w:val="00F56ADB"/>
    <w:rsid w:val="00F571C5"/>
    <w:rsid w:val="00F605FF"/>
    <w:rsid w:val="00F60665"/>
    <w:rsid w:val="00F60887"/>
    <w:rsid w:val="00F61386"/>
    <w:rsid w:val="00F61983"/>
    <w:rsid w:val="00F6242D"/>
    <w:rsid w:val="00F628E0"/>
    <w:rsid w:val="00F63507"/>
    <w:rsid w:val="00F63DDF"/>
    <w:rsid w:val="00F63E91"/>
    <w:rsid w:val="00F63F0C"/>
    <w:rsid w:val="00F6407A"/>
    <w:rsid w:val="00F64BEC"/>
    <w:rsid w:val="00F64CBB"/>
    <w:rsid w:val="00F651F1"/>
    <w:rsid w:val="00F65308"/>
    <w:rsid w:val="00F656B8"/>
    <w:rsid w:val="00F65EB6"/>
    <w:rsid w:val="00F663E7"/>
    <w:rsid w:val="00F66CB2"/>
    <w:rsid w:val="00F67015"/>
    <w:rsid w:val="00F672F7"/>
    <w:rsid w:val="00F676A3"/>
    <w:rsid w:val="00F676FB"/>
    <w:rsid w:val="00F7091C"/>
    <w:rsid w:val="00F70A0B"/>
    <w:rsid w:val="00F70D46"/>
    <w:rsid w:val="00F721E9"/>
    <w:rsid w:val="00F72591"/>
    <w:rsid w:val="00F729BC"/>
    <w:rsid w:val="00F73950"/>
    <w:rsid w:val="00F744D2"/>
    <w:rsid w:val="00F7482A"/>
    <w:rsid w:val="00F74A82"/>
    <w:rsid w:val="00F75A4A"/>
    <w:rsid w:val="00F75C55"/>
    <w:rsid w:val="00F75D34"/>
    <w:rsid w:val="00F75DB0"/>
    <w:rsid w:val="00F763ED"/>
    <w:rsid w:val="00F768FF"/>
    <w:rsid w:val="00F769BA"/>
    <w:rsid w:val="00F76CB3"/>
    <w:rsid w:val="00F779C3"/>
    <w:rsid w:val="00F77BD4"/>
    <w:rsid w:val="00F80403"/>
    <w:rsid w:val="00F80CD6"/>
    <w:rsid w:val="00F81A1E"/>
    <w:rsid w:val="00F81CD0"/>
    <w:rsid w:val="00F8223C"/>
    <w:rsid w:val="00F8351E"/>
    <w:rsid w:val="00F83773"/>
    <w:rsid w:val="00F83933"/>
    <w:rsid w:val="00F83998"/>
    <w:rsid w:val="00F83AA8"/>
    <w:rsid w:val="00F84816"/>
    <w:rsid w:val="00F84875"/>
    <w:rsid w:val="00F8490C"/>
    <w:rsid w:val="00F84AF1"/>
    <w:rsid w:val="00F851FE"/>
    <w:rsid w:val="00F85DE5"/>
    <w:rsid w:val="00F86B58"/>
    <w:rsid w:val="00F86C91"/>
    <w:rsid w:val="00F87560"/>
    <w:rsid w:val="00F8783F"/>
    <w:rsid w:val="00F87870"/>
    <w:rsid w:val="00F87875"/>
    <w:rsid w:val="00F87D35"/>
    <w:rsid w:val="00F9020A"/>
    <w:rsid w:val="00F9090B"/>
    <w:rsid w:val="00F91004"/>
    <w:rsid w:val="00F92ACD"/>
    <w:rsid w:val="00F930C6"/>
    <w:rsid w:val="00F93528"/>
    <w:rsid w:val="00F94876"/>
    <w:rsid w:val="00F955A3"/>
    <w:rsid w:val="00F95A0C"/>
    <w:rsid w:val="00F95C7B"/>
    <w:rsid w:val="00F96136"/>
    <w:rsid w:val="00F9634F"/>
    <w:rsid w:val="00F965F1"/>
    <w:rsid w:val="00F966D6"/>
    <w:rsid w:val="00F975A6"/>
    <w:rsid w:val="00F97B6D"/>
    <w:rsid w:val="00FA00D8"/>
    <w:rsid w:val="00FA0426"/>
    <w:rsid w:val="00FA0969"/>
    <w:rsid w:val="00FA09FF"/>
    <w:rsid w:val="00FA1317"/>
    <w:rsid w:val="00FA1634"/>
    <w:rsid w:val="00FA17D2"/>
    <w:rsid w:val="00FA29C8"/>
    <w:rsid w:val="00FA2A58"/>
    <w:rsid w:val="00FA39B6"/>
    <w:rsid w:val="00FA3AD3"/>
    <w:rsid w:val="00FA3B7C"/>
    <w:rsid w:val="00FA4038"/>
    <w:rsid w:val="00FA5040"/>
    <w:rsid w:val="00FA58EF"/>
    <w:rsid w:val="00FA6474"/>
    <w:rsid w:val="00FA653D"/>
    <w:rsid w:val="00FA6A0A"/>
    <w:rsid w:val="00FA7009"/>
    <w:rsid w:val="00FA7314"/>
    <w:rsid w:val="00FA7680"/>
    <w:rsid w:val="00FA78D5"/>
    <w:rsid w:val="00FA78D9"/>
    <w:rsid w:val="00FA7934"/>
    <w:rsid w:val="00FA7A82"/>
    <w:rsid w:val="00FA7E93"/>
    <w:rsid w:val="00FB01CF"/>
    <w:rsid w:val="00FB024C"/>
    <w:rsid w:val="00FB02C4"/>
    <w:rsid w:val="00FB034D"/>
    <w:rsid w:val="00FB044B"/>
    <w:rsid w:val="00FB0E2B"/>
    <w:rsid w:val="00FB100F"/>
    <w:rsid w:val="00FB1665"/>
    <w:rsid w:val="00FB27FA"/>
    <w:rsid w:val="00FB2D04"/>
    <w:rsid w:val="00FB3034"/>
    <w:rsid w:val="00FB3067"/>
    <w:rsid w:val="00FB3159"/>
    <w:rsid w:val="00FB346C"/>
    <w:rsid w:val="00FB361C"/>
    <w:rsid w:val="00FB362E"/>
    <w:rsid w:val="00FB58DE"/>
    <w:rsid w:val="00FB5B09"/>
    <w:rsid w:val="00FB5DC3"/>
    <w:rsid w:val="00FB5EA4"/>
    <w:rsid w:val="00FB5F47"/>
    <w:rsid w:val="00FB60E8"/>
    <w:rsid w:val="00FB64E9"/>
    <w:rsid w:val="00FB69A7"/>
    <w:rsid w:val="00FB7123"/>
    <w:rsid w:val="00FC01BA"/>
    <w:rsid w:val="00FC0598"/>
    <w:rsid w:val="00FC08F3"/>
    <w:rsid w:val="00FC094A"/>
    <w:rsid w:val="00FC0E0C"/>
    <w:rsid w:val="00FC11F4"/>
    <w:rsid w:val="00FC1285"/>
    <w:rsid w:val="00FC145E"/>
    <w:rsid w:val="00FC1B59"/>
    <w:rsid w:val="00FC1C11"/>
    <w:rsid w:val="00FC1E21"/>
    <w:rsid w:val="00FC3129"/>
    <w:rsid w:val="00FC4519"/>
    <w:rsid w:val="00FC4CC4"/>
    <w:rsid w:val="00FC5CAB"/>
    <w:rsid w:val="00FC6200"/>
    <w:rsid w:val="00FC6676"/>
    <w:rsid w:val="00FC6709"/>
    <w:rsid w:val="00FC70D4"/>
    <w:rsid w:val="00FC7831"/>
    <w:rsid w:val="00FC79F6"/>
    <w:rsid w:val="00FC7A47"/>
    <w:rsid w:val="00FD0226"/>
    <w:rsid w:val="00FD0FF1"/>
    <w:rsid w:val="00FD1A56"/>
    <w:rsid w:val="00FD2531"/>
    <w:rsid w:val="00FD2C2B"/>
    <w:rsid w:val="00FD3014"/>
    <w:rsid w:val="00FD3533"/>
    <w:rsid w:val="00FD4D12"/>
    <w:rsid w:val="00FD520B"/>
    <w:rsid w:val="00FD524A"/>
    <w:rsid w:val="00FD5B4B"/>
    <w:rsid w:val="00FD6FDE"/>
    <w:rsid w:val="00FD7396"/>
    <w:rsid w:val="00FE1B03"/>
    <w:rsid w:val="00FE1E05"/>
    <w:rsid w:val="00FE1E6F"/>
    <w:rsid w:val="00FE2807"/>
    <w:rsid w:val="00FE294F"/>
    <w:rsid w:val="00FE2CE2"/>
    <w:rsid w:val="00FE2E76"/>
    <w:rsid w:val="00FE4709"/>
    <w:rsid w:val="00FE4E0B"/>
    <w:rsid w:val="00FE4E23"/>
    <w:rsid w:val="00FE50FB"/>
    <w:rsid w:val="00FE56E8"/>
    <w:rsid w:val="00FE5B30"/>
    <w:rsid w:val="00FE6131"/>
    <w:rsid w:val="00FE65D9"/>
    <w:rsid w:val="00FE76DC"/>
    <w:rsid w:val="00FF03D1"/>
    <w:rsid w:val="00FF05FC"/>
    <w:rsid w:val="00FF063C"/>
    <w:rsid w:val="00FF0666"/>
    <w:rsid w:val="00FF17EE"/>
    <w:rsid w:val="00FF19E1"/>
    <w:rsid w:val="00FF1CFB"/>
    <w:rsid w:val="00FF1F33"/>
    <w:rsid w:val="00FF249B"/>
    <w:rsid w:val="00FF28BF"/>
    <w:rsid w:val="00FF384D"/>
    <w:rsid w:val="00FF388D"/>
    <w:rsid w:val="00FF3E0F"/>
    <w:rsid w:val="00FF44D6"/>
    <w:rsid w:val="00FF5033"/>
    <w:rsid w:val="00FF5B53"/>
    <w:rsid w:val="00FF5CD4"/>
    <w:rsid w:val="00FF638E"/>
    <w:rsid w:val="00FF6C44"/>
    <w:rsid w:val="00FF70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footer" w:uiPriority="99"/>
    <w:lsdException w:name="caption" w:qFormat="1"/>
    <w:lsdException w:name="table of figures" w:uiPriority="99"/>
    <w:lsdException w:name="table of authorities" w:uiPriority="99"/>
    <w:lsdException w:name="List Number" w:semiHidden="0" w:uiPriority="99" w:unhideWhenUsed="0"/>
    <w:lsdException w:name="List 4" w:semiHidden="0" w:unhideWhenUsed="0"/>
    <w:lsdException w:name="List 5" w:semiHidden="0" w:unhideWhenUsed="0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iPriority="99" w:unhideWhenUsed="0"/>
    <w:lsdException w:name="Body Text First Indent 2" w:uiPriority="99"/>
    <w:lsdException w:name="Body Text Indent 2" w:uiPriority="99"/>
    <w:lsdException w:name="Strong" w:semiHidden="0" w:uiPriority="99" w:unhideWhenUsed="0" w:qFormat="1"/>
    <w:lsdException w:name="Emphasis" w:semiHidden="0" w:uiPriority="20" w:unhideWhenUsed="0" w:qFormat="1"/>
    <w:lsdException w:name="Plain Text" w:uiPriority="99"/>
    <w:lsdException w:name="No List" w:uiPriority="99"/>
    <w:lsdException w:name="Table Grid" w:uiPriority="3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2C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475F16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475F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475F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475F1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475F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475F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475F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475F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475F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057D6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t2 Char,body text1 Char"/>
    <w:basedOn w:val="DefaultParagraphFont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t2,body text1"/>
    <w:basedOn w:val="Normal"/>
    <w:link w:val="BodyTextChar"/>
    <w:rsid w:val="00475F16"/>
    <w:pPr>
      <w:spacing w:after="120"/>
    </w:pPr>
  </w:style>
  <w:style w:type="character" w:customStyle="1" w:styleId="Heading4Char">
    <w:name w:val="Heading 4 Char"/>
    <w:basedOn w:val="DefaultParagraphFont"/>
    <w:link w:val="Heading4"/>
    <w:locked/>
    <w:rsid w:val="008B4832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8B4832"/>
    <w:rPr>
      <w:rFonts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locked/>
    <w:rsid w:val="008B4832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locked/>
    <w:rsid w:val="008B4832"/>
    <w:rPr>
      <w:rFonts w:cs="EucrosiaUPC"/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locked/>
    <w:rsid w:val="008B4832"/>
    <w:rPr>
      <w:rFonts w:cs="EucrosiaUPC"/>
      <w:b/>
      <w:bCs/>
      <w:sz w:val="32"/>
      <w:szCs w:val="32"/>
    </w:rPr>
  </w:style>
  <w:style w:type="character" w:customStyle="1" w:styleId="Heading9Char">
    <w:name w:val="Heading 9 Char"/>
    <w:basedOn w:val="DefaultParagraphFont"/>
    <w:link w:val="Heading9"/>
    <w:locked/>
    <w:rsid w:val="008B4832"/>
    <w:rPr>
      <w:rFonts w:cs="EucrosiaUPC"/>
      <w:b/>
      <w:bCs/>
      <w:sz w:val="30"/>
      <w:szCs w:val="30"/>
    </w:rPr>
  </w:style>
  <w:style w:type="paragraph" w:styleId="Header">
    <w:name w:val="header"/>
    <w:basedOn w:val="Normal"/>
    <w:link w:val="HeaderChar"/>
    <w:rsid w:val="00475F1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DE3A29"/>
    <w:rPr>
      <w:rFonts w:ascii="Arial" w:hAnsi="Arial"/>
      <w:sz w:val="18"/>
      <w:szCs w:val="18"/>
    </w:rPr>
  </w:style>
  <w:style w:type="character" w:customStyle="1" w:styleId="AAAddress">
    <w:name w:val="AA Address"/>
    <w:basedOn w:val="DefaultParagraphFont"/>
    <w:uiPriority w:val="99"/>
    <w:rsid w:val="00475F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475F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475F1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A6D64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475F16"/>
    <w:rPr>
      <w:rFonts w:cs="Times New Roman"/>
      <w:b/>
      <w:bCs/>
    </w:rPr>
  </w:style>
  <w:style w:type="paragraph" w:styleId="ListBullet">
    <w:name w:val="List Bullet"/>
    <w:basedOn w:val="Normal"/>
    <w:rsid w:val="00475F16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475F16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475F16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475F16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uiPriority w:val="99"/>
    <w:rsid w:val="00475F1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475F16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475F1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475F16"/>
    <w:pPr>
      <w:ind w:left="284"/>
    </w:pPr>
  </w:style>
  <w:style w:type="paragraph" w:customStyle="1" w:styleId="AAFrameAddress">
    <w:name w:val="AA Frame Address"/>
    <w:basedOn w:val="Heading1"/>
    <w:uiPriority w:val="99"/>
    <w:rsid w:val="00475F1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475F16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475F16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475F16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475F16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475F16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475F16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475F16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475F16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475F16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475F16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475F16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475F16"/>
    <w:pPr>
      <w:ind w:left="2552" w:hanging="284"/>
    </w:pPr>
  </w:style>
  <w:style w:type="paragraph" w:styleId="TOC2">
    <w:name w:val="toc 2"/>
    <w:basedOn w:val="Normal"/>
    <w:next w:val="Normal"/>
    <w:semiHidden/>
    <w:rsid w:val="00475F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475F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475F16"/>
    <w:pPr>
      <w:ind w:left="851"/>
    </w:pPr>
  </w:style>
  <w:style w:type="paragraph" w:styleId="TOC5">
    <w:name w:val="toc 5"/>
    <w:basedOn w:val="Normal"/>
    <w:next w:val="Normal"/>
    <w:uiPriority w:val="99"/>
    <w:semiHidden/>
    <w:rsid w:val="00475F16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475F16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475F16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475F16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475F16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475F16"/>
    <w:pPr>
      <w:ind w:left="567" w:hanging="567"/>
    </w:pPr>
  </w:style>
  <w:style w:type="paragraph" w:styleId="ListBullet5">
    <w:name w:val="List Bullet 5"/>
    <w:basedOn w:val="Normal"/>
    <w:uiPriority w:val="99"/>
    <w:rsid w:val="00475F16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475F16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8B4832"/>
    <w:rPr>
      <w:rFonts w:ascii="Arial" w:hAnsi="Arial" w:cs="Angsana New"/>
      <w:sz w:val="18"/>
      <w:szCs w:val="18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locked/>
    <w:rsid w:val="004D6D6A"/>
    <w:rPr>
      <w:rFonts w:ascii="Arial" w:hAnsi="Arial" w:cs="Angsana New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rsid w:val="00475F16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8B4832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475F16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8B4832"/>
    <w:rPr>
      <w:rFonts w:ascii="Arial" w:hAnsi="Arial"/>
      <w:sz w:val="18"/>
      <w:szCs w:val="18"/>
    </w:rPr>
  </w:style>
  <w:style w:type="character" w:styleId="Strong">
    <w:name w:val="Strong"/>
    <w:basedOn w:val="DefaultParagraphFont"/>
    <w:uiPriority w:val="99"/>
    <w:qFormat/>
    <w:rsid w:val="00475F16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475F1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475F1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475F1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475F16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475F1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475F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475F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475F1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475F16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475F16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475F16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475F1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475F1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475F1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475F16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475F16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8B4832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8B4832"/>
    <w:rPr>
      <w:rFonts w:cs="EucrosiaUPC"/>
      <w:sz w:val="30"/>
      <w:szCs w:val="30"/>
    </w:rPr>
  </w:style>
  <w:style w:type="character" w:styleId="PageNumber">
    <w:name w:val="page number"/>
    <w:basedOn w:val="DefaultParagraphFont"/>
    <w:rsid w:val="00475F16"/>
  </w:style>
  <w:style w:type="paragraph" w:customStyle="1" w:styleId="ASSETS">
    <w:name w:val="ASSETS"/>
    <w:basedOn w:val="Normal"/>
    <w:uiPriority w:val="99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8B4832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105CB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8B4832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AE7F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 w:hanging="540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rsid w:val="00AE7F54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3057D6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8B4832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8B4832"/>
    <w:rPr>
      <w:sz w:val="18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8B4832"/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8B4832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0B78AD"/>
    <w:rPr>
      <w:bCs/>
      <w:sz w:val="22"/>
      <w:szCs w:val="22"/>
      <w:lang w:val="en-US" w:eastAsia="en-GB" w:bidi="th-TH"/>
    </w:rPr>
  </w:style>
  <w:style w:type="paragraph" w:customStyle="1" w:styleId="E0">
    <w:name w:val="Å§ª×èÍ E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EnvelopeReturn">
    <w:name w:val="envelope return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customStyle="1" w:styleId="E1">
    <w:name w:val="?????????? E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ListParagraph">
    <w:name w:val="List Paragraph"/>
    <w:basedOn w:val="Normal"/>
    <w:uiPriority w:val="34"/>
    <w:qFormat/>
    <w:rsid w:val="00A33382"/>
    <w:pPr>
      <w:ind w:left="720"/>
      <w:contextualSpacing/>
    </w:pPr>
    <w:rPr>
      <w:rFonts w:eastAsia="Times New Roman"/>
      <w:szCs w:val="22"/>
    </w:rPr>
  </w:style>
  <w:style w:type="character" w:styleId="CommentReference">
    <w:name w:val="annotation reference"/>
    <w:basedOn w:val="DefaultParagraphFont"/>
    <w:unhideWhenUsed/>
    <w:rsid w:val="00902038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902038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902038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9020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02038"/>
    <w:rPr>
      <w:rFonts w:ascii="Arial" w:hAnsi="Arial"/>
      <w:b/>
      <w:bCs/>
      <w:szCs w:val="25"/>
    </w:rPr>
  </w:style>
  <w:style w:type="paragraph" w:customStyle="1" w:styleId="AccountingPolicy">
    <w:name w:val="Accounting Policy"/>
    <w:basedOn w:val="Normal"/>
    <w:link w:val="AccountingPolicyChar1"/>
    <w:rsid w:val="003F2A6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3F2A68"/>
    <w:rPr>
      <w:rFonts w:ascii="Univers 45 Light" w:hAnsi="Univers 45 Light" w:cs="Univers 45 Light"/>
      <w:color w:val="000000"/>
      <w:lang w:val="en-GB" w:bidi="ar-SA"/>
    </w:rPr>
  </w:style>
  <w:style w:type="character" w:customStyle="1" w:styleId="shorttext1">
    <w:name w:val="short_text1"/>
    <w:basedOn w:val="DefaultParagraphFont"/>
    <w:uiPriority w:val="99"/>
    <w:rsid w:val="008B4832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8B4832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8B4832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8B4832"/>
    <w:rPr>
      <w:rFonts w:cs="Times New Roman"/>
    </w:rPr>
  </w:style>
  <w:style w:type="paragraph" w:customStyle="1" w:styleId="Default">
    <w:name w:val="Default"/>
    <w:rsid w:val="008B4832"/>
    <w:pPr>
      <w:autoSpaceDE w:val="0"/>
      <w:autoSpaceDN w:val="0"/>
      <w:adjustRightInd w:val="0"/>
    </w:pPr>
    <w:rPr>
      <w:rFonts w:ascii="EucrosiaUPC" w:eastAsia="Times New Roman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8B4832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8B48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Times New Roman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8B4832"/>
    <w:rPr>
      <w:rFonts w:ascii="Consolas" w:eastAsia="Times New Roman" w:hAnsi="Consolas"/>
      <w:sz w:val="21"/>
      <w:szCs w:val="26"/>
    </w:rPr>
  </w:style>
  <w:style w:type="paragraph" w:customStyle="1" w:styleId="Subhead3">
    <w:name w:val="Subhead 3"/>
    <w:basedOn w:val="Normal"/>
    <w:link w:val="Subhead3Char"/>
    <w:rsid w:val="008B4832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8B4832"/>
    <w:rPr>
      <w:rFonts w:ascii="Univers 45 Light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8B4832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8B4832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B4832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B4832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8B4832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8B4832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8B4832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8B4832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8B4832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8B4832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8B4832"/>
    <w:rPr>
      <w:i/>
      <w:iCs/>
    </w:rPr>
  </w:style>
  <w:style w:type="character" w:customStyle="1" w:styleId="apple-converted-space">
    <w:name w:val="apple-converted-space"/>
    <w:basedOn w:val="DefaultParagraphFont"/>
    <w:rsid w:val="008B4832"/>
  </w:style>
  <w:style w:type="paragraph" w:customStyle="1" w:styleId="TableParagraph">
    <w:name w:val="Table Paragraph"/>
    <w:basedOn w:val="Normal"/>
    <w:uiPriority w:val="1"/>
    <w:qFormat/>
    <w:rsid w:val="008B4832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rsid w:val="008B4832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8B4832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8B48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footer" w:uiPriority="99"/>
    <w:lsdException w:name="caption" w:qFormat="1"/>
    <w:lsdException w:name="table of figures" w:uiPriority="99"/>
    <w:lsdException w:name="table of authorities" w:uiPriority="99"/>
    <w:lsdException w:name="List Number" w:semiHidden="0" w:uiPriority="99" w:unhideWhenUsed="0"/>
    <w:lsdException w:name="List 4" w:semiHidden="0" w:unhideWhenUsed="0"/>
    <w:lsdException w:name="List 5" w:semiHidden="0" w:unhideWhenUsed="0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iPriority="99" w:unhideWhenUsed="0"/>
    <w:lsdException w:name="Body Text First Indent 2" w:uiPriority="99"/>
    <w:lsdException w:name="Body Text Indent 2" w:uiPriority="99"/>
    <w:lsdException w:name="Strong" w:semiHidden="0" w:uiPriority="99" w:unhideWhenUsed="0" w:qFormat="1"/>
    <w:lsdException w:name="Emphasis" w:semiHidden="0" w:uiPriority="20" w:unhideWhenUsed="0" w:qFormat="1"/>
    <w:lsdException w:name="Plain Text" w:uiPriority="99"/>
    <w:lsdException w:name="No List" w:uiPriority="99"/>
    <w:lsdException w:name="Table Grid" w:uiPriority="3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2C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475F16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475F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475F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475F1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475F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475F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475F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475F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475F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057D6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t2 Char,body text1 Char"/>
    <w:basedOn w:val="DefaultParagraphFont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t2,body text1"/>
    <w:basedOn w:val="Normal"/>
    <w:link w:val="BodyTextChar"/>
    <w:rsid w:val="00475F16"/>
    <w:pPr>
      <w:spacing w:after="120"/>
    </w:pPr>
  </w:style>
  <w:style w:type="character" w:customStyle="1" w:styleId="Heading4Char">
    <w:name w:val="Heading 4 Char"/>
    <w:basedOn w:val="DefaultParagraphFont"/>
    <w:link w:val="Heading4"/>
    <w:locked/>
    <w:rsid w:val="008B4832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8B4832"/>
    <w:rPr>
      <w:rFonts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locked/>
    <w:rsid w:val="008B4832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locked/>
    <w:rsid w:val="008B4832"/>
    <w:rPr>
      <w:rFonts w:cs="EucrosiaUPC"/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locked/>
    <w:rsid w:val="008B4832"/>
    <w:rPr>
      <w:rFonts w:cs="EucrosiaUPC"/>
      <w:b/>
      <w:bCs/>
      <w:sz w:val="32"/>
      <w:szCs w:val="32"/>
    </w:rPr>
  </w:style>
  <w:style w:type="character" w:customStyle="1" w:styleId="Heading9Char">
    <w:name w:val="Heading 9 Char"/>
    <w:basedOn w:val="DefaultParagraphFont"/>
    <w:link w:val="Heading9"/>
    <w:locked/>
    <w:rsid w:val="008B4832"/>
    <w:rPr>
      <w:rFonts w:cs="EucrosiaUPC"/>
      <w:b/>
      <w:bCs/>
      <w:sz w:val="30"/>
      <w:szCs w:val="30"/>
    </w:rPr>
  </w:style>
  <w:style w:type="paragraph" w:styleId="Header">
    <w:name w:val="header"/>
    <w:basedOn w:val="Normal"/>
    <w:link w:val="HeaderChar"/>
    <w:rsid w:val="00475F1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DE3A29"/>
    <w:rPr>
      <w:rFonts w:ascii="Arial" w:hAnsi="Arial"/>
      <w:sz w:val="18"/>
      <w:szCs w:val="18"/>
    </w:rPr>
  </w:style>
  <w:style w:type="character" w:customStyle="1" w:styleId="AAAddress">
    <w:name w:val="AA Address"/>
    <w:basedOn w:val="DefaultParagraphFont"/>
    <w:uiPriority w:val="99"/>
    <w:rsid w:val="00475F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475F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475F1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A6D64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475F16"/>
    <w:rPr>
      <w:rFonts w:cs="Times New Roman"/>
      <w:b/>
      <w:bCs/>
    </w:rPr>
  </w:style>
  <w:style w:type="paragraph" w:styleId="ListBullet">
    <w:name w:val="List Bullet"/>
    <w:basedOn w:val="Normal"/>
    <w:rsid w:val="00475F16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475F16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475F16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475F16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uiPriority w:val="99"/>
    <w:rsid w:val="00475F1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475F16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475F1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475F16"/>
    <w:pPr>
      <w:ind w:left="284"/>
    </w:pPr>
  </w:style>
  <w:style w:type="paragraph" w:customStyle="1" w:styleId="AAFrameAddress">
    <w:name w:val="AA Frame Address"/>
    <w:basedOn w:val="Heading1"/>
    <w:uiPriority w:val="99"/>
    <w:rsid w:val="00475F1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475F16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475F16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475F16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475F16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475F16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475F16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475F16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475F16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475F16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475F16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475F16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475F16"/>
    <w:pPr>
      <w:ind w:left="2552" w:hanging="284"/>
    </w:pPr>
  </w:style>
  <w:style w:type="paragraph" w:styleId="TOC2">
    <w:name w:val="toc 2"/>
    <w:basedOn w:val="Normal"/>
    <w:next w:val="Normal"/>
    <w:semiHidden/>
    <w:rsid w:val="00475F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475F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475F16"/>
    <w:pPr>
      <w:ind w:left="851"/>
    </w:pPr>
  </w:style>
  <w:style w:type="paragraph" w:styleId="TOC5">
    <w:name w:val="toc 5"/>
    <w:basedOn w:val="Normal"/>
    <w:next w:val="Normal"/>
    <w:uiPriority w:val="99"/>
    <w:semiHidden/>
    <w:rsid w:val="00475F16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475F16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475F16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475F16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475F16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475F16"/>
    <w:pPr>
      <w:ind w:left="567" w:hanging="567"/>
    </w:pPr>
  </w:style>
  <w:style w:type="paragraph" w:styleId="ListBullet5">
    <w:name w:val="List Bullet 5"/>
    <w:basedOn w:val="Normal"/>
    <w:uiPriority w:val="99"/>
    <w:rsid w:val="00475F16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475F16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8B4832"/>
    <w:rPr>
      <w:rFonts w:ascii="Arial" w:hAnsi="Arial" w:cs="Angsana New"/>
      <w:sz w:val="18"/>
      <w:szCs w:val="18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locked/>
    <w:rsid w:val="004D6D6A"/>
    <w:rPr>
      <w:rFonts w:ascii="Arial" w:hAnsi="Arial" w:cs="Angsana New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rsid w:val="00475F16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8B4832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475F16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8B4832"/>
    <w:rPr>
      <w:rFonts w:ascii="Arial" w:hAnsi="Arial"/>
      <w:sz w:val="18"/>
      <w:szCs w:val="18"/>
    </w:rPr>
  </w:style>
  <w:style w:type="character" w:styleId="Strong">
    <w:name w:val="Strong"/>
    <w:basedOn w:val="DefaultParagraphFont"/>
    <w:uiPriority w:val="99"/>
    <w:qFormat/>
    <w:rsid w:val="00475F16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475F1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475F1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475F1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475F16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475F1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475F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475F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475F1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475F16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475F16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475F16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475F1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475F1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475F1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475F16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475F16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8B4832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8B4832"/>
    <w:rPr>
      <w:rFonts w:cs="EucrosiaUPC"/>
      <w:sz w:val="30"/>
      <w:szCs w:val="30"/>
    </w:rPr>
  </w:style>
  <w:style w:type="character" w:styleId="PageNumber">
    <w:name w:val="page number"/>
    <w:basedOn w:val="DefaultParagraphFont"/>
    <w:rsid w:val="00475F16"/>
  </w:style>
  <w:style w:type="paragraph" w:customStyle="1" w:styleId="ASSETS">
    <w:name w:val="ASSETS"/>
    <w:basedOn w:val="Normal"/>
    <w:uiPriority w:val="99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8B4832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105CB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8B4832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AE7F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 w:hanging="540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rsid w:val="00AE7F54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3057D6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8B4832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8B4832"/>
    <w:rPr>
      <w:sz w:val="18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8B4832"/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8B4832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0B78AD"/>
    <w:rPr>
      <w:bCs/>
      <w:sz w:val="22"/>
      <w:szCs w:val="22"/>
      <w:lang w:val="en-US" w:eastAsia="en-GB" w:bidi="th-TH"/>
    </w:rPr>
  </w:style>
  <w:style w:type="paragraph" w:customStyle="1" w:styleId="E0">
    <w:name w:val="Å§ª×èÍ E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EnvelopeReturn">
    <w:name w:val="envelope return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customStyle="1" w:styleId="E1">
    <w:name w:val="?????????? E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ListParagraph">
    <w:name w:val="List Paragraph"/>
    <w:basedOn w:val="Normal"/>
    <w:uiPriority w:val="34"/>
    <w:qFormat/>
    <w:rsid w:val="00A33382"/>
    <w:pPr>
      <w:ind w:left="720"/>
      <w:contextualSpacing/>
    </w:pPr>
    <w:rPr>
      <w:rFonts w:eastAsia="Times New Roman"/>
      <w:szCs w:val="22"/>
    </w:rPr>
  </w:style>
  <w:style w:type="character" w:styleId="CommentReference">
    <w:name w:val="annotation reference"/>
    <w:basedOn w:val="DefaultParagraphFont"/>
    <w:unhideWhenUsed/>
    <w:rsid w:val="00902038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902038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902038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9020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02038"/>
    <w:rPr>
      <w:rFonts w:ascii="Arial" w:hAnsi="Arial"/>
      <w:b/>
      <w:bCs/>
      <w:szCs w:val="25"/>
    </w:rPr>
  </w:style>
  <w:style w:type="paragraph" w:customStyle="1" w:styleId="AccountingPolicy">
    <w:name w:val="Accounting Policy"/>
    <w:basedOn w:val="Normal"/>
    <w:link w:val="AccountingPolicyChar1"/>
    <w:rsid w:val="003F2A6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3F2A68"/>
    <w:rPr>
      <w:rFonts w:ascii="Univers 45 Light" w:hAnsi="Univers 45 Light" w:cs="Univers 45 Light"/>
      <w:color w:val="000000"/>
      <w:lang w:val="en-GB" w:bidi="ar-SA"/>
    </w:rPr>
  </w:style>
  <w:style w:type="character" w:customStyle="1" w:styleId="shorttext1">
    <w:name w:val="short_text1"/>
    <w:basedOn w:val="DefaultParagraphFont"/>
    <w:uiPriority w:val="99"/>
    <w:rsid w:val="008B4832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8B4832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8B4832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8B4832"/>
    <w:rPr>
      <w:rFonts w:cs="Times New Roman"/>
    </w:rPr>
  </w:style>
  <w:style w:type="paragraph" w:customStyle="1" w:styleId="Default">
    <w:name w:val="Default"/>
    <w:rsid w:val="008B4832"/>
    <w:pPr>
      <w:autoSpaceDE w:val="0"/>
      <w:autoSpaceDN w:val="0"/>
      <w:adjustRightInd w:val="0"/>
    </w:pPr>
    <w:rPr>
      <w:rFonts w:ascii="EucrosiaUPC" w:eastAsia="Times New Roman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8B4832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8B48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Times New Roman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8B4832"/>
    <w:rPr>
      <w:rFonts w:ascii="Consolas" w:eastAsia="Times New Roman" w:hAnsi="Consolas"/>
      <w:sz w:val="21"/>
      <w:szCs w:val="26"/>
    </w:rPr>
  </w:style>
  <w:style w:type="paragraph" w:customStyle="1" w:styleId="Subhead3">
    <w:name w:val="Subhead 3"/>
    <w:basedOn w:val="Normal"/>
    <w:link w:val="Subhead3Char"/>
    <w:rsid w:val="008B4832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8B4832"/>
    <w:rPr>
      <w:rFonts w:ascii="Univers 45 Light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8B4832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8B4832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B4832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B4832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8B4832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8B4832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8B4832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8B4832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8B4832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8B4832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8B4832"/>
    <w:rPr>
      <w:i/>
      <w:iCs/>
    </w:rPr>
  </w:style>
  <w:style w:type="character" w:customStyle="1" w:styleId="apple-converted-space">
    <w:name w:val="apple-converted-space"/>
    <w:basedOn w:val="DefaultParagraphFont"/>
    <w:rsid w:val="008B4832"/>
  </w:style>
  <w:style w:type="paragraph" w:customStyle="1" w:styleId="TableParagraph">
    <w:name w:val="Table Paragraph"/>
    <w:basedOn w:val="Normal"/>
    <w:uiPriority w:val="1"/>
    <w:qFormat/>
    <w:rsid w:val="008B4832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rsid w:val="008B4832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8B4832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8B48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10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5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4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9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7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0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4.xml"/><Relationship Id="rId18" Type="http://schemas.openxmlformats.org/officeDocument/2006/relationships/header" Target="header7.xml"/><Relationship Id="rId3" Type="http://schemas.openxmlformats.org/officeDocument/2006/relationships/styles" Target="styles.xml"/><Relationship Id="rId21" Type="http://schemas.openxmlformats.org/officeDocument/2006/relationships/footer" Target="footer5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openxmlformats.org/officeDocument/2006/relationships/header" Target="header8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header" Target="header5.xml"/><Relationship Id="rId23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footer" Target="footer4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E0FF4E-8FFF-4135-BCE8-35F1C5371B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579</TotalTime>
  <Pages>29</Pages>
  <Words>5115</Words>
  <Characters>29157</Characters>
  <Application>Microsoft Office Word</Application>
  <DocSecurity>0</DocSecurity>
  <Lines>242</Lines>
  <Paragraphs>68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34204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tadsong_h22</dc:creator>
  <cp:keywords/>
  <dc:description/>
  <cp:lastModifiedBy>Windows User</cp:lastModifiedBy>
  <cp:revision>193</cp:revision>
  <cp:lastPrinted>2020-05-09T10:05:00Z</cp:lastPrinted>
  <dcterms:created xsi:type="dcterms:W3CDTF">2020-05-05T09:11:00Z</dcterms:created>
  <dcterms:modified xsi:type="dcterms:W3CDTF">2020-05-13T06:36:00Z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