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BA27C6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EE731F">
        <w:rPr>
          <w:rFonts w:ascii="Angsana New" w:hAnsi="Angsana New" w:cs="Angsana New"/>
          <w:b/>
          <w:bCs/>
          <w:sz w:val="32"/>
          <w:szCs w:val="32"/>
        </w:rPr>
        <w:t>3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57"/>
        <w:gridCol w:w="6946"/>
      </w:tblGrid>
      <w:tr w:rsidR="00951509" w:rsidRPr="007E5AF8" w:rsidTr="00BA681E">
        <w:trPr>
          <w:trHeight w:val="715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BA681E">
        <w:trPr>
          <w:trHeight w:val="436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BA681E" w:rsidRPr="007E5AF8" w:rsidRDefault="00BA681E" w:rsidP="00BA681E">
            <w:pPr>
              <w:spacing w:line="276" w:lineRule="auto"/>
              <w:ind w:left="162" w:right="29" w:firstLine="3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946" w:type="dxa"/>
            <w:tcBorders>
              <w:top w:val="single" w:sz="4" w:space="0" w:color="auto"/>
              <w:bottom w:val="nil"/>
            </w:tcBorders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ดงขี้เหล็ก 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เมืองปราจีนบุรี จ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ปราจีนบุรี ประเทศไทย</w:t>
            </w:r>
          </w:p>
        </w:tc>
      </w:tr>
      <w:tr w:rsidR="00951509" w:rsidRPr="007E5AF8" w:rsidTr="00BA681E">
        <w:trPr>
          <w:trHeight w:val="436"/>
        </w:trPr>
        <w:tc>
          <w:tcPr>
            <w:tcW w:w="2257" w:type="dxa"/>
            <w:tcBorders>
              <w:top w:val="nil"/>
              <w:bottom w:val="nil"/>
            </w:tcBorders>
          </w:tcPr>
          <w:p w:rsidR="00951509" w:rsidRPr="007E5AF8" w:rsidRDefault="00951509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  <w:vAlign w:val="center"/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152/8 </w:t>
            </w:r>
            <w:r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,152/9 ,152/15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  <w:r w:rsidR="000552F4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BA681E">
        <w:tc>
          <w:tcPr>
            <w:tcW w:w="2257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946" w:type="dxa"/>
            <w:tcBorders>
              <w:bottom w:val="nil"/>
            </w:tcBorders>
            <w:vAlign w:val="center"/>
          </w:tcPr>
          <w:p w:rsidR="00951509" w:rsidRPr="007E5AF8" w:rsidRDefault="00C1153E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ผลิตและประกอบแผงวงจรไฟฟ้าอิเล็กทรอนิก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BA681E">
        <w:trPr>
          <w:trHeight w:val="519"/>
        </w:trPr>
        <w:tc>
          <w:tcPr>
            <w:tcW w:w="2257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ลงทุนในบริษัทร่วม และบริษัทย่อยซึ่งประกอบธุรกิจ ตามหมายเหตุประกอบงบการเงินข้อ </w:t>
            </w:r>
            <w:r w:rsidR="00E3209F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E3209F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10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</w:t>
      </w:r>
      <w:r w:rsidR="00EE731F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7E5AF8" w:rsidRPr="00E04147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C3335A">
      <w:pPr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EE731F">
        <w:rPr>
          <w:rFonts w:ascii="Angsana New" w:hAnsi="Angsana New" w:cs="Angsana New"/>
          <w:spacing w:val="-2"/>
          <w:sz w:val="32"/>
          <w:szCs w:val="32"/>
        </w:rPr>
        <w:t>3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EE731F">
        <w:rPr>
          <w:rFonts w:ascii="Angsana New" w:hAnsi="Angsana New" w:cs="Angsana New"/>
          <w:spacing w:val="-2"/>
          <w:sz w:val="32"/>
          <w:szCs w:val="32"/>
        </w:rPr>
        <w:t>62</w:t>
      </w:r>
    </w:p>
    <w:p w:rsidR="00A714BD" w:rsidRDefault="00A714BD" w:rsidP="00C3335A">
      <w:pPr>
        <w:spacing w:before="120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>
        <w:rPr>
          <w:rFonts w:ascii="Angsana New" w:hAnsi="Angsana New" w:cs="Angsana New"/>
          <w:spacing w:val="-2"/>
          <w:sz w:val="32"/>
          <w:szCs w:val="32"/>
          <w:cs/>
        </w:rPr>
        <w:t>่าวไม่มีผลกระทบอย่างมีสาระสำคัญ</w:t>
      </w:r>
      <w:r w:rsidR="000112BB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="00BA681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47C17">
        <w:rPr>
          <w:rFonts w:ascii="Angsana New" w:hAnsi="Angsana New" w:cs="Angsana New" w:hint="cs"/>
          <w:spacing w:val="-2"/>
          <w:sz w:val="32"/>
          <w:szCs w:val="32"/>
          <w:cs/>
        </w:rPr>
        <w:t>ยกเว้นมาตรฐานการรายงานทางการเงินฉบับใหม่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  <w:r w:rsidR="007E5AF8" w:rsidRPr="007E5AF8">
        <w:rPr>
          <w:rFonts w:ascii="Angsana New" w:hAnsi="Angsana New" w:cs="Angsana New"/>
          <w:sz w:val="32"/>
          <w:szCs w:val="32"/>
          <w:cs/>
        </w:rPr>
        <w:br w:type="page"/>
      </w:r>
    </w:p>
    <w:p w:rsidR="00D47C17" w:rsidRPr="00907FF8" w:rsidRDefault="00D47C17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D47C17" w:rsidRPr="00134AA9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กลุ่มดังกล่าว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34AA9">
        <w:rPr>
          <w:rFonts w:ascii="Angsana New" w:hAnsi="Angsana New"/>
          <w:spacing w:val="-2"/>
          <w:sz w:val="32"/>
          <w:szCs w:val="32"/>
        </w:rPr>
        <w:t>Business Model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678FC" w:rsidRPr="00666141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16"/>
          <w:szCs w:val="16"/>
          <w:highlight w:val="yellow"/>
          <w:cs/>
        </w:rPr>
      </w:pPr>
    </w:p>
    <w:p w:rsidR="0029205E" w:rsidRPr="00907FF8" w:rsidRDefault="0029205E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 ฉบับที่ 16 เรื่อง สัญญาเช่า</w:t>
      </w:r>
    </w:p>
    <w:p w:rsidR="0029205E" w:rsidRPr="00134AA9" w:rsidRDefault="0029205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</w:t>
      </w:r>
      <w:r w:rsidR="007023AE" w:rsidRPr="00134AA9">
        <w:rPr>
          <w:rFonts w:ascii="Angsana New" w:hAnsi="Angsana New" w:hint="cs"/>
          <w:spacing w:val="-2"/>
          <w:sz w:val="32"/>
          <w:szCs w:val="32"/>
          <w:cs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:rsidR="007023AE" w:rsidRPr="00DF6D24" w:rsidRDefault="007023A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z w:val="32"/>
          <w:szCs w:val="32"/>
          <w:cs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907FF8">
        <w:rPr>
          <w:rFonts w:ascii="Angsana New" w:hAnsi="Angsana New" w:hint="cs"/>
          <w:spacing w:val="-2"/>
          <w:sz w:val="32"/>
          <w:szCs w:val="32"/>
          <w:cs/>
        </w:rPr>
        <w:t>นำมาตรฐานการรายงานทางการเงินฉบับนี้มาถือปฏิบัติโดยรับรู้ผลกระทบ</w:t>
      </w:r>
      <w:r w:rsidR="00907FF8" w:rsidRPr="00DF6D24">
        <w:rPr>
          <w:rFonts w:ascii="Angsana New" w:hAnsi="Angsana New" w:hint="cs"/>
          <w:sz w:val="32"/>
          <w:szCs w:val="32"/>
          <w:cs/>
        </w:rPr>
        <w:t>สะสมของการนำมาตรฐานการรายงานทางการเงินฉบับนี้มาถือปฏิบัติครั้งแรกโดยปรับปรุงยอดยกมา ณ วันที่นำมาปฏิบัติใช้ครั้งแรก ไม่ปรับย้อนหลังงบการเงินปีก่อนที่แสดงเปรียบเทียบ ซึ่งกลุ่มบริษัทจะรับรู้หนี้สินตามสัญญาเช่าสำหรับสัญญาเช่าที่เคยจัดประเภทเป็นสัญญาเช่าดำเนินงา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>ด้วยมูลค่าปัจจุบันของเงินจ่ายชำระตามสัญญา</w:t>
      </w:r>
      <w:r w:rsidR="005E5CF1" w:rsidRPr="00DF6D24">
        <w:rPr>
          <w:rFonts w:ascii="Angsana New" w:hAnsi="Angsana New" w:hint="cs"/>
          <w:sz w:val="32"/>
          <w:szCs w:val="32"/>
          <w:cs/>
        </w:rPr>
        <w:t>เช่า</w:t>
      </w:r>
      <w:r w:rsidR="00907FF8" w:rsidRPr="00DF6D2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 xml:space="preserve">คิดลดด้วยอัตราดอกเบี้ยเงินกู้ยืมส่วนเพิ่มของกลุ่มบริษัท ณ วันที่ </w:t>
      </w:r>
      <w:r w:rsidR="00907FF8" w:rsidRPr="00DF6D24">
        <w:rPr>
          <w:rFonts w:ascii="Angsana New" w:hAnsi="Angsana New"/>
          <w:sz w:val="32"/>
          <w:szCs w:val="32"/>
        </w:rPr>
        <w:t xml:space="preserve">1 </w:t>
      </w:r>
      <w:r w:rsidR="00907FF8" w:rsidRPr="00DF6D24">
        <w:rPr>
          <w:rFonts w:ascii="Angsana New" w:hAnsi="Angsana New" w:hint="cs"/>
          <w:sz w:val="32"/>
          <w:szCs w:val="32"/>
          <w:cs/>
        </w:rPr>
        <w:t>มกราคม 2563 และรับรู้สินทรัพย์เท่ากับหนี้สินตามสัญญาเช่า ปรับปรุงด้วยจำนวนเงินของการจ่ายชำระ</w:t>
      </w:r>
      <w:r w:rsidR="008D1A77" w:rsidRPr="00DF6D24">
        <w:rPr>
          <w:rFonts w:ascii="Angsana New" w:hAnsi="Angsana New" w:hint="cs"/>
          <w:sz w:val="32"/>
          <w:szCs w:val="32"/>
          <w:cs/>
        </w:rPr>
        <w:t>ตามสัญญาเช่าที่จ่ายล่วงหน้าหรือค้างจ่าย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8D1A77" w:rsidRPr="00DF6D24">
        <w:rPr>
          <w:rFonts w:ascii="Angsana New" w:hAnsi="Angsana New" w:hint="cs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และสำหรับสัญญาเช่าที่เคยจัดประเภทเป็นสัญญาเช่าการเงิน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รับรู้มูลค่าตามบัญชีของสินทรัพย์และหนี้สินตามสัญญาเช่า</w:t>
      </w:r>
      <w:r w:rsidR="006759F9" w:rsidRPr="00DF6D24">
        <w:rPr>
          <w:rFonts w:ascii="Angsana New" w:hAnsi="Angsana New" w:hint="cs"/>
          <w:sz w:val="32"/>
          <w:szCs w:val="32"/>
          <w:cs/>
        </w:rPr>
        <w:t>ด้วย</w:t>
      </w:r>
      <w:r w:rsidR="003E08C7" w:rsidRPr="00DF6D24">
        <w:rPr>
          <w:rFonts w:ascii="Angsana New" w:hAnsi="Angsana New" w:hint="cs"/>
          <w:sz w:val="32"/>
          <w:szCs w:val="32"/>
          <w:cs/>
        </w:rPr>
        <w:t>มูลค่าตามบัญชีเดิม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ก่อนวันที่นำมาตรฐานการรายงานทางการเงินมาถือปฏิบัติครั้งแรก</w:t>
      </w:r>
    </w:p>
    <w:p w:rsidR="007023AE" w:rsidRPr="00666141" w:rsidRDefault="007023AE" w:rsidP="00666141">
      <w:pPr>
        <w:spacing w:line="230" w:lineRule="auto"/>
        <w:ind w:left="1440"/>
        <w:jc w:val="thaiDistribute"/>
        <w:rPr>
          <w:rFonts w:ascii="Angsana New" w:hAnsi="Angsana New" w:cs="Angsana New"/>
          <w:spacing w:val="-2"/>
          <w:cs/>
        </w:rPr>
      </w:pPr>
    </w:p>
    <w:p w:rsidR="00976D81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666141" w:rsidRDefault="007E5AF8" w:rsidP="00666141">
      <w:pPr>
        <w:spacing w:line="230" w:lineRule="auto"/>
        <w:ind w:left="1440"/>
        <w:jc w:val="thaiDistribute"/>
        <w:rPr>
          <w:rFonts w:ascii="Angsana New" w:hAnsi="Angsana New" w:cs="Angsana New"/>
          <w:cs/>
        </w:rPr>
      </w:pPr>
    </w:p>
    <w:p w:rsidR="00A714BD" w:rsidRPr="006907D6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666141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ad"/>
        <w:tblW w:w="0" w:type="auto"/>
        <w:tblInd w:w="1548" w:type="dxa"/>
        <w:tblLook w:val="04A0"/>
      </w:tblPr>
      <w:tblGrid>
        <w:gridCol w:w="3690"/>
        <w:gridCol w:w="1530"/>
        <w:gridCol w:w="1530"/>
        <w:gridCol w:w="1350"/>
      </w:tblGrid>
      <w:tr w:rsidR="00976D81" w:rsidTr="008C69FD">
        <w:tc>
          <w:tcPr>
            <w:tcW w:w="369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:rsidTr="00266FD0"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134AA9" w:rsidRDefault="00064DB0" w:rsidP="00666141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มี.ค. 256</w:t>
            </w:r>
            <w:r w:rsidR="005360A3" w:rsidRPr="00134AA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4DB0" w:rsidRPr="00134AA9" w:rsidRDefault="00064DB0" w:rsidP="00666141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5360A3" w:rsidRPr="00134AA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134AA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134AA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134AA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7D6" w:rsidTr="00266FD0">
        <w:tc>
          <w:tcPr>
            <w:tcW w:w="369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single" w:sz="4" w:space="0" w:color="auto"/>
            </w:tcBorders>
          </w:tcPr>
          <w:p w:rsidR="006907D6" w:rsidRPr="00134AA9" w:rsidRDefault="003F3589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</w:tcBorders>
          </w:tcPr>
          <w:p w:rsidR="006907D6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lastRenderedPageBreak/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D436EA" w:rsidRPr="00D436EA" w:rsidRDefault="00D436EA" w:rsidP="00D436EA">
      <w:pPr>
        <w:ind w:left="1440"/>
        <w:jc w:val="thaiDistribute"/>
        <w:rPr>
          <w:rFonts w:ascii="Angsana New" w:hAnsi="Angsana New" w:cs="Angsana New"/>
          <w:sz w:val="12"/>
          <w:szCs w:val="12"/>
        </w:rPr>
      </w:pPr>
    </w:p>
    <w:p w:rsidR="008D656F" w:rsidRPr="00155D27" w:rsidRDefault="00D436EA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ผลสะสมจากการเปลี่ยนแปลงนโยบายการบัญชี</w:t>
      </w:r>
      <w:r w:rsidR="005E41FF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:rsidR="00A460C8" w:rsidRDefault="00D436EA" w:rsidP="006B7792">
      <w:pPr>
        <w:ind w:left="462" w:firstLine="70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B7653">
        <w:rPr>
          <w:rFonts w:ascii="Angsana New" w:hAnsi="Angsana New" w:cs="Angsana New"/>
          <w:sz w:val="32"/>
          <w:szCs w:val="32"/>
        </w:rPr>
        <w:t xml:space="preserve"> 2</w:t>
      </w:r>
      <w:r w:rsidR="00BC536F">
        <w:rPr>
          <w:rFonts w:ascii="Angsana New" w:hAnsi="Angsana New" w:cs="Angsana New"/>
          <w:sz w:val="32"/>
          <w:szCs w:val="32"/>
        </w:rPr>
        <w:t>.2</w:t>
      </w:r>
      <w:r w:rsidR="00FB7653">
        <w:rPr>
          <w:rFonts w:ascii="Angsana New" w:hAnsi="Angsana New" w:cs="Angsana New"/>
          <w:sz w:val="32"/>
          <w:szCs w:val="32"/>
        </w:rPr>
        <w:t xml:space="preserve"> </w:t>
      </w:r>
      <w:r w:rsidR="00FB765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FB7653">
        <w:rPr>
          <w:rFonts w:ascii="Angsana New" w:hAnsi="Angsana New" w:cs="Angsana New"/>
          <w:sz w:val="32"/>
          <w:szCs w:val="32"/>
        </w:rPr>
        <w:t xml:space="preserve">16 </w:t>
      </w:r>
      <w:r w:rsidR="00080FD7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="00555C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0FD7">
        <w:rPr>
          <w:rFonts w:ascii="Angsana New" w:hAnsi="Angsana New" w:cs="Angsana New" w:hint="cs"/>
          <w:sz w:val="32"/>
          <w:szCs w:val="32"/>
          <w:cs/>
        </w:rPr>
        <w:t xml:space="preserve">สัญญาเช่า </w:t>
      </w:r>
      <w:r w:rsidR="00FB7653">
        <w:rPr>
          <w:rFonts w:ascii="Angsana New" w:hAnsi="Angsana New" w:cs="Angsana New" w:hint="cs"/>
          <w:sz w:val="32"/>
          <w:szCs w:val="32"/>
          <w:cs/>
        </w:rPr>
        <w:t>มาถือปฏิบัติในระหว่างงวดปัจจุบัน กลุ่มบริษัทได้เลือก</w:t>
      </w:r>
      <w:r w:rsidR="005E5CF1">
        <w:rPr>
          <w:rFonts w:ascii="Angsana New" w:hAnsi="Angsana New" w:cs="Angsana New" w:hint="cs"/>
          <w:sz w:val="32"/>
          <w:szCs w:val="32"/>
          <w:cs/>
        </w:rPr>
        <w:t>ไ</w:t>
      </w:r>
      <w:r w:rsidR="00BC536F">
        <w:rPr>
          <w:rFonts w:ascii="Angsana New" w:hAnsi="Angsana New" w:cs="Angsana New" w:hint="cs"/>
          <w:sz w:val="32"/>
          <w:szCs w:val="32"/>
          <w:cs/>
        </w:rPr>
        <w:t>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BC536F" w:rsidRPr="00AD5DCB" w:rsidRDefault="00BC536F" w:rsidP="006B7792">
      <w:pPr>
        <w:ind w:left="462" w:firstLine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</w:t>
      </w:r>
      <w:r w:rsidR="005E41F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961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1276"/>
        <w:gridCol w:w="2126"/>
        <w:gridCol w:w="1800"/>
        <w:gridCol w:w="979"/>
      </w:tblGrid>
      <w:tr w:rsidR="003C572C" w:rsidRPr="00390937" w:rsidTr="00327E98">
        <w:trPr>
          <w:tblHeader/>
        </w:trPr>
        <w:tc>
          <w:tcPr>
            <w:tcW w:w="3780" w:type="dxa"/>
            <w:shd w:val="clear" w:color="auto" w:fill="auto"/>
          </w:tcPr>
          <w:p w:rsidR="003C572C" w:rsidRPr="00AD5DCB" w:rsidRDefault="003C572C" w:rsidP="001A477C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1" w:type="dxa"/>
            <w:gridSpan w:val="4"/>
            <w:vMerge w:val="restart"/>
            <w:shd w:val="clear" w:color="auto" w:fill="auto"/>
            <w:vAlign w:val="bottom"/>
          </w:tcPr>
          <w:p w:rsidR="003C572C" w:rsidRPr="00390937" w:rsidRDefault="003C572C" w:rsidP="00694341">
            <w:pPr>
              <w:overflowPunct/>
              <w:autoSpaceDE/>
              <w:autoSpaceDN/>
              <w:adjustRightInd/>
              <w:spacing w:before="240"/>
              <w:ind w:left="720" w:right="2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(หน่วย </w:t>
            </w:r>
            <w:r w:rsidRPr="003909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  <w:p w:rsidR="003C572C" w:rsidRPr="00390937" w:rsidRDefault="003C572C" w:rsidP="001A477C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C572C" w:rsidRPr="00390937" w:rsidTr="00327E98">
        <w:trPr>
          <w:tblHeader/>
        </w:trPr>
        <w:tc>
          <w:tcPr>
            <w:tcW w:w="3780" w:type="dxa"/>
            <w:shd w:val="clear" w:color="auto" w:fill="auto"/>
          </w:tcPr>
          <w:p w:rsidR="003C572C" w:rsidRPr="00AD5DCB" w:rsidRDefault="003C572C" w:rsidP="001A477C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1" w:type="dxa"/>
            <w:gridSpan w:val="4"/>
            <w:vMerge/>
            <w:shd w:val="clear" w:color="auto" w:fill="auto"/>
            <w:vAlign w:val="bottom"/>
          </w:tcPr>
          <w:p w:rsidR="003C572C" w:rsidRPr="00390937" w:rsidRDefault="003C572C" w:rsidP="001A477C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536F" w:rsidRPr="00AD5DCB" w:rsidTr="00327E98">
        <w:trPr>
          <w:tblHeader/>
        </w:trPr>
        <w:tc>
          <w:tcPr>
            <w:tcW w:w="3780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C536F" w:rsidRPr="00AD5DCB" w:rsidRDefault="00BC536F" w:rsidP="001A477C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6" w:type="dxa"/>
            <w:gridSpan w:val="2"/>
            <w:shd w:val="clear" w:color="auto" w:fill="auto"/>
          </w:tcPr>
          <w:p w:rsidR="00BC536F" w:rsidRPr="00AD5DCB" w:rsidRDefault="00BC536F" w:rsidP="001A477C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C536F" w:rsidRPr="00AD5DCB" w:rsidRDefault="00BC536F" w:rsidP="001A477C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6F" w:rsidRPr="00AD5DCB" w:rsidTr="00327E98">
        <w:trPr>
          <w:tblHeader/>
        </w:trPr>
        <w:tc>
          <w:tcPr>
            <w:tcW w:w="3780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C536F" w:rsidRPr="00327E98" w:rsidRDefault="00BC536F" w:rsidP="001121BD">
            <w:pPr>
              <w:pBdr>
                <w:bottom w:val="single" w:sz="4" w:space="1" w:color="auto"/>
              </w:pBd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E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27E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27E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0B6A8B" w:rsidRDefault="00BC536F" w:rsidP="005E5CF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</w:t>
            </w:r>
          </w:p>
          <w:p w:rsidR="005E5CF1" w:rsidRDefault="00BC536F" w:rsidP="005E5CF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รายงานทางการเงิน </w:t>
            </w:r>
          </w:p>
          <w:p w:rsidR="005E5CF1" w:rsidRDefault="005E5CF1" w:rsidP="005E5CF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BC536F" w:rsidRPr="00AD5DC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</w:t>
            </w:r>
          </w:p>
          <w:p w:rsidR="00BC536F" w:rsidRPr="00AD5DCB" w:rsidRDefault="00BC536F" w:rsidP="005E5CF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536F" w:rsidRDefault="00BC536F" w:rsidP="001A477C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  <w:p w:rsidR="005E5CF1" w:rsidRPr="00AD5DCB" w:rsidRDefault="00855308" w:rsidP="001A477C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 สัญญาเช่า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C536F" w:rsidRPr="00AD5DCB" w:rsidRDefault="00BC536F" w:rsidP="001A477C">
            <w:pPr>
              <w:pBdr>
                <w:bottom w:val="single" w:sz="4" w:space="1" w:color="auto"/>
              </w:pBd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C536F" w:rsidRPr="00AD5DCB" w:rsidTr="00327E98">
        <w:tc>
          <w:tcPr>
            <w:tcW w:w="3780" w:type="dxa"/>
            <w:shd w:val="clear" w:color="auto" w:fill="auto"/>
          </w:tcPr>
          <w:p w:rsidR="00BC536F" w:rsidRPr="00AD5DCB" w:rsidRDefault="00BC536F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76" w:type="dxa"/>
            <w:shd w:val="clear" w:color="auto" w:fill="auto"/>
          </w:tcPr>
          <w:p w:rsidR="00BC536F" w:rsidRPr="00327E98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6F" w:rsidRPr="00AD5DCB" w:rsidTr="00327E98">
        <w:tc>
          <w:tcPr>
            <w:tcW w:w="3780" w:type="dxa"/>
            <w:shd w:val="clear" w:color="auto" w:fill="auto"/>
          </w:tcPr>
          <w:p w:rsidR="00BC536F" w:rsidRPr="00AD5DCB" w:rsidRDefault="00BC536F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08C7" w:rsidRPr="00AD5DCB" w:rsidTr="00327E98">
        <w:tc>
          <w:tcPr>
            <w:tcW w:w="3780" w:type="dxa"/>
            <w:shd w:val="clear" w:color="auto" w:fill="auto"/>
          </w:tcPr>
          <w:p w:rsidR="003E08C7" w:rsidRPr="003E08C7" w:rsidRDefault="003E08C7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08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auto"/>
          </w:tcPr>
          <w:p w:rsidR="003E08C7" w:rsidRPr="00AD5DCB" w:rsidRDefault="003E08C7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3E08C7" w:rsidRPr="00AD5DCB" w:rsidRDefault="003E08C7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E08C7" w:rsidRPr="00AD5DCB" w:rsidRDefault="003E08C7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3E08C7" w:rsidRPr="00AD5DCB" w:rsidRDefault="003E08C7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6F" w:rsidRPr="00AD5DCB" w:rsidTr="00327E98">
        <w:tc>
          <w:tcPr>
            <w:tcW w:w="3780" w:type="dxa"/>
            <w:shd w:val="clear" w:color="auto" w:fill="auto"/>
          </w:tcPr>
          <w:p w:rsidR="00BC536F" w:rsidRPr="00AD5DCB" w:rsidRDefault="00BC536F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474,207</w:t>
            </w:r>
          </w:p>
        </w:tc>
        <w:tc>
          <w:tcPr>
            <w:tcW w:w="2126" w:type="dxa"/>
            <w:shd w:val="clear" w:color="auto" w:fill="auto"/>
          </w:tcPr>
          <w:p w:rsidR="00BC536F" w:rsidRPr="00AD5DCB" w:rsidRDefault="001121BD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(5,823)</w:t>
            </w:r>
          </w:p>
        </w:tc>
        <w:tc>
          <w:tcPr>
            <w:tcW w:w="1800" w:type="dxa"/>
            <w:shd w:val="clear" w:color="auto" w:fill="auto"/>
          </w:tcPr>
          <w:p w:rsidR="00BC536F" w:rsidRPr="00AD5DCB" w:rsidRDefault="001121BD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979" w:type="dxa"/>
            <w:shd w:val="clear" w:color="auto" w:fill="auto"/>
          </w:tcPr>
          <w:p w:rsidR="00BC536F" w:rsidRPr="00AD5DCB" w:rsidRDefault="001121BD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468,384</w:t>
            </w:r>
          </w:p>
        </w:tc>
      </w:tr>
      <w:tr w:rsidR="00BC536F" w:rsidRPr="00AD5DCB" w:rsidTr="00327E98">
        <w:tc>
          <w:tcPr>
            <w:tcW w:w="3780" w:type="dxa"/>
            <w:shd w:val="clear" w:color="auto" w:fill="auto"/>
          </w:tcPr>
          <w:p w:rsidR="00BC536F" w:rsidRPr="00AD5DCB" w:rsidRDefault="00BC536F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4E9" w:rsidRPr="00AD5DCB" w:rsidTr="00327E98">
        <w:tc>
          <w:tcPr>
            <w:tcW w:w="3780" w:type="dxa"/>
            <w:shd w:val="clear" w:color="auto" w:fill="auto"/>
          </w:tcPr>
          <w:p w:rsidR="003964E9" w:rsidRPr="003964E9" w:rsidRDefault="003964E9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E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shd w:val="clear" w:color="auto" w:fill="auto"/>
          </w:tcPr>
          <w:p w:rsidR="003964E9" w:rsidRPr="00AD5DCB" w:rsidRDefault="003964E9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438,937</w:t>
            </w:r>
          </w:p>
        </w:tc>
        <w:tc>
          <w:tcPr>
            <w:tcW w:w="2126" w:type="dxa"/>
            <w:shd w:val="clear" w:color="auto" w:fill="auto"/>
          </w:tcPr>
          <w:p w:rsidR="003964E9" w:rsidRPr="00AD5DCB" w:rsidRDefault="003964E9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800" w:type="dxa"/>
            <w:shd w:val="clear" w:color="auto" w:fill="auto"/>
          </w:tcPr>
          <w:p w:rsidR="003964E9" w:rsidRPr="00AD5DCB" w:rsidRDefault="003964E9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(4,741)</w:t>
            </w:r>
          </w:p>
        </w:tc>
        <w:tc>
          <w:tcPr>
            <w:tcW w:w="979" w:type="dxa"/>
            <w:shd w:val="clear" w:color="auto" w:fill="auto"/>
          </w:tcPr>
          <w:p w:rsidR="003964E9" w:rsidRPr="00AD5DCB" w:rsidRDefault="003964E9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434,196</w:t>
            </w:r>
          </w:p>
        </w:tc>
      </w:tr>
      <w:tr w:rsidR="00BC536F" w:rsidRPr="00AD5DCB" w:rsidTr="00327E98">
        <w:tc>
          <w:tcPr>
            <w:tcW w:w="3780" w:type="dxa"/>
            <w:shd w:val="clear" w:color="auto" w:fill="auto"/>
          </w:tcPr>
          <w:p w:rsidR="00BC536F" w:rsidRPr="00AD5DCB" w:rsidRDefault="00BC536F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1121BD" w:rsidRPr="00AD5D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BC536F" w:rsidRPr="00AD5DCB" w:rsidRDefault="00BC536F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1121BD" w:rsidRPr="00AD5D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BC536F" w:rsidRPr="00AD5DCB" w:rsidRDefault="003964E9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121BD" w:rsidRPr="00AD5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979" w:type="dxa"/>
            <w:shd w:val="clear" w:color="auto" w:fill="auto"/>
          </w:tcPr>
          <w:p w:rsidR="00BC536F" w:rsidRPr="00AD5DCB" w:rsidRDefault="003964E9" w:rsidP="002338EA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121BD" w:rsidRPr="00AD5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left="162" w:right="-288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ส่วนของหนี้สินตามสัญญาเช่า</w:t>
            </w:r>
            <w:r w:rsidR="00AD5DCB"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6B7792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6B7792" w:rsidP="006B7792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1,239</w:t>
            </w:r>
          </w:p>
        </w:tc>
        <w:tc>
          <w:tcPr>
            <w:tcW w:w="2126" w:type="dxa"/>
            <w:shd w:val="clear" w:color="auto" w:fill="auto"/>
          </w:tcPr>
          <w:p w:rsidR="001A477C" w:rsidRPr="00AD5DCB" w:rsidRDefault="006B7792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00" w:type="dxa"/>
            <w:shd w:val="clear" w:color="auto" w:fill="auto"/>
          </w:tcPr>
          <w:p w:rsidR="001A477C" w:rsidRPr="00AD5DCB" w:rsidRDefault="00761FA0" w:rsidP="006B7792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1A477C" w:rsidRPr="00AD5DCB" w:rsidRDefault="006B7792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61FA0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5E5CF1">
            <w:pPr>
              <w:spacing w:line="366" w:lineRule="exact"/>
              <w:ind w:left="162" w:right="-108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:rsidR="001A477C" w:rsidRPr="00AD5DCB" w:rsidRDefault="001A477C" w:rsidP="001A477C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77C" w:rsidRPr="00AD5DCB" w:rsidTr="00327E98">
        <w:tc>
          <w:tcPr>
            <w:tcW w:w="3780" w:type="dxa"/>
            <w:shd w:val="clear" w:color="auto" w:fill="auto"/>
          </w:tcPr>
          <w:p w:rsidR="001A477C" w:rsidRPr="00AD5DCB" w:rsidRDefault="001A477C" w:rsidP="00AD5DCB">
            <w:pPr>
              <w:spacing w:line="366" w:lineRule="exact"/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:rsidR="001A477C" w:rsidRPr="00AD5DCB" w:rsidRDefault="006B7792" w:rsidP="006B7792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126" w:type="dxa"/>
            <w:shd w:val="clear" w:color="auto" w:fill="auto"/>
          </w:tcPr>
          <w:p w:rsidR="001A477C" w:rsidRPr="00AD5DCB" w:rsidRDefault="006B7792" w:rsidP="001A477C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00" w:type="dxa"/>
            <w:shd w:val="clear" w:color="auto" w:fill="auto"/>
          </w:tcPr>
          <w:p w:rsidR="001A477C" w:rsidRPr="00AD5DCB" w:rsidRDefault="00761FA0" w:rsidP="006B7792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1A477C" w:rsidRPr="00AD5DCB" w:rsidRDefault="006B7792" w:rsidP="00761FA0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61FA0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2338E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:rsidR="00BC536F" w:rsidRDefault="00BC536F" w:rsidP="00F11A2A">
      <w:pPr>
        <w:ind w:left="720" w:firstLine="45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F2DCE" w:rsidRDefault="007F2DCE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:rsidR="00134AA9" w:rsidRDefault="001A477C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A477C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สรุป</w:t>
      </w:r>
      <w:r w:rsidRPr="001A477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1A477C" w:rsidRPr="001A477C" w:rsidRDefault="001A477C" w:rsidP="001A477C">
      <w:pPr>
        <w:pStyle w:val="af"/>
        <w:tabs>
          <w:tab w:val="left" w:pos="720"/>
        </w:tabs>
        <w:spacing w:before="60"/>
        <w:ind w:left="450" w:right="29" w:firstLine="684"/>
        <w:jc w:val="thaiDistribute"/>
        <w:rPr>
          <w:rFonts w:ascii="Angsana New" w:hAnsi="Angsana New"/>
          <w:sz w:val="32"/>
          <w:szCs w:val="32"/>
          <w:cs/>
        </w:rPr>
      </w:pPr>
      <w:r w:rsidRPr="001A477C">
        <w:rPr>
          <w:rFonts w:ascii="Angsana New" w:hAnsi="Angsana New" w:hint="cs"/>
          <w:sz w:val="32"/>
          <w:szCs w:val="32"/>
          <w:cs/>
        </w:rPr>
        <w:t>นโยบายการบัญชีและวิธีคำการคำนวณที่ใช้ในงบการเงินระหว่างกาลนี้ มีความสอดคล้องกับการถือปฏิบัติในงบการเงิน 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:rsidR="001A477C" w:rsidRPr="001A477C" w:rsidRDefault="001A477C" w:rsidP="00F11A2A">
      <w:pPr>
        <w:ind w:left="720" w:firstLine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F11A2A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11A2A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F11A2A" w:rsidRPr="00134AA9" w:rsidRDefault="00F11A2A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/>
          <w:b/>
          <w:bCs/>
          <w:sz w:val="32"/>
          <w:szCs w:val="32"/>
          <w:cs/>
        </w:rPr>
        <w:t>การด้อยค่า</w:t>
      </w:r>
    </w:p>
    <w:p w:rsidR="00F11A2A" w:rsidRPr="00134AA9" w:rsidRDefault="00134AA9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</w:t>
      </w:r>
      <w:r w:rsidR="00F11A2A" w:rsidRPr="00134AA9"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ในการพิจารณาค่าเผื่อผลขาดทุน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="00F11A2A" w:rsidRPr="00134AA9"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ที่คาดว่าจะเกิดขึ้นตลอดอายุสำหรับลูกหนี้การค้า</w:t>
      </w:r>
    </w:p>
    <w:p w:rsidR="00134AA9" w:rsidRPr="00134AA9" w:rsidRDefault="00134AA9" w:rsidP="00134AA9">
      <w:pPr>
        <w:pStyle w:val="af"/>
        <w:tabs>
          <w:tab w:val="left" w:pos="1530"/>
          <w:tab w:val="left" w:pos="1710"/>
        </w:tabs>
        <w:ind w:left="1260"/>
        <w:jc w:val="thaiDistribute"/>
        <w:rPr>
          <w:rFonts w:ascii="Angsana New" w:hAnsi="Angsana New"/>
          <w:sz w:val="12"/>
          <w:szCs w:val="12"/>
        </w:rPr>
      </w:pPr>
    </w:p>
    <w:p w:rsidR="00155D27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A52FB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:rsidR="007A52FB" w:rsidRPr="00134AA9" w:rsidRDefault="007A52FB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7A52FB" w:rsidRPr="00134AA9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z w:val="32"/>
          <w:szCs w:val="32"/>
          <w:cs/>
        </w:rPr>
        <w:t>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2DCE" w:rsidRPr="007F2DCE" w:rsidRDefault="007F2DCE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A52FB" w:rsidRPr="00134AA9" w:rsidRDefault="007A52FB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7A52FB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7F2DCE" w:rsidRPr="007F2DCE" w:rsidRDefault="007F2DCE" w:rsidP="007F2DCE">
      <w:pPr>
        <w:pStyle w:val="af"/>
        <w:tabs>
          <w:tab w:val="left" w:pos="1530"/>
          <w:tab w:val="left" w:pos="1710"/>
        </w:tabs>
        <w:ind w:left="1162" w:firstLine="539"/>
        <w:jc w:val="thaiDistribute"/>
        <w:rPr>
          <w:rFonts w:ascii="Angsana New" w:hAnsi="Angsana New"/>
          <w:sz w:val="16"/>
          <w:szCs w:val="16"/>
        </w:rPr>
      </w:pPr>
    </w:p>
    <w:p w:rsidR="007A52FB" w:rsidRPr="00134AA9" w:rsidRDefault="00CF36C1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F36C1" w:rsidRDefault="00CF36C1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ab/>
      </w:r>
      <w:r w:rsidR="0022336A" w:rsidRPr="00134AA9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</w:t>
      </w:r>
      <w:r w:rsidR="00C912ED">
        <w:rPr>
          <w:rFonts w:ascii="Angsana New" w:hAnsi="Angsana New" w:hint="cs"/>
          <w:sz w:val="32"/>
          <w:szCs w:val="32"/>
          <w:cs/>
        </w:rPr>
        <w:t xml:space="preserve"> </w:t>
      </w:r>
      <w:r w:rsidR="0022336A" w:rsidRPr="00134AA9">
        <w:rPr>
          <w:rFonts w:ascii="Angsana New" w:hAnsi="Angsana New" w:hint="cs"/>
          <w:sz w:val="32"/>
          <w:szCs w:val="32"/>
          <w:cs/>
        </w:rPr>
        <w:t>นับตั้งแต่วันที่สัญญาเช่าเริ่มมีผล หรือ 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2DCE" w:rsidRPr="00134AA9" w:rsidRDefault="007F2DCE" w:rsidP="00134AA9">
      <w:pPr>
        <w:pStyle w:val="af"/>
        <w:tabs>
          <w:tab w:val="left" w:pos="1530"/>
          <w:tab w:val="left" w:pos="1710"/>
        </w:tabs>
        <w:ind w:left="1260" w:firstLine="441"/>
        <w:jc w:val="thaiDistribute"/>
        <w:rPr>
          <w:rFonts w:ascii="Angsana New" w:hAnsi="Angsana New"/>
          <w:sz w:val="32"/>
          <w:szCs w:val="32"/>
        </w:rPr>
      </w:pPr>
    </w:p>
    <w:p w:rsidR="004A03ED" w:rsidRPr="00D742BC" w:rsidRDefault="008F5525" w:rsidP="001A477C">
      <w:pPr>
        <w:pStyle w:val="af"/>
        <w:numPr>
          <w:ilvl w:val="0"/>
          <w:numId w:val="1"/>
        </w:numPr>
        <w:tabs>
          <w:tab w:val="left" w:pos="426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2BC">
        <w:rPr>
          <w:rFonts w:ascii="Angsana New" w:hAnsi="Angsana New"/>
          <w:b/>
          <w:bCs/>
          <w:sz w:val="32"/>
          <w:szCs w:val="32"/>
          <w:cs/>
        </w:rPr>
        <w:t>รายการเทียบเท่าเงินสด</w:t>
      </w:r>
    </w:p>
    <w:p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67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5"/>
        <w:gridCol w:w="1662"/>
        <w:gridCol w:w="1666"/>
        <w:gridCol w:w="1662"/>
        <w:gridCol w:w="1667"/>
      </w:tblGrid>
      <w:tr w:rsidR="00BE7B95" w:rsidRPr="002F37CC" w:rsidTr="007F2DCE">
        <w:trPr>
          <w:cantSplit/>
          <w:trHeight w:val="526"/>
        </w:trPr>
        <w:tc>
          <w:tcPr>
            <w:tcW w:w="1347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E152EB">
        <w:trPr>
          <w:cantSplit/>
          <w:trHeight w:val="458"/>
        </w:trPr>
        <w:tc>
          <w:tcPr>
            <w:tcW w:w="1347" w:type="pct"/>
            <w:vMerge/>
            <w:tcBorders>
              <w:bottom w:val="single" w:sz="4" w:space="0" w:color="auto"/>
            </w:tcBorders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D29C1"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BD29C1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 256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2638" w:rsidRPr="002F37CC" w:rsidTr="00E152EB">
        <w:trPr>
          <w:cantSplit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643396" w:rsidP="006E0F4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56,087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64,955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3A7D0D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52,196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61,730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AA2F86" w:rsidRDefault="00AA2F8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1437" w:rsidRPr="00B106C9" w:rsidRDefault="008A209E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B106C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204"/>
        <w:gridCol w:w="1612"/>
        <w:gridCol w:w="1551"/>
        <w:gridCol w:w="1628"/>
        <w:gridCol w:w="1662"/>
      </w:tblGrid>
      <w:tr w:rsidR="0051259B" w:rsidRPr="002F37CC" w:rsidTr="00480E67">
        <w:trPr>
          <w:trHeight w:val="20"/>
          <w:jc w:val="center"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:rsidTr="00065879">
        <w:trPr>
          <w:trHeight w:val="454"/>
          <w:jc w:val="center"/>
        </w:trPr>
        <w:tc>
          <w:tcPr>
            <w:tcW w:w="320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051FCE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51FC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51FC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1259B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0E46AB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484F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B484F" w:rsidRPr="002F37CC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160970" w:rsidRDefault="007B484F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212,589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332,321</w:t>
            </w:r>
          </w:p>
        </w:tc>
        <w:tc>
          <w:tcPr>
            <w:tcW w:w="1628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160970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212,589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332,321</w:t>
            </w:r>
          </w:p>
        </w:tc>
      </w:tr>
      <w:tr w:rsidR="007B484F" w:rsidRPr="002F37CC" w:rsidTr="00480E67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B484F" w:rsidRPr="002F37CC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160970" w:rsidRDefault="007B484F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146,540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83,790</w:t>
            </w:r>
          </w:p>
        </w:tc>
        <w:tc>
          <w:tcPr>
            <w:tcW w:w="1628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160970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146,540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83,790</w:t>
            </w:r>
          </w:p>
        </w:tc>
      </w:tr>
      <w:tr w:rsidR="007B484F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B484F" w:rsidRPr="002F37CC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160970" w:rsidRDefault="007B484F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78,161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45,072</w:t>
            </w:r>
          </w:p>
        </w:tc>
        <w:tc>
          <w:tcPr>
            <w:tcW w:w="1628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160970" w:rsidRDefault="007B484F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78,161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45,072</w:t>
            </w:r>
          </w:p>
        </w:tc>
      </w:tr>
      <w:tr w:rsidR="007B484F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B484F" w:rsidRPr="002F37CC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160970" w:rsidRDefault="007B484F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32,859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79</w:t>
            </w:r>
          </w:p>
        </w:tc>
        <w:tc>
          <w:tcPr>
            <w:tcW w:w="1628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160970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32,859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160970" w:rsidRDefault="007B484F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79</w:t>
            </w:r>
          </w:p>
        </w:tc>
      </w:tr>
      <w:tr w:rsidR="00913D0D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913D0D" w:rsidRPr="002F37CC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13D0D" w:rsidRPr="00160970" w:rsidRDefault="00643396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470,149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3D0D" w:rsidRPr="00160970" w:rsidRDefault="00913D0D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13D0D" w:rsidRPr="00160970" w:rsidRDefault="003A7D0D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470,14</w:t>
            </w:r>
            <w:r w:rsidR="00643396">
              <w:rPr>
                <w:rFonts w:ascii="Angsana New" w:hAnsi="Angsana New" w:cs="Angsana New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D0D" w:rsidRPr="00160970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</w:t>
            </w:r>
          </w:p>
        </w:tc>
      </w:tr>
      <w:tr w:rsidR="00913D0D" w:rsidRPr="002F37CC" w:rsidTr="000552F4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913D0D" w:rsidRPr="002F37CC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913D0D" w:rsidRPr="00EC73D8" w:rsidRDefault="00643396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5,823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EC73D8" w:rsidRDefault="00913D0D" w:rsidP="00EF60A6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EC73D8" w:rsidRDefault="000552F4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(5,823)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EC73D8" w:rsidRDefault="00913D0D" w:rsidP="00480E67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</w:tr>
      <w:tr w:rsidR="000C21C5" w:rsidRPr="002F37CC" w:rsidTr="000552F4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2F37CC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21C5" w:rsidRPr="00160970" w:rsidRDefault="00643396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464,326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21C5" w:rsidRPr="00160970" w:rsidRDefault="00EF60A6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3A7D0D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464,326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160970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</w:t>
            </w:r>
          </w:p>
        </w:tc>
      </w:tr>
      <w:tr w:rsidR="000C21C5" w:rsidRPr="002F37CC" w:rsidTr="000552F4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0C21C5" w:rsidRPr="000E46AB" w:rsidRDefault="000C21C5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21C5" w:rsidRPr="00160970" w:rsidRDefault="000C21C5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1C5" w:rsidRPr="00160970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3D0D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913D0D" w:rsidRPr="002F37CC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ค่าใช้จ่ายรอเรียกคืน</w:t>
            </w:r>
          </w:p>
        </w:tc>
        <w:tc>
          <w:tcPr>
            <w:tcW w:w="1612" w:type="dxa"/>
            <w:tcBorders>
              <w:left w:val="single" w:sz="6" w:space="0" w:color="auto"/>
              <w:right w:val="single" w:sz="4" w:space="0" w:color="auto"/>
            </w:tcBorders>
          </w:tcPr>
          <w:p w:rsidR="00913D0D" w:rsidRPr="00160970" w:rsidRDefault="00FA297D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4,704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160970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8,881</w:t>
            </w:r>
          </w:p>
        </w:tc>
        <w:tc>
          <w:tcPr>
            <w:tcW w:w="1628" w:type="dxa"/>
            <w:tcBorders>
              <w:left w:val="dashed" w:sz="4" w:space="0" w:color="auto"/>
              <w:right w:val="single" w:sz="4" w:space="0" w:color="auto"/>
            </w:tcBorders>
          </w:tcPr>
          <w:p w:rsidR="00913D0D" w:rsidRPr="00160970" w:rsidRDefault="003A7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4,704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160970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8,881</w:t>
            </w:r>
          </w:p>
        </w:tc>
      </w:tr>
      <w:tr w:rsidR="00913D0D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913D0D" w:rsidRPr="002F37CC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7F2DC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61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FA297D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12,044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4,064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3A7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12,116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4,064</w:t>
            </w:r>
          </w:p>
        </w:tc>
      </w:tr>
      <w:tr w:rsidR="00913D0D" w:rsidRPr="002F37CC" w:rsidTr="00480E67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2F37CC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FA297D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16,748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12,945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3A7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16,820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160970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12,945</w:t>
            </w:r>
          </w:p>
        </w:tc>
      </w:tr>
      <w:tr w:rsidR="00913D0D" w:rsidRPr="002F37CC" w:rsidTr="00480E67">
        <w:trPr>
          <w:trHeight w:val="528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2F37CC" w:rsidRDefault="00913D0D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160970" w:rsidRDefault="00FA297D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481,074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160970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474,207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160970" w:rsidRDefault="003A7D0D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481,146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160970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474,207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CB2418" w:rsidRDefault="00CB241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33829" w:rsidRDefault="0048572B" w:rsidP="002457F5">
      <w:pPr>
        <w:pStyle w:val="af"/>
        <w:numPr>
          <w:ilvl w:val="0"/>
          <w:numId w:val="1"/>
        </w:numPr>
        <w:tabs>
          <w:tab w:val="left" w:pos="720"/>
        </w:tabs>
        <w:spacing w:before="60" w:line="216" w:lineRule="auto"/>
        <w:ind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0A64F6" w:rsidRPr="000E415C" w:rsidRDefault="000A64F6" w:rsidP="002457F5">
      <w:pPr>
        <w:spacing w:line="216" w:lineRule="auto"/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0"/>
        <w:gridCol w:w="1140"/>
        <w:gridCol w:w="1140"/>
        <w:gridCol w:w="1140"/>
        <w:gridCol w:w="1140"/>
        <w:gridCol w:w="1140"/>
        <w:gridCol w:w="1140"/>
      </w:tblGrid>
      <w:tr w:rsidR="00CB2418" w:rsidRPr="000A64F6" w:rsidTr="00D66C73">
        <w:trPr>
          <w:trHeight w:hRule="exact" w:val="454"/>
        </w:trPr>
        <w:tc>
          <w:tcPr>
            <w:tcW w:w="2790" w:type="dxa"/>
            <w:vMerge w:val="restart"/>
            <w:vAlign w:val="center"/>
          </w:tcPr>
          <w:p w:rsidR="004A03ED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:rsidTr="00D66C73">
        <w:trPr>
          <w:trHeight w:hRule="exact" w:val="748"/>
        </w:trPr>
        <w:tc>
          <w:tcPr>
            <w:tcW w:w="2790" w:type="dxa"/>
            <w:vMerge/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มี.ค. 256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B2418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23E9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ED23E9" w:rsidRPr="0085605D" w:rsidRDefault="00ED23E9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23E9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ED23E9" w:rsidRPr="0085605D" w:rsidRDefault="00ED23E9" w:rsidP="002457F5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82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23E9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ED23E9" w:rsidRPr="0085605D" w:rsidRDefault="00ED23E9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AA2F86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23E9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ED23E9" w:rsidRPr="0085605D" w:rsidRDefault="00ED23E9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D23E9" w:rsidRPr="002F75DB" w:rsidRDefault="00ED23E9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</w:tcPr>
          <w:p w:rsidR="006F18A3" w:rsidRPr="0085605D" w:rsidRDefault="006F18A3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57F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="002457F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สงสัยจะ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สูญ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0552F4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F18A3"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6F18A3"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6F18A3"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AA2F86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</w:tcPr>
          <w:p w:rsidR="006F18A3" w:rsidRPr="0085605D" w:rsidRDefault="006F18A3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6F18A3" w:rsidRPr="0085605D" w:rsidRDefault="006F18A3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AA2F86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BD1974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vAlign w:val="center"/>
          </w:tcPr>
          <w:p w:rsidR="00BD1974" w:rsidRPr="0085605D" w:rsidRDefault="00BD1974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74" w:rsidRDefault="00BD1974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D1974" w:rsidRPr="002F75DB" w:rsidRDefault="00ED15FD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(USD 212,500)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974" w:rsidRDefault="00BD1974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D1974" w:rsidRPr="002F75DB" w:rsidRDefault="00BD1974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1974" w:rsidRPr="002F75DB" w:rsidRDefault="00BD1974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D1974" w:rsidRPr="002F75DB" w:rsidRDefault="00BD1974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single" w:sz="4" w:space="0" w:color="auto"/>
              <w:bottom w:val="nil"/>
            </w:tcBorders>
            <w:vAlign w:val="center"/>
          </w:tcPr>
          <w:p w:rsidR="006F18A3" w:rsidRPr="0085605D" w:rsidRDefault="006F18A3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TPA Holding LLC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DCE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7F2DCE" w:rsidRPr="009C6BFC" w:rsidRDefault="007F2DC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DCE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7F2DCE" w:rsidRPr="009C6BFC" w:rsidRDefault="007F2DCE" w:rsidP="002457F5">
            <w:pPr>
              <w:spacing w:line="216" w:lineRule="auto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6F18A3" w:rsidRPr="009C6BFC" w:rsidRDefault="006F18A3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E152EB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</w:tcPr>
          <w:p w:rsidR="006F18A3" w:rsidRPr="009C6BFC" w:rsidRDefault="006F18A3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USD 40,000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410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:rsidR="006F18A3" w:rsidRPr="009C6BFC" w:rsidRDefault="006F18A3" w:rsidP="002457F5">
            <w:pPr>
              <w:spacing w:line="216" w:lineRule="auto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ไม่</w:t>
            </w:r>
            <w:r w:rsidR="000B6B5A">
              <w:rPr>
                <w:rFonts w:ascii="AngsanaUPC" w:hAnsi="AngsanaUPC" w:cs="AngsanaUPC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</w:tcPr>
          <w:p w:rsidR="006F18A3" w:rsidRPr="009C6BFC" w:rsidRDefault="006F18A3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18A3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nil"/>
            </w:tcBorders>
            <w:vAlign w:val="center"/>
          </w:tcPr>
          <w:p w:rsidR="006F18A3" w:rsidRPr="009C6BFC" w:rsidRDefault="006F18A3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8,697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18A3" w:rsidRPr="002F75DB" w:rsidRDefault="006F18A3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7F2DCE" w:rsidRPr="000A64F6" w:rsidTr="00D66C73">
        <w:trPr>
          <w:trHeight w:hRule="exact" w:val="360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vAlign w:val="center"/>
          </w:tcPr>
          <w:p w:rsidR="007F2DCE" w:rsidRPr="009C6BFC" w:rsidRDefault="007F2DC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DCE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(USD 267,500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2DCE" w:rsidRPr="002F75DB" w:rsidRDefault="007F2DC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8A3" w:rsidRPr="000A64F6" w:rsidTr="00D66C73">
        <w:trPr>
          <w:trHeight w:hRule="exact" w:val="360"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8A3" w:rsidRPr="00884E70" w:rsidRDefault="006F18A3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A3" w:rsidRPr="00884E70" w:rsidRDefault="006F18A3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8A3" w:rsidRPr="00884E70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8A3" w:rsidRPr="00884E70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8,697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8A3" w:rsidRPr="00884E70" w:rsidRDefault="006F18A3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6,820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8A3" w:rsidRPr="00884E70" w:rsidRDefault="006F18A3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F18A3" w:rsidRPr="00884E70" w:rsidRDefault="006F18A3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:rsidR="002B4788" w:rsidRPr="00115C7E" w:rsidRDefault="002B4788" w:rsidP="002457F5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B72C9D" w:rsidRPr="002457F5" w:rsidRDefault="002B4788" w:rsidP="002457F5">
      <w:pPr>
        <w:spacing w:line="216" w:lineRule="auto"/>
        <w:ind w:left="709" w:right="29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ให้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กู้ยืมที่ไม่มีหลักประกัน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ทั้งนี้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บริษัทย่อย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="002457F5" w:rsidRPr="002457F5">
        <w:rPr>
          <w:rFonts w:asciiTheme="majorBidi" w:hAnsiTheme="majorBidi" w:cstheme="majorBidi"/>
          <w:sz w:val="32"/>
          <w:szCs w:val="32"/>
        </w:rPr>
        <w:t>TPA Holding LLC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) 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ได้บันทึกตั้งสำรองค่าเผื่อหนี้สงสัยจะสูญ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เงินให้กู้ยืมเนื่องจากคาดว่าจะไม่ได้รับคืนจำนวนเงินดังกล่าวทั้งจำนวน</w:t>
      </w:r>
    </w:p>
    <w:p w:rsidR="006907D6" w:rsidRPr="002457F5" w:rsidRDefault="006907D6" w:rsidP="002457F5">
      <w:pPr>
        <w:spacing w:line="216" w:lineRule="auto"/>
        <w:ind w:right="29" w:firstLine="1440"/>
        <w:jc w:val="thaiDistribute"/>
        <w:rPr>
          <w:rFonts w:ascii="Angsana New" w:hAnsi="Angsana New" w:cs="Angsana New"/>
          <w:sz w:val="12"/>
          <w:szCs w:val="12"/>
        </w:rPr>
      </w:pPr>
    </w:p>
    <w:p w:rsidR="00EC3932" w:rsidRPr="001E327E" w:rsidRDefault="00EC3932" w:rsidP="002457F5">
      <w:pPr>
        <w:pStyle w:val="af"/>
        <w:numPr>
          <w:ilvl w:val="0"/>
          <w:numId w:val="1"/>
        </w:numPr>
        <w:tabs>
          <w:tab w:val="left" w:pos="720"/>
        </w:tabs>
        <w:spacing w:before="60" w:line="216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1E327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613D6" w:rsidRPr="007613D6" w:rsidRDefault="00B0761E" w:rsidP="002457F5">
      <w:pPr>
        <w:spacing w:line="216" w:lineRule="auto"/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108" w:type="dxa"/>
        <w:tblLook w:val="04A0"/>
      </w:tblPr>
      <w:tblGrid>
        <w:gridCol w:w="3150"/>
        <w:gridCol w:w="1620"/>
        <w:gridCol w:w="1620"/>
        <w:gridCol w:w="1620"/>
        <w:gridCol w:w="1620"/>
      </w:tblGrid>
      <w:tr w:rsidR="007613D6" w:rsidTr="00D66C73">
        <w:tc>
          <w:tcPr>
            <w:tcW w:w="3150" w:type="dxa"/>
            <w:vMerge w:val="restart"/>
            <w:vAlign w:val="center"/>
          </w:tcPr>
          <w:p w:rsidR="007613D6" w:rsidRPr="00DA3C17" w:rsidRDefault="007613D6" w:rsidP="002457F5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DA3C17" w:rsidRDefault="007613D6" w:rsidP="002457F5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7613D6" w:rsidRPr="00DA3C17" w:rsidRDefault="007613D6" w:rsidP="002457F5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D66C73"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7613D6" w:rsidRDefault="007613D6" w:rsidP="002457F5">
            <w:pPr>
              <w:spacing w:line="21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2457F5">
            <w:pPr>
              <w:spacing w:line="21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2457F5">
            <w:pPr>
              <w:spacing w:line="216" w:lineRule="auto"/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A3C17" w:rsidRDefault="007613D6" w:rsidP="002457F5">
            <w:pPr>
              <w:spacing w:before="30" w:line="216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DA3C17" w:rsidRDefault="007613D6" w:rsidP="002457F5">
            <w:pPr>
              <w:spacing w:before="30" w:line="216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7613D6" w:rsidTr="00D66C73">
        <w:trPr>
          <w:trHeight w:val="346"/>
        </w:trPr>
        <w:tc>
          <w:tcPr>
            <w:tcW w:w="3150" w:type="dxa"/>
            <w:tcBorders>
              <w:bottom w:val="nil"/>
            </w:tcBorders>
            <w:vAlign w:val="center"/>
          </w:tcPr>
          <w:p w:rsidR="007613D6" w:rsidRPr="00863434" w:rsidRDefault="007613D6" w:rsidP="002457F5">
            <w:pPr>
              <w:spacing w:before="100" w:beforeAutospacing="1" w:after="100" w:afterAutospacing="1" w:line="21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single" w:sz="4" w:space="0" w:color="auto"/>
            </w:tcBorders>
          </w:tcPr>
          <w:p w:rsidR="007613D6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433,50</w:t>
            </w:r>
            <w:r w:rsidR="00884E7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404,98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FF6CFC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433,811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</w:tcBorders>
          </w:tcPr>
          <w:p w:rsidR="007613D6" w:rsidRPr="00DA3C17" w:rsidRDefault="00B106C9" w:rsidP="002457F5">
            <w:pPr>
              <w:tabs>
                <w:tab w:val="decimal" w:pos="1035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405,15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2457F5">
            <w:pPr>
              <w:spacing w:before="100" w:beforeAutospacing="1" w:after="100" w:afterAutospacing="1" w:line="216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48,06</w:t>
            </w:r>
            <w:r w:rsidR="00884E7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FF6CFC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48,068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2457F5">
            <w:pPr>
              <w:spacing w:before="100" w:beforeAutospacing="1" w:after="100" w:afterAutospacing="1" w:line="21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40,629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FF6CFC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40,629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2457F5">
            <w:pPr>
              <w:spacing w:before="100" w:beforeAutospacing="1" w:after="100" w:afterAutospacing="1" w:line="21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74BD" w:rsidRPr="00DA3C17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FF6CFC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13,520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574BD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2457F5">
            <w:pPr>
              <w:spacing w:before="100" w:beforeAutospacing="1" w:after="100" w:afterAutospacing="1" w:line="216" w:lineRule="auto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74BD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535,7</w:t>
            </w:r>
            <w:r w:rsidR="00884E7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B106C9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515,82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FF6CFC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536,028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74BD" w:rsidRPr="00DA3C17" w:rsidRDefault="00B106C9" w:rsidP="002457F5">
            <w:pPr>
              <w:tabs>
                <w:tab w:val="decimal" w:pos="1035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515,99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1574BD" w:rsidTr="00D66C73">
        <w:tc>
          <w:tcPr>
            <w:tcW w:w="3150" w:type="dxa"/>
            <w:tcBorders>
              <w:top w:val="nil"/>
            </w:tcBorders>
            <w:vAlign w:val="center"/>
          </w:tcPr>
          <w:p w:rsidR="001574BD" w:rsidRPr="00DA3C17" w:rsidRDefault="001574BD" w:rsidP="002457F5">
            <w:pPr>
              <w:spacing w:line="216" w:lineRule="auto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1574BD" w:rsidRDefault="00467BFD" w:rsidP="002457F5">
            <w:pPr>
              <w:tabs>
                <w:tab w:val="decimal" w:pos="1154"/>
              </w:tabs>
              <w:spacing w:before="100" w:beforeAutospacing="1" w:after="100" w:afterAutospacing="1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46,314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1574BD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2F4">
              <w:rPr>
                <w:rFonts w:ascii="Angsana New" w:hAnsi="Angsana New" w:cs="Angsana New"/>
                <w:sz w:val="32"/>
                <w:szCs w:val="32"/>
              </w:rPr>
              <w:t>45,703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FF6CFC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84E70">
              <w:rPr>
                <w:rFonts w:ascii="Angsana New" w:hAnsi="Angsana New" w:cs="Angsana New"/>
                <w:sz w:val="32"/>
                <w:szCs w:val="32"/>
              </w:rPr>
              <w:t>46,314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</w:tcBorders>
          </w:tcPr>
          <w:p w:rsidR="001574BD" w:rsidRPr="00DA3C17" w:rsidRDefault="001574BD" w:rsidP="002457F5">
            <w:pPr>
              <w:tabs>
                <w:tab w:val="decimal" w:pos="1017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03497">
              <w:rPr>
                <w:rFonts w:ascii="Angsana New" w:hAnsi="Angsana New" w:cs="Angsana New"/>
                <w:sz w:val="32"/>
                <w:szCs w:val="32"/>
              </w:rPr>
              <w:t>45,70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574BD" w:rsidTr="00D66C73">
        <w:tc>
          <w:tcPr>
            <w:tcW w:w="3150" w:type="dxa"/>
            <w:vAlign w:val="center"/>
          </w:tcPr>
          <w:p w:rsidR="001574BD" w:rsidRPr="00DA3C17" w:rsidRDefault="001574BD" w:rsidP="002457F5">
            <w:pPr>
              <w:spacing w:before="30" w:line="21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1574BD" w:rsidRPr="002A4CB2" w:rsidRDefault="00467BFD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489,405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106C9" w:rsidRPr="00DA3C17" w:rsidRDefault="00B106C9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470,124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574BD" w:rsidRPr="00DA3C17" w:rsidRDefault="00FF6CFC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489,71</w:t>
            </w:r>
            <w:r w:rsidR="00884E7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1574BD" w:rsidRPr="00DA3C17" w:rsidRDefault="00B106C9" w:rsidP="002457F5">
            <w:pPr>
              <w:tabs>
                <w:tab w:val="decimal" w:pos="1154"/>
              </w:tabs>
              <w:spacing w:before="30" w:line="21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470,295</w:t>
            </w:r>
          </w:p>
        </w:tc>
      </w:tr>
    </w:tbl>
    <w:p w:rsidR="005473DA" w:rsidRPr="00AA55EA" w:rsidRDefault="005473DA" w:rsidP="00D75E80">
      <w:pPr>
        <w:pStyle w:val="af"/>
        <w:numPr>
          <w:ilvl w:val="0"/>
          <w:numId w:val="1"/>
        </w:numPr>
        <w:tabs>
          <w:tab w:val="left" w:pos="720"/>
        </w:tabs>
        <w:spacing w:before="60" w:line="228" w:lineRule="auto"/>
        <w:ind w:right="29"/>
        <w:jc w:val="thaiDistribute"/>
        <w:rPr>
          <w:rFonts w:ascii="Angsana New" w:hAnsi="Angsana New"/>
          <w:sz w:val="24"/>
          <w:szCs w:val="24"/>
        </w:rPr>
      </w:pPr>
      <w:r w:rsidRPr="00827AB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5473DA" w:rsidRPr="0019218E" w:rsidRDefault="005473DA" w:rsidP="00D75E80">
      <w:pPr>
        <w:spacing w:line="228" w:lineRule="auto"/>
        <w:ind w:left="7830" w:right="-343" w:firstLine="90"/>
        <w:jc w:val="right"/>
        <w:rPr>
          <w:rFonts w:ascii="Angsana New" w:hAnsi="Angsana New" w:cs="Angsana New"/>
          <w:sz w:val="26"/>
          <w:szCs w:val="26"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480E67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066A21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066A21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066A21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066A21">
            <w:pPr>
              <w:spacing w:before="30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066A21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066A21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:rsidTr="00480E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43867" w:rsidRPr="00D43867" w:rsidRDefault="00D43867" w:rsidP="00066A21">
            <w:pPr>
              <w:pStyle w:val="7"/>
              <w:spacing w:line="240" w:lineRule="auto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>ณ 3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มี.ค. 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5B6EC1" w:rsidRPr="00CB32BE" w:rsidTr="00480E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5B6EC1" w:rsidRPr="00D43867" w:rsidRDefault="005B6EC1" w:rsidP="00066A2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43867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4386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6EC1" w:rsidRPr="00D43867" w:rsidRDefault="005B6EC1" w:rsidP="00066A21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D43867" w:rsidRDefault="005B6EC1" w:rsidP="00066A21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EC1" w:rsidRPr="00D43867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5A2CE6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7,438</w:t>
            </w:r>
          </w:p>
        </w:tc>
      </w:tr>
      <w:tr w:rsidR="005B6EC1" w:rsidRPr="00CB32BE" w:rsidTr="00480E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5B6EC1" w:rsidRPr="00D43867" w:rsidRDefault="005B6EC1" w:rsidP="00066A21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EC1" w:rsidRPr="00D43867" w:rsidRDefault="005B6EC1" w:rsidP="00066A21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D43867" w:rsidRDefault="005B6EC1" w:rsidP="00066A21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2F75DB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,077,200)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EC1" w:rsidRPr="002F75DB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5A2CE6" w:rsidRDefault="005B6EC1" w:rsidP="00066A2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253,450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F25F36" w:rsidRDefault="005473DA" w:rsidP="00066A21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50" w:type="dxa"/>
        <w:tblInd w:w="288" w:type="dxa"/>
        <w:tblLook w:val="0000"/>
      </w:tblPr>
      <w:tblGrid>
        <w:gridCol w:w="2970"/>
        <w:gridCol w:w="3240"/>
        <w:gridCol w:w="1620"/>
        <w:gridCol w:w="1620"/>
      </w:tblGrid>
      <w:tr w:rsidR="005473DA" w:rsidRPr="00CB32BE" w:rsidTr="00480E67">
        <w:trPr>
          <w:cantSplit/>
          <w:trHeight w:val="409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D75E80" w:rsidRDefault="005473DA" w:rsidP="00066A2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3DA" w:rsidRPr="00D75E80" w:rsidRDefault="005473DA" w:rsidP="00066A21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066A21">
            <w:pPr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910C93" w:rsidRPr="00CB32BE" w:rsidTr="00480E67">
        <w:trPr>
          <w:cantSplit/>
          <w:trHeight w:val="409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C93" w:rsidRPr="00D75E80" w:rsidRDefault="00910C93" w:rsidP="00066A2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66A21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256</w:t>
            </w:r>
            <w:r w:rsidR="002006E7" w:rsidRPr="00D75E8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066A21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ธ.ค.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06E7" w:rsidRPr="00D75E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F75DB" w:rsidRPr="00CB32BE" w:rsidTr="00480E67">
        <w:trPr>
          <w:trHeight w:val="382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D75E80" w:rsidRDefault="002F75DB" w:rsidP="00066A21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461B44" w:rsidRDefault="002F75DB" w:rsidP="00066A21">
            <w:pPr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  <w:r w:rsidR="00461B4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D75E80" w:rsidRDefault="003F3589" w:rsidP="00066A21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</w:rPr>
              <w:t>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D75E80" w:rsidRDefault="002F75DB" w:rsidP="00066A21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</w:rPr>
              <w:t>USD 1,062,844</w:t>
            </w:r>
          </w:p>
        </w:tc>
      </w:tr>
      <w:tr w:rsidR="005473DA" w:rsidRPr="00CB32BE" w:rsidTr="00480E67">
        <w:trPr>
          <w:trHeight w:val="338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066A21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DA" w:rsidRPr="00D75E80" w:rsidRDefault="00461B44" w:rsidP="00066A2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486375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</w:t>
            </w:r>
            <w:r w:rsidR="005473DA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</w:t>
            </w:r>
            <w:r w:rsidR="00486375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กส์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066A21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066A21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5473DA" w:rsidRPr="00D75E80" w:rsidRDefault="005473DA" w:rsidP="00066A21">
      <w:pPr>
        <w:ind w:left="448" w:right="28"/>
        <w:jc w:val="thaiDistribute"/>
        <w:rPr>
          <w:rFonts w:asciiTheme="majorBidi" w:hAnsiTheme="majorBidi" w:cstheme="majorBidi"/>
          <w:b/>
          <w:bCs/>
          <w:sz w:val="10"/>
          <w:szCs w:val="10"/>
          <w:highlight w:val="yellow"/>
        </w:rPr>
      </w:pPr>
    </w:p>
    <w:p w:rsidR="00C8505C" w:rsidRDefault="00C8505C" w:rsidP="00376F37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60184">
        <w:rPr>
          <w:rFonts w:ascii="Angsana New" w:hAnsi="Angsana New" w:cs="Angsana New"/>
          <w:sz w:val="32"/>
          <w:szCs w:val="32"/>
          <w:cs/>
          <w:lang w:val="th-TH"/>
        </w:rPr>
        <w:t xml:space="preserve">เมื่อวันที่ </w:t>
      </w:r>
      <w:r w:rsidRPr="00560184">
        <w:rPr>
          <w:rFonts w:ascii="Angsana New" w:hAnsi="Angsana New" w:cs="Angsana New"/>
          <w:sz w:val="32"/>
          <w:szCs w:val="32"/>
        </w:rPr>
        <w:t>24</w:t>
      </w:r>
      <w:r w:rsidR="009B05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560184">
        <w:rPr>
          <w:rFonts w:ascii="Angsana New" w:hAnsi="Angsana New" w:cs="Angsana New"/>
          <w:sz w:val="32"/>
          <w:szCs w:val="32"/>
        </w:rPr>
        <w:t xml:space="preserve">2563 </w:t>
      </w:r>
      <w:r w:rsidRPr="00560184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="002D60C7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="002D60C7" w:rsidRPr="002D60C7">
        <w:rPr>
          <w:rFonts w:ascii="Angsana New" w:hAnsi="Angsana New" w:cs="Angsana New"/>
          <w:sz w:val="32"/>
          <w:szCs w:val="32"/>
        </w:rPr>
        <w:t xml:space="preserve"> </w:t>
      </w:r>
      <w:r w:rsidR="002D60C7" w:rsidRPr="00560184">
        <w:rPr>
          <w:rFonts w:ascii="Angsana New" w:hAnsi="Angsana New" w:cs="Angsana New"/>
          <w:sz w:val="32"/>
          <w:szCs w:val="32"/>
        </w:rPr>
        <w:t>TPA</w:t>
      </w:r>
      <w:r w:rsidR="002D60C7"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560184">
        <w:rPr>
          <w:rFonts w:ascii="Angsana New" w:hAnsi="Angsana New" w:cs="Angsana New"/>
          <w:sz w:val="32"/>
          <w:szCs w:val="32"/>
        </w:rPr>
        <w:t>Holding</w:t>
      </w:r>
      <w:r w:rsidR="002455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560184">
        <w:rPr>
          <w:rFonts w:ascii="Angsana New" w:hAnsi="Angsana New" w:cs="Angsana New"/>
          <w:sz w:val="32"/>
          <w:szCs w:val="32"/>
        </w:rPr>
        <w:t>LLC</w:t>
      </w:r>
      <w:r w:rsidR="002455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60C7" w:rsidRPr="00560184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="002D60C7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="002F0A2A">
        <w:rPr>
          <w:rFonts w:ascii="Angsana New" w:hAnsi="Angsana New" w:cs="Angsana New" w:hint="cs"/>
          <w:sz w:val="32"/>
          <w:szCs w:val="32"/>
          <w:cs/>
        </w:rPr>
        <w:t>ให้</w:t>
      </w:r>
      <w:r w:rsidR="000D21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560184">
        <w:rPr>
          <w:rFonts w:ascii="Angsana New" w:hAnsi="Angsana New" w:cs="Angsana New"/>
          <w:sz w:val="32"/>
          <w:szCs w:val="32"/>
        </w:rPr>
        <w:t>TPA</w:t>
      </w:r>
      <w:r w:rsidR="000D21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560184">
        <w:rPr>
          <w:rFonts w:ascii="Angsana New" w:hAnsi="Angsana New" w:cs="Angsana New"/>
          <w:sz w:val="32"/>
          <w:szCs w:val="32"/>
        </w:rPr>
        <w:t>Holding</w:t>
      </w:r>
      <w:r w:rsidR="000D21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560184">
        <w:rPr>
          <w:rFonts w:ascii="Angsana New" w:hAnsi="Angsana New" w:cs="Angsana New"/>
          <w:sz w:val="32"/>
          <w:szCs w:val="32"/>
        </w:rPr>
        <w:t>LLC</w:t>
      </w:r>
      <w:r w:rsidR="000D21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560184">
        <w:rPr>
          <w:rFonts w:ascii="Angsana New" w:hAnsi="Angsana New" w:cs="Angsana New"/>
          <w:sz w:val="32"/>
          <w:szCs w:val="32"/>
        </w:rPr>
        <w:t>20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560184">
        <w:rPr>
          <w:rFonts w:ascii="Angsana New" w:hAnsi="Angsana New" w:cs="Angsana New"/>
          <w:sz w:val="32"/>
          <w:szCs w:val="32"/>
        </w:rPr>
        <w:t>Team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60184">
        <w:rPr>
          <w:rFonts w:ascii="Angsana New" w:hAnsi="Angsana New" w:cs="Angsana New"/>
          <w:sz w:val="32"/>
          <w:szCs w:val="32"/>
        </w:rPr>
        <w:t>Precision America</w:t>
      </w:r>
      <w:r w:rsidR="00DE5151">
        <w:rPr>
          <w:rFonts w:ascii="Angsana New" w:hAnsi="Angsana New" w:cs="Angsana New"/>
          <w:sz w:val="32"/>
          <w:szCs w:val="32"/>
        </w:rPr>
        <w:t>,</w:t>
      </w:r>
      <w:r w:rsidRPr="00560184">
        <w:rPr>
          <w:rFonts w:ascii="Angsana New" w:hAnsi="Angsana New" w:cs="Angsana New"/>
          <w:sz w:val="32"/>
          <w:szCs w:val="32"/>
        </w:rPr>
        <w:t xml:space="preserve"> LLC (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560184">
        <w:rPr>
          <w:rFonts w:ascii="Angsana New" w:hAnsi="Angsana New" w:cs="Angsana New"/>
          <w:sz w:val="32"/>
          <w:szCs w:val="32"/>
        </w:rPr>
        <w:t xml:space="preserve">)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Technology Partners America</w:t>
      </w:r>
      <w:r w:rsidR="008A0822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="008A0822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LLC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560184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) </w:t>
      </w:r>
      <w:r w:rsidR="00066A21">
        <w:rPr>
          <w:rFonts w:ascii="Angsana New" w:hAnsi="Angsana New" w:cs="Angsana New" w:hint="cs"/>
          <w:sz w:val="32"/>
          <w:szCs w:val="32"/>
          <w:cs/>
          <w:lang w:val="th-TH"/>
        </w:rPr>
        <w:t>ในราคาทุนเดิม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>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</w:t>
      </w:r>
      <w:r w:rsidR="00066A21">
        <w:rPr>
          <w:rFonts w:ascii="Angsana New" w:hAnsi="Angsana New" w:cs="Angsana New" w:hint="cs"/>
          <w:sz w:val="32"/>
          <w:szCs w:val="32"/>
          <w:cs/>
          <w:lang w:val="th-TH"/>
        </w:rPr>
        <w:t>และยังไม่มีการโอนหุ้น</w:t>
      </w:r>
      <w:r w:rsidR="008C1EE4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="0075771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56018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บริษัทย่อยจึงบันทึกเป็นลูกหนี้จากการใช้สิทธิขายคืน</w:t>
      </w:r>
      <w:r w:rsidR="00D05DC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เงินลงทุน</w:t>
      </w:r>
      <w:r w:rsidRPr="0056018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จำนวน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560184">
        <w:rPr>
          <w:rFonts w:ascii="Angsana New" w:hAnsi="Angsana New" w:cs="Angsana New"/>
          <w:color w:val="000000" w:themeColor="text1"/>
          <w:sz w:val="32"/>
          <w:szCs w:val="32"/>
        </w:rPr>
        <w:t>1,077,200</w:t>
      </w:r>
      <w:r w:rsidRPr="0056018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ดอลลาร์สหรัฐอเมริกา (33.65 ล้านบาท)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</w:t>
      </w:r>
      <w:r w:rsidR="003B226C">
        <w:rPr>
          <w:rFonts w:ascii="Angsana New" w:hAnsi="Angsana New" w:cs="Angsana New" w:hint="cs"/>
          <w:sz w:val="32"/>
          <w:szCs w:val="32"/>
          <w:cs/>
          <w:lang w:val="th-TH"/>
        </w:rPr>
        <w:t>ใช้สิทธิ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>ขาย</w:t>
      </w:r>
      <w:r w:rsidR="003B226C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Pr="00560184">
        <w:rPr>
          <w:rFonts w:ascii="Angsana New" w:hAnsi="Angsana New" w:cs="Angsana New" w:hint="cs"/>
          <w:sz w:val="32"/>
          <w:szCs w:val="32"/>
          <w:cs/>
          <w:lang w:val="th-TH"/>
        </w:rPr>
        <w:t>เงินลงทุน จำนวน</w:t>
      </w:r>
      <w:r w:rsidRPr="00560184">
        <w:rPr>
          <w:rFonts w:ascii="Angsana New" w:hAnsi="Angsana New" w:cs="Angsana New"/>
          <w:sz w:val="32"/>
          <w:szCs w:val="32"/>
        </w:rPr>
        <w:t xml:space="preserve"> 846,451 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56018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แต่เนื่องจาก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บริษัทย่อยคาดว่าจะไม่ได้รับเงินคืน จึงตั้งสำรองค่าเผื่อหนี้สงสัยจะสูญทั้งจำนวนในงบการเงินปี 2563 </w:t>
      </w:r>
    </w:p>
    <w:p w:rsidR="00F560C6" w:rsidRPr="00F560C6" w:rsidRDefault="00F560C6" w:rsidP="00376F37">
      <w:pPr>
        <w:ind w:left="720" w:right="-11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25F36" w:rsidRPr="003A131A" w:rsidRDefault="00F560C6" w:rsidP="00F560C6">
      <w:pPr>
        <w:tabs>
          <w:tab w:val="center" w:pos="5865"/>
        </w:tabs>
        <w:ind w:right="-11" w:firstLine="709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t>รายการเปลี่ยนแปลงโดยสรุป</w:t>
      </w:r>
    </w:p>
    <w:tbl>
      <w:tblPr>
        <w:tblStyle w:val="ad"/>
        <w:tblW w:w="0" w:type="auto"/>
        <w:tblInd w:w="817" w:type="dxa"/>
        <w:tblLook w:val="04A0"/>
      </w:tblPr>
      <w:tblGrid>
        <w:gridCol w:w="5954"/>
        <w:gridCol w:w="2976"/>
      </w:tblGrid>
      <w:tr w:rsidR="00F25F36" w:rsidRPr="00F25F36" w:rsidTr="003B226C">
        <w:tc>
          <w:tcPr>
            <w:tcW w:w="5954" w:type="dxa"/>
            <w:tcBorders>
              <w:bottom w:val="single" w:sz="4" w:space="0" w:color="auto"/>
            </w:tcBorders>
          </w:tcPr>
          <w:p w:rsidR="00F25F36" w:rsidRPr="00F25F36" w:rsidRDefault="00F25F36" w:rsidP="00376F37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25F36" w:rsidRPr="00F25F36" w:rsidRDefault="00F25F36" w:rsidP="00376F37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3B226C" w:rsidRPr="00F25F36" w:rsidTr="003B226C">
        <w:tc>
          <w:tcPr>
            <w:tcW w:w="5954" w:type="dxa"/>
            <w:tcBorders>
              <w:bottom w:val="nil"/>
            </w:tcBorders>
          </w:tcPr>
          <w:p w:rsidR="003B226C" w:rsidRPr="00066A21" w:rsidRDefault="003B226C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76" w:type="dxa"/>
            <w:tcBorders>
              <w:bottom w:val="nil"/>
            </w:tcBorders>
          </w:tcPr>
          <w:p w:rsidR="003B226C" w:rsidRDefault="003B226C" w:rsidP="008A0822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DE5151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E515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B226C" w:rsidRPr="00F25F36" w:rsidRDefault="003B226C" w:rsidP="008A0822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5F36">
              <w:rPr>
                <w:rFonts w:ascii="Angsana New" w:hAnsi="Angsana New" w:cs="Angsana New"/>
                <w:sz w:val="32"/>
                <w:szCs w:val="32"/>
              </w:rPr>
              <w:t>33,652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B226C" w:rsidRDefault="003B226C" w:rsidP="008A0822">
            <w:pPr>
              <w:tabs>
                <w:tab w:val="decimal" w:pos="1451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76" w:type="dxa"/>
            <w:tcBorders>
              <w:bottom w:val="nil"/>
            </w:tcBorders>
          </w:tcPr>
          <w:p w:rsidR="003B226C" w:rsidRPr="00F25F36" w:rsidRDefault="003B226C" w:rsidP="00376F37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</w:t>
            </w:r>
            <w:r w:rsidR="00D10D7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B226C" w:rsidRPr="00F25F36" w:rsidRDefault="003B226C" w:rsidP="00376F37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6,728</w:t>
            </w:r>
            <w:r w:rsidRPr="00F25F3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DE5151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B226C" w:rsidRPr="00F25F36" w:rsidRDefault="003B226C" w:rsidP="00376F37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/>
                <w:sz w:val="32"/>
                <w:szCs w:val="32"/>
              </w:rPr>
              <w:t>26,924</w:t>
            </w:r>
          </w:p>
        </w:tc>
      </w:tr>
      <w:tr w:rsidR="003B226C" w:rsidRPr="00F25F36" w:rsidTr="003B226C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461B44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="006D1CA0">
              <w:rPr>
                <w:rFonts w:ascii="Angsana New" w:hAnsi="Angsana New" w:cs="Angsana New" w:hint="cs"/>
                <w:sz w:val="32"/>
                <w:szCs w:val="32"/>
                <w:cs/>
              </w:rPr>
              <w:t>สงสัยจะ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สูญ</w:t>
            </w:r>
            <w:r w:rsidR="0025445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B226C" w:rsidRPr="00F25F36" w:rsidRDefault="00B95501" w:rsidP="00376F37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226C" w:rsidRPr="00F25F36">
              <w:rPr>
                <w:rFonts w:ascii="Angsana New" w:hAnsi="Angsana New" w:cs="Angsana New"/>
                <w:sz w:val="32"/>
                <w:szCs w:val="32"/>
              </w:rPr>
              <w:t>33,652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B226C" w:rsidRPr="00F25F36" w:rsidTr="00F25F36">
        <w:tc>
          <w:tcPr>
            <w:tcW w:w="5954" w:type="dxa"/>
          </w:tcPr>
          <w:p w:rsidR="003B226C" w:rsidRPr="00F25F36" w:rsidRDefault="003B226C" w:rsidP="00461B44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76" w:type="dxa"/>
          </w:tcPr>
          <w:p w:rsidR="003B226C" w:rsidRPr="00F25F36" w:rsidRDefault="003B226C" w:rsidP="00376F37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5F36">
              <w:rPr>
                <w:rFonts w:ascii="Angsana New" w:hAnsi="Angsana New" w:cs="Angsana New"/>
                <w:sz w:val="32"/>
                <w:szCs w:val="32"/>
              </w:rPr>
              <w:t>6,728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:rsidR="0064106A" w:rsidRPr="00376F37" w:rsidRDefault="0064106A" w:rsidP="00376F37">
      <w:pPr>
        <w:ind w:left="720" w:right="-11" w:firstLine="72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:rsidR="00A06DD4" w:rsidRPr="00910C93" w:rsidRDefault="00A06DD4" w:rsidP="00376F37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C93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</w:t>
      </w:r>
      <w:r w:rsidR="00336C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0C93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ที่บันทึกในงบกำไรขาดทุนเบ็ดเสร็จรวม</w:t>
      </w:r>
      <w:r w:rsidRPr="00910C93">
        <w:rPr>
          <w:rFonts w:ascii="Angsana New" w:hAnsi="Angsana New" w:cs="Angsana New"/>
          <w:sz w:val="32"/>
          <w:szCs w:val="32"/>
        </w:rPr>
        <w:t xml:space="preserve"> </w:t>
      </w:r>
      <w:r w:rsidRPr="00910C93"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สำหรับงวดสามเดือนสิ้นสุดวันที</w:t>
      </w:r>
      <w:r w:rsidRPr="00910C93">
        <w:rPr>
          <w:rFonts w:ascii="Angsana New" w:hAnsi="Angsana New" w:cs="Angsana New"/>
          <w:sz w:val="32"/>
          <w:szCs w:val="32"/>
          <w:cs/>
        </w:rPr>
        <w:t>่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31 มีนาคม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>
        <w:rPr>
          <w:rFonts w:ascii="Angsana New" w:hAnsi="Angsana New" w:cs="Angsana New" w:hint="cs"/>
          <w:sz w:val="32"/>
          <w:szCs w:val="32"/>
          <w:cs/>
        </w:rPr>
        <w:t>3 และ 2562</w:t>
      </w:r>
      <w:r w:rsidRPr="00910C9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มีจำนวนเงิน 0.71 ล้านบาท </w:t>
      </w:r>
      <w:r w:rsidR="0064106A">
        <w:rPr>
          <w:rFonts w:ascii="Angsana New" w:hAnsi="Angsana New" w:cs="Angsana New" w:hint="cs"/>
          <w:sz w:val="32"/>
          <w:szCs w:val="32"/>
          <w:cs/>
        </w:rPr>
        <w:t xml:space="preserve">(ก่อนการใช้สิทธิขายคืน) </w:t>
      </w:r>
      <w:r>
        <w:rPr>
          <w:rFonts w:ascii="Angsana New" w:hAnsi="Angsana New" w:cs="Angsana New" w:hint="cs"/>
          <w:sz w:val="32"/>
          <w:szCs w:val="32"/>
          <w:cs/>
        </w:rPr>
        <w:t>และ 6.16 ล้านบาท ตามลำดับ</w:t>
      </w:r>
    </w:p>
    <w:p w:rsidR="00A06DD4" w:rsidRPr="00D75E80" w:rsidRDefault="00A06DD4" w:rsidP="00066A21">
      <w:pPr>
        <w:ind w:left="720" w:right="-13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066A21" w:rsidRDefault="00066A21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B0761E" w:rsidRDefault="00B0761E" w:rsidP="00066A21">
      <w:pPr>
        <w:spacing w:line="235" w:lineRule="auto"/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3D0A06">
        <w:rPr>
          <w:rFonts w:ascii="Angsana New" w:cs="Angsana New"/>
          <w:b/>
          <w:bCs/>
          <w:sz w:val="32"/>
          <w:szCs w:val="32"/>
          <w:cs/>
        </w:rPr>
        <w:lastRenderedPageBreak/>
        <w:t>ข้อมูลทางการเงินของบริษัทร่วม</w:t>
      </w:r>
    </w:p>
    <w:p w:rsidR="00B0761E" w:rsidRDefault="00B0761E" w:rsidP="00066A21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="297" w:tblpY="489"/>
        <w:tblW w:w="9450" w:type="dxa"/>
        <w:tblLayout w:type="fixed"/>
        <w:tblLook w:val="0000"/>
      </w:tblPr>
      <w:tblGrid>
        <w:gridCol w:w="2802"/>
        <w:gridCol w:w="1618"/>
        <w:gridCol w:w="1618"/>
        <w:gridCol w:w="1705"/>
        <w:gridCol w:w="1707"/>
      </w:tblGrid>
      <w:tr w:rsidR="00820FEA" w:rsidRPr="00636763" w:rsidTr="00330139">
        <w:trPr>
          <w:trHeight w:val="41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FEA" w:rsidRDefault="00820FEA" w:rsidP="00066A21">
            <w:pPr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  <w:p w:rsidR="00820FEA" w:rsidRPr="001A023C" w:rsidRDefault="00820FEA" w:rsidP="00066A21">
            <w:pPr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งบแสดงฐานะทางการเงิน</w:t>
            </w:r>
          </w:p>
          <w:p w:rsidR="00820FEA" w:rsidRPr="001A023C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FA7BB1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งบกำไรขาดทุนสำหรับงวดสามเดือนสิ้นสุดวันที่ 31 มีนาคม 2562</w:t>
            </w:r>
          </w:p>
        </w:tc>
      </w:tr>
      <w:tr w:rsidR="00820FEA" w:rsidRPr="00F904F9" w:rsidTr="00820FEA">
        <w:trPr>
          <w:trHeight w:val="393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066A21">
            <w:pPr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144" w:right="-1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</w:tr>
      <w:tr w:rsidR="00EF6F5E" w:rsidRPr="006D3251" w:rsidTr="00820FEA">
        <w:trPr>
          <w:trHeight w:val="2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1A023C" w:rsidRDefault="00EF6F5E" w:rsidP="00066A21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 w:line="235" w:lineRule="auto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147.61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239.69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97.27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066A21">
            <w:pPr>
              <w:tabs>
                <w:tab w:val="right" w:pos="7200"/>
                <w:tab w:val="right" w:pos="8540"/>
              </w:tabs>
              <w:spacing w:line="235" w:lineRule="auto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(30.80)</w:t>
            </w:r>
          </w:p>
        </w:tc>
      </w:tr>
    </w:tbl>
    <w:p w:rsidR="00ED15FD" w:rsidRPr="00074818" w:rsidRDefault="00ED15FD" w:rsidP="00066A21">
      <w:pPr>
        <w:spacing w:line="235" w:lineRule="auto"/>
        <w:ind w:left="446" w:right="-99"/>
        <w:jc w:val="right"/>
        <w:rPr>
          <w:rFonts w:ascii="Angsana New" w:hAnsi="Angsana New" w:cs="Angsana New"/>
          <w:sz w:val="30"/>
          <w:szCs w:val="30"/>
        </w:rPr>
      </w:pPr>
      <w:r w:rsidRPr="00074818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>:</w:t>
      </w:r>
      <w:r w:rsidRPr="000748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481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74818">
        <w:rPr>
          <w:rFonts w:ascii="Angsana New" w:hAnsi="Angsana New" w:cs="Angsana New"/>
          <w:sz w:val="30"/>
          <w:szCs w:val="30"/>
          <w:cs/>
        </w:rPr>
        <w:t>บาท</w:t>
      </w:r>
    </w:p>
    <w:p w:rsidR="00066A21" w:rsidRPr="00066A21" w:rsidRDefault="00066A21" w:rsidP="00066A21">
      <w:pPr>
        <w:pStyle w:val="af"/>
        <w:tabs>
          <w:tab w:val="left" w:pos="720"/>
        </w:tabs>
        <w:spacing w:before="60" w:line="235" w:lineRule="auto"/>
        <w:ind w:left="450" w:right="29"/>
        <w:jc w:val="thaiDistribute"/>
        <w:rPr>
          <w:rFonts w:ascii="Angsana New" w:hAnsi="Angsana New"/>
          <w:sz w:val="24"/>
          <w:szCs w:val="24"/>
        </w:rPr>
      </w:pPr>
    </w:p>
    <w:p w:rsidR="00E1435F" w:rsidRDefault="00E1435F" w:rsidP="00066A21">
      <w:pPr>
        <w:pStyle w:val="af"/>
        <w:numPr>
          <w:ilvl w:val="0"/>
          <w:numId w:val="1"/>
        </w:numPr>
        <w:tabs>
          <w:tab w:val="left" w:pos="720"/>
        </w:tabs>
        <w:spacing w:before="60" w:line="235" w:lineRule="auto"/>
        <w:ind w:right="29"/>
        <w:jc w:val="thaiDistribute"/>
        <w:rPr>
          <w:rFonts w:ascii="Angsana New" w:hAnsi="Angsana New"/>
          <w:sz w:val="24"/>
          <w:szCs w:val="24"/>
        </w:rPr>
      </w:pPr>
      <w:r w:rsidRPr="002F37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9C6BFC" w:rsidRDefault="0095240B" w:rsidP="00066A21">
      <w:pPr>
        <w:spacing w:line="235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8"/>
        <w:gridCol w:w="1545"/>
        <w:gridCol w:w="1545"/>
        <w:gridCol w:w="1545"/>
        <w:gridCol w:w="1543"/>
      </w:tblGrid>
      <w:tr w:rsidR="00E3237F" w:rsidRPr="00E11249" w:rsidTr="00480E67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3237F" w:rsidRPr="00E11249" w:rsidTr="00480E67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มี.ค.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>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E7CA4" w:rsidRPr="006902E0" w:rsidTr="00480E67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6902E0" w:rsidTr="00480E67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6902E0" w:rsidRDefault="002F75DB" w:rsidP="00066A21">
            <w:pPr>
              <w:spacing w:before="30" w:line="235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DB" w:rsidRPr="006902E0" w:rsidRDefault="002F75DB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DB" w:rsidRPr="006902E0" w:rsidRDefault="002F75DB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F75DB" w:rsidRPr="006902E0" w:rsidRDefault="002F75DB" w:rsidP="00066A21">
            <w:pPr>
              <w:spacing w:before="30" w:line="235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6902E0" w:rsidRDefault="002F75DB" w:rsidP="00066A21">
            <w:pPr>
              <w:spacing w:before="30" w:line="235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6902E0" w:rsidTr="00480E67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DE7CA4" w:rsidRPr="006902E0" w:rsidTr="00480E67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6902E0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6902E0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7CA4" w:rsidRPr="006902E0" w:rsidTr="00480E67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066A21">
            <w:pPr>
              <w:tabs>
                <w:tab w:val="decimal" w:pos="1032"/>
              </w:tabs>
              <w:spacing w:before="30"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</w:tr>
    </w:tbl>
    <w:p w:rsidR="00845FCB" w:rsidRPr="006902E0" w:rsidRDefault="00845FCB" w:rsidP="00066A21">
      <w:pPr>
        <w:spacing w:line="235" w:lineRule="auto"/>
        <w:ind w:right="29"/>
        <w:rPr>
          <w:rFonts w:ascii="Angsana New" w:hAnsi="Angsana New" w:cs="Angsana New"/>
          <w:b/>
          <w:bCs/>
          <w:sz w:val="16"/>
          <w:szCs w:val="16"/>
        </w:rPr>
      </w:pPr>
    </w:p>
    <w:p w:rsidR="00E85C9B" w:rsidRPr="006902E0" w:rsidRDefault="00E85C9B" w:rsidP="00066A21">
      <w:pPr>
        <w:spacing w:line="235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6902E0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6902E0">
        <w:rPr>
          <w:rFonts w:ascii="Angsana New" w:hAnsi="Angsana New" w:cs="Angsana New"/>
          <w:sz w:val="30"/>
          <w:szCs w:val="30"/>
        </w:rPr>
        <w:t>:</w:t>
      </w:r>
      <w:r w:rsidRPr="006902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2E0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6902E0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066A21">
            <w:pPr>
              <w:tabs>
                <w:tab w:val="left" w:pos="360"/>
                <w:tab w:val="left" w:pos="900"/>
                <w:tab w:val="left" w:pos="1440"/>
              </w:tabs>
              <w:spacing w:before="30" w:line="235" w:lineRule="auto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6902E0" w:rsidRDefault="00E85C9B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6902E0" w:rsidRDefault="00E85C9B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066A21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066A21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single" w:sz="4" w:space="0" w:color="auto"/>
            </w:tcBorders>
          </w:tcPr>
          <w:p w:rsidR="00E85C9B" w:rsidRPr="006902E0" w:rsidRDefault="008322D5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6902E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256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85C9B" w:rsidRPr="006902E0" w:rsidRDefault="008322D5" w:rsidP="00066A21">
            <w:pPr>
              <w:spacing w:before="30" w:line="235" w:lineRule="auto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6902E0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6902E0" w:rsidRDefault="008322D5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ดสาม</w:t>
            </w:r>
            <w:r w:rsidR="00E85C9B" w:rsidRPr="006902E0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066A21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066A21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0824A3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 w:rsidRPr="006902E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16A77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="00216A77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16370B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6902E0" w:rsidRDefault="00216A77" w:rsidP="00066A21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8322D5" w:rsidRPr="006902E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322D5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มี.ค.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 w:rsidRPr="006902E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C1153E" w:rsidP="00066A21">
            <w:pPr>
              <w:spacing w:before="30" w:line="235" w:lineRule="auto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C1153E" w:rsidP="00066A21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DE7CA4" w:rsidRPr="006902E0" w:rsidRDefault="00DE7CA4" w:rsidP="00066A21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6902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25010A" w:rsidRDefault="00DE7CA4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470C2" w:rsidRPr="00D3616B" w:rsidRDefault="008470C2" w:rsidP="00066A21">
      <w:pPr>
        <w:spacing w:line="235" w:lineRule="auto"/>
        <w:ind w:right="261"/>
        <w:jc w:val="thaiDistribute"/>
        <w:rPr>
          <w:rFonts w:ascii="Angsana New" w:hAnsi="Angsana New" w:cs="Angsana New"/>
          <w:sz w:val="24"/>
          <w:szCs w:val="24"/>
        </w:rPr>
      </w:pPr>
    </w:p>
    <w:p w:rsidR="00970648" w:rsidRPr="00565B4B" w:rsidRDefault="00970648" w:rsidP="00066A21">
      <w:pPr>
        <w:spacing w:line="235" w:lineRule="auto"/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970648" w:rsidRDefault="00970648" w:rsidP="00066A21">
      <w:pPr>
        <w:spacing w:line="235" w:lineRule="auto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ในต่างประเทศได้ผ่านการ</w:t>
      </w:r>
      <w:r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771B31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Pr="00DE7CA4">
        <w:rPr>
          <w:rFonts w:ascii="Angsana New" w:hAnsi="Angsana New" w:cs="Angsana New"/>
          <w:sz w:val="32"/>
          <w:szCs w:val="32"/>
          <w:cs/>
        </w:rPr>
        <w:t>รวม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970648" w:rsidRPr="00D50FB7" w:rsidRDefault="00970648" w:rsidP="00066A21">
      <w:pPr>
        <w:spacing w:line="235" w:lineRule="auto"/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970648" w:rsidRPr="00AB06AE" w:rsidRDefault="00970648" w:rsidP="00066A21">
      <w:pPr>
        <w:spacing w:line="235" w:lineRule="auto"/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1759"/>
        <w:gridCol w:w="1759"/>
        <w:gridCol w:w="1759"/>
        <w:gridCol w:w="1760"/>
      </w:tblGrid>
      <w:tr w:rsidR="00970648" w:rsidRPr="008E5E88" w:rsidTr="00A40A44">
        <w:trPr>
          <w:trHeight w:val="340"/>
        </w:trPr>
        <w:tc>
          <w:tcPr>
            <w:tcW w:w="2594" w:type="dxa"/>
            <w:vMerge w:val="restart"/>
            <w:vAlign w:val="center"/>
          </w:tcPr>
          <w:p w:rsidR="00970648" w:rsidRPr="00A40A44" w:rsidRDefault="00970648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บริษัทย่อยในต่างประเทศ</w:t>
            </w:r>
          </w:p>
        </w:tc>
        <w:tc>
          <w:tcPr>
            <w:tcW w:w="3518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A40A44" w:rsidRDefault="00970648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สินทรัพย์รวม</w:t>
            </w:r>
          </w:p>
        </w:tc>
        <w:tc>
          <w:tcPr>
            <w:tcW w:w="3519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A40A44" w:rsidRDefault="00970648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รายได้สำหรับ</w:t>
            </w:r>
            <w:r w:rsidR="00D3616B"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งวดสามเดือน</w:t>
            </w:r>
          </w:p>
        </w:tc>
      </w:tr>
      <w:tr w:rsidR="00A40A44" w:rsidRPr="008E5E88" w:rsidTr="00A40A44">
        <w:trPr>
          <w:trHeight w:val="340"/>
        </w:trPr>
        <w:tc>
          <w:tcPr>
            <w:tcW w:w="2594" w:type="dxa"/>
            <w:vMerge/>
            <w:vAlign w:val="center"/>
          </w:tcPr>
          <w:p w:rsidR="00A40A44" w:rsidRPr="00A40A44" w:rsidRDefault="00A40A44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7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0A44" w:rsidRPr="00A40A44" w:rsidRDefault="00A40A44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ณ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มี.ค.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2563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A44" w:rsidRPr="00A40A44" w:rsidRDefault="00A40A44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31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ธ.ค.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25</w:t>
            </w:r>
            <w:r w:rsidRPr="00A40A44">
              <w:rPr>
                <w:rFonts w:ascii="Angsana New" w:hAnsi="Angsana New" w:cs="Angsana New"/>
                <w:sz w:val="29"/>
                <w:szCs w:val="29"/>
              </w:rPr>
              <w:t>62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A44" w:rsidRPr="00A40A44" w:rsidRDefault="00A40A44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ณ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มี.ค.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2563</w:t>
            </w: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A40A44" w:rsidRPr="00A40A44" w:rsidRDefault="00E152EB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ณ 31 มี.ค</w:t>
            </w:r>
            <w:r w:rsidR="00A40A44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="00A40A44"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A40A44" w:rsidRPr="00A40A44">
              <w:rPr>
                <w:rFonts w:ascii="Angsana New" w:hAnsi="Angsana New" w:cs="Angsana New"/>
                <w:sz w:val="29"/>
                <w:szCs w:val="29"/>
                <w:cs/>
              </w:rPr>
              <w:t>25</w:t>
            </w:r>
            <w:r w:rsidR="00A40A44" w:rsidRPr="00A40A44">
              <w:rPr>
                <w:rFonts w:ascii="Angsana New" w:hAnsi="Angsana New" w:cs="Angsana New"/>
                <w:sz w:val="29"/>
                <w:szCs w:val="29"/>
              </w:rPr>
              <w:t>62</w:t>
            </w:r>
          </w:p>
        </w:tc>
      </w:tr>
      <w:tr w:rsidR="00D3616B" w:rsidRPr="008E5E88" w:rsidTr="00A40A44">
        <w:trPr>
          <w:trHeight w:val="340"/>
        </w:trPr>
        <w:tc>
          <w:tcPr>
            <w:tcW w:w="2594" w:type="dxa"/>
            <w:tcBorders>
              <w:top w:val="nil"/>
              <w:bottom w:val="dotted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Team Precision (Europe) ApS</w:t>
            </w:r>
          </w:p>
        </w:tc>
        <w:tc>
          <w:tcPr>
            <w:tcW w:w="1759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8.70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6.77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839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12.17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839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29.87</w:t>
            </w:r>
          </w:p>
        </w:tc>
      </w:tr>
      <w:tr w:rsidR="00D3616B" w:rsidRPr="008E5E88" w:rsidTr="00A40A44">
        <w:trPr>
          <w:trHeight w:val="340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TPA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/>
                <w:sz w:val="29"/>
                <w:szCs w:val="29"/>
              </w:rPr>
              <w:t>Holding LLC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0.50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14.50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A40A44" w:rsidRDefault="00D3616B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3616B" w:rsidRPr="00A40A44" w:rsidRDefault="00D3616B" w:rsidP="00066A21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</w:tr>
    </w:tbl>
    <w:p w:rsidR="005E11A3" w:rsidRPr="001C40CE" w:rsidRDefault="005E11A3" w:rsidP="00D66C7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0CE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5E11A3" w:rsidRDefault="005E11A3" w:rsidP="005E11A3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  <w:r w:rsidRPr="001C40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C40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="00771B31">
        <w:rPr>
          <w:rFonts w:ascii="Angsana New" w:hAnsi="Angsana New" w:hint="cs"/>
          <w:sz w:val="32"/>
          <w:szCs w:val="32"/>
          <w:cs/>
        </w:rPr>
        <w:t xml:space="preserve"> บริษัทมีสินทรัพย์สิทธิการใช้ </w:t>
      </w:r>
      <w:r w:rsidRPr="001C40CE">
        <w:rPr>
          <w:rFonts w:ascii="Angsana New" w:hAnsi="Angsana New" w:hint="cs"/>
          <w:sz w:val="32"/>
          <w:szCs w:val="32"/>
          <w:cs/>
        </w:rPr>
        <w:t>ดังนี้</w:t>
      </w:r>
    </w:p>
    <w:p w:rsidR="005E11A3" w:rsidRPr="006872A3" w:rsidRDefault="005E11A3" w:rsidP="005E11A3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17" w:type="dxa"/>
        <w:tblLook w:val="04A0"/>
      </w:tblPr>
      <w:tblGrid>
        <w:gridCol w:w="6095"/>
        <w:gridCol w:w="2745"/>
      </w:tblGrid>
      <w:tr w:rsidR="005E11A3" w:rsidTr="00D9410F">
        <w:trPr>
          <w:trHeight w:val="828"/>
        </w:trPr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5E11A3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C48"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  <w:p w:rsidR="005E11A3" w:rsidRPr="00DF4C48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5E11A3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5E11A3" w:rsidRPr="0035485B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5CFB" w:rsidTr="004F5CFB">
        <w:tc>
          <w:tcPr>
            <w:tcW w:w="6095" w:type="dxa"/>
            <w:tcBorders>
              <w:bottom w:val="nil"/>
            </w:tcBorders>
          </w:tcPr>
          <w:p w:rsidR="004F5CFB" w:rsidRDefault="004F5CFB" w:rsidP="000552F4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รับโอนจากอุปกรณ์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2745" w:type="dxa"/>
            <w:tcBorders>
              <w:bottom w:val="nil"/>
            </w:tcBorders>
            <w:vAlign w:val="center"/>
          </w:tcPr>
          <w:p w:rsidR="004F5CFB" w:rsidRPr="00424B08" w:rsidRDefault="004F5CFB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4,741</w:t>
            </w:r>
          </w:p>
        </w:tc>
      </w:tr>
      <w:tr w:rsidR="005E11A3" w:rsidTr="004F5CFB">
        <w:tc>
          <w:tcPr>
            <w:tcW w:w="6095" w:type="dxa"/>
            <w:tcBorders>
              <w:top w:val="nil"/>
              <w:bottom w:val="nil"/>
            </w:tcBorders>
          </w:tcPr>
          <w:p w:rsidR="00D9410F" w:rsidRPr="0035485B" w:rsidRDefault="00D9410F" w:rsidP="000552F4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2745" w:type="dxa"/>
            <w:tcBorders>
              <w:top w:val="nil"/>
              <w:bottom w:val="nil"/>
            </w:tcBorders>
            <w:vAlign w:val="center"/>
          </w:tcPr>
          <w:p w:rsidR="005E11A3" w:rsidRPr="00424B08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10F" w:rsidTr="00D9410F">
        <w:tc>
          <w:tcPr>
            <w:tcW w:w="6095" w:type="dxa"/>
            <w:tcBorders>
              <w:top w:val="nil"/>
              <w:bottom w:val="nil"/>
            </w:tcBorders>
          </w:tcPr>
          <w:p w:rsidR="00D9410F" w:rsidRDefault="00B57E06" w:rsidP="00D9410F">
            <w:pPr>
              <w:pStyle w:val="af"/>
              <w:tabs>
                <w:tab w:val="left" w:pos="-426"/>
              </w:tabs>
              <w:ind w:left="0" w:right="29" w:firstLine="45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เรื่อง สัญญาเช่า </w:t>
            </w:r>
            <w:r w:rsidR="00D9410F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2745" w:type="dxa"/>
            <w:tcBorders>
              <w:top w:val="nil"/>
              <w:bottom w:val="nil"/>
            </w:tcBorders>
            <w:vAlign w:val="center"/>
          </w:tcPr>
          <w:p w:rsidR="00D9410F" w:rsidRPr="00424B08" w:rsidRDefault="00C02778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9410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085</w:t>
            </w:r>
          </w:p>
        </w:tc>
      </w:tr>
      <w:tr w:rsidR="005E11A3" w:rsidTr="00D9410F">
        <w:tc>
          <w:tcPr>
            <w:tcW w:w="6095" w:type="dxa"/>
            <w:tcBorders>
              <w:top w:val="nil"/>
              <w:bottom w:val="single" w:sz="4" w:space="0" w:color="auto"/>
            </w:tcBorders>
          </w:tcPr>
          <w:p w:rsidR="005E11A3" w:rsidRPr="0035485B" w:rsidRDefault="005E11A3" w:rsidP="00A40A44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B7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3616B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</w:t>
            </w:r>
            <w:r w:rsidR="00A40A44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เสื่อมราคาสะสม</w:t>
            </w: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vAlign w:val="center"/>
          </w:tcPr>
          <w:p w:rsidR="005E11A3" w:rsidRPr="001C40CE" w:rsidRDefault="005E11A3" w:rsidP="00C02778">
            <w:pPr>
              <w:pStyle w:val="af"/>
              <w:tabs>
                <w:tab w:val="left" w:pos="-426"/>
              </w:tabs>
              <w:ind w:left="0"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02778">
              <w:rPr>
                <w:rFonts w:ascii="Angsana New" w:hAnsi="Angsana New"/>
                <w:sz w:val="32"/>
                <w:szCs w:val="32"/>
              </w:rPr>
              <w:t>341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11A3" w:rsidTr="00D9410F">
        <w:tc>
          <w:tcPr>
            <w:tcW w:w="6095" w:type="dxa"/>
            <w:tcBorders>
              <w:top w:val="single" w:sz="4" w:space="0" w:color="auto"/>
            </w:tcBorders>
          </w:tcPr>
          <w:p w:rsidR="005E11A3" w:rsidRPr="0035485B" w:rsidRDefault="005E11A3" w:rsidP="000552F4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vAlign w:val="center"/>
          </w:tcPr>
          <w:p w:rsidR="005E11A3" w:rsidRPr="001C40CE" w:rsidRDefault="005E11A3" w:rsidP="000552F4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5,485</w:t>
            </w:r>
          </w:p>
        </w:tc>
      </w:tr>
    </w:tbl>
    <w:p w:rsidR="005E11A3" w:rsidRDefault="005E11A3" w:rsidP="005E11A3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370B" w:rsidRPr="00D411FD" w:rsidRDefault="00CE42D4" w:rsidP="00D66C7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D3616B" w:rsidRDefault="00CE42D4" w:rsidP="005E11A3">
      <w:pPr>
        <w:spacing w:line="276" w:lineRule="auto"/>
        <w:ind w:left="450" w:right="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D3616B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D3616B">
        <w:rPr>
          <w:rFonts w:ascii="Angsana New" w:hAnsi="Angsana New" w:cs="Angsana New" w:hint="cs"/>
          <w:sz w:val="32"/>
          <w:szCs w:val="32"/>
          <w:cs/>
        </w:rPr>
        <w:t>พัน</w:t>
      </w:r>
      <w:r w:rsidRPr="00D3616B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D3616B" w:rsidTr="008C69FD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D3616B" w:rsidTr="00F525A9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D4" w:rsidRPr="00D3616B" w:rsidRDefault="00CE42D4" w:rsidP="006E224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="006E224C" w:rsidRPr="00D3616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E224C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E224C" w:rsidRPr="00D3616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01B74" w:rsidRPr="00D3616B" w:rsidTr="00F525A9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401B74" w:rsidRPr="00D3616B" w:rsidRDefault="00744FCC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</w:t>
            </w:r>
            <w:r w:rsidR="00401B74"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1B74" w:rsidRPr="00D3616B" w:rsidRDefault="00D3616B" w:rsidP="00DD1700">
            <w:pPr>
              <w:tabs>
                <w:tab w:val="decimal" w:pos="144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194,828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4" w:rsidRPr="00D3616B" w:rsidRDefault="00D3616B" w:rsidP="00363573">
            <w:pPr>
              <w:tabs>
                <w:tab w:val="decimal" w:pos="135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</w:t>
            </w:r>
            <w:r w:rsidR="00443EA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:rsidR="000F5442" w:rsidRPr="000F5442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E42D4" w:rsidRPr="00E90A84" w:rsidRDefault="00CE42D4" w:rsidP="00CA6C40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CA6C40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0E4C">
        <w:rPr>
          <w:rFonts w:ascii="Angsana New" w:hAnsi="Angsana New" w:cs="Angsana New"/>
          <w:spacing w:val="-4"/>
          <w:sz w:val="32"/>
          <w:szCs w:val="32"/>
        </w:rPr>
        <w:t>256</w:t>
      </w:r>
      <w:r w:rsidR="006E224C">
        <w:rPr>
          <w:rFonts w:ascii="Angsana New" w:hAnsi="Angsana New" w:cs="Angsana New"/>
          <w:spacing w:val="-4"/>
          <w:sz w:val="32"/>
          <w:szCs w:val="32"/>
        </w:rPr>
        <w:t>3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</w:t>
      </w:r>
      <w:r w:rsidR="006E224C">
        <w:rPr>
          <w:rFonts w:ascii="Angsana New" w:hAnsi="Angsana New" w:cs="Angsana New"/>
          <w:spacing w:val="-4"/>
          <w:sz w:val="32"/>
          <w:szCs w:val="32"/>
        </w:rPr>
        <w:t>2</w:t>
      </w:r>
      <w:r w:rsidR="00E152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</w:t>
      </w:r>
      <w:r w:rsidRPr="00DF4C4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ดอกเบี้ยร้อยละ </w:t>
      </w:r>
      <w:r w:rsidR="001574BD" w:rsidRPr="00DF4C48">
        <w:rPr>
          <w:rFonts w:ascii="Angsana New" w:hAnsi="Angsana New" w:cs="Angsana New"/>
          <w:spacing w:val="-2"/>
          <w:sz w:val="32"/>
          <w:szCs w:val="32"/>
        </w:rPr>
        <w:t>3</w:t>
      </w:r>
      <w:r w:rsidR="001574BD" w:rsidRPr="00DF4C48">
        <w:rPr>
          <w:rFonts w:ascii="Angsana New" w:hAnsi="Angsana New" w:cs="Angsana New"/>
          <w:spacing w:val="-2"/>
          <w:sz w:val="32"/>
          <w:szCs w:val="32"/>
          <w:cs/>
        </w:rPr>
        <w:t>.1</w:t>
      </w:r>
      <w:r w:rsidR="001574BD" w:rsidRPr="00DF4C48">
        <w:rPr>
          <w:rFonts w:ascii="Angsana New" w:hAnsi="Angsana New" w:cs="Angsana New"/>
          <w:spacing w:val="-2"/>
          <w:sz w:val="32"/>
          <w:szCs w:val="32"/>
        </w:rPr>
        <w:t>2</w:t>
      </w:r>
      <w:r w:rsidR="001574BD" w:rsidRPr="00DF4C48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574BD" w:rsidRPr="00DF4C48">
        <w:rPr>
          <w:rFonts w:ascii="Angsana New" w:hAnsi="Angsana New" w:cs="Angsana New"/>
          <w:spacing w:val="-2"/>
          <w:sz w:val="32"/>
          <w:szCs w:val="32"/>
        </w:rPr>
        <w:t>4</w:t>
      </w:r>
      <w:r w:rsidR="001574BD" w:rsidRPr="00DF4C48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1574BD" w:rsidRPr="00DF4C48">
        <w:rPr>
          <w:rFonts w:ascii="Angsana New" w:hAnsi="Angsana New" w:cs="Angsana New"/>
          <w:spacing w:val="-2"/>
          <w:sz w:val="32"/>
          <w:szCs w:val="32"/>
        </w:rPr>
        <w:t>05</w:t>
      </w:r>
      <w:r w:rsidRPr="00DF4C4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35485B" w:rsidRDefault="0035485B" w:rsidP="0035485B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E42D4" w:rsidRPr="00D411FD" w:rsidRDefault="00CE42D4" w:rsidP="00D66C7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7613D6" w:rsidRDefault="007613D6" w:rsidP="006872A3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28" w:type="dxa"/>
        <w:tblLook w:val="04A0"/>
      </w:tblPr>
      <w:tblGrid>
        <w:gridCol w:w="2160"/>
        <w:gridCol w:w="1666"/>
        <w:gridCol w:w="1667"/>
        <w:gridCol w:w="1667"/>
        <w:gridCol w:w="1667"/>
      </w:tblGrid>
      <w:tr w:rsidR="007613D6" w:rsidTr="006872A3">
        <w:tc>
          <w:tcPr>
            <w:tcW w:w="2160" w:type="dxa"/>
            <w:vMerge w:val="restart"/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4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6872A3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613D6" w:rsidRDefault="007613D6" w:rsidP="007613D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0A47C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มี.ค. 256</w:t>
            </w:r>
            <w:r w:rsidR="000A47C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Default="007613D6" w:rsidP="000A47C6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E70F0C" w:rsidRDefault="007613D6" w:rsidP="000A47C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มี.ค. 256</w:t>
            </w:r>
            <w:r w:rsidR="000A47C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E70F0C" w:rsidRDefault="007613D6" w:rsidP="000A47C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90F51" w:rsidTr="006872A3">
        <w:tc>
          <w:tcPr>
            <w:tcW w:w="2160" w:type="dxa"/>
            <w:tcBorders>
              <w:bottom w:val="nil"/>
            </w:tcBorders>
            <w:vAlign w:val="bottom"/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:rsidR="00F90F51" w:rsidRPr="00401B74" w:rsidRDefault="00363573" w:rsidP="0006385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330,</w:t>
            </w:r>
            <w:r w:rsidR="00063855"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304,277</w:t>
            </w:r>
          </w:p>
        </w:tc>
        <w:tc>
          <w:tcPr>
            <w:tcW w:w="1667" w:type="dxa"/>
            <w:tcBorders>
              <w:bottom w:val="nil"/>
              <w:right w:val="single" w:sz="4" w:space="0" w:color="auto"/>
            </w:tcBorders>
          </w:tcPr>
          <w:p w:rsidR="00F90F51" w:rsidRPr="00401B74" w:rsidRDefault="0006385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330,545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303,776</w:t>
            </w:r>
          </w:p>
        </w:tc>
      </w:tr>
      <w:tr w:rsidR="00F90F51" w:rsidTr="006872A3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26028B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26028B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16091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8,948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8,077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382B8B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8,615</w:t>
            </w:r>
          </w:p>
        </w:tc>
      </w:tr>
      <w:tr w:rsidR="00F90F51" w:rsidTr="00443EA5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45,260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D411FD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35,325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45,260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35,324</w:t>
            </w:r>
          </w:p>
        </w:tc>
      </w:tr>
      <w:tr w:rsidR="00443EA5" w:rsidTr="00443EA5">
        <w:tc>
          <w:tcPr>
            <w:tcW w:w="2160" w:type="dxa"/>
            <w:tcBorders>
              <w:top w:val="nil"/>
              <w:bottom w:val="nil"/>
            </w:tcBorders>
          </w:tcPr>
          <w:p w:rsidR="00443EA5" w:rsidRPr="00E70F0C" w:rsidRDefault="00443EA5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443EA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D411FD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443EA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</w:tr>
      <w:tr w:rsidR="00F90F51" w:rsidTr="00443EA5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7613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26028B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26028B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16091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2,738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063855" w:rsidP="00F90F51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382B8B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2,738</w:t>
            </w:r>
          </w:p>
        </w:tc>
      </w:tr>
      <w:tr w:rsidR="00F90F51" w:rsidTr="006872A3">
        <w:tc>
          <w:tcPr>
            <w:tcW w:w="2160" w:type="dxa"/>
          </w:tcPr>
          <w:p w:rsidR="00F90F51" w:rsidRPr="00E70F0C" w:rsidRDefault="00F90F51" w:rsidP="007613D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F90F51" w:rsidRPr="00401B74" w:rsidRDefault="00424B08" w:rsidP="00424B08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</w:t>
            </w:r>
            <w:r w:rsidR="0006385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424B08" w:rsidP="00424B08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</w:t>
            </w:r>
            <w:r w:rsidR="00D411F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013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F90F51" w:rsidRPr="00401B74" w:rsidRDefault="00443EA5" w:rsidP="00443EA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  <w:r w:rsidR="0006385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443EA5" w:rsidP="006E0F44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  <w:r w:rsidR="00D411F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</w:tbl>
    <w:p w:rsidR="00883336" w:rsidRDefault="00883336">
      <w:pPr>
        <w:rPr>
          <w:rFonts w:ascii="Angsana New" w:hAnsi="Angsana New" w:cs="Angsana New"/>
          <w:spacing w:val="-6"/>
          <w:sz w:val="16"/>
          <w:szCs w:val="16"/>
        </w:rPr>
      </w:pPr>
    </w:p>
    <w:p w:rsidR="00C1153E" w:rsidRDefault="00C1153E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85EAA" w:rsidRPr="00230CBA" w:rsidRDefault="00A85EAA" w:rsidP="00D66C7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230CBA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6872A3" w:rsidRPr="006872A3" w:rsidRDefault="006872A3" w:rsidP="006872A3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19" w:type="dxa"/>
        <w:tblLook w:val="04A0"/>
      </w:tblPr>
      <w:tblGrid>
        <w:gridCol w:w="4959"/>
        <w:gridCol w:w="1938"/>
        <w:gridCol w:w="1939"/>
      </w:tblGrid>
      <w:tr w:rsidR="00DC3219" w:rsidRPr="00A85EAA" w:rsidTr="00D75E80">
        <w:trPr>
          <w:trHeight w:val="516"/>
        </w:trPr>
        <w:tc>
          <w:tcPr>
            <w:tcW w:w="4959" w:type="dxa"/>
            <w:vMerge w:val="restart"/>
            <w:vAlign w:val="center"/>
          </w:tcPr>
          <w:p w:rsidR="00DC3219" w:rsidRPr="00DC3219" w:rsidRDefault="00DC3219" w:rsidP="00424B08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877" w:type="dxa"/>
            <w:gridSpan w:val="2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872A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DC3219" w:rsidRPr="00A85EAA" w:rsidTr="00DC3219">
        <w:trPr>
          <w:trHeight w:val="440"/>
        </w:trPr>
        <w:tc>
          <w:tcPr>
            <w:tcW w:w="4959" w:type="dxa"/>
            <w:vMerge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424B08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872A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31 มีนาคม 2563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872A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ณ 31 ธันวาคม 2562</w:t>
            </w:r>
          </w:p>
        </w:tc>
      </w:tr>
      <w:tr w:rsidR="00DC3219" w:rsidRPr="00A85EAA" w:rsidTr="00DC3219">
        <w:tc>
          <w:tcPr>
            <w:tcW w:w="4959" w:type="dxa"/>
            <w:tcBorders>
              <w:bottom w:val="nil"/>
            </w:tcBorders>
          </w:tcPr>
          <w:p w:rsidR="00DC3219" w:rsidRPr="00DC3219" w:rsidRDefault="00DC3219" w:rsidP="00DC3219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ยอดยกมา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ต้นงวด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DC3219" w:rsidRPr="00DC3219" w:rsidRDefault="00DC3219" w:rsidP="00DC3219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2,40</w:t>
            </w:r>
            <w:r w:rsidR="00A76C4E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939" w:type="dxa"/>
            <w:tcBorders>
              <w:bottom w:val="nil"/>
            </w:tcBorders>
            <w:vAlign w:val="center"/>
          </w:tcPr>
          <w:p w:rsidR="00DC3219" w:rsidRPr="00DC3219" w:rsidRDefault="00BB6177" w:rsidP="00BB6177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3,804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5238B3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DC3219" w:rsidRPr="00DC3219" w:rsidRDefault="00DC3219" w:rsidP="00A85EAA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DC3219" w:rsidRPr="00DC3219" w:rsidRDefault="00DC3219" w:rsidP="00FA027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C80089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DC3219" w:rsidRPr="00DC3219" w:rsidRDefault="00DC3219" w:rsidP="00DC3219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1,090</w:t>
            </w: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DC3219" w:rsidRPr="00DC3219" w:rsidRDefault="00BB6177" w:rsidP="00BB6177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</w:tr>
      <w:tr w:rsidR="00FA0275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FA0275" w:rsidRPr="00FA0275" w:rsidRDefault="00FA0275" w:rsidP="00C80089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A0275">
              <w:rPr>
                <w:rFonts w:ascii="Angsana New" w:hAnsi="Angsana New" w:hint="cs"/>
                <w:sz w:val="31"/>
                <w:szCs w:val="31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เพิ่มขึ้น</w:t>
            </w:r>
            <w:r w:rsidR="000A087F">
              <w:rPr>
                <w:rFonts w:ascii="Angsana New" w:hAnsi="Angsana New" w:hint="cs"/>
                <w:sz w:val="31"/>
                <w:szCs w:val="31"/>
                <w:cs/>
              </w:rPr>
              <w:t>ระหว่างงวด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FA0275" w:rsidRPr="00DC3219" w:rsidRDefault="006B2BD4" w:rsidP="006B2BD4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FA0275" w:rsidRPr="00DC3219" w:rsidRDefault="00BB6177" w:rsidP="00BB6177">
            <w:pPr>
              <w:tabs>
                <w:tab w:val="left" w:pos="-426"/>
              </w:tabs>
              <w:ind w:right="-45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359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D66C7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A76C4E" w:rsidP="00DC3219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(496</w:t>
            </w:r>
            <w:r w:rsidR="00DC3219" w:rsidRPr="00DC3219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A76C4E" w:rsidP="00BB6177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(1,757</w:t>
            </w:r>
            <w:r w:rsidR="00BB6177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DC3219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ยกไป</w:t>
            </w:r>
            <w:r w:rsidR="00BA719F">
              <w:rPr>
                <w:rFonts w:ascii="Angsana New" w:hAnsi="Angsana New" w:cs="Angsana New" w:hint="cs"/>
                <w:sz w:val="31"/>
                <w:szCs w:val="31"/>
                <w:cs/>
              </w:rPr>
              <w:t>ปลายงวด</w:t>
            </w:r>
          </w:p>
        </w:tc>
        <w:tc>
          <w:tcPr>
            <w:tcW w:w="1938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DC3219" w:rsidP="00DC3219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3,000</w:t>
            </w:r>
          </w:p>
        </w:tc>
        <w:tc>
          <w:tcPr>
            <w:tcW w:w="1939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BB6177" w:rsidP="00FA027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2,40</w:t>
            </w:r>
            <w:r w:rsidR="00A76C4E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A40A44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ดอกเบี้ยจ่ายรอตัด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จำหน่าย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DC3219" w:rsidP="00DC3219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(87)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BB6177" w:rsidP="00BB6177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(113)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D66C73">
            <w:pPr>
              <w:tabs>
                <w:tab w:val="left" w:pos="-426"/>
              </w:tabs>
              <w:ind w:right="29" w:firstLine="457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938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DC3219" w:rsidP="00DC3219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2,913</w:t>
            </w:r>
          </w:p>
        </w:tc>
        <w:tc>
          <w:tcPr>
            <w:tcW w:w="1939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BB6177" w:rsidP="00FA027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2,293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single" w:sz="4" w:space="0" w:color="auto"/>
            </w:tcBorders>
          </w:tcPr>
          <w:p w:rsidR="00DC3219" w:rsidRPr="00DC3219" w:rsidRDefault="00DC3219" w:rsidP="00D66C7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DC3219" w:rsidP="006B2BD4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(1,728)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FA0275" w:rsidP="00FA027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(1,239)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single" w:sz="4" w:space="0" w:color="auto"/>
            </w:tcBorders>
          </w:tcPr>
          <w:p w:rsidR="00DC3219" w:rsidRPr="00DC3219" w:rsidRDefault="00DC3219" w:rsidP="00D66C73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หนี้สินตามสัญญาเช่า 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–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สุทธิ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p w:rsidR="00DC3219" w:rsidRPr="00DC3219" w:rsidRDefault="00DC3219" w:rsidP="00DC3219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</w:rPr>
              <w:t>1,185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:rsidR="00DC3219" w:rsidRPr="00DC3219" w:rsidRDefault="00DC3219" w:rsidP="00FA027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1,054</w:t>
            </w:r>
          </w:p>
        </w:tc>
      </w:tr>
    </w:tbl>
    <w:p w:rsidR="00A85EAA" w:rsidRPr="00A85EAA" w:rsidRDefault="00A85EAA" w:rsidP="00A85EAA">
      <w:p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B29E1" w:rsidRPr="00A14A4A" w:rsidRDefault="002B29E1" w:rsidP="00D66C7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A4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B29E1" w:rsidRDefault="002B29E1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F33ED">
        <w:rPr>
          <w:rFonts w:ascii="Angsana New" w:hAnsi="Angsana New" w:cs="Angsana New" w:hint="cs"/>
          <w:sz w:val="32"/>
          <w:szCs w:val="32"/>
          <w:cs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>
        <w:rPr>
          <w:rFonts w:ascii="Angsana New" w:hAnsi="Angsana New" w:cs="Angsana New"/>
          <w:sz w:val="32"/>
          <w:szCs w:val="32"/>
        </w:rPr>
        <w:t>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คำนวณจาก</w:t>
      </w:r>
      <w:r>
        <w:rPr>
          <w:rFonts w:ascii="Angsana New" w:hAnsi="Angsana New" w:cs="Angsana New" w:hint="cs"/>
          <w:sz w:val="32"/>
          <w:szCs w:val="32"/>
          <w:cs/>
        </w:rPr>
        <w:t>กำไร(ขาดทุน)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2B29E1" w:rsidRPr="00CF33ED" w:rsidRDefault="002B29E1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2B29E1" w:rsidRPr="00CF33ED" w:rsidRDefault="002B29E1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 xml:space="preserve"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</w:t>
      </w:r>
      <w:r w:rsidRPr="00B9617C">
        <w:rPr>
          <w:rFonts w:ascii="Angsana New" w:hAnsi="Angsana New" w:cs="Angsana New"/>
          <w:sz w:val="32"/>
          <w:szCs w:val="32"/>
          <w:cs/>
        </w:rPr>
        <w:t>(ดูหมายเหตุ</w:t>
      </w:r>
      <w:r w:rsidRPr="00B9617C">
        <w:rPr>
          <w:rFonts w:ascii="Angsana New" w:hAnsi="Angsana New" w:cs="Angsana New" w:hint="cs"/>
          <w:sz w:val="32"/>
          <w:szCs w:val="32"/>
          <w:cs/>
        </w:rPr>
        <w:t>ประกอบงบการเงินข้อ 1</w:t>
      </w:r>
      <w:r w:rsidR="00EF70B0">
        <w:rPr>
          <w:rFonts w:ascii="Angsana New" w:hAnsi="Angsana New" w:cs="Angsana New"/>
          <w:sz w:val="32"/>
          <w:szCs w:val="32"/>
        </w:rPr>
        <w:t>8</w:t>
      </w:r>
      <w:r w:rsidRPr="00B9617C">
        <w:rPr>
          <w:rFonts w:ascii="Angsana New" w:hAnsi="Angsana New" w:cs="Angsana New"/>
          <w:sz w:val="32"/>
          <w:szCs w:val="32"/>
        </w:rPr>
        <w:t xml:space="preserve"> </w:t>
      </w:r>
      <w:r w:rsidRPr="00B9617C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F61690" w:rsidRDefault="002B29E1" w:rsidP="008D23F1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2B29E1" w:rsidRPr="00CF33ED" w:rsidRDefault="00EF70B0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2B29E1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2B29E1" w:rsidRPr="009C6BFC" w:rsidRDefault="002B29E1" w:rsidP="002B29E1">
      <w:pPr>
        <w:ind w:left="360" w:firstLine="7560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/>
          <w:sz w:val="30"/>
          <w:szCs w:val="30"/>
          <w:cs/>
        </w:rPr>
        <w:t>หน่วย</w:t>
      </w:r>
      <w:r w:rsidRPr="009C6BFC">
        <w:rPr>
          <w:rFonts w:ascii="Angsana New" w:hAnsi="Angsana New" w:cs="Angsana New"/>
          <w:sz w:val="30"/>
          <w:szCs w:val="30"/>
        </w:rPr>
        <w:t xml:space="preserve">: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Pr="009C6BFC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9C6BFC" w:rsidTr="00424B08">
        <w:tc>
          <w:tcPr>
            <w:tcW w:w="4950" w:type="dxa"/>
            <w:vMerge w:val="restart"/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สุดวั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B29E1" w:rsidRPr="009C6BFC" w:rsidTr="00424B08"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B29E1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B29E1" w:rsidRPr="009C6BFC" w:rsidRDefault="00623EC5" w:rsidP="00480E67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B29E1" w:rsidRPr="009C6BFC" w:rsidRDefault="002B29E1" w:rsidP="00480E67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B29E1" w:rsidRPr="009C6BFC" w:rsidTr="00424B08">
        <w:trPr>
          <w:trHeight w:val="392"/>
        </w:trPr>
        <w:tc>
          <w:tcPr>
            <w:tcW w:w="4950" w:type="dxa"/>
            <w:tcBorders>
              <w:top w:val="nil"/>
              <w:bottom w:val="nil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B29E1" w:rsidRPr="009C6BFC" w:rsidRDefault="002B29E1" w:rsidP="00480E67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B29E1" w:rsidRPr="009C6BFC" w:rsidRDefault="002B29E1" w:rsidP="00480E67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9E1" w:rsidRPr="009C6BFC" w:rsidTr="00424B08">
        <w:trPr>
          <w:trHeight w:val="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9E1" w:rsidRPr="00382B8B" w:rsidRDefault="00623EC5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(1,723)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29E1" w:rsidRPr="00382B8B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(5,715)</w:t>
            </w:r>
          </w:p>
        </w:tc>
      </w:tr>
      <w:tr w:rsidR="002B29E1" w:rsidRPr="009C6BFC" w:rsidTr="00424B08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2B29E1" w:rsidRPr="009C6BFC" w:rsidRDefault="00424B08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2B29E1"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9E1" w:rsidRPr="00382B8B" w:rsidRDefault="00623EC5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(1,723)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29E1" w:rsidRPr="00382B8B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(5,715)</w:t>
            </w:r>
          </w:p>
        </w:tc>
      </w:tr>
    </w:tbl>
    <w:p w:rsidR="002B29E1" w:rsidRPr="00F151C0" w:rsidRDefault="002B29E1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14"/>
          <w:szCs w:val="14"/>
        </w:rPr>
      </w:pPr>
    </w:p>
    <w:p w:rsidR="002B29E1" w:rsidRPr="00F15CD6" w:rsidRDefault="002B29E1" w:rsidP="002B29E1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 256</w:t>
      </w:r>
      <w:r w:rsidR="00D80DF0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D80DF0">
        <w:rPr>
          <w:rFonts w:ascii="Angsana New" w:hAnsi="Angsana New" w:cs="Angsana New"/>
          <w:sz w:val="32"/>
          <w:szCs w:val="32"/>
        </w:rPr>
        <w:t>562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2B29E1" w:rsidRPr="00150642" w:rsidRDefault="002B29E1" w:rsidP="002B29E1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A63755" w:rsidTr="00424B08">
        <w:trPr>
          <w:trHeight w:val="511"/>
        </w:trPr>
        <w:tc>
          <w:tcPr>
            <w:tcW w:w="4950" w:type="dxa"/>
            <w:vMerge w:val="restart"/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29E1" w:rsidRPr="00A63755" w:rsidTr="00424B08">
        <w:trPr>
          <w:trHeight w:val="153"/>
        </w:trPr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A63755" w:rsidRDefault="002B29E1" w:rsidP="00480E67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A63755" w:rsidRDefault="002B29E1" w:rsidP="00480E6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2B29E1" w:rsidRPr="00A63755" w:rsidTr="00424B08">
        <w:trPr>
          <w:trHeight w:val="297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E979DA" w:rsidP="00E979D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3,720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14A4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E979DA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26,784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24,697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293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1,307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(45,113)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44,991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39,982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37,853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0C5925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130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Default="002B29E1" w:rsidP="00480E6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25,70</w:t>
            </w:r>
            <w:r w:rsidR="000C5925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18,996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A40A4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13049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93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66,563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66,563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45786C" w:rsidP="000C592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0C5925">
              <w:rPr>
                <w:rFonts w:ascii="AngsanaUPC" w:hAnsi="AngsanaUPC" w:cs="AngsanaUPC"/>
                <w:sz w:val="30"/>
                <w:szCs w:val="30"/>
              </w:rPr>
              <w:t>40,861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47,567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-50%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5786C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5786C" w:rsidRPr="0036057F" w:rsidRDefault="0045786C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786C" w:rsidRPr="000C0D64" w:rsidRDefault="0045786C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2,103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5786C" w:rsidRDefault="0045786C" w:rsidP="0045786C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5786C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19,530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18,639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873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(717)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584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11,538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9,892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32,723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28,903</w:t>
            </w:r>
          </w:p>
        </w:tc>
      </w:tr>
      <w:tr w:rsidR="002B29E1" w:rsidRPr="009003C7" w:rsidTr="00424B08">
        <w:trPr>
          <w:trHeight w:val="85"/>
        </w:trPr>
        <w:tc>
          <w:tcPr>
            <w:tcW w:w="4950" w:type="dxa"/>
            <w:tcBorders>
              <w:top w:val="single" w:sz="4" w:space="0" w:color="auto"/>
              <w:bottom w:val="nil"/>
            </w:tcBorders>
            <w:vAlign w:val="center"/>
          </w:tcPr>
          <w:p w:rsidR="002B29E1" w:rsidRPr="0036057F" w:rsidRDefault="002B29E1" w:rsidP="008D23F1">
            <w:pPr>
              <w:ind w:left="370" w:right="-338" w:hanging="3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29E1" w:rsidRPr="009003C7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5E11A3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(8,172)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9,513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single" w:sz="4" w:space="0" w:color="auto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 xml:space="preserve">% 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 xml:space="preserve">(BOI-50% </w:t>
            </w:r>
            <w:r w:rsidRPr="0001352F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0C5925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3,27</w:t>
            </w:r>
            <w:r w:rsidR="005E11A3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2,890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:rsidR="002B29E1" w:rsidRPr="0036057F" w:rsidRDefault="002B29E1" w:rsidP="00480E6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8D23F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5E11A3">
              <w:rPr>
                <w:rFonts w:ascii="AngsanaUPC" w:hAnsi="AngsanaUPC" w:cs="AngsanaUPC"/>
                <w:sz w:val="30"/>
                <w:szCs w:val="30"/>
              </w:rPr>
              <w:t>4,900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6,623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2B29E1" w:rsidRPr="005726CF" w:rsidRDefault="002B29E1" w:rsidP="002B29E1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0C5925" w:rsidRDefault="000C592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52A0D" w:rsidRPr="003C5FD2" w:rsidRDefault="00052A0D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C5FD2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052A0D" w:rsidRPr="00EF70B0" w:rsidRDefault="00EF70B0" w:rsidP="00EF70B0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EF70B0">
        <w:rPr>
          <w:rFonts w:ascii="Angsana New" w:hAnsi="Angsana New" w:cs="Angsana New"/>
          <w:sz w:val="30"/>
          <w:szCs w:val="30"/>
          <w:cs/>
        </w:rPr>
        <w:t>หน่วย</w:t>
      </w:r>
      <w:r w:rsidRPr="00EF70B0">
        <w:rPr>
          <w:rFonts w:ascii="Angsana New" w:hAnsi="Angsana New" w:cs="Angsana New"/>
          <w:sz w:val="30"/>
          <w:szCs w:val="30"/>
        </w:rPr>
        <w:t xml:space="preserve">: </w:t>
      </w:r>
      <w:r w:rsidRPr="00EF70B0">
        <w:rPr>
          <w:rFonts w:ascii="Angsana New" w:hAnsi="Angsana New" w:cs="Angsana New" w:hint="cs"/>
          <w:sz w:val="30"/>
          <w:szCs w:val="30"/>
          <w:cs/>
        </w:rPr>
        <w:t>พัน</w:t>
      </w:r>
      <w:r w:rsidRPr="00EF70B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2700"/>
      </w:tblGrid>
      <w:tr w:rsidR="00052A0D" w:rsidRPr="000112BB" w:rsidTr="00803497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052A0D" w:rsidRPr="006872A3" w:rsidRDefault="00EF70B0" w:rsidP="00EF70B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52A0D" w:rsidRPr="006872A3" w:rsidRDefault="00052A0D" w:rsidP="0080349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br/>
              <w:t>และ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</w:tcPr>
          <w:p w:rsidR="00052A0D" w:rsidRPr="006872A3" w:rsidRDefault="00052A0D" w:rsidP="00803497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7959AB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วันที่ 1 มกราคม 25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7959AB" w:rsidRPr="006872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52A0D" w:rsidRPr="006872A3" w:rsidRDefault="00052A0D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820EC">
              <w:rPr>
                <w:rFonts w:ascii="Angsana New" w:hAnsi="Angsana New" w:cs="Angsana New"/>
                <w:sz w:val="32"/>
                <w:szCs w:val="32"/>
              </w:rPr>
              <w:t>84,628</w:t>
            </w: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52A0D" w:rsidRPr="008D23F1" w:rsidRDefault="008D23F1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3,195</w:t>
            </w: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52A0D" w:rsidRPr="008D23F1" w:rsidRDefault="009820EC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D23F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8D23F1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256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2A0D" w:rsidRPr="008D23F1" w:rsidRDefault="008D23F1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  <w:r w:rsidR="009820EC" w:rsidRPr="008D23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403</w:t>
            </w:r>
          </w:p>
        </w:tc>
      </w:tr>
    </w:tbl>
    <w:p w:rsidR="009820EC" w:rsidRDefault="009820EC">
      <w:pPr>
        <w:rPr>
          <w:rFonts w:ascii="Angsana New" w:hAnsi="Angsana New" w:cs="AngsanaUPC"/>
          <w:sz w:val="32"/>
          <w:szCs w:val="32"/>
          <w:cs/>
        </w:rPr>
      </w:pPr>
    </w:p>
    <w:p w:rsidR="00052A0D" w:rsidRPr="00052A0D" w:rsidRDefault="00052A0D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:rsidR="00052A0D" w:rsidRPr="00F61690" w:rsidRDefault="00052A0D" w:rsidP="00052A0D">
      <w:pPr>
        <w:pStyle w:val="af"/>
        <w:ind w:right="29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52A0D" w:rsidRPr="005110A5" w:rsidRDefault="00052A0D" w:rsidP="00052A0D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5110A5">
        <w:rPr>
          <w:rFonts w:ascii="Angsana New" w:hAnsi="Angsana New" w:hint="cs"/>
          <w:sz w:val="32"/>
          <w:szCs w:val="32"/>
          <w:cs/>
        </w:rPr>
        <w:t>เมื่อวันที่  2</w:t>
      </w:r>
      <w:r w:rsidR="005110A5" w:rsidRPr="005110A5">
        <w:rPr>
          <w:rFonts w:ascii="Angsana New" w:hAnsi="Angsana New"/>
          <w:sz w:val="32"/>
          <w:szCs w:val="32"/>
        </w:rPr>
        <w:t>4</w:t>
      </w:r>
      <w:r w:rsidRPr="005110A5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="005110A5" w:rsidRPr="005110A5">
        <w:rPr>
          <w:rFonts w:ascii="Angsana New" w:hAnsi="Angsana New"/>
          <w:sz w:val="32"/>
          <w:szCs w:val="32"/>
        </w:rPr>
        <w:t>63</w:t>
      </w:r>
      <w:r w:rsidRPr="005110A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5110A5">
        <w:rPr>
          <w:rFonts w:ascii="Angsana New" w:hAnsi="Angsana New"/>
          <w:sz w:val="32"/>
          <w:szCs w:val="32"/>
        </w:rPr>
        <w:t>56</w:t>
      </w:r>
      <w:r w:rsidR="005110A5" w:rsidRPr="005110A5">
        <w:rPr>
          <w:rFonts w:ascii="Angsana New" w:hAnsi="Angsana New" w:hint="cs"/>
          <w:sz w:val="32"/>
          <w:szCs w:val="32"/>
          <w:cs/>
        </w:rPr>
        <w:t>3</w:t>
      </w:r>
      <w:r w:rsidRPr="005110A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5110A5">
        <w:rPr>
          <w:rFonts w:ascii="Angsana New" w:hAnsi="Angsana New"/>
          <w:sz w:val="32"/>
          <w:szCs w:val="32"/>
        </w:rPr>
        <w:t>2</w:t>
      </w:r>
      <w:r w:rsidR="005110A5" w:rsidRPr="005110A5">
        <w:rPr>
          <w:rFonts w:ascii="Angsana New" w:hAnsi="Angsana New" w:hint="cs"/>
          <w:sz w:val="32"/>
          <w:szCs w:val="32"/>
          <w:cs/>
        </w:rPr>
        <w:t>7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110A5">
        <w:rPr>
          <w:rFonts w:ascii="Angsana New" w:hAnsi="Angsana New"/>
          <w:sz w:val="32"/>
          <w:szCs w:val="32"/>
        </w:rPr>
        <w:t>256</w:t>
      </w:r>
      <w:r w:rsidR="005110A5" w:rsidRPr="005110A5">
        <w:rPr>
          <w:rFonts w:ascii="Angsana New" w:hAnsi="Angsana New" w:hint="cs"/>
          <w:sz w:val="32"/>
          <w:szCs w:val="32"/>
          <w:cs/>
        </w:rPr>
        <w:t>3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CE6E8B">
        <w:rPr>
          <w:rFonts w:ascii="Angsana New" w:hAnsi="Angsana New"/>
          <w:sz w:val="32"/>
          <w:szCs w:val="32"/>
        </w:rPr>
        <w:t>1.36</w:t>
      </w:r>
      <w:r w:rsidRPr="005110A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872A3" w:rsidRDefault="006872A3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  <w:r w:rsidRPr="005110A5">
        <w:rPr>
          <w:rFonts w:ascii="Angsana New" w:hAnsi="Angsana New" w:hint="cs"/>
          <w:sz w:val="32"/>
          <w:szCs w:val="32"/>
          <w:cs/>
        </w:rPr>
        <w:t>เมื่อวันที่  2</w:t>
      </w:r>
      <w:r w:rsidRPr="005110A5">
        <w:rPr>
          <w:rFonts w:ascii="Angsana New" w:hAnsi="Angsana New"/>
          <w:sz w:val="32"/>
          <w:szCs w:val="32"/>
        </w:rPr>
        <w:t>7</w:t>
      </w:r>
      <w:r w:rsidRPr="005110A5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5110A5">
        <w:rPr>
          <w:rFonts w:ascii="Angsana New" w:hAnsi="Angsana New"/>
          <w:sz w:val="32"/>
          <w:szCs w:val="32"/>
        </w:rPr>
        <w:t>62</w:t>
      </w:r>
      <w:r w:rsidRPr="005110A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5110A5">
        <w:rPr>
          <w:rFonts w:ascii="Angsana New" w:hAnsi="Angsana New"/>
          <w:sz w:val="32"/>
          <w:szCs w:val="32"/>
        </w:rPr>
        <w:t>56</w:t>
      </w:r>
      <w:r w:rsidRPr="005110A5">
        <w:rPr>
          <w:rFonts w:ascii="Angsana New" w:hAnsi="Angsana New" w:hint="cs"/>
          <w:sz w:val="32"/>
          <w:szCs w:val="32"/>
          <w:cs/>
        </w:rPr>
        <w:t xml:space="preserve">2 เมื่อวันที่ </w:t>
      </w:r>
      <w:r w:rsidRPr="005110A5">
        <w:rPr>
          <w:rFonts w:ascii="Angsana New" w:hAnsi="Angsana New"/>
          <w:sz w:val="32"/>
          <w:szCs w:val="32"/>
        </w:rPr>
        <w:t>2</w:t>
      </w:r>
      <w:r w:rsidRPr="005110A5">
        <w:rPr>
          <w:rFonts w:ascii="Angsana New" w:hAnsi="Angsana New" w:hint="cs"/>
          <w:sz w:val="32"/>
          <w:szCs w:val="32"/>
          <w:cs/>
        </w:rPr>
        <w:t>6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110A5">
        <w:rPr>
          <w:rFonts w:ascii="Angsana New" w:hAnsi="Angsana New"/>
          <w:sz w:val="32"/>
          <w:szCs w:val="32"/>
        </w:rPr>
        <w:t>256</w:t>
      </w:r>
      <w:r w:rsidRPr="005110A5">
        <w:rPr>
          <w:rFonts w:ascii="Angsana New" w:hAnsi="Angsana New" w:hint="cs"/>
          <w:sz w:val="32"/>
          <w:szCs w:val="32"/>
          <w:cs/>
        </w:rPr>
        <w:t>2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5110A5">
        <w:rPr>
          <w:rFonts w:ascii="Angsana New" w:hAnsi="Angsana New"/>
          <w:sz w:val="32"/>
          <w:szCs w:val="32"/>
        </w:rPr>
        <w:t xml:space="preserve"> </w:t>
      </w:r>
      <w:r w:rsidRPr="005110A5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5110A5">
        <w:rPr>
          <w:rFonts w:ascii="Angsana New" w:hAnsi="Angsana New"/>
          <w:sz w:val="32"/>
          <w:szCs w:val="32"/>
        </w:rPr>
        <w:t>73</w:t>
      </w:r>
      <w:r w:rsidRPr="005110A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EF70B0" w:rsidRPr="005110A5" w:rsidRDefault="00EF70B0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</w:p>
    <w:p w:rsidR="00B840F2" w:rsidRDefault="00B840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C11FC" w:rsidRPr="00A63755" w:rsidRDefault="00DC11FC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1A4706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="001A4706">
              <w:rPr>
                <w:rFonts w:ascii="Angsana New" w:hAnsi="Angsana New" w:cs="Angsana New" w:hint="cs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5.1 </w:t>
            </w:r>
            <w:r w:rsidR="001A4706">
              <w:rPr>
                <w:rFonts w:ascii="Angsana New" w:hAnsi="Angsana New" w:cs="Angsana New" w:hint="cs"/>
                <w:cs/>
              </w:rPr>
              <w:t xml:space="preserve">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="006872A3"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2555)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 2559</w:t>
            </w:r>
            <w:r w:rsidRPr="00E31186">
              <w:rPr>
                <w:rFonts w:ascii="Angsana New" w:hAnsi="Angsana New" w:cs="Angsana New"/>
              </w:rPr>
              <w:t>)</w:t>
            </w:r>
          </w:p>
          <w:p w:rsidR="006872A3" w:rsidRPr="00E31186" w:rsidRDefault="006872A3" w:rsidP="009820EC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E35B5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5.2 </w:t>
            </w:r>
            <w:r w:rsidR="00E35B51">
              <w:rPr>
                <w:rFonts w:ascii="Angsana New" w:hAnsi="Angsana New" w:cs="Angsana New" w:hint="cs"/>
                <w:cs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="006872A3"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5.3 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6872A3" w:rsidRPr="00E31186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E35B5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5</w:t>
            </w:r>
            <w:r w:rsidR="00A40A44">
              <w:rPr>
                <w:rFonts w:ascii="Angsana New" w:hAnsi="Angsana New" w:cs="Angsana New"/>
              </w:rPr>
              <w:t>.4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A40A44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64DB0" w:rsidRDefault="00064DB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6872A3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EF70B0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A40A44">
            <w:pPr>
              <w:spacing w:line="276" w:lineRule="auto"/>
              <w:ind w:left="192" w:right="29" w:hanging="19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FE3A8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C028B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C028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5.1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EF70B0"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="00EF70B0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 2562)</w:t>
            </w:r>
          </w:p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26.77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A40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="00663180" w:rsidRPr="00663180">
              <w:rPr>
                <w:rFonts w:ascii="Angsana New" w:hAnsi="Angsana New" w:cs="Angsana New"/>
                <w:spacing w:val="-6"/>
                <w:sz w:val="22"/>
                <w:szCs w:val="22"/>
              </w:rPr>
              <w:t>2567)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="00663180"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B840F2" w:rsidRDefault="00A666E9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D54EB1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90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126325">
        <w:rPr>
          <w:rFonts w:ascii="Angsana New" w:hAnsi="Angsana New" w:cs="Angsana New"/>
          <w:sz w:val="32"/>
          <w:szCs w:val="32"/>
        </w:rPr>
        <w:t>3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</w:t>
      </w:r>
      <w:r w:rsidR="0012632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126325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:rsidTr="00126325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94223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7734E7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14,389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126325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14,975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7734E7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467,806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448,899</w:t>
            </w:r>
          </w:p>
        </w:tc>
      </w:tr>
      <w:tr w:rsidR="00126325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6325" w:rsidRPr="00441473" w:rsidRDefault="007734E7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  <w:vAlign w:val="center"/>
          </w:tcPr>
          <w:p w:rsidR="00126325" w:rsidRPr="00441473" w:rsidRDefault="007734E7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574362" w:rsidP="00574362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767A" w:rsidRPr="00441473" w:rsidRDefault="007734E7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468,225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449,223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F40BC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126325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16,258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E25648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465,447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493,123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2,674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Default="00A40A44" w:rsidP="00DF16DA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A40A44" w:rsidRPr="00441473" w:rsidRDefault="00A40A44" w:rsidP="00A73A3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Default="00A40A44" w:rsidP="00DF16DA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6F40B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A131C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40A44" w:rsidRPr="00441473" w:rsidRDefault="00A40A44" w:rsidP="00F36FE6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468,9</w:t>
            </w:r>
            <w:r w:rsidR="00F36FE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495,797</w:t>
            </w:r>
          </w:p>
        </w:tc>
      </w:tr>
      <w:tr w:rsidR="00A40A44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574362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14,565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478,16</w:t>
            </w:r>
            <w:r w:rsidR="003E472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D449B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574362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D68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E472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574362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478,23</w:t>
            </w:r>
            <w:r w:rsidR="000910B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991FA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</w:t>
            </w:r>
            <w:r w:rsidR="00991FAE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16,216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3E472E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464,63</w:t>
            </w:r>
            <w:r w:rsidR="00A40A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491,840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A40A4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</w:t>
            </w:r>
            <w:r w:rsidR="003E47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2,645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Default="00A40A44" w:rsidP="00EE6DD2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E35B51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35B51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Default="00A40A44" w:rsidP="0052415E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3E472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468,5</w:t>
            </w:r>
            <w:r w:rsidR="003E472E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494,955</w:t>
            </w:r>
          </w:p>
        </w:tc>
      </w:tr>
    </w:tbl>
    <w:p w:rsidR="00574362" w:rsidRDefault="0057436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C11FC" w:rsidRPr="00052A0D" w:rsidRDefault="00DC11FC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9820EC" w:rsidRPr="005E11A3" w:rsidRDefault="009820EC" w:rsidP="005E11A3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9820EC">
        <w:rPr>
          <w:rFonts w:ascii="Angsana New" w:hAnsi="Angsana New"/>
          <w:sz w:val="32"/>
          <w:szCs w:val="32"/>
          <w:cs/>
        </w:rPr>
        <w:t>บริษัทและบริษัทย่อยดำเนิน</w:t>
      </w:r>
      <w:r w:rsidRPr="009820EC">
        <w:rPr>
          <w:rFonts w:ascii="Angsana New" w:hAnsi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หรือแผงวงจรอิเล็คทรอนิคส์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เพียงธุรกิจเดียว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และดำเนินธุรกิจในส่วนงานทางภูมิศาสตร์คือในประเทศไทยและต่างประเทศ โดยมีการขายทั้งในประเทศและต่างประเทศ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pacing w:val="-2"/>
          <w:sz w:val="32"/>
          <w:szCs w:val="32"/>
          <w:cs/>
        </w:rPr>
        <w:t>สิ้นสุดวันที่ 31 มีนาคม 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E11A3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p w:rsidR="009820EC" w:rsidRPr="005E11A3" w:rsidRDefault="009820EC" w:rsidP="005E11A3">
      <w:pPr>
        <w:ind w:left="720" w:right="-525" w:firstLine="8069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11A3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5E11A3">
        <w:rPr>
          <w:rFonts w:ascii="Angsana New" w:hAnsi="Angsana New" w:cs="Angsana New"/>
          <w:sz w:val="28"/>
          <w:szCs w:val="28"/>
        </w:rPr>
        <w:t xml:space="preserve">: </w:t>
      </w:r>
      <w:r w:rsidRPr="005E11A3">
        <w:rPr>
          <w:rFonts w:ascii="Angsana New" w:hAnsi="Angsana New" w:cs="Angsana New"/>
          <w:sz w:val="28"/>
          <w:szCs w:val="28"/>
          <w:cs/>
        </w:rPr>
        <w:t>ล้านบาท</w:t>
      </w:r>
    </w:p>
    <w:tbl>
      <w:tblPr>
        <w:tblW w:w="97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1"/>
        <w:gridCol w:w="809"/>
        <w:gridCol w:w="539"/>
        <w:gridCol w:w="1348"/>
        <w:gridCol w:w="1206"/>
        <w:gridCol w:w="878"/>
        <w:gridCol w:w="35"/>
        <w:gridCol w:w="294"/>
        <w:gridCol w:w="1207"/>
        <w:gridCol w:w="1212"/>
      </w:tblGrid>
      <w:tr w:rsidR="009820EC" w:rsidRPr="005E11A3" w:rsidTr="003A6243">
        <w:trPr>
          <w:cantSplit/>
          <w:trHeight w:val="188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528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20EC" w:rsidRPr="005E11A3" w:rsidTr="003A6243">
        <w:trPr>
          <w:cantSplit/>
          <w:trHeight w:val="187"/>
        </w:trPr>
        <w:tc>
          <w:tcPr>
            <w:tcW w:w="2261" w:type="dxa"/>
            <w:vMerge/>
            <w:shd w:val="clear" w:color="auto" w:fill="auto"/>
            <w:vAlign w:val="center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02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36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820EC" w:rsidRPr="005E11A3" w:rsidTr="003A624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820EC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483.28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501.19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CD68EF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24.48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CD68EF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609.96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CD68EF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634.44</w:t>
            </w:r>
          </w:p>
        </w:tc>
      </w:tr>
      <w:tr w:rsidR="009820EC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2538AE" w:rsidP="002538A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(16.36)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(441.39)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(457.75)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E67423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(22.28)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E67423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554.96)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E67423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E67423">
              <w:rPr>
                <w:rFonts w:ascii="Angsana New" w:hAnsi="Angsana New" w:cs="Angsana New"/>
                <w:sz w:val="28"/>
                <w:szCs w:val="28"/>
                <w:cs/>
              </w:rPr>
              <w:t>577.2</w:t>
            </w:r>
            <w:r w:rsidR="00443565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2538AE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2538AE" w:rsidRPr="005E11A3" w:rsidRDefault="002538AE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07FF8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(0.</w:t>
            </w:r>
            <w:r>
              <w:rPr>
                <w:rFonts w:ascii="Angsana New" w:hAnsi="Angsana New" w:cs="Angsana New"/>
                <w:sz w:val="28"/>
                <w:szCs w:val="28"/>
              </w:rPr>
              <w:t>08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07FF8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(7.17)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07FF8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(7.25)</w:t>
            </w: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7423">
              <w:rPr>
                <w:rFonts w:ascii="Angsana New" w:hAnsi="Angsana New" w:cs="Angsana New"/>
                <w:sz w:val="28"/>
                <w:szCs w:val="28"/>
              </w:rPr>
              <w:t>(0.11)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7423">
              <w:rPr>
                <w:rFonts w:ascii="Angsana New" w:hAnsi="Angsana New" w:cs="Angsana New"/>
                <w:sz w:val="28"/>
                <w:szCs w:val="28"/>
                <w:cs/>
              </w:rPr>
              <w:t>(7.60)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7423">
              <w:rPr>
                <w:rFonts w:ascii="Angsana New" w:hAnsi="Angsana New" w:cs="Angsana New"/>
                <w:sz w:val="28"/>
                <w:szCs w:val="28"/>
                <w:cs/>
              </w:rPr>
              <w:t>(7.71)</w:t>
            </w:r>
          </w:p>
        </w:tc>
      </w:tr>
      <w:tr w:rsidR="002538AE" w:rsidRPr="005E11A3" w:rsidTr="003A6243">
        <w:tc>
          <w:tcPr>
            <w:tcW w:w="226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538AE" w:rsidRPr="005E11A3" w:rsidRDefault="002538AE" w:rsidP="00C439EB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34.72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36.19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2.09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47.40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49.49</w:t>
            </w:r>
          </w:p>
        </w:tc>
      </w:tr>
      <w:tr w:rsidR="002538AE" w:rsidRPr="005E11A3" w:rsidTr="003A6243">
        <w:trPr>
          <w:trHeight w:val="187"/>
        </w:trPr>
        <w:tc>
          <w:tcPr>
            <w:tcW w:w="22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38AE" w:rsidRPr="005E11A3" w:rsidRDefault="002538AE" w:rsidP="003A6243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A40A44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A35492" w:rsidP="006B2BD4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(10.</w:t>
            </w:r>
            <w:r w:rsidR="006B2BD4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2538A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22.44</w:t>
            </w:r>
          </w:p>
        </w:tc>
      </w:tr>
      <w:tr w:rsidR="002538AE" w:rsidRPr="00F91091" w:rsidTr="003A6243">
        <w:tc>
          <w:tcPr>
            <w:tcW w:w="495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443565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9910BD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2538AE">
              <w:rPr>
                <w:rFonts w:ascii="Angsana New" w:hAnsi="Angsana New" w:cs="Angsana New"/>
                <w:sz w:val="28"/>
                <w:szCs w:val="28"/>
              </w:rPr>
              <w:t>2.01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453.82</w:t>
            </w:r>
          </w:p>
        </w:tc>
      </w:tr>
    </w:tbl>
    <w:p w:rsidR="009820EC" w:rsidRPr="009820EC" w:rsidRDefault="009820EC" w:rsidP="00B840F2">
      <w:pPr>
        <w:spacing w:line="276" w:lineRule="auto"/>
        <w:jc w:val="right"/>
        <w:rPr>
          <w:rFonts w:ascii="Angsana New" w:hAnsi="Angsana New" w:cs="Angsana New"/>
          <w:sz w:val="32"/>
          <w:szCs w:val="32"/>
        </w:rPr>
      </w:pPr>
    </w:p>
    <w:p w:rsidR="00EF0C7A" w:rsidRPr="002A2FFA" w:rsidRDefault="00EF0C7A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Default="003D670E" w:rsidP="00B840F2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B21C4D">
      <w:pPr>
        <w:pStyle w:val="a8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835"/>
        <w:gridCol w:w="2436"/>
      </w:tblGrid>
      <w:tr w:rsidR="005155C9" w:rsidRPr="002A2FFA" w:rsidTr="00E3209F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E3209F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5155C9" w:rsidRPr="00B21C4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E241FB" w:rsidRDefault="00F90F51" w:rsidP="009910BD">
            <w:pPr>
              <w:tabs>
                <w:tab w:val="left" w:pos="0"/>
                <w:tab w:val="left" w:pos="342"/>
              </w:tabs>
              <w:ind w:right="-18"/>
              <w:jc w:val="thaiDistribute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ร่วม (</w:t>
            </w:r>
            <w:r w:rsidR="009910B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ใช้สิทธิขายคืน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เงิน</w:t>
            </w:r>
            <w:r w:rsidR="00EE175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ลง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ทุนเมื่อวันที่ 24 กุมภาพันธ์ 2563)</w:t>
            </w:r>
            <w:r w:rsidR="00E241FB"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2A2FFA" w:rsidTr="00E3209F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ทร</w:t>
            </w:r>
            <w:r w:rsidR="003A624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อนิก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971937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และอิเล็ก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ทรอนิก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971937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</w:t>
            </w:r>
            <w:r w:rsidR="00C439E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้นส่วนแผงวงจรไฟฟ้า แผงวงจรอิเล็ก</w:t>
            </w:r>
            <w:r w:rsidR="003A624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1B5A0F" w:rsidRDefault="001B5A0F">
      <w:pPr>
        <w:rPr>
          <w:rFonts w:ascii="Angsana New" w:hAnsi="Angsana New" w:cs="Angsana New"/>
          <w:spacing w:val="-2"/>
          <w:sz w:val="24"/>
          <w:szCs w:val="24"/>
        </w:rPr>
      </w:pPr>
      <w:r>
        <w:rPr>
          <w:rFonts w:ascii="Angsana New" w:hAnsi="Angsana New" w:cs="Angsana New"/>
          <w:spacing w:val="-2"/>
          <w:sz w:val="24"/>
          <w:szCs w:val="24"/>
        </w:rPr>
        <w:br w:type="page"/>
      </w:r>
    </w:p>
    <w:p w:rsidR="003D670E" w:rsidRPr="00B21C4D" w:rsidRDefault="003D670E" w:rsidP="007B19CB">
      <w:pPr>
        <w:pStyle w:val="a8"/>
        <w:tabs>
          <w:tab w:val="clear" w:pos="900"/>
        </w:tabs>
        <w:spacing w:line="276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480E67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7B19CB">
      <w:pPr>
        <w:pStyle w:val="a8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50"/>
        <w:gridCol w:w="1403"/>
        <w:gridCol w:w="1405"/>
        <w:gridCol w:w="1403"/>
        <w:gridCol w:w="1403"/>
      </w:tblGrid>
      <w:tr w:rsidR="005155C9" w:rsidRPr="002F37CC" w:rsidTr="0026562C">
        <w:trPr>
          <w:trHeight w:val="360"/>
        </w:trPr>
        <w:tc>
          <w:tcPr>
            <w:tcW w:w="2095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9CB" w:rsidRPr="002F37CC" w:rsidTr="00E00C25">
        <w:trPr>
          <w:trHeight w:val="360"/>
        </w:trPr>
        <w:tc>
          <w:tcPr>
            <w:tcW w:w="20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54EB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54EB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54EB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มี.ค. 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B19CB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BE58B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61690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1690" w:rsidRPr="002F37CC" w:rsidRDefault="00F61690" w:rsidP="009910BD">
            <w:pPr>
              <w:spacing w:line="276" w:lineRule="auto"/>
              <w:ind w:right="29" w:firstLine="10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9910BD" w:rsidP="009910B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178</w:t>
            </w:r>
            <w:r w:rsidR="00B46DF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Default="00F61690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9910BD" w:rsidP="00A719E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178,849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1690" w:rsidRDefault="00F61690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</w:tr>
      <w:tr w:rsidR="009910BD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10BD" w:rsidRPr="002F37CC" w:rsidRDefault="009910BD" w:rsidP="009910BD">
            <w:pPr>
              <w:spacing w:line="276" w:lineRule="auto"/>
              <w:ind w:right="29"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10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64106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(5,810)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9910B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9910BD">
            <w:pPr>
              <w:spacing w:line="276" w:lineRule="auto"/>
              <w:ind w:right="-28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(5,810)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910BD" w:rsidRDefault="009910BD" w:rsidP="009910B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9910BD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10BD" w:rsidRPr="002F37CC" w:rsidRDefault="009910BD" w:rsidP="009910BD">
            <w:pPr>
              <w:spacing w:line="276" w:lineRule="auto"/>
              <w:ind w:right="29"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10BD" w:rsidRDefault="009910BD" w:rsidP="0064106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173,039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10BD" w:rsidRDefault="009910BD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10BD" w:rsidRDefault="009910BD" w:rsidP="00A719E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173,039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910BD" w:rsidRDefault="009910BD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</w:tr>
      <w:tr w:rsidR="001B5A0F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BE58BA" w:rsidRDefault="001B5A0F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Default="001B5A0F" w:rsidP="00480E67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F37CC" w:rsidRDefault="001B5A0F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Default="00873340" w:rsidP="00B03905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Default="001B5A0F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Default="00A7417B" w:rsidP="00A7417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Default="001B5A0F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B5A0F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B5A0F" w:rsidRPr="00441473" w:rsidRDefault="001B5A0F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A0F" w:rsidRPr="00BE58BA" w:rsidRDefault="00CF3ADA" w:rsidP="00CF3AD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A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173,039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A0F" w:rsidRPr="00BE58BA" w:rsidRDefault="001B5A0F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CF3ADA" w:rsidRDefault="00CF3ADA" w:rsidP="00A7417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A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173,039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BE58BA" w:rsidRDefault="001B5A0F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</w:tr>
      <w:tr w:rsidR="007B19CB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AE7218" w:rsidRDefault="00863434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="00220157" w:rsidRPr="00AE72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 w:rsidR="006A2A38" w:rsidRPr="00AE72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="00220157" w:rsidRPr="00AE72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Default="00220157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F37CC" w:rsidRDefault="00220157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Default="00220157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20157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F37CC" w:rsidRDefault="0087334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8B0EBE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F37CC" w:rsidRDefault="00A7417B" w:rsidP="007B19C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8,697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Default="001B5A0F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6,820</w:t>
            </w:r>
          </w:p>
        </w:tc>
      </w:tr>
      <w:tr w:rsidR="00694223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94223" w:rsidRPr="00220157" w:rsidRDefault="00694223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  <w:r w:rsidR="00017B4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7)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4223" w:rsidRDefault="009910BD" w:rsidP="00B0390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4223" w:rsidRDefault="00694223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4223" w:rsidRPr="002F37CC" w:rsidRDefault="005E11A3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4223" w:rsidRDefault="00694223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9910BD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10BD" w:rsidRPr="002F37CC" w:rsidRDefault="009910BD" w:rsidP="009910BD">
            <w:pPr>
              <w:spacing w:line="276" w:lineRule="auto"/>
              <w:ind w:right="29"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10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B0390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(6,896)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9910B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BD" w:rsidRDefault="009910BD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910BD" w:rsidRDefault="009910BD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694223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Default="00694223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Pr="00461089" w:rsidRDefault="00B03905" w:rsidP="00B0390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1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Pr="00BE58BA" w:rsidRDefault="00694223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223" w:rsidRPr="00BE58BA" w:rsidRDefault="00A7417B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8,697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4223" w:rsidRPr="00BE58BA" w:rsidRDefault="001B5A0F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6,820</w:t>
            </w:r>
          </w:p>
        </w:tc>
      </w:tr>
      <w:tr w:rsidR="007B19CB" w:rsidRPr="002F37CC" w:rsidTr="00E00C25">
        <w:trPr>
          <w:trHeight w:val="266"/>
        </w:trPr>
        <w:tc>
          <w:tcPr>
            <w:tcW w:w="209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6562C" w:rsidRDefault="007B7A4D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26562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F37CC" w:rsidRDefault="007B7A4D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F37CC" w:rsidRDefault="007B7A4D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7A4D" w:rsidRPr="002F37CC" w:rsidRDefault="007B7A4D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B7A4D" w:rsidRPr="002F37CC" w:rsidRDefault="007B7A4D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0EBE" w:rsidRPr="002F37CC" w:rsidTr="00E00C25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F37CC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F37CC" w:rsidRDefault="008E2106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8B0EBE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Default="00A7417B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5,226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Default="001B5A0F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</w:t>
            </w:r>
            <w:r w:rsidR="00E00C2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6562C" w:rsidRPr="002F37CC" w:rsidTr="006F4DB1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6562C" w:rsidRPr="0026562C" w:rsidRDefault="0026562C" w:rsidP="0026562C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26562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62C" w:rsidRPr="00F34C7E" w:rsidRDefault="0026562C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62C" w:rsidRPr="001B5A0F" w:rsidRDefault="0026562C" w:rsidP="001B5A0F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62C" w:rsidRPr="00BE58BA" w:rsidRDefault="0026562C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nil"/>
            </w:tcBorders>
            <w:vAlign w:val="center"/>
          </w:tcPr>
          <w:p w:rsidR="0026562C" w:rsidRDefault="0026562C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00C25" w:rsidRPr="002F37CC" w:rsidTr="00E00C25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00C25" w:rsidRPr="002F37CC" w:rsidRDefault="00E00C25" w:rsidP="00803497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873340" w:rsidRDefault="00A719EC" w:rsidP="00A719E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1B5A0F" w:rsidRDefault="00E00C25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034AF1" w:rsidRDefault="00A719EC" w:rsidP="00A719E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00C25" w:rsidRPr="001B5A0F" w:rsidRDefault="00E00C25" w:rsidP="0080349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</w:tr>
      <w:tr w:rsidR="00E00C25" w:rsidRPr="002F37CC" w:rsidTr="008D55DE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00C25" w:rsidRPr="002F37CC" w:rsidRDefault="00E00C25" w:rsidP="00803497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873340" w:rsidRDefault="00873340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873340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1B5A0F" w:rsidRDefault="00E00C25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0C25" w:rsidRPr="00034AF1" w:rsidRDefault="00034AF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034AF1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00C25" w:rsidRPr="001B5A0F" w:rsidRDefault="00E00C25" w:rsidP="0080349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6F4DB1" w:rsidRPr="002F37CC" w:rsidTr="008D55DE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F4DB1" w:rsidRPr="008D55DE" w:rsidRDefault="008D55DE" w:rsidP="008D55DE">
            <w:pPr>
              <w:tabs>
                <w:tab w:val="left" w:pos="252"/>
              </w:tabs>
              <w:spacing w:line="276" w:lineRule="auto"/>
              <w:ind w:right="29" w:firstLine="11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D55D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DB1" w:rsidRPr="00F34C7E" w:rsidRDefault="006F4DB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DB1" w:rsidRPr="006F4DB1" w:rsidRDefault="006F4DB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DB1" w:rsidRPr="006F4DB1" w:rsidRDefault="006F4DB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F4DB1" w:rsidRPr="00E00C25" w:rsidRDefault="006F4DB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D55DE" w:rsidRPr="002F37CC" w:rsidTr="006F4DB1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D55DE" w:rsidRPr="008D55DE" w:rsidRDefault="008D55DE" w:rsidP="003D2AC5">
            <w:pPr>
              <w:tabs>
                <w:tab w:val="left" w:pos="252"/>
              </w:tabs>
              <w:spacing w:line="276" w:lineRule="auto"/>
              <w:ind w:right="29" w:firstLine="711"/>
              <w:rPr>
                <w:rFonts w:ascii="Angsana New" w:hAnsi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DE" w:rsidRPr="00873340" w:rsidRDefault="00873340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87334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DE" w:rsidRPr="006F4DB1" w:rsidRDefault="00873340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DE" w:rsidRPr="006F4DB1" w:rsidRDefault="008D55DE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6F4DB1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D55DE" w:rsidRPr="006F4DB1" w:rsidRDefault="008D55DE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DB1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E00C25" w:rsidRPr="002F37CC" w:rsidTr="006F4DB1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00C25" w:rsidRPr="002A2FFA" w:rsidRDefault="00E00C25" w:rsidP="00A719EC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</w:t>
            </w:r>
            <w:r w:rsidR="00A719EC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C25" w:rsidRPr="00F34C7E" w:rsidRDefault="009E74A2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C25" w:rsidRPr="00E00C25" w:rsidRDefault="00E00C25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0C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C25" w:rsidRPr="00BE58BA" w:rsidRDefault="009E74A2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C25" w:rsidRPr="00E00C25" w:rsidRDefault="00E00C25" w:rsidP="0080349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0C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</w:tr>
      <w:tr w:rsidR="0026562C" w:rsidRPr="002F37CC" w:rsidTr="00E00C25">
        <w:trPr>
          <w:trHeight w:val="360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62C" w:rsidRPr="002A2FFA" w:rsidRDefault="0026562C" w:rsidP="0026562C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หนี้การค้าและ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2C" w:rsidRPr="00F34C7E" w:rsidRDefault="009E74A2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2C" w:rsidRPr="00642D8A" w:rsidRDefault="00E00C25" w:rsidP="00642D8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2D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2C" w:rsidRPr="00BE58BA" w:rsidRDefault="00034AF1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</w:t>
            </w:r>
            <w:r w:rsidR="009E74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562C" w:rsidRDefault="00E00C25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3,931</w:t>
            </w:r>
          </w:p>
        </w:tc>
      </w:tr>
    </w:tbl>
    <w:p w:rsidR="00BE58BA" w:rsidRPr="00BE58BA" w:rsidRDefault="00BE58BA" w:rsidP="00266DBF">
      <w:pPr>
        <w:pStyle w:val="a8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16"/>
          <w:szCs w:val="16"/>
        </w:rPr>
      </w:pPr>
    </w:p>
    <w:p w:rsidR="001B5A0F" w:rsidRDefault="001B5A0F">
      <w:pPr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:rsidR="003D670E" w:rsidRPr="007B7A4D" w:rsidRDefault="003D670E" w:rsidP="00266DBF">
      <w:pPr>
        <w:pStyle w:val="a8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86"/>
        <w:gridCol w:w="1372"/>
        <w:gridCol w:w="1373"/>
        <w:gridCol w:w="1372"/>
        <w:gridCol w:w="1373"/>
      </w:tblGrid>
      <w:tr w:rsidR="00B0663F" w:rsidRPr="00216A77" w:rsidTr="005C33D0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D440E0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="00B0309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5C33D0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20157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1159F8" w:rsidP="001159F8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  <w:r w:rsidR="00D065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17355B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59,696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1159F8" w:rsidP="001159F8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56,089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8B0EBE" w:rsidRDefault="0017355B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59,696</w:t>
            </w: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355B" w:rsidRPr="00216A77" w:rsidTr="0017355B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355B" w:rsidRPr="00266DBF" w:rsidRDefault="0017355B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355B" w:rsidRDefault="0017355B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17355B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  จำกัด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C80089" w:rsidRDefault="00873340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C80089" w:rsidRDefault="0017355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C80089" w:rsidRDefault="00034AF1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C80089" w:rsidRDefault="0017355B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00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Pr="00266DBF" w:rsidRDefault="001B5A0F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17355B" w:rsidRDefault="0087334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55B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17355B" w:rsidRDefault="0017355B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55B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873340" w:rsidRDefault="00034AF1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3340">
              <w:rPr>
                <w:rFonts w:ascii="Angsana New" w:hAnsi="Angsana New" w:cs="Angsana New"/>
                <w:sz w:val="28"/>
                <w:szCs w:val="28"/>
              </w:rPr>
              <w:t>12,172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5A0F" w:rsidRPr="005C33D0" w:rsidRDefault="0017355B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29,877</w:t>
            </w:r>
          </w:p>
        </w:tc>
      </w:tr>
      <w:tr w:rsidR="00BE7BDB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7BDB" w:rsidRPr="00BE7BDB" w:rsidRDefault="00BE7BDB" w:rsidP="00BE7BDB">
            <w:pPr>
              <w:spacing w:line="276" w:lineRule="auto"/>
              <w:ind w:right="29" w:firstLine="110"/>
              <w:rPr>
                <w:rFonts w:ascii="Angsana New" w:hAnsi="Angsana New"/>
                <w:sz w:val="28"/>
                <w:szCs w:val="28"/>
                <w:cs/>
              </w:rPr>
            </w:pPr>
            <w:r w:rsidRPr="00BE7BD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BDB" w:rsidRPr="0017355B" w:rsidRDefault="00071D08" w:rsidP="00071D08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BDB" w:rsidRPr="0017355B" w:rsidRDefault="00CF2EAB" w:rsidP="00CF2EAB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F1B6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BDB" w:rsidRPr="00873340" w:rsidRDefault="00071D08" w:rsidP="00071D08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7BDB" w:rsidRDefault="00BE7BDB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5C33D0" w:rsidP="00A719EC">
            <w:pPr>
              <w:spacing w:line="276" w:lineRule="auto"/>
              <w:ind w:right="29" w:firstLine="5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รวมซื้</w:t>
            </w: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17355B" w:rsidRDefault="00071D08" w:rsidP="00071D0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5C33D0" w:rsidRDefault="00CF2EAB" w:rsidP="00CF2EAB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5C33D0" w:rsidRDefault="00DB4C66" w:rsidP="00071D08">
            <w:pPr>
              <w:tabs>
                <w:tab w:val="decimal" w:pos="891"/>
              </w:tabs>
              <w:spacing w:line="276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</w:t>
            </w:r>
            <w:r w:rsidR="00071D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5C33D0" w:rsidRDefault="0017355B" w:rsidP="00CF2EAB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</w:t>
            </w:r>
            <w:r w:rsidR="00DB4C6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CF2E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</w:t>
            </w: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B03905" w:rsidP="00DB4C66">
            <w:pPr>
              <w:tabs>
                <w:tab w:val="decimal" w:pos="891"/>
              </w:tabs>
              <w:spacing w:line="276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17355B" w:rsidP="0017355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6F4DB1" w:rsidP="006F4DB1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5A0F" w:rsidRPr="00BE58BA" w:rsidRDefault="0017355B" w:rsidP="0017355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B5A0F" w:rsidRPr="00266DBF" w:rsidRDefault="001B5A0F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7B19CB" w:rsidRDefault="007B19CB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11FC" w:rsidRPr="003826E5" w:rsidRDefault="00DC11FC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6E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Pr="003826E5" w:rsidRDefault="00DC11FC" w:rsidP="00071D08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="005F0583" w:rsidRPr="003826E5">
        <w:rPr>
          <w:rFonts w:ascii="Angsana New" w:hAnsi="Angsana New" w:cs="Angsana New" w:hint="cs"/>
          <w:sz w:val="32"/>
          <w:szCs w:val="32"/>
          <w:cs/>
        </w:rPr>
        <w:t>3</w:t>
      </w:r>
      <w:r w:rsidR="00810567" w:rsidRPr="003826E5">
        <w:rPr>
          <w:rFonts w:ascii="Angsana New" w:hAnsi="Angsana New" w:cs="Angsana New"/>
          <w:sz w:val="32"/>
          <w:szCs w:val="32"/>
        </w:rPr>
        <w:t>1</w:t>
      </w:r>
      <w:r w:rsidR="005F0583" w:rsidRPr="0038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0567" w:rsidRPr="003826E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 w:rsidRPr="003826E5">
        <w:rPr>
          <w:rFonts w:ascii="Angsana New" w:hAnsi="Angsana New" w:cs="Angsana New"/>
          <w:sz w:val="32"/>
          <w:szCs w:val="32"/>
        </w:rPr>
        <w:t xml:space="preserve"> 256</w:t>
      </w:r>
      <w:r w:rsidR="00F95232" w:rsidRPr="003826E5">
        <w:rPr>
          <w:rFonts w:ascii="Angsana New" w:hAnsi="Angsana New" w:cs="Angsana New"/>
          <w:sz w:val="32"/>
          <w:szCs w:val="32"/>
        </w:rPr>
        <w:t>3</w:t>
      </w:r>
      <w:r w:rsidR="00A013B8" w:rsidRPr="00382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3826E5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3826E5">
        <w:rPr>
          <w:rFonts w:ascii="Angsana New" w:hAnsi="Angsana New" w:cs="Angsana New"/>
          <w:sz w:val="32"/>
          <w:szCs w:val="32"/>
        </w:rPr>
        <w:t>25</w:t>
      </w:r>
      <w:r w:rsidR="00810567" w:rsidRPr="003826E5">
        <w:rPr>
          <w:rFonts w:ascii="Angsana New" w:hAnsi="Angsana New" w:cs="Angsana New"/>
          <w:sz w:val="32"/>
          <w:szCs w:val="32"/>
        </w:rPr>
        <w:t>6</w:t>
      </w:r>
      <w:r w:rsidR="00F95232" w:rsidRPr="003826E5">
        <w:rPr>
          <w:rFonts w:ascii="Angsana New" w:hAnsi="Angsana New" w:cs="Angsana New"/>
          <w:sz w:val="32"/>
          <w:szCs w:val="32"/>
        </w:rPr>
        <w:t>2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3826E5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3826E5">
        <w:rPr>
          <w:rFonts w:ascii="Angsana New" w:hAnsi="Angsana New" w:cs="Angsana New"/>
          <w:sz w:val="32"/>
          <w:szCs w:val="32"/>
          <w:cs/>
        </w:rPr>
        <w:t>ภายหน้า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Pr="003826E5" w:rsidRDefault="00810567" w:rsidP="007B19CB">
      <w:pPr>
        <w:spacing w:line="276" w:lineRule="auto"/>
        <w:ind w:right="-90" w:firstLine="448"/>
        <w:jc w:val="right"/>
        <w:rPr>
          <w:rFonts w:ascii="Angsana New" w:hAnsi="Angsana New" w:cs="Angsana New"/>
          <w:sz w:val="30"/>
          <w:szCs w:val="30"/>
        </w:rPr>
      </w:pPr>
      <w:r w:rsidRPr="003826E5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3826E5">
        <w:rPr>
          <w:rFonts w:ascii="Angsana New" w:hAnsi="Angsana New" w:cs="Angsana New"/>
          <w:sz w:val="30"/>
          <w:szCs w:val="30"/>
        </w:rPr>
        <w:t>:</w:t>
      </w:r>
      <w:r w:rsidRPr="003826E5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3826E5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199" w:type="dxa"/>
        <w:tblInd w:w="1548" w:type="dxa"/>
        <w:tblLayout w:type="fixed"/>
        <w:tblLook w:val="0000"/>
      </w:tblPr>
      <w:tblGrid>
        <w:gridCol w:w="2430"/>
        <w:gridCol w:w="1442"/>
        <w:gridCol w:w="1442"/>
        <w:gridCol w:w="1442"/>
        <w:gridCol w:w="1443"/>
      </w:tblGrid>
      <w:tr w:rsidR="00810567" w:rsidRPr="00CF36C1" w:rsidTr="00BE58BA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7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CF36C1" w:rsidTr="00BE58BA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CF36C1" w:rsidTr="00266FD0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810567" w:rsidP="00F9523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F9523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810567" w:rsidP="00F9523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F95232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10567" w:rsidRPr="00CF36C1" w:rsidTr="00266FD0">
        <w:trPr>
          <w:trHeight w:val="36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CF36C1" w:rsidTr="00266FD0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3826E5" w:rsidP="00733F93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733F93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A967E2" w:rsidP="00804E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804EF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E0F54" w:rsidRPr="00CF36C1" w:rsidTr="00266FD0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EE0F54" w:rsidP="00EE0F54">
            <w:pPr>
              <w:tabs>
                <w:tab w:val="decimal" w:pos="876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F54" w:rsidRPr="00CF36C1" w:rsidTr="00266FD0">
        <w:trPr>
          <w:trHeight w:val="446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045FE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672A44" w:rsidP="0095150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CE09A8" w:rsidP="00733F93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F95232" w:rsidP="00733F93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</w:tr>
    </w:tbl>
    <w:p w:rsidR="00810567" w:rsidRPr="00CF36C1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  <w:cs/>
        </w:rPr>
      </w:pPr>
    </w:p>
    <w:p w:rsidR="00A719EC" w:rsidRDefault="00DC11FC" w:rsidP="00844146">
      <w:pPr>
        <w:ind w:left="1440" w:right="-90" w:firstLine="2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="001A6533" w:rsidRPr="003826E5">
        <w:rPr>
          <w:rFonts w:ascii="Angsana New" w:hAnsi="Angsana New" w:cs="Angsana New" w:hint="cs"/>
          <w:sz w:val="32"/>
          <w:szCs w:val="32"/>
          <w:cs/>
        </w:rPr>
        <w:t>3</w:t>
      </w:r>
      <w:r w:rsidR="008449CC" w:rsidRPr="003826E5">
        <w:rPr>
          <w:rFonts w:ascii="Angsana New" w:hAnsi="Angsana New" w:cs="Angsana New"/>
          <w:sz w:val="32"/>
          <w:szCs w:val="32"/>
        </w:rPr>
        <w:t>1</w:t>
      </w:r>
      <w:r w:rsidR="001A6533" w:rsidRPr="0038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49CC" w:rsidRPr="003826E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85163" w:rsidRPr="003826E5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F95232" w:rsidRPr="003826E5">
        <w:rPr>
          <w:rFonts w:ascii="Angsana New" w:hAnsi="Angsana New" w:cs="Angsana New"/>
          <w:sz w:val="32"/>
          <w:szCs w:val="32"/>
        </w:rPr>
        <w:t>3</w:t>
      </w:r>
      <w:r w:rsidR="006D25CE" w:rsidRPr="0038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3826E5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3826E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3826E5">
        <w:rPr>
          <w:rFonts w:ascii="Angsana New" w:hAnsi="Angsana New" w:cs="Angsana New"/>
          <w:sz w:val="32"/>
          <w:szCs w:val="32"/>
        </w:rPr>
        <w:t xml:space="preserve"> 25</w:t>
      </w:r>
      <w:r w:rsidR="008449CC" w:rsidRPr="003826E5">
        <w:rPr>
          <w:rFonts w:ascii="Angsana New" w:hAnsi="Angsana New" w:cs="Angsana New"/>
          <w:sz w:val="32"/>
          <w:szCs w:val="32"/>
        </w:rPr>
        <w:t>6</w:t>
      </w:r>
      <w:r w:rsidR="00F95232" w:rsidRPr="003826E5">
        <w:rPr>
          <w:rFonts w:ascii="Angsana New" w:hAnsi="Angsana New" w:cs="Angsana New"/>
          <w:sz w:val="32"/>
          <w:szCs w:val="32"/>
        </w:rPr>
        <w:t>2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3826E5">
        <w:rPr>
          <w:rFonts w:ascii="Angsana New" w:hAnsi="Angsana New" w:cs="Angsana New"/>
          <w:sz w:val="32"/>
          <w:szCs w:val="32"/>
          <w:cs/>
        </w:rPr>
        <w:t>รวมกัน</w:t>
      </w:r>
      <w:r w:rsidR="00B1659B"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ในวงเงิน</w:t>
      </w:r>
      <w:r w:rsidR="00160FE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0FEB">
        <w:rPr>
          <w:rFonts w:ascii="Angsana New" w:hAnsi="Angsana New" w:cs="Angsana New"/>
          <w:sz w:val="32"/>
          <w:szCs w:val="32"/>
        </w:rPr>
        <w:t>352</w:t>
      </w:r>
      <w:r w:rsidR="00CF36C1" w:rsidRPr="0038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5232" w:rsidRPr="003826E5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46787F" w:rsidRPr="003826E5">
        <w:rPr>
          <w:rFonts w:ascii="Angsana New" w:hAnsi="Angsana New" w:cs="Angsana New"/>
          <w:sz w:val="32"/>
          <w:szCs w:val="32"/>
        </w:rPr>
        <w:t xml:space="preserve"> </w:t>
      </w:r>
      <w:r w:rsidR="00160FEB">
        <w:rPr>
          <w:rFonts w:ascii="Angsana New" w:hAnsi="Angsana New" w:cs="Angsana New"/>
          <w:sz w:val="32"/>
          <w:szCs w:val="32"/>
        </w:rPr>
        <w:t>371</w:t>
      </w:r>
      <w:r w:rsidR="00A47774" w:rsidRPr="003826E5">
        <w:rPr>
          <w:rFonts w:ascii="Angsana New" w:hAnsi="Angsana New" w:cs="Angsana New"/>
          <w:sz w:val="32"/>
          <w:szCs w:val="32"/>
        </w:rPr>
        <w:t xml:space="preserve"> </w:t>
      </w:r>
      <w:r w:rsidR="00A47774" w:rsidRPr="003826E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95232" w:rsidRPr="003826E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A719EC" w:rsidRDefault="00A719E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EA4626" w:rsidRDefault="00EA4626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</w:t>
      </w:r>
      <w:r w:rsidR="00DF2CAD">
        <w:rPr>
          <w:rFonts w:ascii="Angsana New" w:hAnsi="Angsana New" w:hint="cs"/>
          <w:b/>
          <w:bCs/>
          <w:sz w:val="32"/>
          <w:szCs w:val="32"/>
          <w:cs/>
        </w:rPr>
        <w:t>รแพร่ระบาดของโรคติดเชื้อไวรัสโค</w:t>
      </w:r>
      <w:r w:rsidR="00C862DE">
        <w:rPr>
          <w:rFonts w:ascii="Angsana New" w:hAnsi="Angsana New" w:hint="cs"/>
          <w:b/>
          <w:bCs/>
          <w:sz w:val="32"/>
          <w:szCs w:val="32"/>
          <w:cs/>
        </w:rPr>
        <w:t>วิด-19</w:t>
      </w:r>
    </w:p>
    <w:p w:rsidR="00EA4626" w:rsidRDefault="00EA4626" w:rsidP="00EA4626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EA4626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r w:rsidR="00EE38B3">
        <w:rPr>
          <w:rFonts w:ascii="Angsana New" w:hAnsi="Angsana New" w:hint="cs"/>
          <w:sz w:val="32"/>
          <w:szCs w:val="32"/>
          <w:cs/>
        </w:rPr>
        <w:t>วิด</w:t>
      </w:r>
      <w:r w:rsidR="00C862DE">
        <w:rPr>
          <w:rFonts w:ascii="Angsana New" w:hAnsi="Angsana New" w:hint="cs"/>
          <w:sz w:val="32"/>
          <w:szCs w:val="32"/>
          <w:cs/>
        </w:rPr>
        <w:t>-</w:t>
      </w:r>
      <w:r w:rsidR="00F95831">
        <w:rPr>
          <w:rFonts w:ascii="Angsana New" w:hAnsi="Angsana New" w:hint="cs"/>
          <w:sz w:val="32"/>
          <w:szCs w:val="32"/>
          <w:cs/>
        </w:rPr>
        <w:t xml:space="preserve">19 </w:t>
      </w:r>
      <w:r w:rsidRPr="00EA4626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</w:t>
      </w:r>
      <w:r w:rsidR="00DE4780">
        <w:rPr>
          <w:rFonts w:ascii="Angsana New" w:hAnsi="Angsana New"/>
          <w:sz w:val="32"/>
          <w:szCs w:val="32"/>
          <w:cs/>
        </w:rPr>
        <w:t>องกลุ่มบริษัทได้ติดตามสถาน</w:t>
      </w:r>
      <w:r w:rsidRPr="00EA4626">
        <w:rPr>
          <w:rFonts w:ascii="Angsana New" w:hAnsi="Angsana New"/>
          <w:sz w:val="32"/>
          <w:szCs w:val="32"/>
          <w:cs/>
        </w:rPr>
        <w:t xml:space="preserve">การณ์ดังกล่าวอย่างต่อเนื่อง และประเมินผลกระทบทางการเงินเกี่ยวกับมูลค่าของสินทรัพย์ </w:t>
      </w:r>
      <w:r w:rsidR="00DB5275">
        <w:rPr>
          <w:rFonts w:ascii="Angsana New" w:hAnsi="Angsana New" w:hint="cs"/>
          <w:sz w:val="32"/>
          <w:szCs w:val="32"/>
          <w:cs/>
        </w:rPr>
        <w:t>และ</w:t>
      </w:r>
      <w:r w:rsidRPr="00EA4626">
        <w:rPr>
          <w:rFonts w:ascii="Angsana New" w:hAnsi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:rsidR="00EA4626" w:rsidRPr="00EA4626" w:rsidRDefault="00EA4626" w:rsidP="00EA4626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  <w:cs/>
        </w:rPr>
      </w:pPr>
    </w:p>
    <w:p w:rsidR="00177D34" w:rsidRPr="005112AB" w:rsidRDefault="00DE5353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837C4F" w:rsidRDefault="00DE5353" w:rsidP="00837C4F">
      <w:pPr>
        <w:spacing w:line="276" w:lineRule="auto"/>
        <w:ind w:left="720" w:right="-90" w:firstLine="720"/>
        <w:rPr>
          <w:rFonts w:ascii="Angsana New" w:hAnsi="Angsana New" w:cs="Angsana New"/>
          <w:spacing w:val="-8"/>
          <w:sz w:val="32"/>
          <w:szCs w:val="32"/>
        </w:rPr>
      </w:pP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งบการเงิน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ระหว่างกาล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นี้ได้รับ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อนุมัติจากคณะกรรมการของบริษัทแล้ว</w:t>
      </w:r>
      <w:r w:rsidR="00837C4F" w:rsidRPr="00837C4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เมื่อ</w:t>
      </w:r>
      <w:r w:rsidRPr="00B35A0A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4E56E3">
        <w:rPr>
          <w:rFonts w:ascii="Angsana New" w:hAnsi="Angsana New" w:cs="Angsana New"/>
          <w:spacing w:val="-8"/>
          <w:sz w:val="32"/>
          <w:szCs w:val="32"/>
        </w:rPr>
        <w:t>13</w:t>
      </w:r>
      <w:r w:rsidR="00AC6F51" w:rsidRPr="00B35A0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F4CFC" w:rsidRPr="00B35A0A">
        <w:rPr>
          <w:rFonts w:ascii="Angsana New" w:hAnsi="Angsana New" w:cs="Angsana New" w:hint="cs"/>
          <w:spacing w:val="-8"/>
          <w:sz w:val="32"/>
          <w:szCs w:val="32"/>
          <w:cs/>
        </w:rPr>
        <w:t>พฤ</w:t>
      </w:r>
      <w:r w:rsidR="00A43F8C" w:rsidRPr="00B35A0A">
        <w:rPr>
          <w:rFonts w:ascii="Angsana New" w:hAnsi="Angsana New" w:cs="Angsana New" w:hint="cs"/>
          <w:spacing w:val="-8"/>
          <w:sz w:val="32"/>
          <w:szCs w:val="32"/>
          <w:cs/>
        </w:rPr>
        <w:t>ษภาคม</w:t>
      </w:r>
      <w:r w:rsidR="00DB050B" w:rsidRPr="00B35A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</w:t>
      </w:r>
      <w:r w:rsidR="00A017FD" w:rsidRPr="00B35A0A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="00FD21FD">
        <w:rPr>
          <w:rFonts w:ascii="Angsana New" w:hAnsi="Angsana New" w:cs="Angsana New" w:hint="cs"/>
          <w:spacing w:val="-8"/>
          <w:sz w:val="32"/>
          <w:szCs w:val="32"/>
          <w:cs/>
        </w:rPr>
        <w:t>3</w:t>
      </w:r>
    </w:p>
    <w:p w:rsidR="00837C4F" w:rsidRPr="00837C4F" w:rsidRDefault="00837C4F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sectPr w:rsidR="00837C4F" w:rsidRPr="00837C4F" w:rsidSect="00390937">
      <w:headerReference w:type="default" r:id="rId8"/>
      <w:footerReference w:type="default" r:id="rId9"/>
      <w:footerReference w:type="first" r:id="rId10"/>
      <w:pgSz w:w="11909" w:h="16834" w:code="9"/>
      <w:pgMar w:top="994" w:right="929" w:bottom="284" w:left="1440" w:header="360" w:footer="204" w:gutter="0"/>
      <w:pgNumType w:start="1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BF3" w:rsidRDefault="00830BF3" w:rsidP="007167DA">
      <w:r>
        <w:separator/>
      </w:r>
    </w:p>
  </w:endnote>
  <w:endnote w:type="continuationSeparator" w:id="1">
    <w:p w:rsidR="00830BF3" w:rsidRDefault="00830BF3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22" w:rsidRDefault="008A0822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8"/>
        <w:docPartObj>
          <w:docPartGallery w:val="Page Numbers (Bottom of Page)"/>
          <w:docPartUnique/>
        </w:docPartObj>
      </w:sdtPr>
      <w:sdtContent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DF2CAD">
          <w:rPr>
            <w:rFonts w:ascii="Angsana New" w:hAnsi="Angsana New" w:cs="Angsana New"/>
            <w:i/>
            <w:iCs/>
            <w:noProof/>
            <w:sz w:val="32"/>
            <w:szCs w:val="32"/>
          </w:rPr>
          <w:t>28</w:t>
        </w:r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8A0822" w:rsidRPr="00AA2F86" w:rsidRDefault="008A0822">
    <w:pPr>
      <w:pStyle w:val="a5"/>
      <w:jc w:val="right"/>
      <w:rPr>
        <w:rFonts w:ascii="Angsana New" w:hAnsi="Angsana New" w:cs="Angsana New"/>
        <w:i/>
        <w:iCs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22" w:rsidRPr="004E51FB" w:rsidRDefault="008A0822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9"/>
        <w:docPartObj>
          <w:docPartGallery w:val="Page Numbers (Bottom of Page)"/>
          <w:docPartUnique/>
        </w:docPartObj>
      </w:sdtPr>
      <w:sdtContent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45223B">
          <w:rPr>
            <w:rFonts w:ascii="Angsana New" w:hAnsi="Angsana New" w:cs="Angsana New"/>
            <w:i/>
            <w:iCs/>
            <w:noProof/>
            <w:sz w:val="32"/>
            <w:szCs w:val="32"/>
          </w:rPr>
          <w:t>10</w:t>
        </w:r>
        <w:r w:rsidR="007A262C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8A0822" w:rsidRPr="00AA2F86" w:rsidRDefault="008A0822">
    <w:pPr>
      <w:pStyle w:val="a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BF3" w:rsidRDefault="00830BF3" w:rsidP="007167DA">
      <w:r>
        <w:separator/>
      </w:r>
    </w:p>
  </w:footnote>
  <w:footnote w:type="continuationSeparator" w:id="1">
    <w:p w:rsidR="00830BF3" w:rsidRDefault="00830BF3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822" w:rsidRPr="00076380" w:rsidRDefault="008A0822" w:rsidP="004E51FB">
    <w:pPr>
      <w:pStyle w:val="a3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7201008"/>
    <w:multiLevelType w:val="hybridMultilevel"/>
    <w:tmpl w:val="840C3BEE"/>
    <w:lvl w:ilvl="0" w:tplc="AF362388">
      <w:start w:val="1"/>
      <w:numFmt w:val="decimal"/>
      <w:isLgl/>
      <w:lvlText w:val="26.%1"/>
      <w:lvlJc w:val="left"/>
      <w:pPr>
        <w:ind w:left="216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6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7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8">
    <w:nsid w:val="413D0C18"/>
    <w:multiLevelType w:val="multilevel"/>
    <w:tmpl w:val="3446DC40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1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DF0400"/>
    <w:multiLevelType w:val="hybridMultilevel"/>
    <w:tmpl w:val="6D7CADF2"/>
    <w:lvl w:ilvl="0" w:tplc="9DB469D4">
      <w:start w:val="13"/>
      <w:numFmt w:val="decimal"/>
      <w:isLgl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8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2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DC365DC"/>
    <w:multiLevelType w:val="hybridMultilevel"/>
    <w:tmpl w:val="01C89B08"/>
    <w:lvl w:ilvl="0" w:tplc="63F2C278">
      <w:start w:val="1"/>
      <w:numFmt w:val="decimal"/>
      <w:isLgl/>
      <w:lvlText w:val="14.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16"/>
  </w:num>
  <w:num w:numId="5">
    <w:abstractNumId w:val="19"/>
  </w:num>
  <w:num w:numId="6">
    <w:abstractNumId w:val="24"/>
  </w:num>
  <w:num w:numId="7">
    <w:abstractNumId w:val="0"/>
  </w:num>
  <w:num w:numId="8">
    <w:abstractNumId w:val="12"/>
  </w:num>
  <w:num w:numId="9">
    <w:abstractNumId w:val="5"/>
  </w:num>
  <w:num w:numId="10">
    <w:abstractNumId w:val="1"/>
  </w:num>
  <w:num w:numId="11">
    <w:abstractNumId w:val="21"/>
  </w:num>
  <w:num w:numId="12">
    <w:abstractNumId w:val="6"/>
  </w:num>
  <w:num w:numId="13">
    <w:abstractNumId w:val="17"/>
  </w:num>
  <w:num w:numId="14">
    <w:abstractNumId w:val="18"/>
  </w:num>
  <w:num w:numId="15">
    <w:abstractNumId w:val="15"/>
  </w:num>
  <w:num w:numId="16">
    <w:abstractNumId w:val="9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2"/>
  </w:num>
  <w:num w:numId="22">
    <w:abstractNumId w:val="11"/>
  </w:num>
  <w:num w:numId="23">
    <w:abstractNumId w:val="23"/>
  </w:num>
  <w:num w:numId="24">
    <w:abstractNumId w:val="22"/>
  </w:num>
  <w:num w:numId="25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65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103E9"/>
    <w:rsid w:val="000109D8"/>
    <w:rsid w:val="000112BB"/>
    <w:rsid w:val="000113BC"/>
    <w:rsid w:val="000125E7"/>
    <w:rsid w:val="0001308E"/>
    <w:rsid w:val="00013113"/>
    <w:rsid w:val="0001352F"/>
    <w:rsid w:val="00013B67"/>
    <w:rsid w:val="00014110"/>
    <w:rsid w:val="00014DD1"/>
    <w:rsid w:val="000154E0"/>
    <w:rsid w:val="00015E54"/>
    <w:rsid w:val="00016AA6"/>
    <w:rsid w:val="00017B47"/>
    <w:rsid w:val="00017B4B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20C2"/>
    <w:rsid w:val="000338FB"/>
    <w:rsid w:val="00034AF1"/>
    <w:rsid w:val="00035C33"/>
    <w:rsid w:val="00036014"/>
    <w:rsid w:val="00036DF0"/>
    <w:rsid w:val="000376B5"/>
    <w:rsid w:val="000404B2"/>
    <w:rsid w:val="00040DAF"/>
    <w:rsid w:val="0004175C"/>
    <w:rsid w:val="00041D8B"/>
    <w:rsid w:val="00042DA7"/>
    <w:rsid w:val="000434F8"/>
    <w:rsid w:val="00043AD2"/>
    <w:rsid w:val="0004433E"/>
    <w:rsid w:val="0004436D"/>
    <w:rsid w:val="0004466F"/>
    <w:rsid w:val="000454A3"/>
    <w:rsid w:val="000463C6"/>
    <w:rsid w:val="0004651C"/>
    <w:rsid w:val="00047A0B"/>
    <w:rsid w:val="00051337"/>
    <w:rsid w:val="00051FCE"/>
    <w:rsid w:val="000527E1"/>
    <w:rsid w:val="00052A0D"/>
    <w:rsid w:val="00052E08"/>
    <w:rsid w:val="00053642"/>
    <w:rsid w:val="00054886"/>
    <w:rsid w:val="000550F8"/>
    <w:rsid w:val="000551F7"/>
    <w:rsid w:val="000552F4"/>
    <w:rsid w:val="000554C5"/>
    <w:rsid w:val="0005655D"/>
    <w:rsid w:val="000566AC"/>
    <w:rsid w:val="000601DF"/>
    <w:rsid w:val="00060953"/>
    <w:rsid w:val="00060E92"/>
    <w:rsid w:val="00063855"/>
    <w:rsid w:val="00064464"/>
    <w:rsid w:val="000645B2"/>
    <w:rsid w:val="00064DB0"/>
    <w:rsid w:val="00064EF0"/>
    <w:rsid w:val="00064F1B"/>
    <w:rsid w:val="000654F0"/>
    <w:rsid w:val="00065879"/>
    <w:rsid w:val="000661F7"/>
    <w:rsid w:val="00066A21"/>
    <w:rsid w:val="00066E16"/>
    <w:rsid w:val="00066E3F"/>
    <w:rsid w:val="000670AD"/>
    <w:rsid w:val="000676F7"/>
    <w:rsid w:val="00067A1F"/>
    <w:rsid w:val="000701FD"/>
    <w:rsid w:val="000706A9"/>
    <w:rsid w:val="000712E4"/>
    <w:rsid w:val="00071D08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0FD7"/>
    <w:rsid w:val="000811BF"/>
    <w:rsid w:val="000814DC"/>
    <w:rsid w:val="00081ACD"/>
    <w:rsid w:val="00081E59"/>
    <w:rsid w:val="00081F56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1A"/>
    <w:rsid w:val="00090B5E"/>
    <w:rsid w:val="000910B8"/>
    <w:rsid w:val="00091650"/>
    <w:rsid w:val="000916F9"/>
    <w:rsid w:val="00091C84"/>
    <w:rsid w:val="00092C07"/>
    <w:rsid w:val="0009419E"/>
    <w:rsid w:val="00094AD6"/>
    <w:rsid w:val="00096D1E"/>
    <w:rsid w:val="00096E57"/>
    <w:rsid w:val="00097687"/>
    <w:rsid w:val="000A03DD"/>
    <w:rsid w:val="000A087F"/>
    <w:rsid w:val="000A0DF2"/>
    <w:rsid w:val="000A2B3F"/>
    <w:rsid w:val="000A47C6"/>
    <w:rsid w:val="000A48F3"/>
    <w:rsid w:val="000A4E5A"/>
    <w:rsid w:val="000A5E8A"/>
    <w:rsid w:val="000A610E"/>
    <w:rsid w:val="000A64F6"/>
    <w:rsid w:val="000A672E"/>
    <w:rsid w:val="000A69EC"/>
    <w:rsid w:val="000A6BB2"/>
    <w:rsid w:val="000A7C58"/>
    <w:rsid w:val="000B2535"/>
    <w:rsid w:val="000B4169"/>
    <w:rsid w:val="000B4549"/>
    <w:rsid w:val="000B49BB"/>
    <w:rsid w:val="000B59CC"/>
    <w:rsid w:val="000B6510"/>
    <w:rsid w:val="000B6A8B"/>
    <w:rsid w:val="000B6B5A"/>
    <w:rsid w:val="000C0D64"/>
    <w:rsid w:val="000C1154"/>
    <w:rsid w:val="000C18E9"/>
    <w:rsid w:val="000C21C5"/>
    <w:rsid w:val="000C27BF"/>
    <w:rsid w:val="000C2A5D"/>
    <w:rsid w:val="000C3AF3"/>
    <w:rsid w:val="000C3D27"/>
    <w:rsid w:val="000C423E"/>
    <w:rsid w:val="000C4540"/>
    <w:rsid w:val="000C45B7"/>
    <w:rsid w:val="000C58FA"/>
    <w:rsid w:val="000C5925"/>
    <w:rsid w:val="000C5ECE"/>
    <w:rsid w:val="000C6C7D"/>
    <w:rsid w:val="000C7673"/>
    <w:rsid w:val="000C7F07"/>
    <w:rsid w:val="000D03D0"/>
    <w:rsid w:val="000D1419"/>
    <w:rsid w:val="000D14C2"/>
    <w:rsid w:val="000D2121"/>
    <w:rsid w:val="000D26F4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9ED"/>
    <w:rsid w:val="000E5C4F"/>
    <w:rsid w:val="000E601A"/>
    <w:rsid w:val="000E7073"/>
    <w:rsid w:val="000F10CC"/>
    <w:rsid w:val="000F238E"/>
    <w:rsid w:val="000F450D"/>
    <w:rsid w:val="000F4D3F"/>
    <w:rsid w:val="000F4E92"/>
    <w:rsid w:val="000F544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DC2"/>
    <w:rsid w:val="00104EDA"/>
    <w:rsid w:val="001055FF"/>
    <w:rsid w:val="0010577F"/>
    <w:rsid w:val="001057C4"/>
    <w:rsid w:val="00105CBA"/>
    <w:rsid w:val="001060C7"/>
    <w:rsid w:val="00106A5C"/>
    <w:rsid w:val="0010700A"/>
    <w:rsid w:val="00107440"/>
    <w:rsid w:val="00110117"/>
    <w:rsid w:val="0011127E"/>
    <w:rsid w:val="00111C15"/>
    <w:rsid w:val="001121BD"/>
    <w:rsid w:val="00113963"/>
    <w:rsid w:val="00113DA7"/>
    <w:rsid w:val="001159F8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3EA1"/>
    <w:rsid w:val="001245E8"/>
    <w:rsid w:val="0012506F"/>
    <w:rsid w:val="00126325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4AA9"/>
    <w:rsid w:val="00134D7B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285"/>
    <w:rsid w:val="0014278C"/>
    <w:rsid w:val="00142BF2"/>
    <w:rsid w:val="00143B92"/>
    <w:rsid w:val="00144AF9"/>
    <w:rsid w:val="00145265"/>
    <w:rsid w:val="00145378"/>
    <w:rsid w:val="0014571F"/>
    <w:rsid w:val="0014655E"/>
    <w:rsid w:val="001468BF"/>
    <w:rsid w:val="00146DA8"/>
    <w:rsid w:val="001475EC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0FEB"/>
    <w:rsid w:val="0016166D"/>
    <w:rsid w:val="001624DE"/>
    <w:rsid w:val="00163643"/>
    <w:rsid w:val="0016370B"/>
    <w:rsid w:val="001660AA"/>
    <w:rsid w:val="00166D39"/>
    <w:rsid w:val="001672DD"/>
    <w:rsid w:val="00167982"/>
    <w:rsid w:val="00167E94"/>
    <w:rsid w:val="001716D8"/>
    <w:rsid w:val="0017355B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7EF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3D8"/>
    <w:rsid w:val="00193D4F"/>
    <w:rsid w:val="00193E62"/>
    <w:rsid w:val="00194158"/>
    <w:rsid w:val="001942EF"/>
    <w:rsid w:val="00195439"/>
    <w:rsid w:val="00195D03"/>
    <w:rsid w:val="00197918"/>
    <w:rsid w:val="00197CED"/>
    <w:rsid w:val="001A1054"/>
    <w:rsid w:val="001A280C"/>
    <w:rsid w:val="001A3669"/>
    <w:rsid w:val="001A3877"/>
    <w:rsid w:val="001A4153"/>
    <w:rsid w:val="001A42E1"/>
    <w:rsid w:val="001A4706"/>
    <w:rsid w:val="001A477C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E25"/>
    <w:rsid w:val="001B56FC"/>
    <w:rsid w:val="001B5A0F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2B78"/>
    <w:rsid w:val="001C32A1"/>
    <w:rsid w:val="001C4098"/>
    <w:rsid w:val="001C40CE"/>
    <w:rsid w:val="001C42C0"/>
    <w:rsid w:val="001C42F2"/>
    <w:rsid w:val="001C4BA8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25E"/>
    <w:rsid w:val="001E1C99"/>
    <w:rsid w:val="001E1EF5"/>
    <w:rsid w:val="001E29D0"/>
    <w:rsid w:val="001E2DFE"/>
    <w:rsid w:val="001E2E63"/>
    <w:rsid w:val="001E327E"/>
    <w:rsid w:val="001E3E35"/>
    <w:rsid w:val="001E4261"/>
    <w:rsid w:val="001E557C"/>
    <w:rsid w:val="001E5692"/>
    <w:rsid w:val="001E663D"/>
    <w:rsid w:val="001E7292"/>
    <w:rsid w:val="001E7BBA"/>
    <w:rsid w:val="001F0049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1F6D8B"/>
    <w:rsid w:val="00200115"/>
    <w:rsid w:val="002003A5"/>
    <w:rsid w:val="002006E7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5A0D"/>
    <w:rsid w:val="002065D0"/>
    <w:rsid w:val="00206FD7"/>
    <w:rsid w:val="0020794F"/>
    <w:rsid w:val="00207F67"/>
    <w:rsid w:val="002104B8"/>
    <w:rsid w:val="0021053B"/>
    <w:rsid w:val="00210C27"/>
    <w:rsid w:val="00211B62"/>
    <w:rsid w:val="002134A8"/>
    <w:rsid w:val="002144ED"/>
    <w:rsid w:val="002148F5"/>
    <w:rsid w:val="00214B7C"/>
    <w:rsid w:val="00215964"/>
    <w:rsid w:val="00216A77"/>
    <w:rsid w:val="00217E0D"/>
    <w:rsid w:val="00220157"/>
    <w:rsid w:val="002201EE"/>
    <w:rsid w:val="002205B3"/>
    <w:rsid w:val="00220D85"/>
    <w:rsid w:val="00221FB8"/>
    <w:rsid w:val="0022212A"/>
    <w:rsid w:val="002228FF"/>
    <w:rsid w:val="0022336A"/>
    <w:rsid w:val="00223967"/>
    <w:rsid w:val="00223E1B"/>
    <w:rsid w:val="002241ED"/>
    <w:rsid w:val="0022538C"/>
    <w:rsid w:val="002259CB"/>
    <w:rsid w:val="00227421"/>
    <w:rsid w:val="00227C0A"/>
    <w:rsid w:val="00227E49"/>
    <w:rsid w:val="002306C7"/>
    <w:rsid w:val="00230CBA"/>
    <w:rsid w:val="0023171D"/>
    <w:rsid w:val="00231EC3"/>
    <w:rsid w:val="00231EE8"/>
    <w:rsid w:val="002338EA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CDE"/>
    <w:rsid w:val="00241191"/>
    <w:rsid w:val="002428D7"/>
    <w:rsid w:val="00243259"/>
    <w:rsid w:val="00244787"/>
    <w:rsid w:val="0024555F"/>
    <w:rsid w:val="002455C1"/>
    <w:rsid w:val="002457F5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38AE"/>
    <w:rsid w:val="00254062"/>
    <w:rsid w:val="00254124"/>
    <w:rsid w:val="002543FA"/>
    <w:rsid w:val="00254453"/>
    <w:rsid w:val="0025462E"/>
    <w:rsid w:val="00254A6C"/>
    <w:rsid w:val="00257C38"/>
    <w:rsid w:val="00257DFA"/>
    <w:rsid w:val="002600F4"/>
    <w:rsid w:val="0026028B"/>
    <w:rsid w:val="0026070D"/>
    <w:rsid w:val="0026086A"/>
    <w:rsid w:val="00260CED"/>
    <w:rsid w:val="00261076"/>
    <w:rsid w:val="002613DD"/>
    <w:rsid w:val="002626F6"/>
    <w:rsid w:val="00262AF4"/>
    <w:rsid w:val="002630FA"/>
    <w:rsid w:val="002638A6"/>
    <w:rsid w:val="00263DA7"/>
    <w:rsid w:val="00264272"/>
    <w:rsid w:val="0026562C"/>
    <w:rsid w:val="00265C8F"/>
    <w:rsid w:val="00266DBF"/>
    <w:rsid w:val="00266FD0"/>
    <w:rsid w:val="002676C5"/>
    <w:rsid w:val="00267DB2"/>
    <w:rsid w:val="00271475"/>
    <w:rsid w:val="00271BB6"/>
    <w:rsid w:val="00272252"/>
    <w:rsid w:val="00272286"/>
    <w:rsid w:val="002727DE"/>
    <w:rsid w:val="00272901"/>
    <w:rsid w:val="00272C0A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779A0"/>
    <w:rsid w:val="0028047E"/>
    <w:rsid w:val="00281411"/>
    <w:rsid w:val="00281BDB"/>
    <w:rsid w:val="00281E9E"/>
    <w:rsid w:val="00282389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05E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8AF"/>
    <w:rsid w:val="002A5D63"/>
    <w:rsid w:val="002A75D3"/>
    <w:rsid w:val="002A7688"/>
    <w:rsid w:val="002A77BF"/>
    <w:rsid w:val="002A7A33"/>
    <w:rsid w:val="002B29E1"/>
    <w:rsid w:val="002B3C08"/>
    <w:rsid w:val="002B42A6"/>
    <w:rsid w:val="002B42C2"/>
    <w:rsid w:val="002B4788"/>
    <w:rsid w:val="002B4918"/>
    <w:rsid w:val="002B5908"/>
    <w:rsid w:val="002B59EE"/>
    <w:rsid w:val="002B6916"/>
    <w:rsid w:val="002B6DB8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14D"/>
    <w:rsid w:val="002D48B9"/>
    <w:rsid w:val="002D54D7"/>
    <w:rsid w:val="002D60C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42C"/>
    <w:rsid w:val="002E6ED0"/>
    <w:rsid w:val="002F0157"/>
    <w:rsid w:val="002F0A2A"/>
    <w:rsid w:val="002F2473"/>
    <w:rsid w:val="002F254C"/>
    <w:rsid w:val="002F2B9A"/>
    <w:rsid w:val="002F37CC"/>
    <w:rsid w:val="002F4767"/>
    <w:rsid w:val="002F74DB"/>
    <w:rsid w:val="002F75DB"/>
    <w:rsid w:val="002F7A0A"/>
    <w:rsid w:val="002F7AC4"/>
    <w:rsid w:val="003004A6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27E98"/>
    <w:rsid w:val="00330139"/>
    <w:rsid w:val="003304E0"/>
    <w:rsid w:val="0033054C"/>
    <w:rsid w:val="003319FD"/>
    <w:rsid w:val="00332ABB"/>
    <w:rsid w:val="003330CB"/>
    <w:rsid w:val="003335A9"/>
    <w:rsid w:val="00334706"/>
    <w:rsid w:val="00335690"/>
    <w:rsid w:val="003369B1"/>
    <w:rsid w:val="00336C4B"/>
    <w:rsid w:val="00336C99"/>
    <w:rsid w:val="00337EDF"/>
    <w:rsid w:val="00341444"/>
    <w:rsid w:val="003417D4"/>
    <w:rsid w:val="0034221A"/>
    <w:rsid w:val="00343B43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485B"/>
    <w:rsid w:val="00355AA4"/>
    <w:rsid w:val="00355F05"/>
    <w:rsid w:val="0035638C"/>
    <w:rsid w:val="003563C7"/>
    <w:rsid w:val="00356A47"/>
    <w:rsid w:val="00357174"/>
    <w:rsid w:val="003574C1"/>
    <w:rsid w:val="0036057F"/>
    <w:rsid w:val="003605D3"/>
    <w:rsid w:val="00360922"/>
    <w:rsid w:val="00361FC1"/>
    <w:rsid w:val="00362849"/>
    <w:rsid w:val="00363325"/>
    <w:rsid w:val="00363573"/>
    <w:rsid w:val="003635CA"/>
    <w:rsid w:val="0036427F"/>
    <w:rsid w:val="00367A66"/>
    <w:rsid w:val="0037004A"/>
    <w:rsid w:val="00370FA3"/>
    <w:rsid w:val="003714D3"/>
    <w:rsid w:val="00371863"/>
    <w:rsid w:val="00371BA5"/>
    <w:rsid w:val="00371E0A"/>
    <w:rsid w:val="00371EA2"/>
    <w:rsid w:val="00372C06"/>
    <w:rsid w:val="00372E22"/>
    <w:rsid w:val="00373481"/>
    <w:rsid w:val="00373C8D"/>
    <w:rsid w:val="00374903"/>
    <w:rsid w:val="00376AD9"/>
    <w:rsid w:val="00376F37"/>
    <w:rsid w:val="00377E1D"/>
    <w:rsid w:val="00380B57"/>
    <w:rsid w:val="00381ABD"/>
    <w:rsid w:val="00381BCA"/>
    <w:rsid w:val="003826E5"/>
    <w:rsid w:val="00382B8B"/>
    <w:rsid w:val="00382ED6"/>
    <w:rsid w:val="00383075"/>
    <w:rsid w:val="003837C1"/>
    <w:rsid w:val="00383AA1"/>
    <w:rsid w:val="00385E2C"/>
    <w:rsid w:val="00386073"/>
    <w:rsid w:val="003868A3"/>
    <w:rsid w:val="00387B23"/>
    <w:rsid w:val="00390937"/>
    <w:rsid w:val="00390982"/>
    <w:rsid w:val="00390E60"/>
    <w:rsid w:val="00391B21"/>
    <w:rsid w:val="0039304B"/>
    <w:rsid w:val="003937E5"/>
    <w:rsid w:val="003939D3"/>
    <w:rsid w:val="00394226"/>
    <w:rsid w:val="0039424E"/>
    <w:rsid w:val="00394750"/>
    <w:rsid w:val="0039511C"/>
    <w:rsid w:val="003964E9"/>
    <w:rsid w:val="0039674D"/>
    <w:rsid w:val="0039675F"/>
    <w:rsid w:val="003979AC"/>
    <w:rsid w:val="003A131A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E48"/>
    <w:rsid w:val="003A6243"/>
    <w:rsid w:val="003A645B"/>
    <w:rsid w:val="003A68EB"/>
    <w:rsid w:val="003A71D0"/>
    <w:rsid w:val="003A7D0D"/>
    <w:rsid w:val="003B08E5"/>
    <w:rsid w:val="003B0D64"/>
    <w:rsid w:val="003B1329"/>
    <w:rsid w:val="003B226C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F94"/>
    <w:rsid w:val="003C450B"/>
    <w:rsid w:val="003C4F84"/>
    <w:rsid w:val="003C54AC"/>
    <w:rsid w:val="003C572C"/>
    <w:rsid w:val="003C5FD2"/>
    <w:rsid w:val="003C6E27"/>
    <w:rsid w:val="003C79E6"/>
    <w:rsid w:val="003D0470"/>
    <w:rsid w:val="003D060E"/>
    <w:rsid w:val="003D0A06"/>
    <w:rsid w:val="003D1C99"/>
    <w:rsid w:val="003D2AC5"/>
    <w:rsid w:val="003D31A2"/>
    <w:rsid w:val="003D3DF9"/>
    <w:rsid w:val="003D47DE"/>
    <w:rsid w:val="003D53A7"/>
    <w:rsid w:val="003D59C0"/>
    <w:rsid w:val="003D670E"/>
    <w:rsid w:val="003D6BB6"/>
    <w:rsid w:val="003D7F40"/>
    <w:rsid w:val="003E08A6"/>
    <w:rsid w:val="003E08C7"/>
    <w:rsid w:val="003E1507"/>
    <w:rsid w:val="003E2D54"/>
    <w:rsid w:val="003E3545"/>
    <w:rsid w:val="003E37D7"/>
    <w:rsid w:val="003E3D9B"/>
    <w:rsid w:val="003E472E"/>
    <w:rsid w:val="003E4EF2"/>
    <w:rsid w:val="003E6BC8"/>
    <w:rsid w:val="003E6F4E"/>
    <w:rsid w:val="003E7B0A"/>
    <w:rsid w:val="003F06F0"/>
    <w:rsid w:val="003F1421"/>
    <w:rsid w:val="003F3574"/>
    <w:rsid w:val="003F3589"/>
    <w:rsid w:val="003F3CB9"/>
    <w:rsid w:val="003F61FA"/>
    <w:rsid w:val="003F6B26"/>
    <w:rsid w:val="0040067B"/>
    <w:rsid w:val="00401479"/>
    <w:rsid w:val="00401873"/>
    <w:rsid w:val="004019D3"/>
    <w:rsid w:val="00401B74"/>
    <w:rsid w:val="004027A9"/>
    <w:rsid w:val="00403903"/>
    <w:rsid w:val="0040416E"/>
    <w:rsid w:val="0040784D"/>
    <w:rsid w:val="00407C39"/>
    <w:rsid w:val="00407C69"/>
    <w:rsid w:val="00407D93"/>
    <w:rsid w:val="00410A98"/>
    <w:rsid w:val="00411994"/>
    <w:rsid w:val="00411BCF"/>
    <w:rsid w:val="00412AC1"/>
    <w:rsid w:val="00412E10"/>
    <w:rsid w:val="004131A3"/>
    <w:rsid w:val="00413398"/>
    <w:rsid w:val="00414B7C"/>
    <w:rsid w:val="00415941"/>
    <w:rsid w:val="0041682D"/>
    <w:rsid w:val="00420031"/>
    <w:rsid w:val="00420FEA"/>
    <w:rsid w:val="00421ADE"/>
    <w:rsid w:val="00422AF1"/>
    <w:rsid w:val="00423F47"/>
    <w:rsid w:val="00424B08"/>
    <w:rsid w:val="00425DA0"/>
    <w:rsid w:val="00425F6C"/>
    <w:rsid w:val="00425FBE"/>
    <w:rsid w:val="004267AB"/>
    <w:rsid w:val="00430477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B5B"/>
    <w:rsid w:val="00435B8F"/>
    <w:rsid w:val="004361B6"/>
    <w:rsid w:val="004366FF"/>
    <w:rsid w:val="004368E1"/>
    <w:rsid w:val="00437B21"/>
    <w:rsid w:val="00441353"/>
    <w:rsid w:val="00441473"/>
    <w:rsid w:val="00442BDD"/>
    <w:rsid w:val="004430F3"/>
    <w:rsid w:val="004433AC"/>
    <w:rsid w:val="00443565"/>
    <w:rsid w:val="00443883"/>
    <w:rsid w:val="00443EA5"/>
    <w:rsid w:val="00444C96"/>
    <w:rsid w:val="00444DCD"/>
    <w:rsid w:val="00446313"/>
    <w:rsid w:val="00446EC1"/>
    <w:rsid w:val="004505F5"/>
    <w:rsid w:val="00450661"/>
    <w:rsid w:val="0045223B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649"/>
    <w:rsid w:val="00456E55"/>
    <w:rsid w:val="00457043"/>
    <w:rsid w:val="0045786C"/>
    <w:rsid w:val="00457B39"/>
    <w:rsid w:val="00460B68"/>
    <w:rsid w:val="00460E7B"/>
    <w:rsid w:val="00461089"/>
    <w:rsid w:val="0046155B"/>
    <w:rsid w:val="0046156F"/>
    <w:rsid w:val="00461B44"/>
    <w:rsid w:val="00461D32"/>
    <w:rsid w:val="00461F95"/>
    <w:rsid w:val="00462A69"/>
    <w:rsid w:val="0046314D"/>
    <w:rsid w:val="004632F4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BFD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5C2"/>
    <w:rsid w:val="00480E67"/>
    <w:rsid w:val="00480F19"/>
    <w:rsid w:val="00480F24"/>
    <w:rsid w:val="004814A9"/>
    <w:rsid w:val="004818D5"/>
    <w:rsid w:val="00483A33"/>
    <w:rsid w:val="00483DE0"/>
    <w:rsid w:val="0048572B"/>
    <w:rsid w:val="004857BB"/>
    <w:rsid w:val="0048626E"/>
    <w:rsid w:val="00486375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02C"/>
    <w:rsid w:val="00497176"/>
    <w:rsid w:val="004975F7"/>
    <w:rsid w:val="00497CC4"/>
    <w:rsid w:val="004A03ED"/>
    <w:rsid w:val="004A0448"/>
    <w:rsid w:val="004A0869"/>
    <w:rsid w:val="004A251B"/>
    <w:rsid w:val="004A318C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72D9"/>
    <w:rsid w:val="004B7444"/>
    <w:rsid w:val="004B78E9"/>
    <w:rsid w:val="004B79AA"/>
    <w:rsid w:val="004C080E"/>
    <w:rsid w:val="004C1BA7"/>
    <w:rsid w:val="004C1BE5"/>
    <w:rsid w:val="004C1F23"/>
    <w:rsid w:val="004C2195"/>
    <w:rsid w:val="004C236F"/>
    <w:rsid w:val="004C2604"/>
    <w:rsid w:val="004C2EE1"/>
    <w:rsid w:val="004C330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D7108"/>
    <w:rsid w:val="004E027D"/>
    <w:rsid w:val="004E036F"/>
    <w:rsid w:val="004E134E"/>
    <w:rsid w:val="004E193F"/>
    <w:rsid w:val="004E1E59"/>
    <w:rsid w:val="004E21D8"/>
    <w:rsid w:val="004E299D"/>
    <w:rsid w:val="004E2ACD"/>
    <w:rsid w:val="004E31FB"/>
    <w:rsid w:val="004E356C"/>
    <w:rsid w:val="004E37DD"/>
    <w:rsid w:val="004E4E5A"/>
    <w:rsid w:val="004E51FB"/>
    <w:rsid w:val="004E54E1"/>
    <w:rsid w:val="004E56E3"/>
    <w:rsid w:val="004E5D0F"/>
    <w:rsid w:val="004E65EF"/>
    <w:rsid w:val="004E6EEF"/>
    <w:rsid w:val="004E6EFD"/>
    <w:rsid w:val="004E7052"/>
    <w:rsid w:val="004E7066"/>
    <w:rsid w:val="004E70D2"/>
    <w:rsid w:val="004E7421"/>
    <w:rsid w:val="004E7FCA"/>
    <w:rsid w:val="004F1472"/>
    <w:rsid w:val="004F14F9"/>
    <w:rsid w:val="004F1C5D"/>
    <w:rsid w:val="004F1FD4"/>
    <w:rsid w:val="004F2020"/>
    <w:rsid w:val="004F28FB"/>
    <w:rsid w:val="004F396C"/>
    <w:rsid w:val="004F54C1"/>
    <w:rsid w:val="004F5CC3"/>
    <w:rsid w:val="004F5CFB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A66"/>
    <w:rsid w:val="00506C85"/>
    <w:rsid w:val="005072D0"/>
    <w:rsid w:val="005079AA"/>
    <w:rsid w:val="005101A4"/>
    <w:rsid w:val="0051084C"/>
    <w:rsid w:val="005110A5"/>
    <w:rsid w:val="005111B8"/>
    <w:rsid w:val="005112AB"/>
    <w:rsid w:val="0051212E"/>
    <w:rsid w:val="0051259B"/>
    <w:rsid w:val="005127E3"/>
    <w:rsid w:val="00513054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964"/>
    <w:rsid w:val="00520AD4"/>
    <w:rsid w:val="00521A85"/>
    <w:rsid w:val="00521BE8"/>
    <w:rsid w:val="00521EEC"/>
    <w:rsid w:val="0052297B"/>
    <w:rsid w:val="005238B3"/>
    <w:rsid w:val="0052415E"/>
    <w:rsid w:val="00524C50"/>
    <w:rsid w:val="00525D7F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43BA"/>
    <w:rsid w:val="00534997"/>
    <w:rsid w:val="00535CC6"/>
    <w:rsid w:val="005360A3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0DB1"/>
    <w:rsid w:val="00551110"/>
    <w:rsid w:val="00552184"/>
    <w:rsid w:val="005524D2"/>
    <w:rsid w:val="00552AA3"/>
    <w:rsid w:val="00552C5F"/>
    <w:rsid w:val="00553499"/>
    <w:rsid w:val="00554D6E"/>
    <w:rsid w:val="0055544D"/>
    <w:rsid w:val="00555C11"/>
    <w:rsid w:val="00555DE9"/>
    <w:rsid w:val="005562B7"/>
    <w:rsid w:val="0055695E"/>
    <w:rsid w:val="00556EFC"/>
    <w:rsid w:val="00557A5F"/>
    <w:rsid w:val="00560184"/>
    <w:rsid w:val="0056033E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7098A"/>
    <w:rsid w:val="005721BE"/>
    <w:rsid w:val="005726CF"/>
    <w:rsid w:val="00572958"/>
    <w:rsid w:val="00572C21"/>
    <w:rsid w:val="005733E1"/>
    <w:rsid w:val="00573DA4"/>
    <w:rsid w:val="00574362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3871"/>
    <w:rsid w:val="0058538E"/>
    <w:rsid w:val="00585BB6"/>
    <w:rsid w:val="00587265"/>
    <w:rsid w:val="00587836"/>
    <w:rsid w:val="00590918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4C0"/>
    <w:rsid w:val="005962B1"/>
    <w:rsid w:val="00596903"/>
    <w:rsid w:val="00596DFA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40B7"/>
    <w:rsid w:val="005B40D7"/>
    <w:rsid w:val="005B4181"/>
    <w:rsid w:val="005B4F2E"/>
    <w:rsid w:val="005B52D2"/>
    <w:rsid w:val="005B59CA"/>
    <w:rsid w:val="005B6441"/>
    <w:rsid w:val="005B68A0"/>
    <w:rsid w:val="005B6EC1"/>
    <w:rsid w:val="005B7ACE"/>
    <w:rsid w:val="005C192F"/>
    <w:rsid w:val="005C2EA2"/>
    <w:rsid w:val="005C33D0"/>
    <w:rsid w:val="005C3F0F"/>
    <w:rsid w:val="005C4FA8"/>
    <w:rsid w:val="005C5207"/>
    <w:rsid w:val="005C5613"/>
    <w:rsid w:val="005C5B9A"/>
    <w:rsid w:val="005C650E"/>
    <w:rsid w:val="005C670F"/>
    <w:rsid w:val="005C6E28"/>
    <w:rsid w:val="005C70C5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1151"/>
    <w:rsid w:val="005E11A3"/>
    <w:rsid w:val="005E2072"/>
    <w:rsid w:val="005E2449"/>
    <w:rsid w:val="005E2903"/>
    <w:rsid w:val="005E3446"/>
    <w:rsid w:val="005E351E"/>
    <w:rsid w:val="005E352A"/>
    <w:rsid w:val="005E387D"/>
    <w:rsid w:val="005E41FF"/>
    <w:rsid w:val="005E517B"/>
    <w:rsid w:val="005E5941"/>
    <w:rsid w:val="005E5C43"/>
    <w:rsid w:val="005E5CF1"/>
    <w:rsid w:val="005E6301"/>
    <w:rsid w:val="005E63B8"/>
    <w:rsid w:val="005E7472"/>
    <w:rsid w:val="005E7538"/>
    <w:rsid w:val="005E7CFD"/>
    <w:rsid w:val="005F0583"/>
    <w:rsid w:val="005F0D35"/>
    <w:rsid w:val="005F13E5"/>
    <w:rsid w:val="005F160D"/>
    <w:rsid w:val="005F19BB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187B"/>
    <w:rsid w:val="006220AE"/>
    <w:rsid w:val="006220D8"/>
    <w:rsid w:val="006223D9"/>
    <w:rsid w:val="006225AA"/>
    <w:rsid w:val="00623690"/>
    <w:rsid w:val="00623EC5"/>
    <w:rsid w:val="00624DAE"/>
    <w:rsid w:val="006266E8"/>
    <w:rsid w:val="00627099"/>
    <w:rsid w:val="00630419"/>
    <w:rsid w:val="00631267"/>
    <w:rsid w:val="00632994"/>
    <w:rsid w:val="00632D0B"/>
    <w:rsid w:val="006330B2"/>
    <w:rsid w:val="006330F4"/>
    <w:rsid w:val="00633790"/>
    <w:rsid w:val="006350EA"/>
    <w:rsid w:val="0063558C"/>
    <w:rsid w:val="00635600"/>
    <w:rsid w:val="006356C0"/>
    <w:rsid w:val="0063685E"/>
    <w:rsid w:val="00637033"/>
    <w:rsid w:val="006372D8"/>
    <w:rsid w:val="00640FFE"/>
    <w:rsid w:val="0064106A"/>
    <w:rsid w:val="006411E3"/>
    <w:rsid w:val="006415CE"/>
    <w:rsid w:val="006419D4"/>
    <w:rsid w:val="00642D8A"/>
    <w:rsid w:val="00642FA1"/>
    <w:rsid w:val="00643396"/>
    <w:rsid w:val="00643701"/>
    <w:rsid w:val="00644AE6"/>
    <w:rsid w:val="00644C7C"/>
    <w:rsid w:val="00646D8E"/>
    <w:rsid w:val="00650EDA"/>
    <w:rsid w:val="006512CA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180"/>
    <w:rsid w:val="006633BF"/>
    <w:rsid w:val="00663CE6"/>
    <w:rsid w:val="00665FFC"/>
    <w:rsid w:val="00666141"/>
    <w:rsid w:val="0066648A"/>
    <w:rsid w:val="00666AA3"/>
    <w:rsid w:val="0066708E"/>
    <w:rsid w:val="006674E3"/>
    <w:rsid w:val="0067155C"/>
    <w:rsid w:val="00671FF2"/>
    <w:rsid w:val="006726E6"/>
    <w:rsid w:val="00672A44"/>
    <w:rsid w:val="00672A7D"/>
    <w:rsid w:val="00672F47"/>
    <w:rsid w:val="006730B9"/>
    <w:rsid w:val="00673DEC"/>
    <w:rsid w:val="006740BB"/>
    <w:rsid w:val="00674140"/>
    <w:rsid w:val="00674B7C"/>
    <w:rsid w:val="00675964"/>
    <w:rsid w:val="006759F9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7F8"/>
    <w:rsid w:val="006872A3"/>
    <w:rsid w:val="00687A2C"/>
    <w:rsid w:val="006902E0"/>
    <w:rsid w:val="006907D6"/>
    <w:rsid w:val="00690F8E"/>
    <w:rsid w:val="0069140D"/>
    <w:rsid w:val="00691584"/>
    <w:rsid w:val="00691A82"/>
    <w:rsid w:val="00692009"/>
    <w:rsid w:val="00694223"/>
    <w:rsid w:val="00694341"/>
    <w:rsid w:val="0069471E"/>
    <w:rsid w:val="00695274"/>
    <w:rsid w:val="006955F4"/>
    <w:rsid w:val="00695EF0"/>
    <w:rsid w:val="00695FF2"/>
    <w:rsid w:val="0069609C"/>
    <w:rsid w:val="006963AC"/>
    <w:rsid w:val="00697718"/>
    <w:rsid w:val="0069784E"/>
    <w:rsid w:val="00697BA7"/>
    <w:rsid w:val="006A1864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BD4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B7792"/>
    <w:rsid w:val="006B78DF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1CA0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0F44"/>
    <w:rsid w:val="006E15CA"/>
    <w:rsid w:val="006E224C"/>
    <w:rsid w:val="006E299A"/>
    <w:rsid w:val="006E31D8"/>
    <w:rsid w:val="006E3F42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096A"/>
    <w:rsid w:val="006F11B3"/>
    <w:rsid w:val="006F18A3"/>
    <w:rsid w:val="006F1B67"/>
    <w:rsid w:val="006F2502"/>
    <w:rsid w:val="006F2E15"/>
    <w:rsid w:val="006F35EA"/>
    <w:rsid w:val="006F40BC"/>
    <w:rsid w:val="006F4DB1"/>
    <w:rsid w:val="006F57CC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23AE"/>
    <w:rsid w:val="00703BA3"/>
    <w:rsid w:val="00704489"/>
    <w:rsid w:val="007044C1"/>
    <w:rsid w:val="00704B0D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64C"/>
    <w:rsid w:val="007317B5"/>
    <w:rsid w:val="00732C50"/>
    <w:rsid w:val="00733529"/>
    <w:rsid w:val="00733A92"/>
    <w:rsid w:val="00733D60"/>
    <w:rsid w:val="00733F93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716"/>
    <w:rsid w:val="0075781C"/>
    <w:rsid w:val="00757D15"/>
    <w:rsid w:val="00757F27"/>
    <w:rsid w:val="00757F70"/>
    <w:rsid w:val="007609DE"/>
    <w:rsid w:val="00760A71"/>
    <w:rsid w:val="00760FF2"/>
    <w:rsid w:val="0076131D"/>
    <w:rsid w:val="007613D6"/>
    <w:rsid w:val="00761719"/>
    <w:rsid w:val="00761E49"/>
    <w:rsid w:val="00761FA0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812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1B31"/>
    <w:rsid w:val="00772572"/>
    <w:rsid w:val="00772B21"/>
    <w:rsid w:val="007734E7"/>
    <w:rsid w:val="007736DD"/>
    <w:rsid w:val="007745A2"/>
    <w:rsid w:val="0077469B"/>
    <w:rsid w:val="007752AC"/>
    <w:rsid w:val="00776312"/>
    <w:rsid w:val="00776EE4"/>
    <w:rsid w:val="007772F7"/>
    <w:rsid w:val="00780650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59AB"/>
    <w:rsid w:val="007967D4"/>
    <w:rsid w:val="007970F3"/>
    <w:rsid w:val="0079753E"/>
    <w:rsid w:val="007A0D4D"/>
    <w:rsid w:val="007A178F"/>
    <w:rsid w:val="007A262C"/>
    <w:rsid w:val="007A29D0"/>
    <w:rsid w:val="007A341A"/>
    <w:rsid w:val="007A3542"/>
    <w:rsid w:val="007A369B"/>
    <w:rsid w:val="007A3DD0"/>
    <w:rsid w:val="007A453A"/>
    <w:rsid w:val="007A4D52"/>
    <w:rsid w:val="007A52FB"/>
    <w:rsid w:val="007A57B7"/>
    <w:rsid w:val="007A61EA"/>
    <w:rsid w:val="007A6374"/>
    <w:rsid w:val="007A6D50"/>
    <w:rsid w:val="007A706E"/>
    <w:rsid w:val="007A7845"/>
    <w:rsid w:val="007B17C8"/>
    <w:rsid w:val="007B19CB"/>
    <w:rsid w:val="007B3F3B"/>
    <w:rsid w:val="007B484F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58C"/>
    <w:rsid w:val="007B77A7"/>
    <w:rsid w:val="007B7951"/>
    <w:rsid w:val="007B7A4D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74F9"/>
    <w:rsid w:val="007D0A91"/>
    <w:rsid w:val="007D11D9"/>
    <w:rsid w:val="007D136D"/>
    <w:rsid w:val="007D2817"/>
    <w:rsid w:val="007D324F"/>
    <w:rsid w:val="007D3306"/>
    <w:rsid w:val="007D33C5"/>
    <w:rsid w:val="007D3E26"/>
    <w:rsid w:val="007D3FE5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E8C"/>
    <w:rsid w:val="007E793B"/>
    <w:rsid w:val="007E7C99"/>
    <w:rsid w:val="007F004B"/>
    <w:rsid w:val="007F0884"/>
    <w:rsid w:val="007F1B2D"/>
    <w:rsid w:val="007F28C5"/>
    <w:rsid w:val="007F2D8E"/>
    <w:rsid w:val="007F2DCE"/>
    <w:rsid w:val="007F34EC"/>
    <w:rsid w:val="007F3F9B"/>
    <w:rsid w:val="007F4A22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2115"/>
    <w:rsid w:val="00802704"/>
    <w:rsid w:val="00802767"/>
    <w:rsid w:val="0080290E"/>
    <w:rsid w:val="00802A60"/>
    <w:rsid w:val="00803497"/>
    <w:rsid w:val="00803A1C"/>
    <w:rsid w:val="00804141"/>
    <w:rsid w:val="008049B8"/>
    <w:rsid w:val="00804EF9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0FEA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867"/>
    <w:rsid w:val="00830BF3"/>
    <w:rsid w:val="00831A60"/>
    <w:rsid w:val="00831CF0"/>
    <w:rsid w:val="00831E74"/>
    <w:rsid w:val="00831FCB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57F"/>
    <w:rsid w:val="00840747"/>
    <w:rsid w:val="008409D8"/>
    <w:rsid w:val="00841A6C"/>
    <w:rsid w:val="0084206F"/>
    <w:rsid w:val="00842AFA"/>
    <w:rsid w:val="00843740"/>
    <w:rsid w:val="0084384D"/>
    <w:rsid w:val="00844146"/>
    <w:rsid w:val="0084417A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47361"/>
    <w:rsid w:val="00850B4C"/>
    <w:rsid w:val="00850BAF"/>
    <w:rsid w:val="00851D80"/>
    <w:rsid w:val="00852F78"/>
    <w:rsid w:val="00853AAF"/>
    <w:rsid w:val="008552BC"/>
    <w:rsid w:val="00855308"/>
    <w:rsid w:val="0085605D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434"/>
    <w:rsid w:val="0086382C"/>
    <w:rsid w:val="00863B03"/>
    <w:rsid w:val="00864027"/>
    <w:rsid w:val="00864C58"/>
    <w:rsid w:val="00865CBF"/>
    <w:rsid w:val="008662B6"/>
    <w:rsid w:val="00866336"/>
    <w:rsid w:val="0086737A"/>
    <w:rsid w:val="00867B20"/>
    <w:rsid w:val="00867D17"/>
    <w:rsid w:val="00870959"/>
    <w:rsid w:val="00871401"/>
    <w:rsid w:val="00872128"/>
    <w:rsid w:val="0087236A"/>
    <w:rsid w:val="00872409"/>
    <w:rsid w:val="00872F15"/>
    <w:rsid w:val="00872F36"/>
    <w:rsid w:val="00873340"/>
    <w:rsid w:val="008741B6"/>
    <w:rsid w:val="00875562"/>
    <w:rsid w:val="008758BC"/>
    <w:rsid w:val="00876DE3"/>
    <w:rsid w:val="00877376"/>
    <w:rsid w:val="00880FBA"/>
    <w:rsid w:val="00881193"/>
    <w:rsid w:val="008816EF"/>
    <w:rsid w:val="00881829"/>
    <w:rsid w:val="00881CF1"/>
    <w:rsid w:val="008826B8"/>
    <w:rsid w:val="00883336"/>
    <w:rsid w:val="008841B0"/>
    <w:rsid w:val="0088481E"/>
    <w:rsid w:val="00884E70"/>
    <w:rsid w:val="00885AEC"/>
    <w:rsid w:val="00885AFA"/>
    <w:rsid w:val="008867B2"/>
    <w:rsid w:val="00886C73"/>
    <w:rsid w:val="008871B2"/>
    <w:rsid w:val="008904A1"/>
    <w:rsid w:val="00890D88"/>
    <w:rsid w:val="0089287A"/>
    <w:rsid w:val="0089315C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0822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321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1EE4"/>
    <w:rsid w:val="008C2188"/>
    <w:rsid w:val="008C2385"/>
    <w:rsid w:val="008C28BA"/>
    <w:rsid w:val="008C3628"/>
    <w:rsid w:val="008C4562"/>
    <w:rsid w:val="008C5D80"/>
    <w:rsid w:val="008C69FD"/>
    <w:rsid w:val="008C76DC"/>
    <w:rsid w:val="008C7DE7"/>
    <w:rsid w:val="008D0893"/>
    <w:rsid w:val="008D17A3"/>
    <w:rsid w:val="008D1A77"/>
    <w:rsid w:val="008D200D"/>
    <w:rsid w:val="008D2123"/>
    <w:rsid w:val="008D23F1"/>
    <w:rsid w:val="008D3237"/>
    <w:rsid w:val="008D39E6"/>
    <w:rsid w:val="008D40D1"/>
    <w:rsid w:val="008D55DE"/>
    <w:rsid w:val="008D5983"/>
    <w:rsid w:val="008D5B1C"/>
    <w:rsid w:val="008D656F"/>
    <w:rsid w:val="008D687E"/>
    <w:rsid w:val="008D7BA5"/>
    <w:rsid w:val="008E06CF"/>
    <w:rsid w:val="008E09D8"/>
    <w:rsid w:val="008E0D85"/>
    <w:rsid w:val="008E15DA"/>
    <w:rsid w:val="008E17D5"/>
    <w:rsid w:val="008E1BB1"/>
    <w:rsid w:val="008E1E61"/>
    <w:rsid w:val="008E2106"/>
    <w:rsid w:val="008E211A"/>
    <w:rsid w:val="008E2CF8"/>
    <w:rsid w:val="008E3422"/>
    <w:rsid w:val="008E3FE9"/>
    <w:rsid w:val="008E50C7"/>
    <w:rsid w:val="008E56C7"/>
    <w:rsid w:val="008E59AE"/>
    <w:rsid w:val="008E7C5A"/>
    <w:rsid w:val="008F037C"/>
    <w:rsid w:val="008F3012"/>
    <w:rsid w:val="008F3872"/>
    <w:rsid w:val="008F3954"/>
    <w:rsid w:val="008F3EBD"/>
    <w:rsid w:val="008F44E1"/>
    <w:rsid w:val="008F4531"/>
    <w:rsid w:val="008F4F1D"/>
    <w:rsid w:val="008F54D5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328F"/>
    <w:rsid w:val="0090339A"/>
    <w:rsid w:val="0090350E"/>
    <w:rsid w:val="009064EA"/>
    <w:rsid w:val="00907618"/>
    <w:rsid w:val="00907BEF"/>
    <w:rsid w:val="00907FF8"/>
    <w:rsid w:val="009100A5"/>
    <w:rsid w:val="00910C93"/>
    <w:rsid w:val="009110F0"/>
    <w:rsid w:val="009124CE"/>
    <w:rsid w:val="009134CF"/>
    <w:rsid w:val="00913AB1"/>
    <w:rsid w:val="00913CC7"/>
    <w:rsid w:val="00913D0D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3E84"/>
    <w:rsid w:val="00944AF8"/>
    <w:rsid w:val="00945F52"/>
    <w:rsid w:val="00946362"/>
    <w:rsid w:val="0094659D"/>
    <w:rsid w:val="00947BBE"/>
    <w:rsid w:val="0095021D"/>
    <w:rsid w:val="0095071E"/>
    <w:rsid w:val="0095114F"/>
    <w:rsid w:val="00951509"/>
    <w:rsid w:val="00951BBB"/>
    <w:rsid w:val="00952085"/>
    <w:rsid w:val="0095240B"/>
    <w:rsid w:val="009528A7"/>
    <w:rsid w:val="00952B52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448E"/>
    <w:rsid w:val="00965400"/>
    <w:rsid w:val="009658B6"/>
    <w:rsid w:val="00965EA6"/>
    <w:rsid w:val="00966AED"/>
    <w:rsid w:val="009675B3"/>
    <w:rsid w:val="00967887"/>
    <w:rsid w:val="009678FC"/>
    <w:rsid w:val="00967CB8"/>
    <w:rsid w:val="00970450"/>
    <w:rsid w:val="00970648"/>
    <w:rsid w:val="00971157"/>
    <w:rsid w:val="00971937"/>
    <w:rsid w:val="00971D09"/>
    <w:rsid w:val="00972381"/>
    <w:rsid w:val="00972A02"/>
    <w:rsid w:val="00973534"/>
    <w:rsid w:val="009751AD"/>
    <w:rsid w:val="009758BA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EC"/>
    <w:rsid w:val="0098215A"/>
    <w:rsid w:val="00982B73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0BD"/>
    <w:rsid w:val="00991714"/>
    <w:rsid w:val="00991A60"/>
    <w:rsid w:val="00991CE9"/>
    <w:rsid w:val="00991FAE"/>
    <w:rsid w:val="00992606"/>
    <w:rsid w:val="0099337B"/>
    <w:rsid w:val="0099371F"/>
    <w:rsid w:val="00993BE8"/>
    <w:rsid w:val="00994044"/>
    <w:rsid w:val="009951D4"/>
    <w:rsid w:val="00995816"/>
    <w:rsid w:val="00995AA0"/>
    <w:rsid w:val="00996E89"/>
    <w:rsid w:val="009972E3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6A87"/>
    <w:rsid w:val="009A6AF1"/>
    <w:rsid w:val="009B050E"/>
    <w:rsid w:val="009B0C32"/>
    <w:rsid w:val="009B16FE"/>
    <w:rsid w:val="009B1C0A"/>
    <w:rsid w:val="009B21D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C133E"/>
    <w:rsid w:val="009C1E4C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681"/>
    <w:rsid w:val="009E17BD"/>
    <w:rsid w:val="009E1D9D"/>
    <w:rsid w:val="009E2B95"/>
    <w:rsid w:val="009E2D8F"/>
    <w:rsid w:val="009E3198"/>
    <w:rsid w:val="009E441E"/>
    <w:rsid w:val="009E55C1"/>
    <w:rsid w:val="009E6478"/>
    <w:rsid w:val="009E74A2"/>
    <w:rsid w:val="009E7A45"/>
    <w:rsid w:val="009F0398"/>
    <w:rsid w:val="009F1520"/>
    <w:rsid w:val="009F160D"/>
    <w:rsid w:val="009F239E"/>
    <w:rsid w:val="009F39A4"/>
    <w:rsid w:val="009F43A6"/>
    <w:rsid w:val="009F51A8"/>
    <w:rsid w:val="009F587E"/>
    <w:rsid w:val="009F5CE2"/>
    <w:rsid w:val="009F6A63"/>
    <w:rsid w:val="009F6AB2"/>
    <w:rsid w:val="009F7718"/>
    <w:rsid w:val="00A00CF8"/>
    <w:rsid w:val="00A013B8"/>
    <w:rsid w:val="00A017FD"/>
    <w:rsid w:val="00A02370"/>
    <w:rsid w:val="00A023A2"/>
    <w:rsid w:val="00A0313D"/>
    <w:rsid w:val="00A03575"/>
    <w:rsid w:val="00A03731"/>
    <w:rsid w:val="00A03C50"/>
    <w:rsid w:val="00A05FCF"/>
    <w:rsid w:val="00A06DD4"/>
    <w:rsid w:val="00A07162"/>
    <w:rsid w:val="00A074DC"/>
    <w:rsid w:val="00A10A6C"/>
    <w:rsid w:val="00A11811"/>
    <w:rsid w:val="00A12562"/>
    <w:rsid w:val="00A127CB"/>
    <w:rsid w:val="00A131CC"/>
    <w:rsid w:val="00A13559"/>
    <w:rsid w:val="00A13C93"/>
    <w:rsid w:val="00A14A4A"/>
    <w:rsid w:val="00A14CD2"/>
    <w:rsid w:val="00A1577B"/>
    <w:rsid w:val="00A15D5B"/>
    <w:rsid w:val="00A15F0E"/>
    <w:rsid w:val="00A1649E"/>
    <w:rsid w:val="00A17846"/>
    <w:rsid w:val="00A21DC5"/>
    <w:rsid w:val="00A22968"/>
    <w:rsid w:val="00A22E51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1CA"/>
    <w:rsid w:val="00A308FB"/>
    <w:rsid w:val="00A31D22"/>
    <w:rsid w:val="00A330BE"/>
    <w:rsid w:val="00A33871"/>
    <w:rsid w:val="00A342F1"/>
    <w:rsid w:val="00A35207"/>
    <w:rsid w:val="00A35492"/>
    <w:rsid w:val="00A35C8E"/>
    <w:rsid w:val="00A37D26"/>
    <w:rsid w:val="00A40823"/>
    <w:rsid w:val="00A40A44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438"/>
    <w:rsid w:val="00A50DEF"/>
    <w:rsid w:val="00A51753"/>
    <w:rsid w:val="00A5270B"/>
    <w:rsid w:val="00A527D3"/>
    <w:rsid w:val="00A52B27"/>
    <w:rsid w:val="00A53088"/>
    <w:rsid w:val="00A54BB0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4708"/>
    <w:rsid w:val="00A6563B"/>
    <w:rsid w:val="00A666E9"/>
    <w:rsid w:val="00A66B7D"/>
    <w:rsid w:val="00A705B0"/>
    <w:rsid w:val="00A71095"/>
    <w:rsid w:val="00A714BD"/>
    <w:rsid w:val="00A718EA"/>
    <w:rsid w:val="00A71986"/>
    <w:rsid w:val="00A719EC"/>
    <w:rsid w:val="00A71B1E"/>
    <w:rsid w:val="00A720CB"/>
    <w:rsid w:val="00A732BA"/>
    <w:rsid w:val="00A73412"/>
    <w:rsid w:val="00A73A3C"/>
    <w:rsid w:val="00A7417B"/>
    <w:rsid w:val="00A74B77"/>
    <w:rsid w:val="00A74E94"/>
    <w:rsid w:val="00A76A40"/>
    <w:rsid w:val="00A76C4E"/>
    <w:rsid w:val="00A77973"/>
    <w:rsid w:val="00A77B86"/>
    <w:rsid w:val="00A77FF6"/>
    <w:rsid w:val="00A8048D"/>
    <w:rsid w:val="00A80E4D"/>
    <w:rsid w:val="00A80F85"/>
    <w:rsid w:val="00A81F59"/>
    <w:rsid w:val="00A85EAA"/>
    <w:rsid w:val="00A863C4"/>
    <w:rsid w:val="00A87579"/>
    <w:rsid w:val="00A87899"/>
    <w:rsid w:val="00A90292"/>
    <w:rsid w:val="00A9091F"/>
    <w:rsid w:val="00A916EB"/>
    <w:rsid w:val="00A924F7"/>
    <w:rsid w:val="00A92C85"/>
    <w:rsid w:val="00A93C31"/>
    <w:rsid w:val="00A93F4C"/>
    <w:rsid w:val="00A94D02"/>
    <w:rsid w:val="00A94D6B"/>
    <w:rsid w:val="00A95722"/>
    <w:rsid w:val="00A95C43"/>
    <w:rsid w:val="00A967E2"/>
    <w:rsid w:val="00A96D56"/>
    <w:rsid w:val="00AA10B3"/>
    <w:rsid w:val="00AA1330"/>
    <w:rsid w:val="00AA2921"/>
    <w:rsid w:val="00AA2F86"/>
    <w:rsid w:val="00AA3067"/>
    <w:rsid w:val="00AA30B2"/>
    <w:rsid w:val="00AA3A9C"/>
    <w:rsid w:val="00AA43F2"/>
    <w:rsid w:val="00AA495E"/>
    <w:rsid w:val="00AA495F"/>
    <w:rsid w:val="00AA49C3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3128"/>
    <w:rsid w:val="00AD43B6"/>
    <w:rsid w:val="00AD5232"/>
    <w:rsid w:val="00AD5D0C"/>
    <w:rsid w:val="00AD5DCB"/>
    <w:rsid w:val="00AD631A"/>
    <w:rsid w:val="00AD65F3"/>
    <w:rsid w:val="00AD66D4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218"/>
    <w:rsid w:val="00AE7B22"/>
    <w:rsid w:val="00AE7CF4"/>
    <w:rsid w:val="00AF25CB"/>
    <w:rsid w:val="00AF2867"/>
    <w:rsid w:val="00AF2CAC"/>
    <w:rsid w:val="00AF3590"/>
    <w:rsid w:val="00AF4806"/>
    <w:rsid w:val="00AF4DD6"/>
    <w:rsid w:val="00AF5018"/>
    <w:rsid w:val="00AF56F2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309D"/>
    <w:rsid w:val="00B03905"/>
    <w:rsid w:val="00B04AEB"/>
    <w:rsid w:val="00B04CCC"/>
    <w:rsid w:val="00B0663F"/>
    <w:rsid w:val="00B06949"/>
    <w:rsid w:val="00B0723E"/>
    <w:rsid w:val="00B0737D"/>
    <w:rsid w:val="00B0761E"/>
    <w:rsid w:val="00B07EF1"/>
    <w:rsid w:val="00B07FE5"/>
    <w:rsid w:val="00B106C9"/>
    <w:rsid w:val="00B1083A"/>
    <w:rsid w:val="00B10D99"/>
    <w:rsid w:val="00B112E2"/>
    <w:rsid w:val="00B118E1"/>
    <w:rsid w:val="00B1194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C4D"/>
    <w:rsid w:val="00B21C9C"/>
    <w:rsid w:val="00B21D7F"/>
    <w:rsid w:val="00B22D1D"/>
    <w:rsid w:val="00B22E17"/>
    <w:rsid w:val="00B24CAB"/>
    <w:rsid w:val="00B2565F"/>
    <w:rsid w:val="00B25F93"/>
    <w:rsid w:val="00B262F6"/>
    <w:rsid w:val="00B26847"/>
    <w:rsid w:val="00B26FDD"/>
    <w:rsid w:val="00B27C96"/>
    <w:rsid w:val="00B27CFF"/>
    <w:rsid w:val="00B308C5"/>
    <w:rsid w:val="00B32C5A"/>
    <w:rsid w:val="00B32F28"/>
    <w:rsid w:val="00B33DF7"/>
    <w:rsid w:val="00B34100"/>
    <w:rsid w:val="00B34D32"/>
    <w:rsid w:val="00B35A0A"/>
    <w:rsid w:val="00B3758E"/>
    <w:rsid w:val="00B37883"/>
    <w:rsid w:val="00B40E39"/>
    <w:rsid w:val="00B40F93"/>
    <w:rsid w:val="00B4101D"/>
    <w:rsid w:val="00B41805"/>
    <w:rsid w:val="00B41A6D"/>
    <w:rsid w:val="00B42072"/>
    <w:rsid w:val="00B429D9"/>
    <w:rsid w:val="00B43CB6"/>
    <w:rsid w:val="00B43FCD"/>
    <w:rsid w:val="00B4407E"/>
    <w:rsid w:val="00B4434E"/>
    <w:rsid w:val="00B44367"/>
    <w:rsid w:val="00B44A55"/>
    <w:rsid w:val="00B4696B"/>
    <w:rsid w:val="00B46DF6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A6B"/>
    <w:rsid w:val="00B52EA4"/>
    <w:rsid w:val="00B5562A"/>
    <w:rsid w:val="00B55AD4"/>
    <w:rsid w:val="00B56631"/>
    <w:rsid w:val="00B57C02"/>
    <w:rsid w:val="00B57E06"/>
    <w:rsid w:val="00B57E3D"/>
    <w:rsid w:val="00B6011C"/>
    <w:rsid w:val="00B60631"/>
    <w:rsid w:val="00B60829"/>
    <w:rsid w:val="00B60924"/>
    <w:rsid w:val="00B61120"/>
    <w:rsid w:val="00B61437"/>
    <w:rsid w:val="00B6462A"/>
    <w:rsid w:val="00B65D62"/>
    <w:rsid w:val="00B6650E"/>
    <w:rsid w:val="00B6702B"/>
    <w:rsid w:val="00B702CC"/>
    <w:rsid w:val="00B7078D"/>
    <w:rsid w:val="00B713AC"/>
    <w:rsid w:val="00B71777"/>
    <w:rsid w:val="00B71968"/>
    <w:rsid w:val="00B72C9D"/>
    <w:rsid w:val="00B72D95"/>
    <w:rsid w:val="00B72EE4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2A8F"/>
    <w:rsid w:val="00B8348A"/>
    <w:rsid w:val="00B840F2"/>
    <w:rsid w:val="00B8496F"/>
    <w:rsid w:val="00B85263"/>
    <w:rsid w:val="00B85348"/>
    <w:rsid w:val="00B875D5"/>
    <w:rsid w:val="00B87B8E"/>
    <w:rsid w:val="00B87F3F"/>
    <w:rsid w:val="00B90055"/>
    <w:rsid w:val="00B901F9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501"/>
    <w:rsid w:val="00B957E5"/>
    <w:rsid w:val="00B95807"/>
    <w:rsid w:val="00B9617C"/>
    <w:rsid w:val="00B97645"/>
    <w:rsid w:val="00B97E83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81E"/>
    <w:rsid w:val="00BA6921"/>
    <w:rsid w:val="00BA719F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177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36F"/>
    <w:rsid w:val="00BC54CD"/>
    <w:rsid w:val="00BC5E8B"/>
    <w:rsid w:val="00BC5EE3"/>
    <w:rsid w:val="00BC64F4"/>
    <w:rsid w:val="00BD09B0"/>
    <w:rsid w:val="00BD0C23"/>
    <w:rsid w:val="00BD0EBB"/>
    <w:rsid w:val="00BD1974"/>
    <w:rsid w:val="00BD206D"/>
    <w:rsid w:val="00BD29C1"/>
    <w:rsid w:val="00BD360A"/>
    <w:rsid w:val="00BD366D"/>
    <w:rsid w:val="00BD3C2C"/>
    <w:rsid w:val="00BD5863"/>
    <w:rsid w:val="00BD5E56"/>
    <w:rsid w:val="00BD5EB3"/>
    <w:rsid w:val="00BD60AF"/>
    <w:rsid w:val="00BD6769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58BA"/>
    <w:rsid w:val="00BE65C4"/>
    <w:rsid w:val="00BE6790"/>
    <w:rsid w:val="00BE68C9"/>
    <w:rsid w:val="00BE68D3"/>
    <w:rsid w:val="00BE6978"/>
    <w:rsid w:val="00BE77CE"/>
    <w:rsid w:val="00BE7B95"/>
    <w:rsid w:val="00BE7BDB"/>
    <w:rsid w:val="00BF0DA1"/>
    <w:rsid w:val="00BF2CB9"/>
    <w:rsid w:val="00BF2CCB"/>
    <w:rsid w:val="00BF39AB"/>
    <w:rsid w:val="00BF3D40"/>
    <w:rsid w:val="00BF401B"/>
    <w:rsid w:val="00BF42C4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778"/>
    <w:rsid w:val="00C028B4"/>
    <w:rsid w:val="00C02A5D"/>
    <w:rsid w:val="00C02D38"/>
    <w:rsid w:val="00C031D6"/>
    <w:rsid w:val="00C04277"/>
    <w:rsid w:val="00C0531C"/>
    <w:rsid w:val="00C0554F"/>
    <w:rsid w:val="00C06A6A"/>
    <w:rsid w:val="00C076D3"/>
    <w:rsid w:val="00C07840"/>
    <w:rsid w:val="00C1023A"/>
    <w:rsid w:val="00C10551"/>
    <w:rsid w:val="00C107E9"/>
    <w:rsid w:val="00C10B22"/>
    <w:rsid w:val="00C10DCF"/>
    <w:rsid w:val="00C1153E"/>
    <w:rsid w:val="00C13227"/>
    <w:rsid w:val="00C13382"/>
    <w:rsid w:val="00C149F1"/>
    <w:rsid w:val="00C14C49"/>
    <w:rsid w:val="00C15983"/>
    <w:rsid w:val="00C16EF7"/>
    <w:rsid w:val="00C200B8"/>
    <w:rsid w:val="00C203D2"/>
    <w:rsid w:val="00C2075C"/>
    <w:rsid w:val="00C208C8"/>
    <w:rsid w:val="00C21323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39EB"/>
    <w:rsid w:val="00C44A63"/>
    <w:rsid w:val="00C44D0C"/>
    <w:rsid w:val="00C45184"/>
    <w:rsid w:val="00C45642"/>
    <w:rsid w:val="00C45985"/>
    <w:rsid w:val="00C45D44"/>
    <w:rsid w:val="00C45DED"/>
    <w:rsid w:val="00C477A0"/>
    <w:rsid w:val="00C513B5"/>
    <w:rsid w:val="00C51B60"/>
    <w:rsid w:val="00C5209C"/>
    <w:rsid w:val="00C521B0"/>
    <w:rsid w:val="00C5281C"/>
    <w:rsid w:val="00C54228"/>
    <w:rsid w:val="00C54362"/>
    <w:rsid w:val="00C550AB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397"/>
    <w:rsid w:val="00C67E31"/>
    <w:rsid w:val="00C706FF"/>
    <w:rsid w:val="00C70D08"/>
    <w:rsid w:val="00C716CD"/>
    <w:rsid w:val="00C729BF"/>
    <w:rsid w:val="00C72E7A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089"/>
    <w:rsid w:val="00C80198"/>
    <w:rsid w:val="00C80906"/>
    <w:rsid w:val="00C812FA"/>
    <w:rsid w:val="00C81C3D"/>
    <w:rsid w:val="00C82604"/>
    <w:rsid w:val="00C82B68"/>
    <w:rsid w:val="00C82C6A"/>
    <w:rsid w:val="00C849ED"/>
    <w:rsid w:val="00C84F7F"/>
    <w:rsid w:val="00C8505C"/>
    <w:rsid w:val="00C85323"/>
    <w:rsid w:val="00C8595E"/>
    <w:rsid w:val="00C862D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2ED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83D"/>
    <w:rsid w:val="00CA08F3"/>
    <w:rsid w:val="00CA12E0"/>
    <w:rsid w:val="00CA31E6"/>
    <w:rsid w:val="00CA43F6"/>
    <w:rsid w:val="00CA6515"/>
    <w:rsid w:val="00CA6C40"/>
    <w:rsid w:val="00CB0385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7797"/>
    <w:rsid w:val="00CC7CA0"/>
    <w:rsid w:val="00CD0A4D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8EF"/>
    <w:rsid w:val="00CD6F0E"/>
    <w:rsid w:val="00CD763D"/>
    <w:rsid w:val="00CD7A29"/>
    <w:rsid w:val="00CD7AAE"/>
    <w:rsid w:val="00CD7B20"/>
    <w:rsid w:val="00CD7FBD"/>
    <w:rsid w:val="00CE03B0"/>
    <w:rsid w:val="00CE09A8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6E8B"/>
    <w:rsid w:val="00CE7949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EAB"/>
    <w:rsid w:val="00CF32C1"/>
    <w:rsid w:val="00CF33ED"/>
    <w:rsid w:val="00CF36C1"/>
    <w:rsid w:val="00CF372B"/>
    <w:rsid w:val="00CF3A47"/>
    <w:rsid w:val="00CF3ADA"/>
    <w:rsid w:val="00CF3D7A"/>
    <w:rsid w:val="00CF476A"/>
    <w:rsid w:val="00CF5602"/>
    <w:rsid w:val="00CF5A44"/>
    <w:rsid w:val="00CF5C26"/>
    <w:rsid w:val="00CF696C"/>
    <w:rsid w:val="00CF7832"/>
    <w:rsid w:val="00D007D6"/>
    <w:rsid w:val="00D00D9F"/>
    <w:rsid w:val="00D01E8C"/>
    <w:rsid w:val="00D0277F"/>
    <w:rsid w:val="00D04CFB"/>
    <w:rsid w:val="00D05DCB"/>
    <w:rsid w:val="00D05F6A"/>
    <w:rsid w:val="00D05FDC"/>
    <w:rsid w:val="00D06479"/>
    <w:rsid w:val="00D0653F"/>
    <w:rsid w:val="00D10526"/>
    <w:rsid w:val="00D10D7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913"/>
    <w:rsid w:val="00D33C96"/>
    <w:rsid w:val="00D3448C"/>
    <w:rsid w:val="00D3458A"/>
    <w:rsid w:val="00D34598"/>
    <w:rsid w:val="00D34B47"/>
    <w:rsid w:val="00D3578C"/>
    <w:rsid w:val="00D3616B"/>
    <w:rsid w:val="00D362CD"/>
    <w:rsid w:val="00D37D07"/>
    <w:rsid w:val="00D37DA1"/>
    <w:rsid w:val="00D405C0"/>
    <w:rsid w:val="00D40BAE"/>
    <w:rsid w:val="00D40D10"/>
    <w:rsid w:val="00D411FD"/>
    <w:rsid w:val="00D4124F"/>
    <w:rsid w:val="00D412F6"/>
    <w:rsid w:val="00D41A7A"/>
    <w:rsid w:val="00D41C24"/>
    <w:rsid w:val="00D42E25"/>
    <w:rsid w:val="00D42F90"/>
    <w:rsid w:val="00D436EA"/>
    <w:rsid w:val="00D437AC"/>
    <w:rsid w:val="00D43867"/>
    <w:rsid w:val="00D43E2C"/>
    <w:rsid w:val="00D440E0"/>
    <w:rsid w:val="00D4434E"/>
    <w:rsid w:val="00D443E9"/>
    <w:rsid w:val="00D4468A"/>
    <w:rsid w:val="00D449BA"/>
    <w:rsid w:val="00D45791"/>
    <w:rsid w:val="00D45D6E"/>
    <w:rsid w:val="00D46435"/>
    <w:rsid w:val="00D4719B"/>
    <w:rsid w:val="00D47A7C"/>
    <w:rsid w:val="00D47BB8"/>
    <w:rsid w:val="00D47C17"/>
    <w:rsid w:val="00D50620"/>
    <w:rsid w:val="00D51CE2"/>
    <w:rsid w:val="00D51E1E"/>
    <w:rsid w:val="00D52405"/>
    <w:rsid w:val="00D5300C"/>
    <w:rsid w:val="00D530D9"/>
    <w:rsid w:val="00D539E7"/>
    <w:rsid w:val="00D53FC3"/>
    <w:rsid w:val="00D544EF"/>
    <w:rsid w:val="00D54692"/>
    <w:rsid w:val="00D54A52"/>
    <w:rsid w:val="00D54EB1"/>
    <w:rsid w:val="00D55A4D"/>
    <w:rsid w:val="00D55E8E"/>
    <w:rsid w:val="00D5669A"/>
    <w:rsid w:val="00D5685B"/>
    <w:rsid w:val="00D571D5"/>
    <w:rsid w:val="00D5738B"/>
    <w:rsid w:val="00D575B6"/>
    <w:rsid w:val="00D576B8"/>
    <w:rsid w:val="00D608E3"/>
    <w:rsid w:val="00D61DD0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6C73"/>
    <w:rsid w:val="00D67342"/>
    <w:rsid w:val="00D67C0C"/>
    <w:rsid w:val="00D67C4F"/>
    <w:rsid w:val="00D7055D"/>
    <w:rsid w:val="00D70798"/>
    <w:rsid w:val="00D70A30"/>
    <w:rsid w:val="00D70B8B"/>
    <w:rsid w:val="00D70D4C"/>
    <w:rsid w:val="00D71624"/>
    <w:rsid w:val="00D71994"/>
    <w:rsid w:val="00D72556"/>
    <w:rsid w:val="00D73C8D"/>
    <w:rsid w:val="00D73DDE"/>
    <w:rsid w:val="00D740ED"/>
    <w:rsid w:val="00D742BC"/>
    <w:rsid w:val="00D743C9"/>
    <w:rsid w:val="00D75E80"/>
    <w:rsid w:val="00D765B2"/>
    <w:rsid w:val="00D775D5"/>
    <w:rsid w:val="00D77B75"/>
    <w:rsid w:val="00D77BA9"/>
    <w:rsid w:val="00D8023C"/>
    <w:rsid w:val="00D8053B"/>
    <w:rsid w:val="00D80DF0"/>
    <w:rsid w:val="00D80E52"/>
    <w:rsid w:val="00D81596"/>
    <w:rsid w:val="00D816CD"/>
    <w:rsid w:val="00D81862"/>
    <w:rsid w:val="00D826B2"/>
    <w:rsid w:val="00D82ED6"/>
    <w:rsid w:val="00D82F74"/>
    <w:rsid w:val="00D848EC"/>
    <w:rsid w:val="00D84E04"/>
    <w:rsid w:val="00D87D17"/>
    <w:rsid w:val="00D87EE0"/>
    <w:rsid w:val="00D91796"/>
    <w:rsid w:val="00D91B72"/>
    <w:rsid w:val="00D91D51"/>
    <w:rsid w:val="00D91DB9"/>
    <w:rsid w:val="00D9224A"/>
    <w:rsid w:val="00D930A6"/>
    <w:rsid w:val="00D9410F"/>
    <w:rsid w:val="00D943DF"/>
    <w:rsid w:val="00D95020"/>
    <w:rsid w:val="00D9554D"/>
    <w:rsid w:val="00D95919"/>
    <w:rsid w:val="00D95A02"/>
    <w:rsid w:val="00D97312"/>
    <w:rsid w:val="00DA03FC"/>
    <w:rsid w:val="00DA0A48"/>
    <w:rsid w:val="00DA0DA1"/>
    <w:rsid w:val="00DA144A"/>
    <w:rsid w:val="00DA14C7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C66"/>
    <w:rsid w:val="00DB4E61"/>
    <w:rsid w:val="00DB5275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219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C7E5F"/>
    <w:rsid w:val="00DD014E"/>
    <w:rsid w:val="00DD10F8"/>
    <w:rsid w:val="00DD1700"/>
    <w:rsid w:val="00DD1F70"/>
    <w:rsid w:val="00DD355E"/>
    <w:rsid w:val="00DD3DC8"/>
    <w:rsid w:val="00DD491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780"/>
    <w:rsid w:val="00DE4861"/>
    <w:rsid w:val="00DE4CED"/>
    <w:rsid w:val="00DE4CFE"/>
    <w:rsid w:val="00DE5151"/>
    <w:rsid w:val="00DE5353"/>
    <w:rsid w:val="00DE5922"/>
    <w:rsid w:val="00DE7480"/>
    <w:rsid w:val="00DE752D"/>
    <w:rsid w:val="00DE7CA4"/>
    <w:rsid w:val="00DF00F4"/>
    <w:rsid w:val="00DF16DA"/>
    <w:rsid w:val="00DF2074"/>
    <w:rsid w:val="00DF2CAD"/>
    <w:rsid w:val="00DF33BB"/>
    <w:rsid w:val="00DF3628"/>
    <w:rsid w:val="00DF3BAA"/>
    <w:rsid w:val="00DF3D01"/>
    <w:rsid w:val="00DF4327"/>
    <w:rsid w:val="00DF4365"/>
    <w:rsid w:val="00DF4C48"/>
    <w:rsid w:val="00DF4D00"/>
    <w:rsid w:val="00DF530B"/>
    <w:rsid w:val="00DF54E8"/>
    <w:rsid w:val="00DF5ABF"/>
    <w:rsid w:val="00DF6D24"/>
    <w:rsid w:val="00DF75E6"/>
    <w:rsid w:val="00E00C25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52EB"/>
    <w:rsid w:val="00E1598F"/>
    <w:rsid w:val="00E161D2"/>
    <w:rsid w:val="00E1681F"/>
    <w:rsid w:val="00E168D8"/>
    <w:rsid w:val="00E17766"/>
    <w:rsid w:val="00E20BB2"/>
    <w:rsid w:val="00E20CF3"/>
    <w:rsid w:val="00E2111A"/>
    <w:rsid w:val="00E2180B"/>
    <w:rsid w:val="00E21848"/>
    <w:rsid w:val="00E221B7"/>
    <w:rsid w:val="00E228CA"/>
    <w:rsid w:val="00E22B10"/>
    <w:rsid w:val="00E22CD8"/>
    <w:rsid w:val="00E239A5"/>
    <w:rsid w:val="00E23D1C"/>
    <w:rsid w:val="00E23D39"/>
    <w:rsid w:val="00E241FB"/>
    <w:rsid w:val="00E24862"/>
    <w:rsid w:val="00E24A5F"/>
    <w:rsid w:val="00E24DFC"/>
    <w:rsid w:val="00E25648"/>
    <w:rsid w:val="00E26481"/>
    <w:rsid w:val="00E26D86"/>
    <w:rsid w:val="00E27828"/>
    <w:rsid w:val="00E313AA"/>
    <w:rsid w:val="00E31B61"/>
    <w:rsid w:val="00E3209F"/>
    <w:rsid w:val="00E321B8"/>
    <w:rsid w:val="00E3237F"/>
    <w:rsid w:val="00E327B2"/>
    <w:rsid w:val="00E32BF4"/>
    <w:rsid w:val="00E34927"/>
    <w:rsid w:val="00E349FB"/>
    <w:rsid w:val="00E34E85"/>
    <w:rsid w:val="00E3553A"/>
    <w:rsid w:val="00E35814"/>
    <w:rsid w:val="00E35B51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AFE"/>
    <w:rsid w:val="00E44BD9"/>
    <w:rsid w:val="00E44E3A"/>
    <w:rsid w:val="00E45761"/>
    <w:rsid w:val="00E46438"/>
    <w:rsid w:val="00E46ACF"/>
    <w:rsid w:val="00E501A6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57BB"/>
    <w:rsid w:val="00E65BAE"/>
    <w:rsid w:val="00E66CCC"/>
    <w:rsid w:val="00E67423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357B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069"/>
    <w:rsid w:val="00E90A84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9DA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4626"/>
    <w:rsid w:val="00EA4B31"/>
    <w:rsid w:val="00EA4C5F"/>
    <w:rsid w:val="00EA63FF"/>
    <w:rsid w:val="00EA643C"/>
    <w:rsid w:val="00EA6939"/>
    <w:rsid w:val="00EA70BC"/>
    <w:rsid w:val="00EA70C6"/>
    <w:rsid w:val="00EA7F96"/>
    <w:rsid w:val="00EB0701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3ABB"/>
    <w:rsid w:val="00EB5D08"/>
    <w:rsid w:val="00EB76A7"/>
    <w:rsid w:val="00EC087E"/>
    <w:rsid w:val="00EC1080"/>
    <w:rsid w:val="00EC3932"/>
    <w:rsid w:val="00EC4575"/>
    <w:rsid w:val="00EC5198"/>
    <w:rsid w:val="00EC528D"/>
    <w:rsid w:val="00EC5D99"/>
    <w:rsid w:val="00EC73D8"/>
    <w:rsid w:val="00ED129A"/>
    <w:rsid w:val="00ED15FD"/>
    <w:rsid w:val="00ED1A45"/>
    <w:rsid w:val="00ED1D73"/>
    <w:rsid w:val="00ED2076"/>
    <w:rsid w:val="00ED23E9"/>
    <w:rsid w:val="00ED5679"/>
    <w:rsid w:val="00ED78B9"/>
    <w:rsid w:val="00ED7C91"/>
    <w:rsid w:val="00ED7D2F"/>
    <w:rsid w:val="00ED7E2C"/>
    <w:rsid w:val="00EE0738"/>
    <w:rsid w:val="00EE0F54"/>
    <w:rsid w:val="00EE1356"/>
    <w:rsid w:val="00EE1751"/>
    <w:rsid w:val="00EE1826"/>
    <w:rsid w:val="00EE1BBE"/>
    <w:rsid w:val="00EE2256"/>
    <w:rsid w:val="00EE38B3"/>
    <w:rsid w:val="00EE391B"/>
    <w:rsid w:val="00EE3929"/>
    <w:rsid w:val="00EE3F05"/>
    <w:rsid w:val="00EE46C0"/>
    <w:rsid w:val="00EE4752"/>
    <w:rsid w:val="00EE50E7"/>
    <w:rsid w:val="00EE5769"/>
    <w:rsid w:val="00EE6B6C"/>
    <w:rsid w:val="00EE6DD2"/>
    <w:rsid w:val="00EE731F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7FF"/>
    <w:rsid w:val="00EF3F64"/>
    <w:rsid w:val="00EF4BD9"/>
    <w:rsid w:val="00EF60A6"/>
    <w:rsid w:val="00EF6DB8"/>
    <w:rsid w:val="00EF6F5E"/>
    <w:rsid w:val="00EF7077"/>
    <w:rsid w:val="00EF70B0"/>
    <w:rsid w:val="00EF7368"/>
    <w:rsid w:val="00EF7640"/>
    <w:rsid w:val="00EF78BD"/>
    <w:rsid w:val="00F0034B"/>
    <w:rsid w:val="00F00924"/>
    <w:rsid w:val="00F00F71"/>
    <w:rsid w:val="00F01F1B"/>
    <w:rsid w:val="00F01F8B"/>
    <w:rsid w:val="00F0269A"/>
    <w:rsid w:val="00F0343B"/>
    <w:rsid w:val="00F035CF"/>
    <w:rsid w:val="00F03657"/>
    <w:rsid w:val="00F03DCB"/>
    <w:rsid w:val="00F05081"/>
    <w:rsid w:val="00F05201"/>
    <w:rsid w:val="00F056FB"/>
    <w:rsid w:val="00F05CC7"/>
    <w:rsid w:val="00F07DA9"/>
    <w:rsid w:val="00F11A2A"/>
    <w:rsid w:val="00F12085"/>
    <w:rsid w:val="00F12160"/>
    <w:rsid w:val="00F12446"/>
    <w:rsid w:val="00F132C9"/>
    <w:rsid w:val="00F137D8"/>
    <w:rsid w:val="00F13E7A"/>
    <w:rsid w:val="00F14696"/>
    <w:rsid w:val="00F146E5"/>
    <w:rsid w:val="00F151C0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57B9"/>
    <w:rsid w:val="00F258B2"/>
    <w:rsid w:val="00F25F36"/>
    <w:rsid w:val="00F265C1"/>
    <w:rsid w:val="00F272A1"/>
    <w:rsid w:val="00F27329"/>
    <w:rsid w:val="00F275F0"/>
    <w:rsid w:val="00F278A7"/>
    <w:rsid w:val="00F30837"/>
    <w:rsid w:val="00F31408"/>
    <w:rsid w:val="00F318EB"/>
    <w:rsid w:val="00F342CF"/>
    <w:rsid w:val="00F3471F"/>
    <w:rsid w:val="00F34C7E"/>
    <w:rsid w:val="00F34D03"/>
    <w:rsid w:val="00F34E52"/>
    <w:rsid w:val="00F3566D"/>
    <w:rsid w:val="00F3577A"/>
    <w:rsid w:val="00F35E94"/>
    <w:rsid w:val="00F3680E"/>
    <w:rsid w:val="00F36BDB"/>
    <w:rsid w:val="00F36FE6"/>
    <w:rsid w:val="00F373A1"/>
    <w:rsid w:val="00F4080C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48C"/>
    <w:rsid w:val="00F504C9"/>
    <w:rsid w:val="00F525A9"/>
    <w:rsid w:val="00F52A3D"/>
    <w:rsid w:val="00F53E1E"/>
    <w:rsid w:val="00F5474F"/>
    <w:rsid w:val="00F5496C"/>
    <w:rsid w:val="00F54D1A"/>
    <w:rsid w:val="00F555BF"/>
    <w:rsid w:val="00F55C50"/>
    <w:rsid w:val="00F560C6"/>
    <w:rsid w:val="00F5614C"/>
    <w:rsid w:val="00F56786"/>
    <w:rsid w:val="00F5731A"/>
    <w:rsid w:val="00F57A31"/>
    <w:rsid w:val="00F60A20"/>
    <w:rsid w:val="00F60E72"/>
    <w:rsid w:val="00F61690"/>
    <w:rsid w:val="00F61740"/>
    <w:rsid w:val="00F62BF9"/>
    <w:rsid w:val="00F65209"/>
    <w:rsid w:val="00F65664"/>
    <w:rsid w:val="00F65685"/>
    <w:rsid w:val="00F65DA9"/>
    <w:rsid w:val="00F6707E"/>
    <w:rsid w:val="00F67661"/>
    <w:rsid w:val="00F67D92"/>
    <w:rsid w:val="00F70120"/>
    <w:rsid w:val="00F70943"/>
    <w:rsid w:val="00F70D96"/>
    <w:rsid w:val="00F71A9D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291"/>
    <w:rsid w:val="00F839CB"/>
    <w:rsid w:val="00F85575"/>
    <w:rsid w:val="00F85BA2"/>
    <w:rsid w:val="00F86034"/>
    <w:rsid w:val="00F86B8D"/>
    <w:rsid w:val="00F87722"/>
    <w:rsid w:val="00F877AD"/>
    <w:rsid w:val="00F908DA"/>
    <w:rsid w:val="00F90AA9"/>
    <w:rsid w:val="00F90F51"/>
    <w:rsid w:val="00F9161C"/>
    <w:rsid w:val="00F9168F"/>
    <w:rsid w:val="00F91C7E"/>
    <w:rsid w:val="00F92963"/>
    <w:rsid w:val="00F936EC"/>
    <w:rsid w:val="00F9418E"/>
    <w:rsid w:val="00F94617"/>
    <w:rsid w:val="00F95232"/>
    <w:rsid w:val="00F952AE"/>
    <w:rsid w:val="00F95831"/>
    <w:rsid w:val="00F95DD0"/>
    <w:rsid w:val="00F95EA4"/>
    <w:rsid w:val="00F960B4"/>
    <w:rsid w:val="00F9618F"/>
    <w:rsid w:val="00F965D1"/>
    <w:rsid w:val="00F96F2A"/>
    <w:rsid w:val="00F977D4"/>
    <w:rsid w:val="00FA0275"/>
    <w:rsid w:val="00FA0A54"/>
    <w:rsid w:val="00FA1041"/>
    <w:rsid w:val="00FA297D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9A1"/>
    <w:rsid w:val="00FB03FE"/>
    <w:rsid w:val="00FB0EA8"/>
    <w:rsid w:val="00FB17F1"/>
    <w:rsid w:val="00FB1EA0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653"/>
    <w:rsid w:val="00FB775D"/>
    <w:rsid w:val="00FC08C9"/>
    <w:rsid w:val="00FC0EE5"/>
    <w:rsid w:val="00FC140D"/>
    <w:rsid w:val="00FC1750"/>
    <w:rsid w:val="00FC17B9"/>
    <w:rsid w:val="00FC1993"/>
    <w:rsid w:val="00FC261D"/>
    <w:rsid w:val="00FC4459"/>
    <w:rsid w:val="00FC63AF"/>
    <w:rsid w:val="00FC71B8"/>
    <w:rsid w:val="00FC7337"/>
    <w:rsid w:val="00FD03DB"/>
    <w:rsid w:val="00FD05AE"/>
    <w:rsid w:val="00FD06D7"/>
    <w:rsid w:val="00FD0770"/>
    <w:rsid w:val="00FD1528"/>
    <w:rsid w:val="00FD15E3"/>
    <w:rsid w:val="00FD208B"/>
    <w:rsid w:val="00FD21FD"/>
    <w:rsid w:val="00FD285E"/>
    <w:rsid w:val="00FD2EF8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64B"/>
    <w:rsid w:val="00FE2638"/>
    <w:rsid w:val="00FE2EF9"/>
    <w:rsid w:val="00FE348B"/>
    <w:rsid w:val="00FE368F"/>
    <w:rsid w:val="00FE38E6"/>
    <w:rsid w:val="00FE3A8A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5CB6"/>
    <w:rsid w:val="00FF60E1"/>
    <w:rsid w:val="00FF6CFC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0B0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table" w:customStyle="1" w:styleId="TableGrid2">
    <w:name w:val="Table Grid2"/>
    <w:basedOn w:val="a1"/>
    <w:uiPriority w:val="59"/>
    <w:rsid w:val="00BC536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D66C73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7EE98-A389-4528-A169-2915599C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12</TotalTime>
  <Pages>19</Pages>
  <Words>3981</Words>
  <Characters>22692</Characters>
  <Application>Microsoft Office Word</Application>
  <DocSecurity>0</DocSecurity>
  <Lines>189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5</cp:revision>
  <cp:lastPrinted>2020-05-13T03:28:00Z</cp:lastPrinted>
  <dcterms:created xsi:type="dcterms:W3CDTF">2020-05-13T03:25:00Z</dcterms:created>
  <dcterms:modified xsi:type="dcterms:W3CDTF">2020-05-13T03:37:00Z</dcterms:modified>
</cp:coreProperties>
</file>