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9FA92" w14:textId="77777777" w:rsidR="00F53166" w:rsidRPr="002D5555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77777777" w:rsidR="00F53166" w:rsidRPr="002D5555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sz w:val="28"/>
          <w:cs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Pr="002D5555">
        <w:rPr>
          <w:rFonts w:asciiTheme="majorBidi" w:hAnsiTheme="majorBidi" w:cstheme="majorBidi"/>
          <w:sz w:val="28"/>
        </w:rPr>
        <w:t xml:space="preserve">13 </w:t>
      </w:r>
      <w:r w:rsidRPr="002D5555">
        <w:rPr>
          <w:rFonts w:asciiTheme="majorBidi" w:hAnsiTheme="majorBidi" w:cstheme="majorBidi"/>
          <w:sz w:val="28"/>
          <w:cs/>
        </w:rPr>
        <w:t xml:space="preserve">พฤษภาคม </w:t>
      </w:r>
      <w:r w:rsidRPr="002D5555">
        <w:rPr>
          <w:rFonts w:asciiTheme="majorBidi" w:hAnsiTheme="majorBidi" w:cstheme="majorBidi"/>
          <w:sz w:val="28"/>
        </w:rPr>
        <w:t>2563</w:t>
      </w:r>
    </w:p>
    <w:p w14:paraId="5B94EEA7" w14:textId="0A53445C" w:rsidR="00F53166" w:rsidRDefault="009E4C64" w:rsidP="003E764B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ข้อมูลทั่วไปของบริษัท</w:t>
      </w:r>
    </w:p>
    <w:p w14:paraId="053B5692" w14:textId="7D79894A" w:rsidR="007F111E" w:rsidRPr="007F111E" w:rsidRDefault="007F111E" w:rsidP="00204424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เซเว่น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ยูทิลิตี้ส์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แอนด์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พาวเวอร์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มหาชน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>) (“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7F111E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”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จดทะเบียนเป็นบริษัทจำกัดเมื่อวันที่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ภายใต้กฎหมายแพ่งและพาณิชย์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ด้วยทุนจดทะเบียน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และได้แปรสภาพเป็นบริษัทมหาชนตามพระราชบัญญัติบริษัทมหาชนจำกัด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ศ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.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เพื่อนำเข้าเป็นหลักทรัพย์จดทะเบียนในตลาดหลักทรัพย์แห่งประเทศไทย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60F8">
        <w:rPr>
          <w:rFonts w:asciiTheme="majorBidi" w:hAnsiTheme="majorBidi" w:cstheme="majorBidi"/>
          <w:color w:val="000000"/>
          <w:spacing w:val="-2"/>
          <w:sz w:val="28"/>
        </w:rPr>
        <w:t xml:space="preserve">     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กุมภาพันธ์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และเป็นบริษั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ท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จดทะเบียนในตลาดหลักทรัพย์แห่งประเทศไทย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บริษัทจัดตั้งและมีภูมิลำเนาในประเทศไทย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ที่อยู่ตามที่จดทะเบียนของบริษัทอยู่ที่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74426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อาคารมหาชล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ซอยสุขุมวิท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74426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ถนนสุขุมวิท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แขวงพระโขนงใต้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เขตพระโขนง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กรุงเทพมหานคร</w:t>
      </w:r>
    </w:p>
    <w:p w14:paraId="5074D00B" w14:textId="77777777" w:rsidR="007F111E" w:rsidRPr="007F111E" w:rsidRDefault="007F111E" w:rsidP="00204424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เพื่อวัตถุประสงค์ในการรายงานข้อมูล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จึงรวมเรียกบริษัทและบริษัทย่อยว่า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“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</w:t>
      </w:r>
      <w:r w:rsidRPr="007F111E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”</w:t>
      </w:r>
    </w:p>
    <w:p w14:paraId="25192E44" w14:textId="02F6F1AB" w:rsidR="007F111E" w:rsidRPr="003C7615" w:rsidRDefault="007F111E" w:rsidP="00204424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ธุรกิจหลักของกลุ่มบริษัทคือการเป็นตัวแทนจำหน่ายและสถานีบริการแก๊ส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ธุรกิจวิทยุสื่อสารโทรคมนาคม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>จ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พลังงานทางเลือกและธุรกิจอื่นๆ</w:t>
      </w:r>
    </w:p>
    <w:p w14:paraId="466FDBF5" w14:textId="44E13972" w:rsidR="00F53166" w:rsidRPr="002D5555" w:rsidRDefault="009E4C64" w:rsidP="003E764B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6A426D30" w:rsidR="00F53166" w:rsidRPr="007D7FE6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กพันบาทและงบการเงินนี้ได้จัดทำขึ้นตามมาตรฐานการบัญชีฉบับที่ </w:t>
      </w:r>
      <w:r w:rsidRPr="007D7FE6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7D7FE6">
        <w:rPr>
          <w:rFonts w:asciiTheme="majorBidi" w:hAnsiTheme="majorBidi" w:cstheme="majorBidi"/>
          <w:color w:val="000000"/>
          <w:spacing w:val="-2"/>
          <w:sz w:val="28"/>
        </w:rPr>
        <w:t>2561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5C3314A3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3282C2A0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มิใช่เครื่องบ่งชี</w:t>
      </w:r>
      <w:r w:rsidR="003E764B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>้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3C341BB2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1F56A782" w14:textId="736793F2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4C192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02EB378F" w14:textId="1163BB5C" w:rsidR="00F53166" w:rsidRPr="002D5555" w:rsidRDefault="00B644BC" w:rsidP="004B1296">
      <w:pPr>
        <w:tabs>
          <w:tab w:val="left" w:pos="8590"/>
        </w:tabs>
        <w:spacing w:after="120" w:line="400" w:lineRule="exact"/>
        <w:ind w:left="360" w:hanging="36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</w:p>
    <w:p w14:paraId="7E7D21C2" w14:textId="7680BFA0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4B9EE14C" w:rsidR="00F53166" w:rsidRPr="002D5555" w:rsidRDefault="009E4C64" w:rsidP="004B1296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6E2C1171" w14:textId="148C5640" w:rsidR="00F53166" w:rsidRPr="002D5555" w:rsidRDefault="009E4C64" w:rsidP="004B1296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85A0924" w14:textId="59E71522" w:rsidR="00F53166" w:rsidRPr="001D2042" w:rsidRDefault="001D2042" w:rsidP="003E764B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1D2042">
        <w:rPr>
          <w:rFonts w:asciiTheme="majorBidi" w:hAnsiTheme="majorBidi" w:hint="cs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122A015" w14:textId="26A0BA03" w:rsidR="001D2042" w:rsidRPr="00B0480D" w:rsidRDefault="00B0480D" w:rsidP="00B0480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ในระหว่างงวด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ปรับปรุง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และฉบับใหม่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จำนวนหลายฉบับ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มีผลบังคับใช้สำหรับงบการเงินที่มีรอบระยะเวลาบัญชีที่เริ่มในหรือหลังวันที่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   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เพื่อให้มีเนื้อหาเท่าเทียมกับมาตรฐานการรายงานทางการเงินระหว่างประเทศ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7D7F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อย่างไรก็ตาม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มาตรฐานการรายงานทางการเงินฉบับใหม่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ซึ่งได้มีการเปลี่ยนแปลงหลักการสำคัญ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สามารถสรุปได้ดังนี้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</w:t>
      </w:r>
    </w:p>
    <w:p w14:paraId="21818534" w14:textId="77777777" w:rsidR="00111EB6" w:rsidRDefault="00B0480D" w:rsidP="005B2993">
      <w:pPr>
        <w:spacing w:after="120" w:line="240" w:lineRule="atLeast"/>
        <w:ind w:firstLine="360"/>
        <w:rPr>
          <w:rFonts w:asciiTheme="majorBidi" w:hAnsiTheme="majorBidi" w:cstheme="majorBidi"/>
          <w:b/>
          <w:bCs/>
          <w:sz w:val="28"/>
        </w:rPr>
      </w:pPr>
      <w:r w:rsidRPr="00B0480D">
        <w:rPr>
          <w:rFonts w:asciiTheme="majorBidi" w:hAnsiTheme="majorBidi" w:hint="cs"/>
          <w:b/>
          <w:bCs/>
          <w:sz w:val="28"/>
          <w:cs/>
        </w:rPr>
        <w:t>มาตรฐานการรายงานทางการเงิน</w:t>
      </w:r>
      <w:r w:rsidRPr="00B0480D">
        <w:rPr>
          <w:rFonts w:asciiTheme="majorBidi" w:hAnsiTheme="majorBidi"/>
          <w:b/>
          <w:bCs/>
          <w:sz w:val="28"/>
          <w:cs/>
        </w:rPr>
        <w:t xml:space="preserve"> </w:t>
      </w:r>
      <w:r w:rsidRPr="00B0480D">
        <w:rPr>
          <w:rFonts w:asciiTheme="majorBidi" w:hAnsiTheme="majorBidi" w:hint="cs"/>
          <w:b/>
          <w:bCs/>
          <w:sz w:val="28"/>
          <w:cs/>
        </w:rPr>
        <w:t>กลุ่มเครื่องมือทางการเงิน</w:t>
      </w:r>
    </w:p>
    <w:p w14:paraId="3C8034CD" w14:textId="11A5D24D" w:rsidR="001D2042" w:rsidRPr="00111EB6" w:rsidRDefault="00B0480D" w:rsidP="00015691">
      <w:p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มาตรฐานการรายงานทางการเงิน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กลุ่มเครื่องมือทางการเงิน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ประกอบด้วยมาตรฐานและการตีความมาตรฐาน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5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0480D">
        <w:rPr>
          <w:rFonts w:asciiTheme="majorBidi" w:hAnsiTheme="majorBidi" w:cstheme="majorBidi" w:hint="cs"/>
          <w:color w:val="000000"/>
          <w:spacing w:val="-2"/>
          <w:sz w:val="28"/>
          <w:cs/>
        </w:rPr>
        <w:t>ได้แก่</w:t>
      </w:r>
    </w:p>
    <w:tbl>
      <w:tblPr>
        <w:tblpPr w:leftFromText="180" w:rightFromText="180" w:vertAnchor="text" w:horzAnchor="margin" w:tblpXSpec="center" w:tblpY="202"/>
        <w:tblW w:w="873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B0480D" w:rsidRPr="00B0480D" w14:paraId="7370EC91" w14:textId="77777777" w:rsidTr="00111EB6">
        <w:tc>
          <w:tcPr>
            <w:tcW w:w="8730" w:type="dxa"/>
            <w:gridSpan w:val="2"/>
          </w:tcPr>
          <w:p w14:paraId="05784EBA" w14:textId="77777777" w:rsidR="00B0480D" w:rsidRPr="00B0480D" w:rsidRDefault="00B0480D" w:rsidP="00015691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0480D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B0480D" w:rsidRPr="00B0480D" w14:paraId="0D5CC23D" w14:textId="77777777" w:rsidTr="00111EB6">
        <w:tc>
          <w:tcPr>
            <w:tcW w:w="2520" w:type="dxa"/>
          </w:tcPr>
          <w:p w14:paraId="4E305CF4" w14:textId="77777777" w:rsidR="00B0480D" w:rsidRPr="00B0480D" w:rsidRDefault="00B0480D" w:rsidP="002E7C13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B0480D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B0480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14:paraId="306AD43C" w14:textId="77777777" w:rsidR="00B0480D" w:rsidRPr="00B0480D" w:rsidRDefault="00B0480D" w:rsidP="00680898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0480D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0480D" w:rsidRPr="00B0480D" w14:paraId="71DFA90B" w14:textId="77777777" w:rsidTr="00111EB6">
        <w:tc>
          <w:tcPr>
            <w:tcW w:w="2520" w:type="dxa"/>
          </w:tcPr>
          <w:p w14:paraId="3A9459BB" w14:textId="77777777" w:rsidR="00B0480D" w:rsidRPr="00B0480D" w:rsidRDefault="00B0480D" w:rsidP="002E7C13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B0480D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B0480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14:paraId="68431DEB" w14:textId="77777777" w:rsidR="00B0480D" w:rsidRPr="00B0480D" w:rsidRDefault="00B0480D" w:rsidP="00680898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0480D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B0480D" w:rsidRPr="00B0480D" w14:paraId="39FE65A0" w14:textId="77777777" w:rsidTr="00111EB6">
        <w:tc>
          <w:tcPr>
            <w:tcW w:w="8730" w:type="dxa"/>
            <w:gridSpan w:val="2"/>
          </w:tcPr>
          <w:p w14:paraId="2C6501AF" w14:textId="77777777" w:rsidR="00B0480D" w:rsidRPr="00B0480D" w:rsidRDefault="00B0480D" w:rsidP="00B21264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0480D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B0480D" w:rsidRPr="00B0480D" w14:paraId="0469208D" w14:textId="77777777" w:rsidTr="00111EB6">
        <w:tc>
          <w:tcPr>
            <w:tcW w:w="2520" w:type="dxa"/>
          </w:tcPr>
          <w:p w14:paraId="6F8D76CD" w14:textId="77777777" w:rsidR="00B0480D" w:rsidRPr="00B0480D" w:rsidRDefault="00B0480D" w:rsidP="002E7C13">
            <w:pPr>
              <w:ind w:left="609" w:right="-138" w:hanging="533"/>
              <w:rPr>
                <w:rFonts w:ascii="Angsana New" w:hAnsi="Angsana New"/>
                <w:sz w:val="28"/>
                <w:cs/>
              </w:rPr>
            </w:pPr>
            <w:r w:rsidRPr="00B0480D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B0480D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211381D9" w14:textId="77777777" w:rsidR="00B0480D" w:rsidRPr="00B0480D" w:rsidRDefault="00B0480D" w:rsidP="00B21264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0480D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0480D" w:rsidRPr="00B0480D" w14:paraId="6F44A680" w14:textId="77777777" w:rsidTr="00111EB6">
        <w:tc>
          <w:tcPr>
            <w:tcW w:w="8730" w:type="dxa"/>
            <w:gridSpan w:val="2"/>
          </w:tcPr>
          <w:p w14:paraId="501275F9" w14:textId="77777777" w:rsidR="00B0480D" w:rsidRPr="00B0480D" w:rsidRDefault="00B0480D" w:rsidP="00B21264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B0480D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B0480D" w:rsidRPr="00B0480D" w14:paraId="14EDA6DA" w14:textId="77777777" w:rsidTr="00111EB6">
        <w:tc>
          <w:tcPr>
            <w:tcW w:w="2520" w:type="dxa"/>
          </w:tcPr>
          <w:p w14:paraId="37B45C8F" w14:textId="77777777" w:rsidR="00B0480D" w:rsidRPr="00B0480D" w:rsidRDefault="00B0480D" w:rsidP="002E7C13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B0480D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B0480D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1D4FAEB2" w14:textId="77777777" w:rsidR="00B0480D" w:rsidRPr="00B0480D" w:rsidRDefault="00B0480D" w:rsidP="00B21264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B0480D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0480D" w:rsidRPr="00B0480D" w14:paraId="2B432786" w14:textId="77777777" w:rsidTr="00111EB6">
        <w:tc>
          <w:tcPr>
            <w:tcW w:w="2520" w:type="dxa"/>
          </w:tcPr>
          <w:p w14:paraId="7C26B7E8" w14:textId="77777777" w:rsidR="00B0480D" w:rsidRPr="00B0480D" w:rsidRDefault="00B0480D" w:rsidP="002E7C13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B0480D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B0480D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746A40C1" w14:textId="77777777" w:rsidR="00B0480D" w:rsidRPr="00B0480D" w:rsidRDefault="00B0480D" w:rsidP="00B21264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B0480D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C8BE22E" w14:textId="77777777" w:rsidR="00B0480D" w:rsidRPr="001035A2" w:rsidRDefault="00B0480D" w:rsidP="00B048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7A53093" w14:textId="7B71D483" w:rsidR="00B0480D" w:rsidRPr="00AD04E8" w:rsidRDefault="00B0480D" w:rsidP="00B2126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>(Business Model)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</w:t>
      </w:r>
      <w:r w:rsidRPr="00AD04E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รายการและการเปิดเผยข้อมูลเครื่องมือทางการเงิน</w:t>
      </w:r>
    </w:p>
    <w:p w14:paraId="652E7887" w14:textId="0E377794" w:rsidR="00B0480D" w:rsidRPr="00AD04E8" w:rsidRDefault="00B0480D" w:rsidP="00B0480D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sz w:val="32"/>
          <w:szCs w:val="32"/>
        </w:rPr>
      </w:pPr>
      <w:r w:rsidRPr="00AD04E8">
        <w:rPr>
          <w:rFonts w:asciiTheme="majorBidi" w:hAnsiTheme="majorBidi"/>
          <w:b/>
          <w:bCs/>
          <w:sz w:val="28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2D2B892" w14:textId="0F0F7857" w:rsidR="00B0480D" w:rsidRPr="00AD04E8" w:rsidRDefault="00B0480D" w:rsidP="004B5919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D04E8">
        <w:rPr>
          <w:rFonts w:asciiTheme="majorBidi" w:hAnsiTheme="majorBidi" w:cstheme="majorBidi"/>
          <w:color w:val="000000"/>
          <w:spacing w:val="-2"/>
          <w:sz w:val="28"/>
          <w:cs/>
        </w:rPr>
        <w:t>-</w:t>
      </w:r>
      <w:r w:rsidRPr="00AD04E8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5B2993" w:rsidRPr="00AD04E8">
        <w:rPr>
          <w:rFonts w:asciiTheme="majorBidi" w:hAnsiTheme="majorBidi" w:hint="cs"/>
          <w:color w:val="000000"/>
          <w:spacing w:val="-2"/>
          <w:sz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โดยกลุ่มบริษัทต้องวัดมูลค่ายุติธรรมของเงินลงทุนในตราสารทุนของบริษัทที่ไม่ใช่บริษัทจดทะเบียน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5B2993" w:rsidRPr="00AD04E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5B2993" w:rsidRPr="00AD04E8">
        <w:rPr>
          <w:rFonts w:asciiTheme="majorBidi" w:hAnsiTheme="majorBidi" w:hint="cs"/>
          <w:color w:val="000000"/>
          <w:spacing w:val="-2"/>
          <w:sz w:val="28"/>
          <w:cs/>
        </w:rPr>
        <w:t>หรือผ่านกำไรขาดทุนเบ็ดเสร็จอื่น</w:t>
      </w:r>
    </w:p>
    <w:p w14:paraId="427FC05B" w14:textId="11344969" w:rsidR="00B0480D" w:rsidRPr="00B0480D" w:rsidRDefault="00B0480D" w:rsidP="004B5919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D04E8">
        <w:rPr>
          <w:rFonts w:asciiTheme="majorBidi" w:hAnsiTheme="majorBidi" w:cstheme="majorBidi"/>
          <w:color w:val="000000"/>
          <w:spacing w:val="-2"/>
          <w:sz w:val="28"/>
          <w:cs/>
        </w:rPr>
        <w:t>-</w:t>
      </w:r>
      <w:r w:rsidRPr="00AD04E8">
        <w:rPr>
          <w:rFonts w:asciiTheme="majorBidi" w:hAnsiTheme="majorBidi" w:cstheme="majorBidi"/>
          <w:color w:val="000000"/>
          <w:spacing w:val="-2"/>
          <w:sz w:val="28"/>
          <w:cs/>
        </w:rPr>
        <w:tab/>
        <w:t>การรับรู้รายการผลขาดทุนด้านเครดิต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ใช้วิธีการทั่วไปในการพิจารณาค่าเผื่อผลขาดทุนจากการด้อยค่าของเงินให้กู้ยืมระยะยาว</w:t>
      </w:r>
    </w:p>
    <w:p w14:paraId="08C368EB" w14:textId="1020C3DC" w:rsidR="007D7FE6" w:rsidRDefault="00B0480D" w:rsidP="001060F8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มกราคม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และไม่ปรับย้อนหลังงบการเงินปีก่อนที่แสดงเปรียบเทียบ</w:t>
      </w:r>
      <w:r w:rsidR="007D7F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54220BA5" w14:textId="6945CBDA" w:rsidR="00B0480D" w:rsidRPr="00B0480D" w:rsidRDefault="00B0480D" w:rsidP="007D7FE6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>ผลสะสมของเปลี่ยนแปลงนโยบายการบัญชีแสดงอยู่ในหมายเหตุประกอบงบการเงินระหว่างกาล</w:t>
      </w:r>
      <w:r w:rsidR="00204FA5">
        <w:rPr>
          <w:rFonts w:asciiTheme="majorBidi" w:hAnsiTheme="majorBidi" w:cstheme="majorBidi" w:hint="cs"/>
          <w:color w:val="000000"/>
          <w:spacing w:val="-2"/>
          <w:sz w:val="28"/>
          <w:cs/>
        </w:rPr>
        <w:t>แบบย่อ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</w:p>
    <w:p w14:paraId="39259EC5" w14:textId="77777777" w:rsidR="00B0480D" w:rsidRPr="00B0480D" w:rsidRDefault="00B0480D" w:rsidP="00B0480D">
      <w:pPr>
        <w:spacing w:before="240" w:line="240" w:lineRule="atLeast"/>
        <w:ind w:firstLine="360"/>
        <w:rPr>
          <w:rFonts w:asciiTheme="majorBidi" w:hAnsiTheme="majorBidi"/>
          <w:b/>
          <w:bCs/>
          <w:sz w:val="28"/>
        </w:rPr>
      </w:pPr>
      <w:r w:rsidRPr="00B0480D">
        <w:rPr>
          <w:rFonts w:asciiTheme="majorBidi" w:hAnsi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B0480D">
        <w:rPr>
          <w:rFonts w:asciiTheme="majorBidi" w:hAnsiTheme="majorBidi"/>
          <w:b/>
          <w:bCs/>
          <w:sz w:val="28"/>
        </w:rPr>
        <w:t xml:space="preserve">16 </w:t>
      </w:r>
      <w:r w:rsidRPr="00B0480D">
        <w:rPr>
          <w:rFonts w:asciiTheme="majorBidi" w:hAnsiTheme="majorBidi"/>
          <w:b/>
          <w:bCs/>
          <w:sz w:val="28"/>
          <w:cs/>
        </w:rPr>
        <w:t>เรื่อง สัญญาเช่า</w:t>
      </w:r>
    </w:p>
    <w:p w14:paraId="073B5F47" w14:textId="6C1DD39D" w:rsidR="002403B3" w:rsidRDefault="00B0480D" w:rsidP="0017203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มาตรฐานการรายงานทางการเงิน ฉบับที่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ใช้แทนมาตรฐานการบัญชี ฉบับที่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>17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B5919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B0480D">
        <w:rPr>
          <w:rFonts w:asciiTheme="majorBidi" w:hAnsiTheme="majorBidi" w:cstheme="majorBidi"/>
          <w:color w:val="000000"/>
          <w:spacing w:val="-2"/>
          <w:sz w:val="28"/>
        </w:rPr>
        <w:t xml:space="preserve">12 </w:t>
      </w:r>
      <w:r w:rsidRPr="00B0480D">
        <w:rPr>
          <w:rFonts w:asciiTheme="majorBidi" w:hAnsiTheme="majorBidi" w:cstheme="majorBidi"/>
          <w:color w:val="000000"/>
          <w:spacing w:val="-2"/>
          <w:sz w:val="28"/>
          <w:cs/>
        </w:rPr>
        <w:t>เดือน เว้นแต่สินทรัพย์อ้างอิงนั้นมีมูลค่าต่ำ</w:t>
      </w:r>
    </w:p>
    <w:p w14:paraId="3F288660" w14:textId="3DF1D324" w:rsidR="004249A9" w:rsidRPr="004249A9" w:rsidRDefault="004249A9" w:rsidP="0017203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การบัญชีสำหรับผู้ให้เช่าไม่มีการเปลี่ยนแปลงอย่างมีสาระสำคัญจากมาตรฐานการบัญชีฉบับที่</w:t>
      </w:r>
      <w:r w:rsidR="00184A3B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/>
          <w:color w:val="000000"/>
          <w:spacing w:val="-2"/>
          <w:sz w:val="28"/>
        </w:rPr>
        <w:t>17</w:t>
      </w:r>
      <w:r w:rsidR="004B5919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CB35AD0" w14:textId="76798B47" w:rsidR="004249A9" w:rsidRDefault="004249A9" w:rsidP="00172030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</w:t>
      </w:r>
      <w:r w:rsidR="004B5919">
        <w:rPr>
          <w:rFonts w:asciiTheme="majorBidi" w:hAnsiTheme="majorBidi" w:hint="cs"/>
          <w:color w:val="000000"/>
          <w:spacing w:val="-2"/>
          <w:sz w:val="28"/>
          <w:cs/>
        </w:rPr>
        <w:t>น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ทางการเงินฉบับนี้มาถือปฏิบัติครั้งแรกโดยปรับปรุงกับกำไรสะสม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/>
          <w:color w:val="000000"/>
          <w:spacing w:val="-2"/>
          <w:sz w:val="28"/>
        </w:rPr>
        <w:t>1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มกราคม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/>
          <w:color w:val="000000"/>
          <w:spacing w:val="-2"/>
          <w:sz w:val="28"/>
        </w:rPr>
        <w:t>2563</w:t>
      </w:r>
      <w:r w:rsidRPr="004249A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และไม่ปรับย้อนหลังงบการเงิน</w:t>
      </w:r>
      <w:r w:rsidR="001060F8">
        <w:rPr>
          <w:rFonts w:asciiTheme="majorBidi" w:hAnsiTheme="majorBidi"/>
          <w:color w:val="000000"/>
          <w:spacing w:val="-2"/>
          <w:sz w:val="28"/>
        </w:rPr>
        <w:t xml:space="preserve">  </w:t>
      </w:r>
      <w:r w:rsidRPr="004249A9">
        <w:rPr>
          <w:rFonts w:asciiTheme="majorBidi" w:hAnsiTheme="majorBidi" w:hint="cs"/>
          <w:color w:val="000000"/>
          <w:spacing w:val="-2"/>
          <w:sz w:val="28"/>
          <w:cs/>
        </w:rPr>
        <w:t>ปีก่อนที่แสดงเปรียบเทียบ</w:t>
      </w:r>
    </w:p>
    <w:p w14:paraId="6FBB8AE0" w14:textId="4A0B0733" w:rsidR="004249A9" w:rsidRDefault="004249A9" w:rsidP="00172030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1060F8">
        <w:rPr>
          <w:rFonts w:asciiTheme="majorBidi" w:hAnsiTheme="majorBidi" w:cstheme="majorBidi" w:hint="cs"/>
          <w:color w:val="000000"/>
          <w:spacing w:val="-2"/>
          <w:sz w:val="28"/>
          <w:cs/>
        </w:rPr>
        <w:t>ผลสะสมของเปลี่ยนแปลงนโยบายการบัญชีแสดงอยู่ในหมายเหตุประกอบงบการเงินระหว่างกาล</w:t>
      </w:r>
      <w:r w:rsidR="00595CD6">
        <w:rPr>
          <w:rFonts w:asciiTheme="majorBidi" w:hAnsiTheme="majorBidi" w:cstheme="majorBidi" w:hint="cs"/>
          <w:color w:val="000000"/>
          <w:spacing w:val="-2"/>
          <w:sz w:val="28"/>
          <w:cs/>
        </w:rPr>
        <w:t>แบบย่อ</w:t>
      </w:r>
      <w:r w:rsidRPr="001060F8">
        <w:rPr>
          <w:rFonts w:asciiTheme="majorBidi" w:hAnsiTheme="majorBidi" w:cstheme="majorBidi" w:hint="cs"/>
          <w:color w:val="000000"/>
          <w:spacing w:val="-2"/>
          <w:sz w:val="28"/>
          <w:cs/>
        </w:rPr>
        <w:t>ข้อ</w:t>
      </w:r>
      <w:r w:rsidRPr="001060F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60F8">
        <w:rPr>
          <w:rFonts w:asciiTheme="majorBidi" w:hAnsiTheme="majorBidi" w:cstheme="majorBidi"/>
          <w:color w:val="000000"/>
          <w:spacing w:val="-2"/>
          <w:sz w:val="28"/>
        </w:rPr>
        <w:t>4</w:t>
      </w:r>
    </w:p>
    <w:p w14:paraId="0825786B" w14:textId="21EAC61B" w:rsidR="004249A9" w:rsidRDefault="004249A9" w:rsidP="007D7F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6BEC63C" w14:textId="77777777" w:rsidR="00E120C6" w:rsidRDefault="00E120C6" w:rsidP="007D7F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32C31A" w14:textId="4F5EFB8F" w:rsidR="00F53166" w:rsidRPr="00997E8D" w:rsidRDefault="009D1999" w:rsidP="003D6470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jc w:val="thaiDistribute"/>
        <w:rPr>
          <w:rFonts w:asciiTheme="majorBidi" w:hAnsiTheme="majorBidi" w:cstheme="majorBidi"/>
          <w:b/>
          <w:bCs/>
          <w:sz w:val="28"/>
        </w:rPr>
      </w:pPr>
      <w:r w:rsidRPr="009D1999">
        <w:rPr>
          <w:rFonts w:asciiTheme="majorBidi" w:hAnsiTheme="majorBidi" w:hint="cs"/>
          <w:b/>
          <w:bCs/>
          <w:sz w:val="28"/>
          <w:cs/>
        </w:rPr>
        <w:t>นโยบายการบัญชีที่สำคัญ</w:t>
      </w:r>
    </w:p>
    <w:p w14:paraId="1F745126" w14:textId="4C03D2CC" w:rsidR="006D5EB5" w:rsidRDefault="00997E8D" w:rsidP="003D6470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97E8D">
        <w:rPr>
          <w:rFonts w:asciiTheme="majorBidi" w:hAnsiTheme="majorBidi" w:cstheme="majorBidi" w:hint="cs"/>
          <w:spacing w:val="-2"/>
          <w:sz w:val="28"/>
          <w:cs/>
        </w:rPr>
        <w:t>งบการเงินระหว่างกาลนี้จัดทำขึ้นโดยใช้</w:t>
      </w:r>
      <w:r w:rsidR="004249A9">
        <w:rPr>
          <w:rFonts w:asciiTheme="majorBidi" w:hAnsiTheme="majorBidi" w:cstheme="majorBidi" w:hint="cs"/>
          <w:spacing w:val="-2"/>
          <w:sz w:val="28"/>
          <w:cs/>
        </w:rPr>
        <w:t>หลักเกณฑ์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/>
          <w:spacing w:val="-2"/>
          <w:sz w:val="28"/>
        </w:rPr>
        <w:t xml:space="preserve">31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/>
          <w:spacing w:val="-2"/>
          <w:sz w:val="28"/>
        </w:rPr>
        <w:t xml:space="preserve">2562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5DC9E250" w14:textId="46C70C40" w:rsidR="00997E8D" w:rsidRPr="00997E8D" w:rsidRDefault="004249A9" w:rsidP="003D6470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4.1</w:t>
      </w:r>
      <w:r w:rsidR="003F08ED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ab/>
      </w:r>
      <w:r w:rsidR="00997E8D" w:rsidRPr="00997E8D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เครื่องมือทางการเงิน</w:t>
      </w:r>
    </w:p>
    <w:p w14:paraId="7F856A97" w14:textId="24FBF2B4" w:rsidR="00997E8D" w:rsidRPr="001060F8" w:rsidRDefault="00997E8D" w:rsidP="003D6470">
      <w:pPr>
        <w:tabs>
          <w:tab w:val="left" w:pos="45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</w:rPr>
      </w:pPr>
      <w:r w:rsidRPr="001060F8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</w:rPr>
        <w:t>การจัดประเภทรายการและวัดมูลค่า</w:t>
      </w:r>
    </w:p>
    <w:p w14:paraId="2A3ECAD9" w14:textId="77777777" w:rsidR="000E24B1" w:rsidRDefault="00997E8D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97E8D">
        <w:rPr>
          <w:rFonts w:asciiTheme="majorBidi" w:hAnsiTheme="majorBidi" w:cstheme="majorBidi" w:hint="cs"/>
          <w:spacing w:val="-2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172030">
        <w:rPr>
          <w:rFonts w:asciiTheme="majorBidi" w:hAnsiTheme="majorBidi" w:cstheme="majorBidi" w:hint="cs"/>
          <w:spacing w:val="-2"/>
          <w:sz w:val="28"/>
          <w:cs/>
        </w:rPr>
        <w:t xml:space="preserve"> หรือ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ผ่านกำไรขาดทุนเบ็ดเสร็จอื่น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หรือราคาทุนตัดจำหน่าย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และลักษณะของกระแสเงินสด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ตามสัญญาของสินทรัพย์ทางการเงินนั้น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</w:p>
    <w:p w14:paraId="7035B87C" w14:textId="77777777" w:rsidR="000E24B1" w:rsidRDefault="00997E8D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97E8D">
        <w:rPr>
          <w:rFonts w:asciiTheme="majorBidi" w:hAnsiTheme="majorBidi" w:cstheme="majorBidi" w:hint="cs"/>
          <w:spacing w:val="-2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997E8D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97E8D">
        <w:rPr>
          <w:rFonts w:asciiTheme="majorBidi" w:hAnsiTheme="majorBidi" w:cstheme="majorBidi" w:hint="cs"/>
          <w:spacing w:val="-2"/>
          <w:sz w:val="28"/>
          <w:cs/>
        </w:rPr>
        <w:t>หรือผ่านกำไรขาดทุนเบ็ดเสร็จอื่น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</w:p>
    <w:p w14:paraId="685F5CBD" w14:textId="77777777" w:rsidR="000E24B1" w:rsidRDefault="00997E8D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97E8D">
        <w:rPr>
          <w:rFonts w:asciiTheme="majorBidi" w:hAnsiTheme="majorBidi" w:cstheme="majorBidi" w:hint="cs"/>
          <w:spacing w:val="-2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353A5F0" w14:textId="2FCD0C58" w:rsidR="00997E8D" w:rsidRDefault="00997E8D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97E8D">
        <w:rPr>
          <w:rFonts w:asciiTheme="majorBidi" w:hAnsiTheme="majorBidi" w:cstheme="majorBidi" w:hint="cs"/>
          <w:spacing w:val="-2"/>
          <w:sz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7A169EA8" w14:textId="5634F7E0" w:rsidR="00072918" w:rsidRPr="001060F8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060F8">
        <w:rPr>
          <w:rFonts w:asciiTheme="majorBidi" w:hAnsiTheme="majorBidi" w:hint="cs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2857FE26" w14:textId="1E031037" w:rsidR="00997E8D" w:rsidRPr="00072918" w:rsidRDefault="00072918" w:rsidP="003D6470">
      <w:pPr>
        <w:spacing w:before="240" w:line="240" w:lineRule="atLeast"/>
        <w:ind w:left="360" w:right="-90"/>
        <w:jc w:val="thaiDistribute"/>
        <w:rPr>
          <w:rFonts w:asciiTheme="majorBidi" w:hAnsiTheme="majorBidi" w:cstheme="majorBidi"/>
          <w:spacing w:val="-2"/>
          <w:sz w:val="28"/>
        </w:rPr>
      </w:pPr>
      <w:r w:rsidRPr="00072918">
        <w:rPr>
          <w:rFonts w:asciiTheme="majorBidi" w:hAnsiTheme="majorBidi" w:cstheme="majorBidi" w:hint="cs"/>
          <w:spacing w:val="-2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</w:t>
      </w:r>
      <w:r>
        <w:rPr>
          <w:rFonts w:asciiTheme="majorBidi" w:hAnsiTheme="majorBidi" w:cstheme="majorBidi" w:hint="cs"/>
          <w:spacing w:val="-2"/>
          <w:sz w:val="28"/>
          <w:cs/>
        </w:rPr>
        <w:t>ย</w:t>
      </w:r>
      <w:r w:rsidRPr="00072918">
        <w:rPr>
          <w:rFonts w:asciiTheme="majorBidi" w:hAnsiTheme="majorBidi" w:cstheme="majorBidi" w:hint="cs"/>
          <w:spacing w:val="-2"/>
          <w:sz w:val="28"/>
          <w:cs/>
        </w:rPr>
        <w:t>โดยไม่จำเป็นต้องรอให้เหตุการณ์ที่มีการด้อยค่าด้านเครดิตเกิดขึ้นก่อน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</w:t>
      </w:r>
      <w:r>
        <w:rPr>
          <w:rFonts w:asciiTheme="majorBidi" w:hAnsiTheme="majorBidi" w:cstheme="majorBidi" w:hint="cs"/>
          <w:spacing w:val="-2"/>
          <w:sz w:val="28"/>
          <w:cs/>
        </w:rPr>
        <w:t>่</w:t>
      </w:r>
      <w:r w:rsidRPr="00072918">
        <w:rPr>
          <w:rFonts w:asciiTheme="majorBidi" w:hAnsiTheme="majorBidi" w:cstheme="majorBidi" w:hint="cs"/>
          <w:spacing w:val="-2"/>
          <w:sz w:val="28"/>
          <w:cs/>
        </w:rPr>
        <w:t>แท้จริงที่แตกต่างกันในแต่ละระดับ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0729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72918">
        <w:rPr>
          <w:rFonts w:asciiTheme="majorBidi" w:hAnsiTheme="majorBidi" w:cstheme="majorBidi" w:hint="cs"/>
          <w:spacing w:val="-2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67CF72E" w14:textId="04768FB9" w:rsidR="00072918" w:rsidRPr="00B71471" w:rsidRDefault="004249A9" w:rsidP="003D6470">
      <w:pPr>
        <w:tabs>
          <w:tab w:val="left" w:pos="360"/>
          <w:tab w:val="left" w:pos="540"/>
        </w:tabs>
        <w:spacing w:before="120" w:after="160" w:line="400" w:lineRule="exact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4.2</w:t>
      </w:r>
      <w:r w:rsidR="003F08ED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ab/>
      </w:r>
      <w:r w:rsidR="00072918" w:rsidRPr="00B71471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สัญญาเช่า</w:t>
      </w:r>
    </w:p>
    <w:p w14:paraId="13238A30" w14:textId="77777777" w:rsidR="00072918" w:rsidRPr="001060F8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1060F8">
        <w:rPr>
          <w:rFonts w:asciiTheme="majorBidi" w:hAnsiTheme="majorBidi"/>
          <w:b/>
          <w:bCs/>
          <w:i/>
          <w:iCs/>
          <w:sz w:val="28"/>
          <w:cs/>
        </w:rPr>
        <w:t>สินทรัพย์สิทธิการใช้</w:t>
      </w:r>
    </w:p>
    <w:p w14:paraId="55790B2F" w14:textId="634DE6A2" w:rsidR="00072918" w:rsidRPr="00B71471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B71471">
        <w:rPr>
          <w:rFonts w:asciiTheme="majorBidi" w:hAnsiTheme="majorBidi" w:cstheme="majorBidi"/>
          <w:sz w:val="28"/>
          <w:cs/>
        </w:rPr>
        <w:t>กลุ่มบริษัทรับรู้สินทรัพย์สิทธิการใช้</w:t>
      </w:r>
      <w:r w:rsidRPr="00B71471">
        <w:rPr>
          <w:rFonts w:asciiTheme="majorBidi" w:hAnsiTheme="majorBidi" w:cstheme="majorBidi"/>
          <w:sz w:val="28"/>
        </w:rPr>
        <w:t xml:space="preserve"> </w:t>
      </w:r>
      <w:r w:rsidRPr="00B71471">
        <w:rPr>
          <w:rFonts w:asciiTheme="majorBidi" w:hAnsiTheme="majorBidi" w:cstheme="majorBidi"/>
          <w:sz w:val="28"/>
          <w:cs/>
        </w:rPr>
        <w:t>ณ</w:t>
      </w:r>
      <w:r w:rsidRPr="00B71471">
        <w:rPr>
          <w:rFonts w:asciiTheme="majorBidi" w:hAnsiTheme="majorBidi" w:cstheme="majorBidi"/>
          <w:sz w:val="28"/>
        </w:rPr>
        <w:t xml:space="preserve"> </w:t>
      </w:r>
      <w:r w:rsidRPr="00B71471">
        <w:rPr>
          <w:rFonts w:asciiTheme="majorBidi" w:hAnsiTheme="majorBidi" w:cstheme="majorBidi"/>
          <w:sz w:val="28"/>
          <w:cs/>
        </w:rPr>
        <w:t>วันที่สัญญาเช่าเริ่มมีผล สินทรัพย์สิทธิการใช้วัดมูลค่าด้วยราคาทุนหักค่าเสื่อมราคาสะสมผลขาดทุนจากการด้อยค่าสะสม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03FDE0E" w14:textId="6F9765A0" w:rsidR="00072918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B71471">
        <w:rPr>
          <w:rFonts w:asciiTheme="majorBidi" w:hAnsiTheme="majorBidi" w:cstheme="majorBidi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439505F" w14:textId="77777777" w:rsidR="00072918" w:rsidRPr="001060F8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060F8">
        <w:rPr>
          <w:rFonts w:asciiTheme="majorBidi" w:hAnsiTheme="majorBidi" w:cstheme="majorBidi"/>
          <w:b/>
          <w:bCs/>
          <w:i/>
          <w:iCs/>
          <w:sz w:val="28"/>
          <w:cs/>
        </w:rPr>
        <w:t>หนี้สินตามสัญญาเช่า</w:t>
      </w:r>
    </w:p>
    <w:p w14:paraId="2EAD5FC3" w14:textId="35A8FBF7" w:rsidR="009E6B9D" w:rsidRPr="00072918" w:rsidRDefault="00072918" w:rsidP="003D6470">
      <w:pPr>
        <w:tabs>
          <w:tab w:val="left" w:pos="630"/>
          <w:tab w:val="left" w:pos="81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B71471">
        <w:rPr>
          <w:rFonts w:asciiTheme="majorBidi" w:hAnsiTheme="majorBidi" w:cstheme="majorBidi"/>
          <w:sz w:val="28"/>
          <w:cs/>
        </w:rPr>
        <w:t>ณ</w:t>
      </w:r>
      <w:r w:rsidR="001E1F86">
        <w:rPr>
          <w:rFonts w:asciiTheme="majorBidi" w:hAnsiTheme="majorBidi" w:cstheme="majorBidi" w:hint="cs"/>
          <w:sz w:val="28"/>
          <w:cs/>
        </w:rPr>
        <w:t xml:space="preserve"> </w:t>
      </w:r>
      <w:r w:rsidRPr="00B71471">
        <w:rPr>
          <w:rFonts w:asciiTheme="majorBidi" w:hAnsiTheme="majorBidi" w:cstheme="majorBidi"/>
          <w:sz w:val="28"/>
          <w:cs/>
        </w:rPr>
        <w:t xml:space="preserve">วันที่สัญญาเช่าเริ่มมีผล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="001E1F86">
        <w:rPr>
          <w:rFonts w:asciiTheme="majorBidi" w:hAnsiTheme="majorBidi" w:cstheme="majorBidi" w:hint="cs"/>
          <w:sz w:val="28"/>
          <w:cs/>
        </w:rPr>
        <w:t xml:space="preserve">   </w:t>
      </w:r>
      <w:r w:rsidRPr="00B71471">
        <w:rPr>
          <w:rFonts w:asciiTheme="majorBidi" w:hAnsiTheme="majorBidi" w:cstheme="majorBidi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5FB0DC5" w14:textId="77777777" w:rsidR="00072918" w:rsidRPr="001060F8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060F8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CAF5848" w14:textId="54B3DE86" w:rsidR="00AF5C14" w:rsidRPr="00B71471" w:rsidRDefault="00072918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B71471">
        <w:rPr>
          <w:rFonts w:asciiTheme="majorBidi" w:hAnsiTheme="majorBidi" w:cstheme="majorBidi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B71471">
        <w:rPr>
          <w:rFonts w:asciiTheme="majorBidi" w:hAnsiTheme="majorBidi" w:cstheme="majorBidi"/>
          <w:sz w:val="28"/>
        </w:rPr>
        <w:t xml:space="preserve">12 </w:t>
      </w:r>
      <w:r w:rsidRPr="00B71471">
        <w:rPr>
          <w:rFonts w:asciiTheme="majorBidi" w:hAnsiTheme="majorBidi" w:cstheme="majorBidi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4ACB90A" w14:textId="789E6664" w:rsidR="00072918" w:rsidRDefault="009E6B9D" w:rsidP="003D6470">
      <w:pPr>
        <w:tabs>
          <w:tab w:val="left" w:pos="180"/>
          <w:tab w:val="left" w:pos="360"/>
        </w:tabs>
        <w:spacing w:before="240" w:line="240" w:lineRule="atLeast"/>
        <w:ind w:left="360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t>4.</w:t>
      </w:r>
      <w:r w:rsidR="001448D3">
        <w:rPr>
          <w:rFonts w:asciiTheme="majorBidi" w:hAnsiTheme="majorBidi"/>
          <w:b/>
          <w:bCs/>
          <w:sz w:val="28"/>
        </w:rPr>
        <w:t>3</w:t>
      </w:r>
      <w:r w:rsidR="003F08ED">
        <w:rPr>
          <w:rFonts w:asciiTheme="majorBidi" w:hAnsiTheme="majorBidi"/>
          <w:b/>
          <w:bCs/>
          <w:sz w:val="28"/>
          <w:cs/>
        </w:rPr>
        <w:tab/>
      </w:r>
      <w:r w:rsidR="005370AB" w:rsidRPr="005370AB">
        <w:rPr>
          <w:rFonts w:asciiTheme="majorBidi" w:hAnsiTheme="majorBidi" w:hint="cs"/>
          <w:b/>
          <w:bCs/>
          <w:sz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89B3F89" w14:textId="1A325B62" w:rsidR="00977ED0" w:rsidRPr="00977ED0" w:rsidRDefault="00977ED0" w:rsidP="003D647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และมาตรฐานการรายงานทางการเงิน</w:t>
      </w:r>
      <w:r w:rsidR="00E3001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ฉบับที่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มาถือปฏิบัติในระหว่างงวดปัจจุบัน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โดยกลุ่มบริษัทได้เลือกปรับผลสะสมจากการเปลี่ยนแปลงโดยปรับปรุงกับกำไรสะสม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300B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1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และไม่ปรับย้อนหลังงบการเงินงวดก่อนที่แสดงเปรียบเทียบ</w:t>
      </w:r>
    </w:p>
    <w:p w14:paraId="60061E4C" w14:textId="5E0ABDC6" w:rsidR="00F53166" w:rsidRPr="00977ED0" w:rsidRDefault="00977ED0" w:rsidP="00B36CCD">
      <w:pPr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ผลกระทบต่อกำไรสะสมต้นงวดปี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84A3B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จากการเปลี่ยนแปลงนโยบายการบัญชีเนื่องจากการนำมาตรฐานเหล่านี้มาถือปฏิบัติ</w:t>
      </w:r>
      <w:r w:rsidRPr="00977ED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77ED0">
        <w:rPr>
          <w:rFonts w:asciiTheme="majorBidi" w:hAnsiTheme="majorBidi" w:cstheme="majorBidi" w:hint="cs"/>
          <w:color w:val="000000"/>
          <w:spacing w:val="-2"/>
          <w:sz w:val="28"/>
          <w:cs/>
        </w:rPr>
        <w:t>แสดงได้ดังนี้</w:t>
      </w:r>
    </w:p>
    <w:tbl>
      <w:tblPr>
        <w:tblStyle w:val="TableGrid2"/>
        <w:tblW w:w="91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800"/>
        <w:gridCol w:w="1620"/>
        <w:gridCol w:w="1425"/>
        <w:gridCol w:w="6"/>
      </w:tblGrid>
      <w:tr w:rsidR="00DE4F91" w:rsidRPr="00242A7E" w14:paraId="4CE9829E" w14:textId="77777777" w:rsidTr="00FD3917">
        <w:trPr>
          <w:tblHeader/>
        </w:trPr>
        <w:tc>
          <w:tcPr>
            <w:tcW w:w="9171" w:type="dxa"/>
            <w:gridSpan w:val="6"/>
            <w:shd w:val="clear" w:color="auto" w:fill="auto"/>
          </w:tcPr>
          <w:p w14:paraId="5919C6B9" w14:textId="77777777" w:rsidR="00DE4F91" w:rsidRPr="00242A7E" w:rsidRDefault="00DE4F91" w:rsidP="007F27FE">
            <w:pPr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>(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42A7E">
              <w:rPr>
                <w:rFonts w:asciiTheme="majorBidi" w:hAnsiTheme="majorBidi" w:cstheme="majorBidi"/>
                <w:sz w:val="28"/>
              </w:rPr>
              <w:t>: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242A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4F91" w:rsidRPr="00242A7E" w14:paraId="75B4B517" w14:textId="77777777" w:rsidTr="00B33FD2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3544D851" w14:textId="77777777" w:rsidR="00DE4F91" w:rsidRPr="00242A7E" w:rsidRDefault="00DE4F91" w:rsidP="00B7147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85" w:type="dxa"/>
            <w:gridSpan w:val="4"/>
            <w:shd w:val="clear" w:color="auto" w:fill="auto"/>
            <w:vAlign w:val="bottom"/>
          </w:tcPr>
          <w:p w14:paraId="2D2B6B00" w14:textId="77777777" w:rsidR="00DE4F91" w:rsidRPr="00242A7E" w:rsidRDefault="00DE4F91" w:rsidP="00774347">
            <w:pPr>
              <w:pBdr>
                <w:bottom w:val="single" w:sz="4" w:space="1" w:color="auto"/>
              </w:pBdr>
              <w:spacing w:line="360" w:lineRule="exact"/>
              <w:ind w:left="-106" w:right="-5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E4F91" w:rsidRPr="00242A7E" w14:paraId="2291E6BA" w14:textId="77777777" w:rsidTr="00B33FD2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3094283F" w14:textId="77777777" w:rsidR="00DE4F91" w:rsidRPr="00242A7E" w:rsidRDefault="00DE4F91" w:rsidP="00B7147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8BA26" w14:textId="77777777" w:rsidR="00DE4F91" w:rsidRPr="00242A7E" w:rsidRDefault="00DE4F91" w:rsidP="00B71471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1B6A25AA" w14:textId="77777777" w:rsidR="00DE4F91" w:rsidRPr="00242A7E" w:rsidRDefault="00DE4F91" w:rsidP="00E3001F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ผลกระทบจาก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233A6C6" w14:textId="77777777" w:rsidR="00DE4F91" w:rsidRPr="00242A7E" w:rsidRDefault="00DE4F91" w:rsidP="00B71471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1B44F753" w14:textId="77777777" w:rsidTr="00B33FD2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524D3D85" w14:textId="77777777" w:rsidR="00DE4F91" w:rsidRPr="00242A7E" w:rsidRDefault="00DE4F91" w:rsidP="00B7147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3DE9E2" w14:textId="77777777" w:rsidR="00DE4F91" w:rsidRPr="00242A7E" w:rsidRDefault="00DE4F91" w:rsidP="00CB7661">
            <w:pPr>
              <w:pBdr>
                <w:bottom w:val="single" w:sz="4" w:space="1" w:color="auto"/>
              </w:pBdr>
              <w:spacing w:line="360" w:lineRule="exact"/>
              <w:ind w:left="-106" w:right="-76"/>
              <w:jc w:val="center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42A7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4289BF" w14:textId="24FE365A" w:rsidR="00DE4F91" w:rsidRPr="00242A7E" w:rsidRDefault="00DE4F91" w:rsidP="00CB76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มาตรฐานการรายงาน            ทางการเงินกลุ่</w:t>
            </w:r>
            <w:r w:rsidR="00CB7661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AB4DF5" w14:textId="42470FB0" w:rsidR="00DE4F91" w:rsidRPr="00242A7E" w:rsidRDefault="00DE4F91" w:rsidP="00CB7661">
            <w:pPr>
              <w:pBdr>
                <w:bottom w:val="single" w:sz="4" w:space="1" w:color="auto"/>
              </w:pBdr>
              <w:spacing w:line="360" w:lineRule="exact"/>
              <w:ind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242A7E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7DAADA8" w14:textId="77777777" w:rsidR="00DE4F91" w:rsidRPr="00242A7E" w:rsidRDefault="00DE4F91" w:rsidP="00CB7661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242A7E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E4F91" w:rsidRPr="00242A7E" w14:paraId="4AAC055E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FD0F734" w14:textId="77777777" w:rsidR="00DE4F91" w:rsidRPr="00242A7E" w:rsidRDefault="00DE4F91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14:paraId="4EA86DBE" w14:textId="77777777" w:rsidR="00DE4F91" w:rsidRPr="00242A7E" w:rsidRDefault="00DE4F91" w:rsidP="00B7147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E86E26C" w14:textId="77777777" w:rsidR="00DE4F91" w:rsidRPr="00242A7E" w:rsidRDefault="00DE4F91" w:rsidP="00B7147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7A91F41" w14:textId="77777777" w:rsidR="00DE4F91" w:rsidRPr="00242A7E" w:rsidRDefault="00DE4F91" w:rsidP="00B7147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7E20C82B" w14:textId="77777777" w:rsidR="00DE4F91" w:rsidRPr="00242A7E" w:rsidRDefault="00DE4F91" w:rsidP="00B7147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29E79980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456C8C8" w14:textId="77777777" w:rsidR="00DE4F91" w:rsidRPr="00242A7E" w:rsidRDefault="00DE4F91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16E22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CAE126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2C3DA1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A45269F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1C34B7FE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4F88104" w14:textId="77777777" w:rsidR="00DE4F91" w:rsidRPr="00242A7E" w:rsidRDefault="00DE4F91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A552A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21F683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FAD9A6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B7CC23F" w14:textId="77777777" w:rsidR="00DE4F91" w:rsidRPr="00242A7E" w:rsidRDefault="00DE4F91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D3917" w:rsidRPr="00242A7E" w14:paraId="18931296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5FCF0D7" w14:textId="0D20A048" w:rsidR="00FD3917" w:rsidRPr="00FD3917" w:rsidRDefault="00FD3917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</w:rPr>
            </w:pPr>
            <w:r w:rsidRPr="00FD3917">
              <w:rPr>
                <w:rFonts w:asciiTheme="majorBidi" w:hAnsiTheme="majorBidi" w:cstheme="majorBidi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0106B" w14:textId="5A79F9B8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72B672" w14:textId="6B847D6D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DF161" w14:textId="54CCB9A1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B1F864" w14:textId="4CFA3938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D3917" w:rsidRPr="00242A7E" w14:paraId="79E7201E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6F1B862" w14:textId="262E4A62" w:rsidR="00FD3917" w:rsidRPr="00FD3917" w:rsidRDefault="00FD3917" w:rsidP="00FD3917">
            <w:pPr>
              <w:spacing w:line="360" w:lineRule="exact"/>
              <w:ind w:left="-110" w:firstLine="2"/>
              <w:rPr>
                <w:rFonts w:asciiTheme="majorBidi" w:hAnsiTheme="majorBidi" w:cstheme="majorBidi"/>
                <w:sz w:val="28"/>
                <w:cs/>
              </w:rPr>
            </w:pPr>
            <w:r w:rsidRPr="00FD3917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B39E1" w14:textId="442D9F3B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284202" w14:textId="64987520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791554" w14:textId="47D23F91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433FFC0" w14:textId="48DC82D4" w:rsidR="00FD3917" w:rsidRPr="00242A7E" w:rsidRDefault="00FD3917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0861E9" w:rsidRPr="00242A7E" w14:paraId="1BCFF9B6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190E1BC" w14:textId="535B3E52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</w:t>
            </w:r>
            <w:r w:rsidR="00B33FD2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0D3EB" w14:textId="2687C0E0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F1125A">
              <w:rPr>
                <w:rFonts w:asciiTheme="majorBidi" w:hAnsiTheme="majorBidi" w:cstheme="majorBidi" w:hint="eastAsia"/>
                <w:sz w:val="28"/>
              </w:rPr>
              <w:t>353,545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3ECA6A" w14:textId="40FF0839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F1125A">
              <w:rPr>
                <w:rFonts w:asciiTheme="majorBidi" w:hAnsiTheme="majorBidi" w:cstheme="majorBidi" w:hint="eastAsia"/>
                <w:sz w:val="28"/>
              </w:rPr>
              <w:t xml:space="preserve"> 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E84204" w14:textId="12EB4B0D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F1125A">
              <w:rPr>
                <w:rFonts w:asciiTheme="majorBidi" w:hAnsiTheme="majorBidi" w:cstheme="majorBidi" w:hint="eastAsia"/>
                <w:sz w:val="28"/>
              </w:rPr>
              <w:t xml:space="preserve"> -  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2395071" w14:textId="67AAEB1E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F1125A">
              <w:rPr>
                <w:rFonts w:asciiTheme="majorBidi" w:hAnsiTheme="majorBidi" w:cstheme="majorBidi" w:hint="eastAsia"/>
                <w:sz w:val="28"/>
              </w:rPr>
              <w:t>328,852</w:t>
            </w:r>
          </w:p>
        </w:tc>
      </w:tr>
      <w:tr w:rsidR="000861E9" w:rsidRPr="00242A7E" w14:paraId="0CED792A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3D1F096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76443" w14:textId="77777777" w:rsidR="000861E9" w:rsidRPr="00242A7E" w:rsidRDefault="000861E9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9E39E7" w14:textId="77777777" w:rsidR="000861E9" w:rsidRPr="00242A7E" w:rsidRDefault="000861E9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202B68" w14:textId="77777777" w:rsidR="000861E9" w:rsidRPr="00242A7E" w:rsidRDefault="000861E9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2E227A" w14:textId="77777777" w:rsidR="000861E9" w:rsidRPr="00242A7E" w:rsidRDefault="000861E9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B33FD2" w:rsidRPr="00242A7E" w14:paraId="75259844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19D75C6" w14:textId="4BA92E04" w:rsidR="00B33FD2" w:rsidRPr="00B33FD2" w:rsidRDefault="00B33FD2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</w:rPr>
            </w:pPr>
            <w:r w:rsidRPr="00B33FD2">
              <w:rPr>
                <w:rFonts w:asciiTheme="majorBidi" w:hAnsiTheme="majorBidi" w:cstheme="majorBidi" w:hint="cs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BD625" w14:textId="17D43B0A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33FD2"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12F92D" w14:textId="47C0F290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33FD2">
              <w:rPr>
                <w:rFonts w:asciiTheme="majorBidi" w:hAnsiTheme="majorBidi" w:cstheme="majorBidi"/>
                <w:sz w:val="28"/>
              </w:rPr>
              <w:t>(24,801)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EDE703" w14:textId="50264724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33FD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4C42E01" w14:textId="67841F32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33FD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3FD2" w:rsidRPr="00242A7E" w14:paraId="7D27A34F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5E31C11" w14:textId="3B0B97D8" w:rsidR="00B33FD2" w:rsidRPr="00B33FD2" w:rsidRDefault="00B33FD2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858D7" w14:textId="251950BF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3537CD" w14:textId="77CDDE27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AA8B84" w14:textId="2FD069D7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4B70AD8" w14:textId="12731E7E" w:rsidR="00B33FD2" w:rsidRPr="00B33FD2" w:rsidRDefault="00B33FD2" w:rsidP="000C7589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</w:tr>
      <w:tr w:rsidR="000861E9" w:rsidRPr="00242A7E" w14:paraId="116BB12F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DC8FED9" w14:textId="7AD15396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58A4C" w14:textId="595A85F4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5E16E1">
              <w:rPr>
                <w:rFonts w:asciiTheme="majorBidi" w:hAnsiTheme="majorBidi" w:cstheme="majorBidi"/>
                <w:sz w:val="28"/>
              </w:rPr>
              <w:t>60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E16E1">
              <w:rPr>
                <w:rFonts w:asciiTheme="majorBidi" w:hAnsiTheme="majorBidi" w:cstheme="majorBidi"/>
                <w:sz w:val="28"/>
              </w:rPr>
              <w:t>17</w:t>
            </w:r>
            <w:r w:rsidR="00B36FD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F759AD" w14:textId="051A6E88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383A67" w14:textId="02A5D50B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5E16E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E16E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E258BA9" w14:textId="17714686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5E16E1">
              <w:rPr>
                <w:rFonts w:asciiTheme="majorBidi" w:hAnsiTheme="majorBidi" w:cstheme="majorBidi"/>
                <w:sz w:val="28"/>
              </w:rPr>
              <w:t>47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E16E1">
              <w:rPr>
                <w:rFonts w:asciiTheme="majorBidi" w:hAnsiTheme="majorBidi" w:cstheme="majorBidi"/>
                <w:sz w:val="28"/>
              </w:rPr>
              <w:t>96</w:t>
            </w:r>
            <w:r w:rsidR="00B36FD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861E9" w:rsidRPr="00242A7E" w14:paraId="651F343E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B7902EE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pacing w:val="-6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260C5" w14:textId="23D83F09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F7263A" w14:textId="39F6F97D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8275E9" w14:textId="00AAEB71" w:rsidR="000861E9" w:rsidRPr="00242A7E" w:rsidRDefault="000861E9" w:rsidP="000C7589">
            <w:pPr>
              <w:tabs>
                <w:tab w:val="decimal" w:pos="1176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5E16E1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3,</w:t>
            </w:r>
            <w:r w:rsidR="001D7A40">
              <w:rPr>
                <w:rFonts w:asciiTheme="majorBidi" w:hAnsiTheme="majorBidi" w:cstheme="majorBidi"/>
                <w:sz w:val="28"/>
              </w:rPr>
              <w:t>699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5F2226A" w14:textId="243E946C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5E16E1">
              <w:rPr>
                <w:rFonts w:asciiTheme="majorBidi" w:hAnsiTheme="majorBidi" w:cstheme="majorBidi"/>
                <w:sz w:val="28"/>
              </w:rPr>
              <w:t>33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D7A40">
              <w:rPr>
                <w:rFonts w:asciiTheme="majorBidi" w:hAnsiTheme="majorBidi" w:cstheme="majorBidi"/>
                <w:sz w:val="28"/>
              </w:rPr>
              <w:t>699</w:t>
            </w:r>
          </w:p>
        </w:tc>
      </w:tr>
      <w:tr w:rsidR="000861E9" w:rsidRPr="00242A7E" w14:paraId="19EB3FF1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8DDD830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BAECF" w14:textId="1EA02D0F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2E2154" w14:textId="01ED6B53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C15D2C" w14:textId="0C3AFE96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12029AB" w14:textId="4E457325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4682BE87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100CA94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87B4A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14E9289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5864A4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019BD60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25610EA2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0D412CB" w14:textId="0740C429" w:rsidR="000861E9" w:rsidRPr="00242A7E" w:rsidRDefault="000861E9" w:rsidP="007E04F1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ส่วนของหนี้สินตามสัญญาเช่า</w:t>
            </w:r>
            <w:r w:rsidR="00B33FD2"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ที่ถึงกำหนดชำระภายในหนึ่</w:t>
            </w:r>
            <w:r w:rsidR="007E04F1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1AFBF" w14:textId="3CE3DEBD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1FD621" w14:textId="1DF1567C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667C1F" w14:textId="4AC5394C" w:rsidR="000861E9" w:rsidRPr="00242A7E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(2,797)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5B46A5B" w14:textId="021E3C67" w:rsidR="000861E9" w:rsidRPr="00242A7E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0A95" w:rsidRPr="00242A7E" w14:paraId="0F37CB86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075D055" w14:textId="7EE1D08C" w:rsidR="00200A95" w:rsidRPr="00242A7E" w:rsidRDefault="00200A95" w:rsidP="007E04F1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ส่วนของหนี้สินตามสัญญาเช่าที่ถึงกำหนดชำระภายในหนึ่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63E65" w14:textId="380A92C8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5489A7" w14:textId="08ADC951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3180CB" w14:textId="7AC598BB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E26BD44" w14:textId="56D04788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</w:tr>
      <w:tr w:rsidR="000861E9" w:rsidRPr="00242A7E" w14:paraId="04971A18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77B3425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C3A5E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AA81A90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0FEE3C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4337187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1C18E741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3D0BA39" w14:textId="4E029095" w:rsidR="000861E9" w:rsidRPr="00242A7E" w:rsidRDefault="000861E9" w:rsidP="007E04F1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="00200A95"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4FCB0" w14:textId="4CF3180B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DEDFEE" w14:textId="34A88535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4167D4" w14:textId="51865305" w:rsidR="000861E9" w:rsidRPr="00242A7E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(7,691)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A391CF7" w14:textId="6FEDD3AB" w:rsidR="000861E9" w:rsidRPr="00242A7E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0A95" w:rsidRPr="00242A7E" w14:paraId="3EF23E43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17542DE" w14:textId="79909002" w:rsidR="00200A95" w:rsidRPr="00242A7E" w:rsidRDefault="00200A95" w:rsidP="007E04F1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316C3" w14:textId="0758BD6F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DD280F" w14:textId="7267F68E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568C88" w14:textId="64AE3105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5A2961" w14:textId="2A685A56" w:rsidR="00200A95" w:rsidRDefault="00200A95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</w:tr>
      <w:tr w:rsidR="000861E9" w:rsidRPr="00242A7E" w14:paraId="1E36CD46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26C72F2" w14:textId="77777777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26896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F2FE96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1DA4E5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34BCE51" w14:textId="77777777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26ACDD88" w14:textId="77777777" w:rsidTr="00B33FD2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76DB3B9" w14:textId="104C20B8" w:rsidR="000861E9" w:rsidRPr="00242A7E" w:rsidRDefault="000861E9" w:rsidP="003F08ED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สะสม - ยังไม่ได้จัดสรร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48A04" w14:textId="4777A27E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467480">
              <w:rPr>
                <w:rFonts w:asciiTheme="majorBidi" w:hAnsiTheme="majorBidi" w:cstheme="majorBidi" w:hint="eastAsia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67480">
              <w:rPr>
                <w:rFonts w:asciiTheme="majorBidi" w:hAnsiTheme="majorBidi" w:cstheme="majorBidi" w:hint="eastAsia"/>
                <w:sz w:val="28"/>
              </w:rPr>
              <w:t>287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67480">
              <w:rPr>
                <w:rFonts w:asciiTheme="majorBidi" w:hAnsiTheme="majorBidi" w:cstheme="majorBidi" w:hint="eastAsia"/>
                <w:sz w:val="28"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7F6BB6" w14:textId="53A1977C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F1125A"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53D7B2" w14:textId="793D5678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5869271" w14:textId="412B4569" w:rsidR="000861E9" w:rsidRPr="00242A7E" w:rsidRDefault="000861E9" w:rsidP="000C7589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(1,312,596)</w:t>
            </w:r>
          </w:p>
        </w:tc>
      </w:tr>
    </w:tbl>
    <w:p w14:paraId="44EAFD9C" w14:textId="676AA68D" w:rsidR="00F53166" w:rsidRPr="00DE4F91" w:rsidRDefault="00F53166" w:rsidP="00DE4F91">
      <w:pPr>
        <w:spacing w:line="360" w:lineRule="exact"/>
        <w:jc w:val="right"/>
        <w:rPr>
          <w:rFonts w:asciiTheme="majorBidi" w:eastAsia="Verdana" w:hAnsiTheme="majorBidi" w:cstheme="majorBidi"/>
          <w:szCs w:val="24"/>
        </w:rPr>
      </w:pPr>
    </w:p>
    <w:tbl>
      <w:tblPr>
        <w:tblStyle w:val="TableGrid2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454"/>
        <w:gridCol w:w="1799"/>
        <w:gridCol w:w="1606"/>
        <w:gridCol w:w="1454"/>
      </w:tblGrid>
      <w:tr w:rsidR="00DE4F91" w:rsidRPr="00242A7E" w14:paraId="656033DE" w14:textId="77777777" w:rsidTr="00A17CE4">
        <w:trPr>
          <w:tblHeader/>
        </w:trPr>
        <w:tc>
          <w:tcPr>
            <w:tcW w:w="9180" w:type="dxa"/>
            <w:gridSpan w:val="5"/>
            <w:shd w:val="clear" w:color="auto" w:fill="auto"/>
          </w:tcPr>
          <w:p w14:paraId="1F9D01F1" w14:textId="77777777" w:rsidR="00DE4F91" w:rsidRPr="00242A7E" w:rsidRDefault="00DE4F91" w:rsidP="00B7147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>(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42A7E">
              <w:rPr>
                <w:rFonts w:asciiTheme="majorBidi" w:hAnsiTheme="majorBidi" w:cstheme="majorBidi"/>
                <w:sz w:val="28"/>
              </w:rPr>
              <w:t>: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242A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4F91" w:rsidRPr="00242A7E" w14:paraId="3A09098E" w14:textId="77777777" w:rsidTr="00684E44">
        <w:trPr>
          <w:tblHeader/>
        </w:trPr>
        <w:tc>
          <w:tcPr>
            <w:tcW w:w="2867" w:type="dxa"/>
            <w:shd w:val="clear" w:color="auto" w:fill="auto"/>
          </w:tcPr>
          <w:p w14:paraId="36B2CA21" w14:textId="77777777" w:rsidR="00DE4F91" w:rsidRPr="00242A7E" w:rsidRDefault="00DE4F91" w:rsidP="00B71471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04011ED8" w14:textId="77777777" w:rsidR="00DE4F91" w:rsidRPr="00242A7E" w:rsidRDefault="00DE4F91" w:rsidP="00E3001F">
            <w:pPr>
              <w:pBdr>
                <w:bottom w:val="single" w:sz="4" w:space="1" w:color="auto"/>
              </w:pBdr>
              <w:ind w:left="-19" w:right="-10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E4F91" w:rsidRPr="00242A7E" w14:paraId="1C1D82EE" w14:textId="77777777" w:rsidTr="00684E44">
        <w:trPr>
          <w:tblHeader/>
        </w:trPr>
        <w:tc>
          <w:tcPr>
            <w:tcW w:w="2867" w:type="dxa"/>
            <w:shd w:val="clear" w:color="auto" w:fill="auto"/>
          </w:tcPr>
          <w:p w14:paraId="07C05233" w14:textId="77777777" w:rsidR="00DE4F91" w:rsidRPr="00242A7E" w:rsidRDefault="00DE4F91" w:rsidP="00B71471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81E182F" w14:textId="77777777" w:rsidR="00DE4F91" w:rsidRPr="00242A7E" w:rsidRDefault="00DE4F91" w:rsidP="00B71471">
            <w:pPr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592C2FA" w14:textId="77777777" w:rsidR="00DE4F91" w:rsidRPr="00242A7E" w:rsidRDefault="00DE4F91" w:rsidP="00E3001F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ผลกระทบจาก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A4ECD0E" w14:textId="77777777" w:rsidR="00DE4F91" w:rsidRPr="00242A7E" w:rsidRDefault="00DE4F91" w:rsidP="00B71471">
            <w:pP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5A6691CF" w14:textId="77777777" w:rsidTr="00684E44">
        <w:trPr>
          <w:tblHeader/>
        </w:trPr>
        <w:tc>
          <w:tcPr>
            <w:tcW w:w="2867" w:type="dxa"/>
            <w:shd w:val="clear" w:color="auto" w:fill="auto"/>
          </w:tcPr>
          <w:p w14:paraId="3334AD11" w14:textId="77777777" w:rsidR="00DE4F91" w:rsidRPr="00242A7E" w:rsidRDefault="00DE4F91" w:rsidP="00B71471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6E03F65" w14:textId="77777777" w:rsidR="00DE4F91" w:rsidRPr="00242A7E" w:rsidRDefault="00DE4F91" w:rsidP="00971B38">
            <w:pPr>
              <w:pBdr>
                <w:bottom w:val="single" w:sz="4" w:space="1" w:color="auto"/>
              </w:pBdr>
              <w:ind w:left="-2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42A7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3ECAD7A" w14:textId="3FFB77EA" w:rsidR="00DE4F91" w:rsidRPr="00242A7E" w:rsidRDefault="000269B1" w:rsidP="00E3001F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69B1">
              <w:rPr>
                <w:rFonts w:asciiTheme="majorBidi" w:hAnsiTheme="majorBidi" w:cs="Angsana New" w:hint="cs"/>
                <w:sz w:val="28"/>
                <w:cs/>
              </w:rPr>
              <w:t>มาตรฐานการรายงาน</w:t>
            </w:r>
            <w:r w:rsidRPr="000269B1">
              <w:rPr>
                <w:rFonts w:asciiTheme="majorBidi" w:hAnsiTheme="majorBidi" w:cs="Angsana New"/>
                <w:sz w:val="28"/>
                <w:cs/>
              </w:rPr>
              <w:t xml:space="preserve">            </w:t>
            </w:r>
            <w:r w:rsidRPr="000269B1">
              <w:rPr>
                <w:rFonts w:asciiTheme="majorBidi" w:hAnsiTheme="majorBidi" w:cs="Angsana New" w:hint="cs"/>
                <w:sz w:val="28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9C80C79" w14:textId="1A6D15BD" w:rsidR="00DE4F91" w:rsidRPr="00242A7E" w:rsidRDefault="000269B1" w:rsidP="00B71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269B1">
              <w:rPr>
                <w:rFonts w:asciiTheme="majorBidi" w:hAnsiTheme="majorBidi" w:cs="Angsana New" w:hint="cs"/>
                <w:sz w:val="28"/>
                <w:cs/>
              </w:rPr>
              <w:t>มาตรฐานการรายงานทางการเงิน</w:t>
            </w:r>
            <w:r w:rsidRPr="000269B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0269B1">
              <w:rPr>
                <w:rFonts w:asciiTheme="majorBidi" w:hAnsiTheme="majorBidi" w:cs="Angsana New" w:hint="cs"/>
                <w:sz w:val="28"/>
                <w:cs/>
              </w:rPr>
              <w:t>ฉบับที่</w:t>
            </w:r>
            <w:r w:rsidRPr="000269B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A17CE4">
              <w:rPr>
                <w:rFonts w:asciiTheme="majorBidi" w:hAnsiTheme="majorBidi" w:cs="Angsana New"/>
                <w:sz w:val="28"/>
              </w:rPr>
              <w:t>16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A9327B1" w14:textId="77777777" w:rsidR="00DE4F91" w:rsidRPr="00242A7E" w:rsidRDefault="00DE4F91" w:rsidP="00B714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242A7E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E4F91" w:rsidRPr="00242A7E" w14:paraId="14CEAC83" w14:textId="77777777" w:rsidTr="00684E44">
        <w:tc>
          <w:tcPr>
            <w:tcW w:w="2867" w:type="dxa"/>
            <w:shd w:val="clear" w:color="auto" w:fill="auto"/>
          </w:tcPr>
          <w:p w14:paraId="2BF48A3E" w14:textId="77777777" w:rsidR="00DE4F91" w:rsidRPr="00242A7E" w:rsidRDefault="00DE4F91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54" w:type="dxa"/>
            <w:shd w:val="clear" w:color="auto" w:fill="auto"/>
          </w:tcPr>
          <w:p w14:paraId="5F683068" w14:textId="77777777" w:rsidR="00DE4F91" w:rsidRPr="00242A7E" w:rsidRDefault="00DE4F91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3B15F55A" w14:textId="77777777" w:rsidR="00DE4F91" w:rsidRPr="00242A7E" w:rsidRDefault="00DE4F91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547242EE" w14:textId="77777777" w:rsidR="00DE4F91" w:rsidRPr="00242A7E" w:rsidRDefault="00DE4F91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3E7E7802" w14:textId="77777777" w:rsidR="00DE4F91" w:rsidRPr="00242A7E" w:rsidRDefault="00DE4F91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6117AB77" w14:textId="77777777" w:rsidTr="00684E44">
        <w:tc>
          <w:tcPr>
            <w:tcW w:w="2867" w:type="dxa"/>
            <w:shd w:val="clear" w:color="auto" w:fill="auto"/>
          </w:tcPr>
          <w:p w14:paraId="57BCD184" w14:textId="77777777" w:rsidR="00DE4F91" w:rsidRPr="00242A7E" w:rsidRDefault="00DE4F91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1BE8A13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5C3BB92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0FF7A27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3FDF7C9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4F91" w:rsidRPr="00242A7E" w14:paraId="517E476E" w14:textId="77777777" w:rsidTr="00684E44">
        <w:tc>
          <w:tcPr>
            <w:tcW w:w="2867" w:type="dxa"/>
            <w:shd w:val="clear" w:color="auto" w:fill="auto"/>
          </w:tcPr>
          <w:p w14:paraId="6419DF14" w14:textId="77777777" w:rsidR="00DE4F91" w:rsidRPr="00242A7E" w:rsidRDefault="00DE4F91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F8FDCDA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D188830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12D6FFC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72DC228" w14:textId="77777777" w:rsidR="00DE4F91" w:rsidRPr="00242A7E" w:rsidRDefault="00DE4F91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D572C" w:rsidRPr="00242A7E" w14:paraId="14F69648" w14:textId="77777777" w:rsidTr="00684E44">
        <w:tc>
          <w:tcPr>
            <w:tcW w:w="2867" w:type="dxa"/>
            <w:shd w:val="clear" w:color="auto" w:fill="auto"/>
          </w:tcPr>
          <w:p w14:paraId="6C529B41" w14:textId="4B944D89" w:rsidR="00CD572C" w:rsidRPr="00CD572C" w:rsidRDefault="00CD572C" w:rsidP="003F08ED">
            <w:pPr>
              <w:ind w:left="-108" w:hanging="4"/>
              <w:rPr>
                <w:rFonts w:asciiTheme="majorBidi" w:hAnsiTheme="majorBidi" w:cstheme="majorBidi"/>
                <w:sz w:val="28"/>
                <w:cs/>
              </w:rPr>
            </w:pPr>
            <w:r w:rsidRPr="00CD572C">
              <w:rPr>
                <w:rFonts w:asciiTheme="majorBidi" w:hAnsiTheme="majorBidi" w:cstheme="majorBidi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1B003A" w14:textId="10E148A3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CD572C"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EE49565" w14:textId="6D1901BE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CD572C"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2444C37" w14:textId="7364C2BE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CD57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2C8BA9" w14:textId="7B8FE270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CD572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D572C" w:rsidRPr="00242A7E" w14:paraId="4FF250D8" w14:textId="77777777" w:rsidTr="00684E44">
        <w:tc>
          <w:tcPr>
            <w:tcW w:w="2867" w:type="dxa"/>
            <w:shd w:val="clear" w:color="auto" w:fill="auto"/>
          </w:tcPr>
          <w:p w14:paraId="1481A6D5" w14:textId="03381B78" w:rsidR="00CD572C" w:rsidRPr="00CD572C" w:rsidRDefault="00CD572C" w:rsidP="00A17CE4">
            <w:pPr>
              <w:ind w:left="-108" w:hanging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</w:t>
            </w:r>
            <w:r w:rsidR="00A17CE4">
              <w:rPr>
                <w:rFonts w:asciiTheme="majorBidi" w:hAnsiTheme="majorBidi" w:cstheme="majorBidi" w:hint="cs"/>
                <w:sz w:val="28"/>
                <w:cs/>
              </w:rPr>
              <w:t>หมุนเวียนอื่น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CE9F1CD" w14:textId="2B99A4F9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45EE16B2" w14:textId="0694CCDD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9E9809B" w14:textId="1583F2DC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DF7A142" w14:textId="554FF86C" w:rsidR="00CD572C" w:rsidRPr="00CD572C" w:rsidRDefault="00CD572C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0861E9" w:rsidRPr="00242A7E" w14:paraId="5D10972A" w14:textId="77777777" w:rsidTr="00684E44">
        <w:tc>
          <w:tcPr>
            <w:tcW w:w="2867" w:type="dxa"/>
            <w:shd w:val="clear" w:color="auto" w:fill="auto"/>
          </w:tcPr>
          <w:p w14:paraId="4220F6F9" w14:textId="355B5107" w:rsidR="000861E9" w:rsidRPr="00242A7E" w:rsidRDefault="000861E9" w:rsidP="00A17CE4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</w:t>
            </w:r>
            <w:r w:rsidR="00A17CE4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="00A17CE4" w:rsidRPr="00242A7E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094249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5AF95C9" w14:textId="40DEF918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467480">
              <w:rPr>
                <w:rFonts w:asciiTheme="majorBidi" w:hAnsiTheme="majorBidi" w:cstheme="majorBidi" w:hint="eastAsia"/>
                <w:sz w:val="28"/>
              </w:rPr>
              <w:t>75,81</w:t>
            </w:r>
            <w:r>
              <w:rPr>
                <w:rFonts w:asciiTheme="majorBidi" w:hAnsiTheme="majorBidi" w:cstheme="majorBidi" w:hint="eastAsia"/>
                <w:sz w:val="28"/>
              </w:rPr>
              <w:t>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3C120601" w14:textId="4506D6B3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A7D20DE" w14:textId="4402DDC1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D62A995" w14:textId="3D01FBC5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0861E9" w:rsidRPr="00242A7E" w14:paraId="030793FB" w14:textId="77777777" w:rsidTr="00684E44">
        <w:tc>
          <w:tcPr>
            <w:tcW w:w="2867" w:type="dxa"/>
            <w:shd w:val="clear" w:color="auto" w:fill="auto"/>
          </w:tcPr>
          <w:p w14:paraId="6D640734" w14:textId="77777777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7550ED" w14:textId="77777777" w:rsidR="000861E9" w:rsidRPr="00242A7E" w:rsidRDefault="000861E9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CAE5176" w14:textId="77777777" w:rsidR="000861E9" w:rsidRPr="00242A7E" w:rsidRDefault="000861E9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6781301" w14:textId="77777777" w:rsidR="000861E9" w:rsidRPr="00242A7E" w:rsidRDefault="000861E9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77DE003" w14:textId="77777777" w:rsidR="000861E9" w:rsidRPr="00242A7E" w:rsidRDefault="000861E9" w:rsidP="000C7589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0E40864E" w14:textId="77777777" w:rsidTr="00684E44">
        <w:tc>
          <w:tcPr>
            <w:tcW w:w="2867" w:type="dxa"/>
            <w:shd w:val="clear" w:color="auto" w:fill="auto"/>
          </w:tcPr>
          <w:p w14:paraId="54C4C333" w14:textId="32AB37DB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B814C28" w14:textId="09C1C098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206,487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4A534FBB" w14:textId="69064329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926916C" w14:textId="7686F882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B06163">
              <w:rPr>
                <w:rFonts w:asciiTheme="majorBidi" w:hAnsiTheme="majorBidi" w:cstheme="majorBidi"/>
                <w:sz w:val="28"/>
              </w:rPr>
              <w:t>0,463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7A5C9EE" w14:textId="0DF53E21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B06163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163">
              <w:rPr>
                <w:rFonts w:asciiTheme="majorBidi" w:hAnsiTheme="majorBidi" w:cstheme="majorBidi"/>
                <w:sz w:val="28"/>
              </w:rPr>
              <w:t>024</w:t>
            </w:r>
          </w:p>
        </w:tc>
      </w:tr>
      <w:tr w:rsidR="000861E9" w:rsidRPr="00242A7E" w14:paraId="7571FA95" w14:textId="77777777" w:rsidTr="00684E44">
        <w:tc>
          <w:tcPr>
            <w:tcW w:w="2867" w:type="dxa"/>
            <w:shd w:val="clear" w:color="auto" w:fill="auto"/>
          </w:tcPr>
          <w:p w14:paraId="5C6D25D1" w14:textId="19AE1636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250A7B4" w14:textId="6E8CD7FD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4B3E89FE" w14:textId="2C46E8B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940BACD" w14:textId="36B0D0C4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06163">
              <w:rPr>
                <w:rFonts w:asciiTheme="majorBidi" w:hAnsiTheme="majorBidi" w:cstheme="majorBidi"/>
                <w:sz w:val="28"/>
              </w:rPr>
              <w:t>0,463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34B2909" w14:textId="2DD3035A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06163">
              <w:rPr>
                <w:rFonts w:asciiTheme="majorBidi" w:hAnsiTheme="majorBidi" w:cstheme="majorBidi"/>
                <w:sz w:val="28"/>
              </w:rPr>
              <w:t>0,463</w:t>
            </w:r>
          </w:p>
        </w:tc>
      </w:tr>
      <w:tr w:rsidR="00684E44" w:rsidRPr="00242A7E" w14:paraId="1BEB4A55" w14:textId="77777777" w:rsidTr="00684E44">
        <w:tc>
          <w:tcPr>
            <w:tcW w:w="2867" w:type="dxa"/>
            <w:shd w:val="clear" w:color="auto" w:fill="auto"/>
          </w:tcPr>
          <w:p w14:paraId="4BF0E248" w14:textId="77777777" w:rsidR="00684E44" w:rsidRPr="00242A7E" w:rsidRDefault="00684E44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325BBE5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9A634EF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849684D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33323A5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4E44" w:rsidRPr="00242A7E" w14:paraId="69FB54D9" w14:textId="77777777" w:rsidTr="00684E44">
        <w:tc>
          <w:tcPr>
            <w:tcW w:w="2867" w:type="dxa"/>
            <w:shd w:val="clear" w:color="auto" w:fill="auto"/>
          </w:tcPr>
          <w:p w14:paraId="2C8F6D1B" w14:textId="77777777" w:rsidR="00684E44" w:rsidRPr="00242A7E" w:rsidRDefault="00684E44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5597090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2340104B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BDC7C3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AA57EB8" w14:textId="77777777" w:rsidR="00684E44" w:rsidRPr="00242A7E" w:rsidRDefault="00684E44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3475F63E" w14:textId="77777777" w:rsidTr="00684E44">
        <w:tc>
          <w:tcPr>
            <w:tcW w:w="2867" w:type="dxa"/>
            <w:shd w:val="clear" w:color="auto" w:fill="auto"/>
          </w:tcPr>
          <w:p w14:paraId="74514D62" w14:textId="77777777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E129D0A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B1F6CF6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FA3FB99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0F7FB71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0A6CFA1E" w14:textId="77777777" w:rsidTr="00684E44">
        <w:tc>
          <w:tcPr>
            <w:tcW w:w="2867" w:type="dxa"/>
            <w:shd w:val="clear" w:color="auto" w:fill="auto"/>
          </w:tcPr>
          <w:p w14:paraId="2C747A59" w14:textId="77777777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B86694C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E824E98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0DE9B9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8CC2324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2485B192" w14:textId="77777777" w:rsidTr="00684E44">
        <w:tc>
          <w:tcPr>
            <w:tcW w:w="2867" w:type="dxa"/>
            <w:shd w:val="clear" w:color="auto" w:fill="auto"/>
          </w:tcPr>
          <w:p w14:paraId="0357A6FB" w14:textId="77777777" w:rsidR="00094249" w:rsidRDefault="000861E9" w:rsidP="00094249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ส่วนของหนี้สินตามสัญญาเช่า</w:t>
            </w:r>
            <w:r w:rsidR="00094249">
              <w:rPr>
                <w:rFonts w:asciiTheme="majorBidi" w:hAnsiTheme="majorBidi" w:cstheme="majorBidi"/>
                <w:sz w:val="28"/>
              </w:rPr>
              <w:t xml:space="preserve">                                   </w:t>
            </w:r>
          </w:p>
          <w:p w14:paraId="217A17C2" w14:textId="77777777" w:rsidR="00094249" w:rsidRDefault="00094249" w:rsidP="00094249">
            <w:pPr>
              <w:ind w:left="-1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CD572C"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  <w:r w:rsidR="000861E9" w:rsidRPr="00242A7E">
              <w:rPr>
                <w:rFonts w:asciiTheme="majorBidi" w:hAnsiTheme="majorBidi" w:cstheme="majorBidi"/>
                <w:sz w:val="28"/>
                <w:cs/>
              </w:rPr>
              <w:t>ที่ถึงกำหนดชำระ</w:t>
            </w:r>
          </w:p>
          <w:p w14:paraId="11C402CE" w14:textId="63EE25D2" w:rsidR="000861E9" w:rsidRPr="00242A7E" w:rsidRDefault="00094249" w:rsidP="00094249">
            <w:pPr>
              <w:ind w:left="-1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861E9" w:rsidRPr="00242A7E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0EFFBB3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7D02C8C" w14:textId="0197CC6F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378A7FF6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FECD653" w14:textId="575BDEB4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A7B78A1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8B1B260" w14:textId="06C44E7D" w:rsidR="000861E9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(2,472)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118FC39" w14:textId="77777777" w:rsidR="000861E9" w:rsidRPr="00242A7E" w:rsidRDefault="000861E9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3C3AB0C" w14:textId="22D5C7C5" w:rsidR="000861E9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D572C" w:rsidRPr="00242A7E" w14:paraId="3408F628" w14:textId="77777777" w:rsidTr="00684E44">
        <w:tc>
          <w:tcPr>
            <w:tcW w:w="2867" w:type="dxa"/>
            <w:shd w:val="clear" w:color="auto" w:fill="auto"/>
          </w:tcPr>
          <w:p w14:paraId="740D7358" w14:textId="77777777" w:rsidR="00094249" w:rsidRDefault="00CD572C" w:rsidP="003F08ED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ส่วนของหนี้สินตามสัญญาเช่าที่</w:t>
            </w:r>
          </w:p>
          <w:p w14:paraId="637808E0" w14:textId="430EDD8C" w:rsidR="00CD572C" w:rsidRPr="00242A7E" w:rsidRDefault="00094249" w:rsidP="003F08ED">
            <w:pPr>
              <w:ind w:left="-108" w:hanging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CD572C" w:rsidRPr="00242A7E">
              <w:rPr>
                <w:rFonts w:asciiTheme="majorBidi" w:hAnsiTheme="majorBidi" w:cstheme="majorBidi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EF95730" w14:textId="74E093D9" w:rsidR="00CD572C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E928FCD" w14:textId="6694DB9F" w:rsidR="00CD572C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7A36A44" w14:textId="298BD178" w:rsidR="00CD572C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3306E6C" w14:textId="3D1667D0" w:rsidR="00CD572C" w:rsidRPr="00242A7E" w:rsidRDefault="00CD572C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</w:tr>
      <w:tr w:rsidR="000269B1" w:rsidRPr="00242A7E" w14:paraId="04C2582A" w14:textId="77777777" w:rsidTr="00684E44">
        <w:tc>
          <w:tcPr>
            <w:tcW w:w="2867" w:type="dxa"/>
            <w:shd w:val="clear" w:color="auto" w:fill="auto"/>
          </w:tcPr>
          <w:p w14:paraId="557909C3" w14:textId="77777777" w:rsidR="000269B1" w:rsidRPr="00242A7E" w:rsidRDefault="000269B1" w:rsidP="003F08ED">
            <w:pPr>
              <w:ind w:left="-108" w:hanging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F7863BF" w14:textId="77777777" w:rsidR="000269B1" w:rsidRPr="00242A7E" w:rsidRDefault="000269B1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68974B0F" w14:textId="77777777" w:rsidR="000269B1" w:rsidRPr="00242A7E" w:rsidRDefault="000269B1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F2772E4" w14:textId="77777777" w:rsidR="000269B1" w:rsidRPr="00242A7E" w:rsidRDefault="000269B1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76F52A4" w14:textId="77777777" w:rsidR="000269B1" w:rsidRPr="00242A7E" w:rsidRDefault="000269B1" w:rsidP="000C7589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69B1" w:rsidRPr="00242A7E" w14:paraId="26D22677" w14:textId="77777777" w:rsidTr="00684E44">
        <w:tc>
          <w:tcPr>
            <w:tcW w:w="2867" w:type="dxa"/>
            <w:shd w:val="clear" w:color="auto" w:fill="auto"/>
          </w:tcPr>
          <w:p w14:paraId="18D46532" w14:textId="77777777" w:rsidR="000269B1" w:rsidRPr="00242A7E" w:rsidRDefault="000269B1" w:rsidP="003F08ED">
            <w:pPr>
              <w:ind w:left="-108" w:hanging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273AED95" w14:textId="77777777" w:rsidR="000269B1" w:rsidRPr="00242A7E" w:rsidRDefault="000269B1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1AB92C5F" w14:textId="77777777" w:rsidR="000269B1" w:rsidRPr="00242A7E" w:rsidRDefault="000269B1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4CE7F7AD" w14:textId="77777777" w:rsidR="000269B1" w:rsidRPr="00242A7E" w:rsidRDefault="000269B1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7A158667" w14:textId="77777777" w:rsidR="000269B1" w:rsidRPr="00242A7E" w:rsidRDefault="000269B1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0D5F11C4" w14:textId="77777777" w:rsidTr="00684E44">
        <w:tc>
          <w:tcPr>
            <w:tcW w:w="2867" w:type="dxa"/>
            <w:shd w:val="clear" w:color="auto" w:fill="auto"/>
          </w:tcPr>
          <w:p w14:paraId="37F9E915" w14:textId="77777777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4" w:type="dxa"/>
            <w:shd w:val="clear" w:color="auto" w:fill="auto"/>
          </w:tcPr>
          <w:p w14:paraId="096FA991" w14:textId="77777777" w:rsidR="000861E9" w:rsidRPr="00242A7E" w:rsidRDefault="000861E9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1BC8D879" w14:textId="77777777" w:rsidR="000861E9" w:rsidRPr="00242A7E" w:rsidRDefault="000861E9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032567A9" w14:textId="77777777" w:rsidR="000861E9" w:rsidRPr="00242A7E" w:rsidRDefault="000861E9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4D067FBB" w14:textId="77777777" w:rsidR="000861E9" w:rsidRPr="00242A7E" w:rsidRDefault="000861E9" w:rsidP="000861E9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58811F4D" w14:textId="77777777" w:rsidTr="00684E44">
        <w:trPr>
          <w:trHeight w:val="351"/>
        </w:trPr>
        <w:tc>
          <w:tcPr>
            <w:tcW w:w="2867" w:type="dxa"/>
            <w:shd w:val="clear" w:color="auto" w:fill="auto"/>
          </w:tcPr>
          <w:p w14:paraId="133934BE" w14:textId="19AE8B72" w:rsidR="000861E9" w:rsidRPr="00CF57B8" w:rsidRDefault="000861E9" w:rsidP="000C7589">
            <w:pPr>
              <w:ind w:left="68" w:hanging="180"/>
              <w:rPr>
                <w:rFonts w:asciiTheme="majorBidi" w:hAnsiTheme="majorBidi" w:cstheme="majorBidi"/>
                <w:sz w:val="28"/>
                <w:cs/>
              </w:rPr>
            </w:pPr>
            <w:r w:rsidRPr="00CF57B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="00CF57B8" w:rsidRPr="00CF57B8"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  <w:r w:rsidRPr="00CF57B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6749E75" w14:textId="0B35F2E0" w:rsidR="000861E9" w:rsidRPr="00CF57B8" w:rsidRDefault="000861E9" w:rsidP="00CF57B8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B579E1" w14:textId="09BFBFDC" w:rsidR="000861E9" w:rsidRPr="00CF57B8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BB809B1" w14:textId="762F5450" w:rsidR="000861E9" w:rsidRPr="00CF57B8" w:rsidRDefault="00CF57B8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(7,147)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3499260" w14:textId="67F89C86" w:rsidR="000861E9" w:rsidRPr="00CF57B8" w:rsidRDefault="00CF57B8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57B8" w:rsidRPr="00242A7E" w14:paraId="36BA1E46" w14:textId="77777777" w:rsidTr="00684E44">
        <w:trPr>
          <w:trHeight w:val="351"/>
        </w:trPr>
        <w:tc>
          <w:tcPr>
            <w:tcW w:w="2867" w:type="dxa"/>
            <w:shd w:val="clear" w:color="auto" w:fill="auto"/>
          </w:tcPr>
          <w:p w14:paraId="6866EEBA" w14:textId="36D1C88C" w:rsidR="00CF57B8" w:rsidRPr="00CF57B8" w:rsidRDefault="00CF57B8" w:rsidP="000C7589">
            <w:pPr>
              <w:ind w:left="68" w:hanging="180"/>
              <w:rPr>
                <w:rFonts w:asciiTheme="majorBidi" w:hAnsiTheme="majorBidi" w:cstheme="majorBidi"/>
                <w:sz w:val="28"/>
                <w:cs/>
              </w:rPr>
            </w:pPr>
            <w:r w:rsidRPr="00CF57B8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FE13780" w14:textId="12EF4535" w:rsidR="00CF57B8" w:rsidRPr="00CF57B8" w:rsidRDefault="00CF57B8" w:rsidP="00CF57B8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E1B12DA" w14:textId="003EC16C" w:rsidR="00CF57B8" w:rsidRPr="00CF57B8" w:rsidRDefault="00CF57B8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FAEF782" w14:textId="66DD5E0D" w:rsidR="00CF57B8" w:rsidRPr="00CF57B8" w:rsidRDefault="00CF57B8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65A068D" w14:textId="3E8416A3" w:rsidR="00CF57B8" w:rsidRPr="00CF57B8" w:rsidRDefault="00CF57B8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F57B8">
              <w:rPr>
                <w:rFonts w:asciiTheme="majorBidi" w:hAnsiTheme="majorBidi" w:cstheme="majorBidi"/>
                <w:sz w:val="28"/>
              </w:rPr>
              <w:t>7,147</w:t>
            </w:r>
          </w:p>
        </w:tc>
      </w:tr>
      <w:tr w:rsidR="000861E9" w:rsidRPr="00242A7E" w14:paraId="09A41F14" w14:textId="77777777" w:rsidTr="00684E44">
        <w:tc>
          <w:tcPr>
            <w:tcW w:w="2867" w:type="dxa"/>
            <w:shd w:val="clear" w:color="auto" w:fill="auto"/>
          </w:tcPr>
          <w:p w14:paraId="6C9AB02D" w14:textId="77777777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2A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5659B13" w14:textId="77777777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25FACA99" w14:textId="77777777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13B06E2" w14:textId="77777777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083C186" w14:textId="77777777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861E9" w:rsidRPr="00242A7E" w14:paraId="610DC107" w14:textId="77777777" w:rsidTr="00684E44">
        <w:tc>
          <w:tcPr>
            <w:tcW w:w="2867" w:type="dxa"/>
            <w:shd w:val="clear" w:color="auto" w:fill="auto"/>
          </w:tcPr>
          <w:p w14:paraId="7848FD3B" w14:textId="7B22F04A" w:rsidR="000861E9" w:rsidRPr="00242A7E" w:rsidRDefault="000861E9" w:rsidP="003F08ED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242A7E">
              <w:rPr>
                <w:rFonts w:asciiTheme="majorBidi" w:hAnsiTheme="majorBidi" w:cstheme="majorBidi"/>
                <w:sz w:val="28"/>
                <w:cs/>
              </w:rPr>
              <w:t>สะสม - ยังไม่ได้จัดสรร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327BEC4" w14:textId="6C25D6CE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(1,201,025)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46CE2245" w14:textId="02AE7AF3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D058C54" w14:textId="7AAF7525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242A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8E55580" w14:textId="382E077A" w:rsidR="000861E9" w:rsidRPr="00242A7E" w:rsidRDefault="000861E9" w:rsidP="000C7589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(1,216,363)</w:t>
            </w:r>
          </w:p>
        </w:tc>
      </w:tr>
    </w:tbl>
    <w:p w14:paraId="1DCC3BBE" w14:textId="77777777" w:rsidR="00C56A55" w:rsidRDefault="00C56A55" w:rsidP="00432D83">
      <w:pPr>
        <w:spacing w:line="400" w:lineRule="exact"/>
        <w:jc w:val="thaiDistribute"/>
        <w:rPr>
          <w:rFonts w:asciiTheme="majorBidi" w:hAnsiTheme="majorBidi"/>
          <w:sz w:val="28"/>
        </w:rPr>
      </w:pPr>
    </w:p>
    <w:p w14:paraId="1AA04C0E" w14:textId="504D1555" w:rsidR="00242A7E" w:rsidRPr="00C56A55" w:rsidRDefault="00184A3B" w:rsidP="00432D83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t>4.3.1</w:t>
      </w:r>
      <w:r w:rsidR="00C56A55" w:rsidRPr="00C56A55">
        <w:rPr>
          <w:rFonts w:asciiTheme="majorBidi" w:hAnsiTheme="majorBidi"/>
          <w:b/>
          <w:bCs/>
          <w:sz w:val="28"/>
          <w:cs/>
        </w:rPr>
        <w:t xml:space="preserve"> </w:t>
      </w:r>
      <w:r w:rsidR="00C56A55" w:rsidRPr="00C56A55">
        <w:rPr>
          <w:rFonts w:asciiTheme="majorBidi" w:hAnsiTheme="majorBidi" w:hint="cs"/>
          <w:b/>
          <w:bCs/>
          <w:sz w:val="28"/>
          <w:cs/>
        </w:rPr>
        <w:t>เครื่องมือทางการเงิน</w:t>
      </w:r>
    </w:p>
    <w:p w14:paraId="58819FAF" w14:textId="6BAD6A9D" w:rsidR="005370AB" w:rsidRPr="00401A19" w:rsidRDefault="00242A7E" w:rsidP="00AF25E3">
      <w:pPr>
        <w:ind w:left="360" w:right="9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401A19">
        <w:rPr>
          <w:rFonts w:asciiTheme="majorBidi" w:eastAsia="Arial Unicode MS" w:hAnsiTheme="majorBidi" w:cstheme="majorBidi"/>
          <w:color w:val="000000" w:themeColor="text1"/>
          <w:sz w:val="28"/>
          <w:cs/>
        </w:rPr>
        <w:t>รายละเอียดผลกระทบที่มีต่อ</w:t>
      </w:r>
      <w:r w:rsidR="00D91BAC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ขาดทุน</w:t>
      </w:r>
      <w:r w:rsidRPr="00401A19">
        <w:rPr>
          <w:rFonts w:asciiTheme="majorBidi" w:eastAsia="Arial Unicode MS" w:hAnsiTheme="majorBidi" w:cstheme="majorBidi"/>
          <w:color w:val="000000" w:themeColor="text1"/>
          <w:sz w:val="28"/>
          <w:cs/>
        </w:rPr>
        <w:t xml:space="preserve">สะสม ณ วันที่ </w:t>
      </w:r>
      <w:r w:rsidRPr="00401A19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401A19">
        <w:rPr>
          <w:rFonts w:asciiTheme="majorBidi" w:eastAsia="Arial Unicode MS" w:hAnsiTheme="majorBidi" w:cstheme="majorBidi"/>
          <w:color w:val="000000" w:themeColor="text1"/>
          <w:sz w:val="28"/>
          <w:cs/>
        </w:rPr>
        <w:t xml:space="preserve">มกราคม </w:t>
      </w:r>
      <w:r w:rsidRPr="00401A19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 w:rsidRPr="00401A19">
        <w:rPr>
          <w:rFonts w:asciiTheme="majorBidi" w:eastAsia="Arial Unicode MS" w:hAnsiTheme="majorBidi" w:cstheme="majorBidi"/>
          <w:color w:val="000000" w:themeColor="text1"/>
          <w:sz w:val="28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270"/>
        <w:gridCol w:w="2250"/>
      </w:tblGrid>
      <w:tr w:rsidR="00935833" w:rsidRPr="00BD30AA" w14:paraId="5ADE4915" w14:textId="77777777" w:rsidTr="00935833">
        <w:tc>
          <w:tcPr>
            <w:tcW w:w="4590" w:type="dxa"/>
            <w:shd w:val="clear" w:color="auto" w:fill="auto"/>
          </w:tcPr>
          <w:p w14:paraId="797D8057" w14:textId="77777777" w:rsidR="00935833" w:rsidRPr="00401A19" w:rsidRDefault="00935833" w:rsidP="00242A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F483330" w14:textId="37DCE554" w:rsidR="00935833" w:rsidRPr="00401A19" w:rsidRDefault="00935833" w:rsidP="009358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563D82" w14:textId="77777777" w:rsidR="00935833" w:rsidRPr="00401A19" w:rsidRDefault="00935833" w:rsidP="00935833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5EB1823D" w14:textId="539B0D33" w:rsidR="00935833" w:rsidRPr="00BD30AA" w:rsidRDefault="00935833" w:rsidP="00935833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  <w:r w:rsidRPr="00401A19">
              <w:rPr>
                <w:rFonts w:asciiTheme="majorBidi" w:hAnsiTheme="majorBidi" w:cstheme="majorBidi"/>
                <w:sz w:val="28"/>
              </w:rPr>
              <w:t>(</w:t>
            </w:r>
            <w:r w:rsidRPr="00401A1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1A19">
              <w:rPr>
                <w:rFonts w:asciiTheme="majorBidi" w:hAnsiTheme="majorBidi" w:cstheme="majorBidi"/>
                <w:sz w:val="28"/>
              </w:rPr>
              <w:t>:</w:t>
            </w:r>
            <w:r w:rsidRPr="00401A19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401A1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833" w:rsidRPr="00BD30AA" w14:paraId="1F87D6D5" w14:textId="77777777" w:rsidTr="00935833">
        <w:tc>
          <w:tcPr>
            <w:tcW w:w="4590" w:type="dxa"/>
            <w:shd w:val="clear" w:color="auto" w:fill="auto"/>
          </w:tcPr>
          <w:p w14:paraId="1CA68C30" w14:textId="77777777" w:rsidR="00935833" w:rsidRPr="00BD30AA" w:rsidRDefault="00935833" w:rsidP="00C14CB8">
            <w:pPr>
              <w:ind w:left="162" w:hanging="1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2012A1A" w14:textId="063C9473" w:rsidR="00935833" w:rsidRPr="00BD30AA" w:rsidRDefault="00935833" w:rsidP="00935833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656B7" w14:textId="77777777" w:rsidR="00935833" w:rsidRPr="00BD30AA" w:rsidRDefault="00935833" w:rsidP="00935833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03BC1D5" w14:textId="4D829837" w:rsidR="00935833" w:rsidRPr="00BD30AA" w:rsidRDefault="00935833" w:rsidP="00935833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D30A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833" w:rsidRPr="00BD30AA" w14:paraId="3B68C7E0" w14:textId="77777777" w:rsidTr="00935833">
        <w:tc>
          <w:tcPr>
            <w:tcW w:w="4590" w:type="dxa"/>
            <w:shd w:val="clear" w:color="auto" w:fill="auto"/>
          </w:tcPr>
          <w:p w14:paraId="34F89A18" w14:textId="77777777" w:rsidR="00935833" w:rsidRDefault="00935833" w:rsidP="00C14CB8">
            <w:pPr>
              <w:ind w:left="162" w:hanging="266"/>
              <w:rPr>
                <w:rFonts w:asciiTheme="majorBidi" w:hAnsiTheme="majorBidi" w:cstheme="majorBidi"/>
                <w:spacing w:val="-2"/>
                <w:sz w:val="28"/>
              </w:rPr>
            </w:pPr>
            <w:r w:rsidRPr="00BD30AA">
              <w:rPr>
                <w:rFonts w:asciiTheme="majorBidi" w:hAnsiTheme="majorBidi" w:cstheme="majorBidi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</w:p>
          <w:p w14:paraId="394963AD" w14:textId="2BBE0CAA" w:rsidR="00935833" w:rsidRPr="00BD30AA" w:rsidRDefault="00935833" w:rsidP="005A13BF">
            <w:pPr>
              <w:ind w:left="428" w:hanging="270"/>
              <w:rPr>
                <w:rFonts w:asciiTheme="majorBidi" w:hAnsiTheme="majorBidi" w:cstheme="majorBidi"/>
                <w:spacing w:val="-4"/>
                <w:sz w:val="28"/>
              </w:rPr>
            </w:pPr>
            <w:r w:rsidRPr="00BD30AA">
              <w:rPr>
                <w:rFonts w:asciiTheme="majorBidi" w:hAnsiTheme="majorBidi" w:cstheme="majorBidi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980B" w14:textId="5B4BCBBB" w:rsidR="00935833" w:rsidRPr="00BD30AA" w:rsidRDefault="00935833" w:rsidP="004F45CB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7F4350B2" w14:textId="77777777" w:rsidR="00935833" w:rsidRPr="00BD30AA" w:rsidRDefault="00935833" w:rsidP="00935833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1A376" w14:textId="42097110" w:rsidR="00935833" w:rsidRPr="00BD30AA" w:rsidRDefault="00935833" w:rsidP="004F45CB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  <w:tr w:rsidR="00935833" w:rsidRPr="00BD30AA" w14:paraId="3AAB883D" w14:textId="77777777" w:rsidTr="00935833">
        <w:tc>
          <w:tcPr>
            <w:tcW w:w="4590" w:type="dxa"/>
            <w:shd w:val="clear" w:color="auto" w:fill="auto"/>
          </w:tcPr>
          <w:p w14:paraId="46D567A2" w14:textId="71205CC0" w:rsidR="00935833" w:rsidRDefault="00935833" w:rsidP="00C14CB8">
            <w:pPr>
              <w:ind w:left="166" w:hanging="270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/>
                <w:spacing w:val="-2"/>
                <w:sz w:val="28"/>
                <w:cs/>
              </w:rPr>
              <w:t>ผลกระทบต่</w:t>
            </w:r>
            <w:r w:rsidR="00971B38">
              <w:rPr>
                <w:rFonts w:asciiTheme="majorBidi" w:hAnsiTheme="majorBidi" w:cstheme="majorBidi" w:hint="cs"/>
                <w:spacing w:val="-2"/>
                <w:sz w:val="28"/>
                <w:cs/>
              </w:rPr>
              <w:t>อขาดทุน</w:t>
            </w:r>
            <w:r w:rsidRPr="00BD30AA">
              <w:rPr>
                <w:rFonts w:asciiTheme="majorBidi" w:hAnsiTheme="majorBidi" w:cstheme="majorBidi"/>
                <w:spacing w:val="-2"/>
                <w:sz w:val="28"/>
                <w:cs/>
              </w:rPr>
              <w:t>สะสม</w:t>
            </w:r>
            <w:r w:rsidRPr="00BD30AA">
              <w:rPr>
                <w:rFonts w:asciiTheme="majorBidi" w:hAnsiTheme="majorBidi" w:cstheme="majorBidi"/>
                <w:sz w:val="28"/>
                <w:cs/>
              </w:rPr>
              <w:t>จากการนำมาตรฐานการรายงาน</w:t>
            </w:r>
          </w:p>
          <w:p w14:paraId="3DC8A654" w14:textId="62FAB3ED" w:rsidR="00935833" w:rsidRPr="00BD30AA" w:rsidRDefault="00935833" w:rsidP="005A13BF">
            <w:pPr>
              <w:ind w:left="166" w:hanging="8"/>
              <w:rPr>
                <w:rFonts w:asciiTheme="majorBidi" w:hAnsiTheme="majorBidi" w:cstheme="majorBidi"/>
                <w:color w:val="FF0000"/>
                <w:sz w:val="28"/>
              </w:rPr>
            </w:pPr>
            <w:r w:rsidRPr="00BD30AA">
              <w:rPr>
                <w:rFonts w:asciiTheme="majorBidi" w:hAnsiTheme="majorBidi" w:cstheme="majorBidi"/>
                <w:sz w:val="28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E13C72" w14:textId="28BA6E32" w:rsidR="00935833" w:rsidRPr="00BD30AA" w:rsidRDefault="00935833" w:rsidP="004F45CB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27B65D18" w14:textId="77777777" w:rsidR="00935833" w:rsidRPr="00BD30AA" w:rsidRDefault="00935833" w:rsidP="00935833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5A1C912" w14:textId="547BAD5B" w:rsidR="00935833" w:rsidRPr="00BD30AA" w:rsidRDefault="00935833" w:rsidP="004F45CB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BD30AA"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</w:tbl>
    <w:p w14:paraId="6ADFCE51" w14:textId="77777777" w:rsidR="00B71471" w:rsidRDefault="00B71471" w:rsidP="00242A7E">
      <w:pPr>
        <w:jc w:val="thaiDistribute"/>
        <w:rPr>
          <w:rFonts w:ascii="Angsana New" w:eastAsia="Arial Unicode MS" w:hAnsi="Angsana New"/>
          <w:color w:val="D04A02"/>
          <w:sz w:val="26"/>
          <w:szCs w:val="26"/>
          <w:cs/>
        </w:rPr>
        <w:sectPr w:rsidR="00B71471" w:rsidSect="00E54490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pgNumType w:start="12"/>
          <w:cols w:space="720"/>
          <w:docGrid w:linePitch="326"/>
        </w:sectPr>
      </w:pPr>
    </w:p>
    <w:p w14:paraId="1ED10B9B" w14:textId="2F2A760A" w:rsidR="00677FC7" w:rsidRDefault="00677FC7" w:rsidP="00242A7E">
      <w:pPr>
        <w:jc w:val="thaiDistribute"/>
        <w:rPr>
          <w:rFonts w:ascii="Angsana New" w:eastAsia="Arial Unicode MS" w:hAnsi="Angsana New"/>
          <w:color w:val="D04A02"/>
          <w:sz w:val="26"/>
          <w:szCs w:val="26"/>
        </w:rPr>
      </w:pPr>
    </w:p>
    <w:p w14:paraId="22EA7F58" w14:textId="77777777" w:rsidR="00677FC7" w:rsidRDefault="00677FC7" w:rsidP="00677FC7">
      <w:pPr>
        <w:ind w:left="45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677FC7">
        <w:rPr>
          <w:rFonts w:asciiTheme="majorBidi" w:eastAsia="Arial Unicode MS" w:hAnsiTheme="majorBidi" w:cstheme="majorBidi"/>
          <w:color w:val="000000" w:themeColor="text1"/>
          <w:sz w:val="28"/>
          <w:cs/>
        </w:rPr>
        <w:t xml:space="preserve">ณ วันที่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  <w:cs/>
        </w:rPr>
        <w:t xml:space="preserve">มกราคม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  <w:cs/>
        </w:rPr>
        <w:t xml:space="preserve">การจัดประเภทและวัดมูลค่า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9 </w:t>
      </w:r>
      <w:r w:rsidRPr="00677FC7">
        <w:rPr>
          <w:rFonts w:asciiTheme="majorBidi" w:eastAsia="Arial Unicode MS" w:hAnsiTheme="majorBidi" w:cstheme="majorBidi"/>
          <w:color w:val="000000" w:themeColor="text1"/>
          <w:sz w:val="28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890"/>
        <w:gridCol w:w="1890"/>
        <w:gridCol w:w="1980"/>
        <w:gridCol w:w="1980"/>
        <w:gridCol w:w="1800"/>
      </w:tblGrid>
      <w:tr w:rsidR="00677FC7" w:rsidRPr="00677FC7" w14:paraId="156F5C52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67B73037" w14:textId="77777777" w:rsidR="00677FC7" w:rsidRPr="00677FC7" w:rsidRDefault="00677FC7" w:rsidP="00B7147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9C1A8A3" w14:textId="77777777" w:rsidR="00677FC7" w:rsidRPr="00677FC7" w:rsidRDefault="00677FC7" w:rsidP="00B7147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</w:rPr>
              <w:t>(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77FC7">
              <w:rPr>
                <w:rFonts w:asciiTheme="majorBidi" w:hAnsiTheme="majorBidi" w:cstheme="majorBidi"/>
                <w:sz w:val="28"/>
              </w:rPr>
              <w:t>: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677FC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7FC7" w:rsidRPr="00677FC7" w14:paraId="4F6A2AEA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6C3566DD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57B82B83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7FC7" w:rsidRPr="00677FC7" w14:paraId="6AA4B441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36FD232F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E249C5C" w14:textId="20ACAD46" w:rsidR="00677FC7" w:rsidRPr="00677FC7" w:rsidRDefault="00677FC7" w:rsidP="00155BD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2D8F39AF" w14:textId="6ADFB29B" w:rsidR="00677FC7" w:rsidRPr="00677FC7" w:rsidRDefault="00756C07" w:rsidP="00B714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756C07">
              <w:rPr>
                <w:rFonts w:asciiTheme="majorBidi" w:hAnsiTheme="majorBidi" w:hint="cs"/>
                <w:sz w:val="28"/>
                <w:cs/>
              </w:rPr>
              <w:t>การจัดประเภทและวัดมูลค่าตามมาตรฐานการรายงานทางการเงิน</w:t>
            </w:r>
            <w:r w:rsidRPr="00756C0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56C07">
              <w:rPr>
                <w:rFonts w:asciiTheme="majorBidi" w:hAnsiTheme="majorBidi" w:hint="cs"/>
                <w:sz w:val="28"/>
                <w:cs/>
              </w:rPr>
              <w:t>ฉบับที่</w:t>
            </w:r>
            <w:r w:rsidRPr="00756C07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D7C60">
              <w:rPr>
                <w:rFonts w:asciiTheme="majorBidi" w:hAnsiTheme="majorBidi"/>
                <w:sz w:val="28"/>
              </w:rPr>
              <w:t>9</w:t>
            </w:r>
          </w:p>
        </w:tc>
      </w:tr>
      <w:tr w:rsidR="00677FC7" w:rsidRPr="00677FC7" w14:paraId="4620EFFD" w14:textId="77777777" w:rsidTr="00A66F7B">
        <w:trPr>
          <w:trHeight w:val="720"/>
          <w:tblHeader/>
        </w:trPr>
        <w:tc>
          <w:tcPr>
            <w:tcW w:w="4410" w:type="dxa"/>
            <w:shd w:val="clear" w:color="auto" w:fill="auto"/>
          </w:tcPr>
          <w:p w14:paraId="4BA41EF8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E675B2" w14:textId="77777777" w:rsidR="00155BDC" w:rsidRPr="00155BDC" w:rsidRDefault="00155BDC" w:rsidP="00155BDC">
            <w:pP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155BDC">
              <w:rPr>
                <w:rFonts w:asciiTheme="majorBidi" w:hAnsiTheme="majorBidi" w:hint="cs"/>
                <w:sz w:val="28"/>
                <w:cs/>
              </w:rPr>
              <w:t>มูลค่าตามหลักการ</w:t>
            </w:r>
          </w:p>
          <w:p w14:paraId="7244E582" w14:textId="5A3E08A0" w:rsidR="00677FC7" w:rsidRPr="00677FC7" w:rsidRDefault="00155BDC" w:rsidP="00155BD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5BDC">
              <w:rPr>
                <w:rFonts w:asciiTheme="majorBidi" w:hAnsiTheme="majorBidi" w:hint="cs"/>
                <w:sz w:val="28"/>
                <w:cs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25AF20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BC450E" w14:textId="77777777" w:rsidR="00677FC7" w:rsidRPr="00677FC7" w:rsidRDefault="00677FC7" w:rsidP="00B71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B1E92D" w14:textId="77777777" w:rsidR="00677FC7" w:rsidRPr="00677FC7" w:rsidRDefault="00677FC7" w:rsidP="00B71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4B3AF1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77FC7" w:rsidRPr="00677FC7" w14:paraId="2A0B806B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78A39ED7" w14:textId="77777777" w:rsidR="00677FC7" w:rsidRPr="00677FC7" w:rsidRDefault="00677FC7" w:rsidP="00B7147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8118775" w14:textId="77777777" w:rsidR="00677FC7" w:rsidRPr="00677FC7" w:rsidRDefault="00677FC7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138655F8" w14:textId="77777777" w:rsidR="00677FC7" w:rsidRPr="00677FC7" w:rsidRDefault="00677FC7" w:rsidP="000861E9">
            <w:pPr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39CC2FE" w14:textId="77777777" w:rsidR="00677FC7" w:rsidRPr="00677FC7" w:rsidRDefault="00677FC7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4FF15114" w14:textId="77777777" w:rsidR="00677FC7" w:rsidRPr="00677FC7" w:rsidRDefault="00677FC7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7C05F0D" w14:textId="77777777" w:rsidR="00677FC7" w:rsidRPr="00677FC7" w:rsidRDefault="00677FC7" w:rsidP="00B714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A4E59" w:rsidRPr="00677FC7" w14:paraId="496C4E3C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164A44BE" w14:textId="77777777" w:rsidR="00AA4E59" w:rsidRPr="00677FC7" w:rsidRDefault="00AA4E59" w:rsidP="00AA4E59">
            <w:pPr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3A3BE585" w14:textId="66164886" w:rsidR="00AA4E59" w:rsidRPr="00677FC7" w:rsidRDefault="0098414A" w:rsidP="009300BC">
            <w:pPr>
              <w:tabs>
                <w:tab w:val="decimal" w:pos="1500"/>
              </w:tabs>
              <w:ind w:right="73"/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641</w:t>
            </w:r>
          </w:p>
        </w:tc>
        <w:tc>
          <w:tcPr>
            <w:tcW w:w="1890" w:type="dxa"/>
            <w:shd w:val="clear" w:color="auto" w:fill="auto"/>
          </w:tcPr>
          <w:p w14:paraId="26E0F782" w14:textId="2781C678" w:rsidR="00AA4E59" w:rsidRPr="00677FC7" w:rsidRDefault="00AA4E59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F84080D" w14:textId="54FAA7B4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7359BB0" w14:textId="23F9ED85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641</w:t>
            </w:r>
          </w:p>
        </w:tc>
        <w:tc>
          <w:tcPr>
            <w:tcW w:w="1800" w:type="dxa"/>
            <w:shd w:val="clear" w:color="auto" w:fill="auto"/>
          </w:tcPr>
          <w:p w14:paraId="4EA274EC" w14:textId="67F9C30F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641</w:t>
            </w:r>
          </w:p>
        </w:tc>
      </w:tr>
      <w:tr w:rsidR="00AA4E59" w:rsidRPr="00677FC7" w14:paraId="196B0486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3A59B855" w14:textId="27F5C4DF" w:rsidR="00AA4E59" w:rsidRPr="00677FC7" w:rsidRDefault="00AA4E59" w:rsidP="00AA4E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0861E9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1F015877" w14:textId="1F18A8AF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11ABA0EE" w14:textId="6FE6780F" w:rsidR="00AA4E59" w:rsidRPr="00677FC7" w:rsidRDefault="0098414A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004979D2" w14:textId="2F009A2E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DD318FA" w14:textId="53430653" w:rsidR="00AA4E59" w:rsidRPr="009300BC" w:rsidRDefault="009300BC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30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671DE54" w14:textId="3B8DAAE6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  <w:cs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98414A">
              <w:rPr>
                <w:rFonts w:asciiTheme="majorBidi" w:hAnsiTheme="majorBidi" w:hint="eastAsia"/>
                <w:sz w:val="28"/>
                <w:cs/>
              </w:rPr>
              <w:t>371</w:t>
            </w:r>
          </w:p>
        </w:tc>
      </w:tr>
      <w:tr w:rsidR="00AA4E59" w:rsidRPr="00677FC7" w14:paraId="5F19A3E1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44DBB5D2" w14:textId="74E020AF" w:rsidR="00AA4E59" w:rsidRPr="00677FC7" w:rsidRDefault="00AA4E59" w:rsidP="00AA4E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</w:t>
            </w:r>
            <w:r w:rsidR="00716468">
              <w:rPr>
                <w:rFonts w:asciiTheme="majorBidi" w:hAnsiTheme="majorBidi" w:cstheme="majorBidi" w:hint="cs"/>
                <w:sz w:val="28"/>
                <w:cs/>
              </w:rPr>
              <w:t>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BDB0C76" w14:textId="1A98C6F4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353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545</w:t>
            </w:r>
          </w:p>
        </w:tc>
        <w:tc>
          <w:tcPr>
            <w:tcW w:w="1890" w:type="dxa"/>
            <w:shd w:val="clear" w:color="auto" w:fill="auto"/>
          </w:tcPr>
          <w:p w14:paraId="5D79D62B" w14:textId="6E52EA28" w:rsidR="00AA4E59" w:rsidRPr="00677FC7" w:rsidRDefault="00AA4E59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4733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61A1E84" w14:textId="45279EDE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3118133" w14:textId="203A1587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</w:rPr>
              <w:t>3</w:t>
            </w:r>
            <w:r w:rsidR="00F037A3">
              <w:rPr>
                <w:rFonts w:asciiTheme="majorBidi" w:hAnsiTheme="majorBidi"/>
                <w:sz w:val="28"/>
              </w:rPr>
              <w:t>28</w:t>
            </w:r>
            <w:r>
              <w:rPr>
                <w:rFonts w:asciiTheme="majorBidi" w:hAnsiTheme="majorBidi"/>
                <w:sz w:val="28"/>
              </w:rPr>
              <w:t>,</w:t>
            </w:r>
            <w:r w:rsidR="00F037A3">
              <w:rPr>
                <w:rFonts w:asciiTheme="majorBidi" w:hAnsiTheme="majorBidi"/>
                <w:sz w:val="28"/>
              </w:rPr>
              <w:t>852</w:t>
            </w:r>
          </w:p>
        </w:tc>
        <w:tc>
          <w:tcPr>
            <w:tcW w:w="1800" w:type="dxa"/>
            <w:shd w:val="clear" w:color="auto" w:fill="auto"/>
          </w:tcPr>
          <w:p w14:paraId="619653CC" w14:textId="6BF0CFC8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hint="eastAsia"/>
                <w:sz w:val="28"/>
              </w:rPr>
              <w:t>3</w:t>
            </w:r>
            <w:r w:rsidR="00F037A3">
              <w:rPr>
                <w:rFonts w:asciiTheme="majorBidi" w:hAnsiTheme="majorBidi"/>
                <w:sz w:val="28"/>
              </w:rPr>
              <w:t>28</w:t>
            </w:r>
            <w:r>
              <w:rPr>
                <w:rFonts w:asciiTheme="majorBidi" w:hAnsiTheme="majorBidi"/>
                <w:sz w:val="28"/>
              </w:rPr>
              <w:t>,</w:t>
            </w:r>
            <w:r w:rsidR="00F037A3">
              <w:rPr>
                <w:rFonts w:asciiTheme="majorBidi" w:hAnsiTheme="majorBidi"/>
                <w:sz w:val="28"/>
              </w:rPr>
              <w:t>852</w:t>
            </w:r>
          </w:p>
        </w:tc>
      </w:tr>
      <w:tr w:rsidR="00AA4E59" w:rsidRPr="00677FC7" w14:paraId="16C5A60E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5B023F18" w14:textId="5D480577" w:rsidR="00AA4E59" w:rsidRPr="000861E9" w:rsidRDefault="00AA4E59" w:rsidP="00AA4E59">
            <w:pPr>
              <w:rPr>
                <w:rFonts w:asciiTheme="majorBidi" w:hAnsiTheme="majorBidi" w:cstheme="majorBidi"/>
                <w:sz w:val="28"/>
              </w:rPr>
            </w:pPr>
            <w:r w:rsidRPr="000861E9">
              <w:rPr>
                <w:rFonts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003B59C2" w14:textId="7EFB072A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90" w:type="dxa"/>
            <w:shd w:val="clear" w:color="auto" w:fill="auto"/>
          </w:tcPr>
          <w:p w14:paraId="7FEF1960" w14:textId="7DEDE78E" w:rsidR="00AA4E59" w:rsidRPr="00677FC7" w:rsidRDefault="00AA4E59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4733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2AD7708" w14:textId="1C06816B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3BC3936" w14:textId="54AF9CAE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00" w:type="dxa"/>
            <w:shd w:val="clear" w:color="auto" w:fill="auto"/>
          </w:tcPr>
          <w:p w14:paraId="06EB9527" w14:textId="4AB2D3C3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</w:tr>
      <w:tr w:rsidR="00AA4E59" w:rsidRPr="00677FC7" w14:paraId="2A8AD0C9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378012FF" w14:textId="23F68216" w:rsidR="00AA4E59" w:rsidRPr="000861E9" w:rsidRDefault="00AA4E59" w:rsidP="00D223A8">
            <w:pPr>
              <w:ind w:left="246" w:hanging="246"/>
              <w:rPr>
                <w:rFonts w:asciiTheme="majorBidi" w:hAnsiTheme="majorBidi" w:cstheme="majorBidi"/>
                <w:sz w:val="28"/>
              </w:rPr>
            </w:pPr>
            <w:r w:rsidRPr="000861E9">
              <w:rPr>
                <w:rFonts w:hint="cs"/>
                <w:cs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9BECED6" w14:textId="77777777" w:rsidR="0098414A" w:rsidRDefault="0098414A" w:rsidP="00AA4E59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  <w:p w14:paraId="4765850C" w14:textId="51C19004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364D9A"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551AF4EC" w14:textId="77777777" w:rsidR="0098414A" w:rsidRDefault="0098414A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  <w:p w14:paraId="1CADF0FB" w14:textId="78119200" w:rsidR="00AA4E59" w:rsidRPr="00677FC7" w:rsidRDefault="00AA4E59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4733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9495A9F" w14:textId="77777777" w:rsidR="0098414A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58029BEF" w14:textId="0632E35F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6770B14" w14:textId="77777777" w:rsidR="00AA4E59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</w:p>
          <w:p w14:paraId="7724F5FD" w14:textId="0FF0C05B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364D9A"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  <w:tc>
          <w:tcPr>
            <w:tcW w:w="1800" w:type="dxa"/>
            <w:shd w:val="clear" w:color="auto" w:fill="auto"/>
          </w:tcPr>
          <w:p w14:paraId="22101E7B" w14:textId="77777777" w:rsidR="00AA4E59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</w:p>
          <w:p w14:paraId="5FFDE6C4" w14:textId="5F6E09BB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364D9A"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</w:tr>
      <w:tr w:rsidR="00AA4E59" w:rsidRPr="00677FC7" w14:paraId="16B0A10A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6CF4FC11" w14:textId="63AFB8D0" w:rsidR="00AA4E59" w:rsidRPr="000861E9" w:rsidRDefault="00AA4E59" w:rsidP="00AA4E59">
            <w:pPr>
              <w:rPr>
                <w:cs/>
              </w:rPr>
            </w:pPr>
            <w:r w:rsidRPr="000861E9">
              <w:rPr>
                <w:rFonts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  <w:shd w:val="clear" w:color="auto" w:fill="auto"/>
          </w:tcPr>
          <w:p w14:paraId="0D76FADC" w14:textId="7C4128F5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90" w:type="dxa"/>
            <w:shd w:val="clear" w:color="auto" w:fill="auto"/>
          </w:tcPr>
          <w:p w14:paraId="288285F1" w14:textId="6819D12A" w:rsidR="00AA4E59" w:rsidRPr="00677FC7" w:rsidRDefault="00AA4E59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4733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25934FC" w14:textId="47BEE680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352777F" w14:textId="32DE6DF5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00" w:type="dxa"/>
            <w:shd w:val="clear" w:color="auto" w:fill="auto"/>
          </w:tcPr>
          <w:p w14:paraId="2DBF15B6" w14:textId="50AB40A6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</w:tr>
      <w:tr w:rsidR="00AA4E59" w:rsidRPr="00677FC7" w14:paraId="1134B651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2A7871DB" w14:textId="3E689D11" w:rsidR="00AA4E59" w:rsidRPr="00677FC7" w:rsidRDefault="00AA4E59" w:rsidP="00AA4E59">
            <w:pPr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890" w:type="dxa"/>
            <w:shd w:val="clear" w:color="auto" w:fill="auto"/>
          </w:tcPr>
          <w:p w14:paraId="69B4B94B" w14:textId="31F43289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890" w:type="dxa"/>
            <w:shd w:val="clear" w:color="auto" w:fill="auto"/>
          </w:tcPr>
          <w:p w14:paraId="5535712C" w14:textId="3BD39C2C" w:rsidR="00AA4E59" w:rsidRPr="00677FC7" w:rsidRDefault="0098414A" w:rsidP="00AA4E59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980" w:type="dxa"/>
            <w:shd w:val="clear" w:color="auto" w:fill="auto"/>
          </w:tcPr>
          <w:p w14:paraId="7E4399A5" w14:textId="019DA1BB" w:rsidR="00AA4E59" w:rsidRPr="00677FC7" w:rsidRDefault="00AA4E59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26A4808" w14:textId="57708E41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259FC66" w14:textId="6CDDC79B" w:rsidR="00AA4E59" w:rsidRPr="00677FC7" w:rsidRDefault="0098414A" w:rsidP="00AA4E59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98414A"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8414A"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</w:tr>
      <w:tr w:rsidR="00AA4E59" w:rsidRPr="00677FC7" w14:paraId="78552047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738C542B" w14:textId="47F76513" w:rsidR="00AA4E59" w:rsidRPr="00677FC7" w:rsidRDefault="00AA4E59" w:rsidP="00AA4E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364D9A">
              <w:rPr>
                <w:rFonts w:asciiTheme="majorBidi" w:hAnsiTheme="majorBidi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6985F7C5" w14:textId="2F0294FA" w:rsidR="00AA4E59" w:rsidRPr="00677FC7" w:rsidRDefault="00716468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537F2E09" w14:textId="417A24E7" w:rsidR="00AA4E59" w:rsidRPr="00677FC7" w:rsidRDefault="00AA4E59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115F792" w14:textId="1752459F" w:rsidR="00AA4E59" w:rsidRPr="00677FC7" w:rsidRDefault="00AA4E59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182B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2C76FE2" w14:textId="4DBF421A" w:rsidR="00AA4E59" w:rsidRPr="00677FC7" w:rsidRDefault="00716468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716468"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481C14C2" w14:textId="0DE8376B" w:rsidR="00AA4E59" w:rsidRPr="00677FC7" w:rsidRDefault="00716468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</w:tr>
      <w:tr w:rsidR="00AA4E59" w:rsidRPr="00677FC7" w14:paraId="02D92533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2C1717C5" w14:textId="77777777" w:rsidR="00AA4E59" w:rsidRPr="00677FC7" w:rsidRDefault="00AA4E59" w:rsidP="00AA4E5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0CF7A342" w14:textId="553346E1" w:rsidR="00AA4E59" w:rsidRPr="00E655F8" w:rsidRDefault="0098414A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6</w:t>
            </w:r>
            <w:r w:rsidR="00716468">
              <w:rPr>
                <w:rFonts w:asciiTheme="majorBidi" w:hAnsiTheme="majorBidi" w:cstheme="majorBidi"/>
                <w:b/>
                <w:bCs/>
                <w:sz w:val="28"/>
              </w:rPr>
              <w:t>02,730</w:t>
            </w:r>
          </w:p>
        </w:tc>
        <w:tc>
          <w:tcPr>
            <w:tcW w:w="1890" w:type="dxa"/>
            <w:shd w:val="clear" w:color="auto" w:fill="auto"/>
          </w:tcPr>
          <w:p w14:paraId="133EC16B" w14:textId="4191A827" w:rsidR="00AA4E59" w:rsidRPr="00E655F8" w:rsidRDefault="0098414A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32</w:t>
            </w: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172</w:t>
            </w:r>
          </w:p>
        </w:tc>
        <w:tc>
          <w:tcPr>
            <w:tcW w:w="1980" w:type="dxa"/>
            <w:shd w:val="clear" w:color="auto" w:fill="auto"/>
          </w:tcPr>
          <w:p w14:paraId="698EE050" w14:textId="4A45B190" w:rsidR="00AA4E59" w:rsidRPr="00E655F8" w:rsidRDefault="00AA4E59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94050FA" w14:textId="54C1B6F2" w:rsidR="00AA4E59" w:rsidRPr="00E655F8" w:rsidRDefault="00716468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 w:rsidRPr="00716468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F037A3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  <w:r w:rsidRPr="007164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F037A3">
              <w:rPr>
                <w:rFonts w:asciiTheme="majorBidi" w:hAnsiTheme="majorBidi" w:cstheme="majorBidi"/>
                <w:b/>
                <w:bCs/>
                <w:sz w:val="28"/>
              </w:rPr>
              <w:t>865</w:t>
            </w:r>
          </w:p>
        </w:tc>
        <w:tc>
          <w:tcPr>
            <w:tcW w:w="1800" w:type="dxa"/>
            <w:shd w:val="clear" w:color="auto" w:fill="auto"/>
          </w:tcPr>
          <w:p w14:paraId="236F6096" w14:textId="7B921F0D" w:rsidR="00AA4E59" w:rsidRPr="00E655F8" w:rsidRDefault="00F037A3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578</w:t>
            </w:r>
            <w:r w:rsidR="0098414A"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037</w:t>
            </w:r>
          </w:p>
        </w:tc>
      </w:tr>
      <w:tr w:rsidR="00A66F7B" w:rsidRPr="00677FC7" w14:paraId="1B4FACBD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6290BD44" w14:textId="77777777" w:rsidR="00A66F7B" w:rsidRPr="00677FC7" w:rsidRDefault="00A66F7B" w:rsidP="00A66F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5B9C500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2C77D6C" w14:textId="77777777" w:rsidR="00A66F7B" w:rsidRPr="0098414A" w:rsidRDefault="00A66F7B" w:rsidP="00A66F7B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236BB4" w14:textId="77777777" w:rsidR="00A66F7B" w:rsidRPr="00182BA5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BE7BF92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4ACFC16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66F7B" w:rsidRPr="00677FC7" w14:paraId="05E7460C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6968A859" w14:textId="77777777" w:rsidR="00A66F7B" w:rsidRPr="00677FC7" w:rsidRDefault="00A66F7B" w:rsidP="00A66F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F0F571D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A8DEC3F" w14:textId="77777777" w:rsidR="00A66F7B" w:rsidRPr="0098414A" w:rsidRDefault="00A66F7B" w:rsidP="00A66F7B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1ACF856" w14:textId="77777777" w:rsidR="00A66F7B" w:rsidRPr="00182BA5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3BFF813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69CBC0E" w14:textId="77777777" w:rsidR="00A66F7B" w:rsidRPr="0098414A" w:rsidRDefault="00A66F7B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C2AF1" w:rsidRPr="00677FC7" w14:paraId="70BA0619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D8B3" w14:textId="77777777" w:rsidR="008C2AF1" w:rsidRPr="00801E29" w:rsidRDefault="008C2AF1" w:rsidP="005104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1E29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 xml:space="preserve">หนี้สินทางการเงิน ณ วันที่ </w:t>
            </w:r>
            <w:r w:rsidRPr="00801E29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1 </w:t>
            </w:r>
            <w:r w:rsidRPr="00801E29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 xml:space="preserve">มกราคม </w:t>
            </w:r>
            <w:r w:rsidRPr="00801E29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14EBC6" w14:textId="77777777" w:rsidR="008C2AF1" w:rsidRPr="00677FC7" w:rsidRDefault="008C2AF1" w:rsidP="005104B3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5CCDF" w14:textId="77777777" w:rsidR="008C2AF1" w:rsidRPr="00677FC7" w:rsidRDefault="008C2AF1" w:rsidP="005104B3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B1347E" w14:textId="77777777" w:rsidR="008C2AF1" w:rsidRPr="00677FC7" w:rsidRDefault="008C2AF1" w:rsidP="005104B3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37B4EE" w14:textId="77777777" w:rsidR="008C2AF1" w:rsidRPr="00677FC7" w:rsidRDefault="008C2AF1" w:rsidP="005104B3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24E6E1" w14:textId="77777777" w:rsidR="008C2AF1" w:rsidRPr="00677FC7" w:rsidRDefault="008C2AF1" w:rsidP="005104B3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4E59" w:rsidRPr="00677FC7" w14:paraId="66EE4C81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88EE69" w14:textId="77777777" w:rsidR="00AA4E59" w:rsidRPr="008C2AF1" w:rsidRDefault="00AA4E59" w:rsidP="00AA4E59">
            <w:pPr>
              <w:rPr>
                <w:cs/>
              </w:rPr>
            </w:pPr>
            <w:r w:rsidRPr="008C2AF1">
              <w:rPr>
                <w:rFonts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2EF967" w14:textId="15B6C508" w:rsidR="00AA4E59" w:rsidRPr="00677FC7" w:rsidRDefault="001D5F66" w:rsidP="00A66F7B">
            <w:pPr>
              <w:tabs>
                <w:tab w:val="decimal" w:pos="1665"/>
              </w:tabs>
              <w:ind w:right="-111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hint="eastAsia"/>
                <w:sz w:val="28"/>
                <w:cs/>
              </w:rPr>
              <w:t>110</w:t>
            </w:r>
            <w:r>
              <w:rPr>
                <w:rFonts w:asciiTheme="majorBidi" w:hAnsiTheme="majorBidi"/>
                <w:sz w:val="28"/>
              </w:rPr>
              <w:t>,</w:t>
            </w:r>
            <w:r w:rsidRPr="001D5F66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22B44C" w14:textId="39EF2C02" w:rsidR="00AA4E59" w:rsidRPr="00677FC7" w:rsidRDefault="00AA4E59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7811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66B6CDA" w14:textId="551FCA69" w:rsidR="00AA4E59" w:rsidRPr="00677FC7" w:rsidRDefault="00AA4E59" w:rsidP="00A66F7B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C97B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3BA53C" w14:textId="5AA292D8" w:rsidR="001D5F66" w:rsidRPr="00EE3253" w:rsidRDefault="00AA4E59" w:rsidP="00A66F7B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 w:rsidRPr="00EE3253">
              <w:rPr>
                <w:rFonts w:asciiTheme="majorBidi" w:hAnsiTheme="majorBidi" w:hint="eastAsia"/>
                <w:sz w:val="28"/>
              </w:rPr>
              <w:t xml:space="preserve"> </w:t>
            </w:r>
            <w:r w:rsidR="001D5F66" w:rsidRPr="001D5F66">
              <w:rPr>
                <w:rFonts w:asciiTheme="majorBidi" w:hAnsiTheme="majorBidi" w:hint="eastAsia"/>
                <w:sz w:val="28"/>
                <w:cs/>
              </w:rPr>
              <w:t>110</w:t>
            </w:r>
            <w:r w:rsidR="001D5F66">
              <w:rPr>
                <w:rFonts w:asciiTheme="majorBidi" w:hAnsiTheme="majorBidi"/>
                <w:sz w:val="28"/>
              </w:rPr>
              <w:t>,</w:t>
            </w:r>
            <w:r w:rsidR="001D5F66" w:rsidRPr="001D5F66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3ED7EC" w14:textId="78CB1EF9" w:rsidR="001D5F66" w:rsidRPr="00677FC7" w:rsidRDefault="00A35EC2" w:rsidP="00A35EC2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35EC2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1D5F66" w:rsidRPr="00A35EC2">
              <w:rPr>
                <w:rFonts w:asciiTheme="majorBidi" w:hAnsiTheme="majorBidi" w:cstheme="majorBidi" w:hint="eastAsia"/>
                <w:sz w:val="28"/>
                <w:cs/>
              </w:rPr>
              <w:t>110</w:t>
            </w:r>
            <w:r w:rsidR="001D5F66" w:rsidRPr="00A35EC2">
              <w:rPr>
                <w:rFonts w:asciiTheme="majorBidi" w:hAnsiTheme="majorBidi" w:cstheme="majorBidi"/>
                <w:sz w:val="28"/>
              </w:rPr>
              <w:t>,</w:t>
            </w:r>
            <w:r w:rsidR="001D5F66" w:rsidRPr="00A35EC2">
              <w:rPr>
                <w:rFonts w:asciiTheme="majorBidi" w:hAnsiTheme="majorBidi" w:cstheme="majorBidi" w:hint="eastAsia"/>
                <w:sz w:val="28"/>
                <w:cs/>
              </w:rPr>
              <w:t>000</w:t>
            </w:r>
          </w:p>
        </w:tc>
      </w:tr>
      <w:tr w:rsidR="00AA4E59" w:rsidRPr="00677FC7" w14:paraId="480F6D79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EF9CD8C" w14:textId="77777777" w:rsidR="00AA4E59" w:rsidRPr="008C2AF1" w:rsidRDefault="00AA4E59" w:rsidP="00AA4E59">
            <w:pPr>
              <w:rPr>
                <w:cs/>
              </w:rPr>
            </w:pPr>
            <w:r w:rsidRPr="008C2AF1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4F6826" w14:textId="43E09CA1" w:rsidR="00AA4E59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5B500B" w14:textId="37A7E4E8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7811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1AB8D2" w14:textId="66DC5A43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C97B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312FD3" w14:textId="42129ACE" w:rsidR="00AA4E59" w:rsidRPr="00EE3253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047BD4" w14:textId="79C7FEF7" w:rsidR="00AA4E59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</w:tr>
      <w:tr w:rsidR="00AA4E59" w:rsidRPr="00677FC7" w14:paraId="20C6460E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2E7A5BC" w14:textId="32558135" w:rsidR="00AA4E59" w:rsidRPr="008C2AF1" w:rsidRDefault="00AA4E59" w:rsidP="00AA4E59">
            <w:pPr>
              <w:ind w:left="253" w:hanging="253"/>
              <w:rPr>
                <w:cs/>
              </w:rPr>
            </w:pPr>
            <w:r w:rsidRPr="008C2AF1">
              <w:rPr>
                <w:rFonts w:hint="cs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51393C" w14:textId="77777777" w:rsidR="00AA4E59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BCDCA8D" w14:textId="53476D16" w:rsidR="001D5F66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64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656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34B6C0" w14:textId="77777777" w:rsidR="00AA4E59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00E07857" w14:textId="464EAC4C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7811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0A2B1B" w14:textId="77777777" w:rsidR="00AA4E59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3E755169" w14:textId="2853C71B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C97B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C0FEA4" w14:textId="77777777" w:rsidR="00AA4E59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7F5A22F" w14:textId="69900FE0" w:rsidR="00AA4E59" w:rsidRPr="00677FC7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E3253">
              <w:rPr>
                <w:rFonts w:asciiTheme="majorBidi" w:hAnsiTheme="majorBidi" w:cstheme="majorBidi" w:hint="eastAsia"/>
                <w:sz w:val="28"/>
              </w:rPr>
              <w:t>64,65</w:t>
            </w:r>
            <w:r w:rsidR="005B7C60">
              <w:rPr>
                <w:rFonts w:asciiTheme="majorBidi" w:hAnsiTheme="majorBidi" w:cstheme="majorBidi"/>
                <w:sz w:val="28"/>
              </w:rPr>
              <w:t>6</w:t>
            </w:r>
            <w:r w:rsidRPr="00EE3253"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5BBF4A" w14:textId="77777777" w:rsidR="00AA4E59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BC64809" w14:textId="4FC5D5D6" w:rsidR="00AA4E59" w:rsidRPr="00677FC7" w:rsidRDefault="00AA4E59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E3253">
              <w:rPr>
                <w:rFonts w:asciiTheme="majorBidi" w:hAnsiTheme="majorBidi" w:cstheme="majorBidi" w:hint="eastAsia"/>
                <w:sz w:val="28"/>
              </w:rPr>
              <w:t>64,65</w:t>
            </w:r>
            <w:r w:rsidR="005B7C60">
              <w:rPr>
                <w:rFonts w:asciiTheme="majorBidi" w:hAnsiTheme="majorBidi" w:cstheme="majorBidi"/>
                <w:sz w:val="28"/>
              </w:rPr>
              <w:t>6</w:t>
            </w:r>
            <w:r w:rsidRPr="00EE3253"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</w:tr>
      <w:tr w:rsidR="00AA4E59" w:rsidRPr="00677FC7" w14:paraId="69708B54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7A572E" w14:textId="77777777" w:rsidR="00AA4E59" w:rsidRPr="008C2AF1" w:rsidRDefault="00AA4E59" w:rsidP="00AA4E59">
            <w:pPr>
              <w:rPr>
                <w:cs/>
              </w:rPr>
            </w:pPr>
            <w:r w:rsidRPr="008C2AF1">
              <w:rPr>
                <w:rFonts w:hint="cs"/>
                <w:cs/>
              </w:rPr>
              <w:t>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6F8694" w14:textId="4DB41CBB" w:rsidR="00AA4E59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392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8ADA2C" w14:textId="4FFA954B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7811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E08DF1" w14:textId="72C7B0D1" w:rsidR="00AA4E59" w:rsidRPr="00677FC7" w:rsidRDefault="00AA4E59" w:rsidP="00D223A8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C97B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B24D16" w14:textId="1D1E2A65" w:rsidR="00AA4E59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hint="eastAsia"/>
                <w:sz w:val="28"/>
                <w:cs/>
              </w:rPr>
              <w:t>69</w:t>
            </w:r>
            <w:r w:rsidRPr="001D5F66">
              <w:rPr>
                <w:rFonts w:asciiTheme="majorBidi" w:hAnsiTheme="majorBidi" w:hint="eastAsia"/>
                <w:sz w:val="28"/>
              </w:rPr>
              <w:t>,</w:t>
            </w:r>
            <w:r w:rsidRPr="001D5F66">
              <w:rPr>
                <w:rFonts w:asciiTheme="majorBidi" w:hAnsiTheme="majorBidi" w:hint="eastAsia"/>
                <w:sz w:val="28"/>
                <w:cs/>
              </w:rPr>
              <w:t>392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442C9F" w14:textId="59C76B77" w:rsidR="00AA4E59" w:rsidRPr="00677FC7" w:rsidRDefault="001D5F66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hint="eastAsia"/>
                <w:sz w:val="28"/>
                <w:cs/>
              </w:rPr>
              <w:t>69</w:t>
            </w:r>
            <w:r w:rsidRPr="001D5F66">
              <w:rPr>
                <w:rFonts w:asciiTheme="majorBidi" w:hAnsiTheme="majorBidi" w:hint="eastAsia"/>
                <w:sz w:val="28"/>
              </w:rPr>
              <w:t>,</w:t>
            </w:r>
            <w:r w:rsidRPr="001D5F66">
              <w:rPr>
                <w:rFonts w:asciiTheme="majorBidi" w:hAnsiTheme="majorBidi" w:hint="eastAsia"/>
                <w:sz w:val="28"/>
                <w:cs/>
              </w:rPr>
              <w:t>392</w:t>
            </w:r>
          </w:p>
        </w:tc>
      </w:tr>
      <w:tr w:rsidR="00AA4E59" w:rsidRPr="00677FC7" w14:paraId="1969F463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9DFEDF" w14:textId="77777777" w:rsidR="00AA4E59" w:rsidRPr="008C2AF1" w:rsidRDefault="00AA4E59" w:rsidP="00AA4E59">
            <w:pPr>
              <w:rPr>
                <w:cs/>
              </w:rPr>
            </w:pPr>
            <w:r w:rsidRPr="008C2AF1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763F6" w14:textId="419C402C" w:rsidR="00AA4E59" w:rsidRPr="00677FC7" w:rsidRDefault="001D5F66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cstheme="majorBidi" w:hint="eastAsia"/>
                <w:sz w:val="28"/>
              </w:rPr>
              <w:t>94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113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D2C1FD" w14:textId="5B3E445F" w:rsidR="00AA4E59" w:rsidRPr="00677FC7" w:rsidRDefault="00AA4E59" w:rsidP="00D223A8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7811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68D6C9" w14:textId="71D72CEC" w:rsidR="00AA4E59" w:rsidRPr="00677FC7" w:rsidRDefault="00AA4E59" w:rsidP="00D223A8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C97B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04A89F" w14:textId="4AF7185F" w:rsidR="00AA4E59" w:rsidRPr="00677FC7" w:rsidRDefault="001D5F66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hint="eastAsia"/>
                <w:sz w:val="28"/>
                <w:cs/>
              </w:rPr>
              <w:t>94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,</w:t>
            </w:r>
            <w:r w:rsidRPr="001D5F66">
              <w:rPr>
                <w:rFonts w:asciiTheme="majorBidi" w:hAnsiTheme="majorBidi" w:hint="eastAsia"/>
                <w:sz w:val="28"/>
                <w:cs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C5C02B" w14:textId="55B622E4" w:rsidR="00AA4E59" w:rsidRPr="00677FC7" w:rsidRDefault="001D5F66" w:rsidP="00AA4E59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5F66">
              <w:rPr>
                <w:rFonts w:asciiTheme="majorBidi" w:hAnsiTheme="majorBidi" w:hint="eastAsia"/>
                <w:sz w:val="28"/>
                <w:cs/>
              </w:rPr>
              <w:t>94</w:t>
            </w:r>
            <w:r w:rsidRPr="001D5F66">
              <w:rPr>
                <w:rFonts w:asciiTheme="majorBidi" w:hAnsiTheme="majorBidi" w:cstheme="majorBidi" w:hint="eastAsia"/>
                <w:sz w:val="28"/>
              </w:rPr>
              <w:t>,</w:t>
            </w:r>
            <w:r w:rsidRPr="001D5F66">
              <w:rPr>
                <w:rFonts w:asciiTheme="majorBidi" w:hAnsiTheme="majorBidi" w:hint="eastAsia"/>
                <w:sz w:val="28"/>
                <w:cs/>
              </w:rPr>
              <w:t>113</w:t>
            </w:r>
          </w:p>
        </w:tc>
      </w:tr>
      <w:tr w:rsidR="00AA4E59" w:rsidRPr="00677FC7" w14:paraId="7B507BC4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2760" w14:textId="77777777" w:rsidR="00AA4E59" w:rsidRPr="00045E9E" w:rsidRDefault="00AA4E59" w:rsidP="00AA4E59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E04433" w14:textId="07CE5370" w:rsidR="00AA4E59" w:rsidRPr="00E655F8" w:rsidRDefault="001D5F66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145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A52674" w14:textId="7ED1E073" w:rsidR="00AA4E59" w:rsidRPr="00E655F8" w:rsidRDefault="00AA4E59" w:rsidP="00D223A8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C10662" w14:textId="66E34242" w:rsidR="00AA4E59" w:rsidRPr="00E655F8" w:rsidRDefault="00AA4E59" w:rsidP="00D223A8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1EBA10" w14:textId="54B045BF" w:rsidR="00AA4E59" w:rsidRPr="00E655F8" w:rsidRDefault="001D5F66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 w:rsidR="005B7C60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D4D732" w14:textId="3C2353E0" w:rsidR="00AA4E59" w:rsidRPr="00E655F8" w:rsidRDefault="001D5F66" w:rsidP="00AA4E59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 w:rsidR="005B7C60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8C2AF1" w:rsidRPr="00677FC7" w14:paraId="5652DD0B" w14:textId="77777777" w:rsidTr="00A66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6128" w14:textId="77777777" w:rsidR="008C2AF1" w:rsidRDefault="008C2AF1" w:rsidP="008C2AF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CEFBAB" w14:textId="77777777" w:rsidR="008C2AF1" w:rsidRPr="00677FC7" w:rsidRDefault="008C2AF1" w:rsidP="008C2AF1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99BB8B" w14:textId="77777777" w:rsidR="008C2AF1" w:rsidRPr="00677FC7" w:rsidRDefault="008C2AF1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BC96F8" w14:textId="77777777" w:rsidR="008C2AF1" w:rsidRPr="00677FC7" w:rsidRDefault="008C2AF1" w:rsidP="00AA4E59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F868E8" w14:textId="77777777" w:rsidR="008C2AF1" w:rsidRDefault="008C2AF1" w:rsidP="008C2AF1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DD6AB0" w14:textId="77777777" w:rsidR="008C2AF1" w:rsidRDefault="008C2AF1" w:rsidP="008C2AF1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A92D2F8" w14:textId="28A25D27" w:rsidR="00677FC7" w:rsidRDefault="00677FC7" w:rsidP="00242A7E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77DC7B27" w14:textId="6A3A93FA" w:rsidR="008C2AF1" w:rsidRDefault="008C2AF1" w:rsidP="00242A7E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644BC538" w14:textId="77777777" w:rsidR="00A66F7B" w:rsidRDefault="00A66F7B" w:rsidP="00242A7E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tbl>
      <w:tblPr>
        <w:tblStyle w:val="TableGrid5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890"/>
        <w:gridCol w:w="1890"/>
        <w:gridCol w:w="1980"/>
        <w:gridCol w:w="1980"/>
        <w:gridCol w:w="1800"/>
      </w:tblGrid>
      <w:tr w:rsidR="00677FC7" w:rsidRPr="00677FC7" w14:paraId="3D18776B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08289981" w14:textId="77777777" w:rsidR="00677FC7" w:rsidRPr="00677FC7" w:rsidRDefault="00677FC7" w:rsidP="00B7147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18959241" w14:textId="77777777" w:rsidR="00677FC7" w:rsidRPr="00677FC7" w:rsidRDefault="00677FC7" w:rsidP="00B7147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</w:rPr>
              <w:t>(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77FC7">
              <w:rPr>
                <w:rFonts w:asciiTheme="majorBidi" w:hAnsiTheme="majorBidi" w:cstheme="majorBidi"/>
                <w:sz w:val="28"/>
              </w:rPr>
              <w:t>: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677FC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7FC7" w:rsidRPr="00677FC7" w14:paraId="0E2B411E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6EAA195D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0E9BE84B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77FC7" w:rsidRPr="00677FC7" w14:paraId="6C8299CB" w14:textId="77777777" w:rsidTr="00A66F7B">
        <w:trPr>
          <w:trHeight w:val="374"/>
          <w:tblHeader/>
        </w:trPr>
        <w:tc>
          <w:tcPr>
            <w:tcW w:w="4410" w:type="dxa"/>
            <w:shd w:val="clear" w:color="auto" w:fill="auto"/>
          </w:tcPr>
          <w:p w14:paraId="2C6DD465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33F5EC" w14:textId="55756B62" w:rsidR="00677FC7" w:rsidRPr="00677FC7" w:rsidRDefault="00677FC7" w:rsidP="00155BD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476E460F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77FC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77FC7" w:rsidRPr="00677FC7" w14:paraId="3BEB3764" w14:textId="77777777" w:rsidTr="00A66F7B">
        <w:trPr>
          <w:trHeight w:val="720"/>
          <w:tblHeader/>
        </w:trPr>
        <w:tc>
          <w:tcPr>
            <w:tcW w:w="4410" w:type="dxa"/>
            <w:shd w:val="clear" w:color="auto" w:fill="auto"/>
          </w:tcPr>
          <w:p w14:paraId="6952F39C" w14:textId="77777777" w:rsidR="00677FC7" w:rsidRPr="00677FC7" w:rsidRDefault="00677FC7" w:rsidP="00B7147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BA7AAF" w14:textId="77777777" w:rsidR="00155BDC" w:rsidRPr="00155BDC" w:rsidRDefault="00155BDC" w:rsidP="00155BD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155BDC">
              <w:rPr>
                <w:rFonts w:asciiTheme="majorBidi" w:hAnsiTheme="majorBidi" w:hint="cs"/>
                <w:sz w:val="28"/>
                <w:cs/>
              </w:rPr>
              <w:t>มูลค่าตามหลักการ</w:t>
            </w:r>
          </w:p>
          <w:p w14:paraId="2E58930C" w14:textId="3301650A" w:rsidR="00677FC7" w:rsidRPr="00155BDC" w:rsidRDefault="00155BDC" w:rsidP="00155BD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5BDC">
              <w:rPr>
                <w:rFonts w:asciiTheme="majorBidi" w:hAnsiTheme="majorBidi" w:hint="cs"/>
                <w:sz w:val="28"/>
                <w:cs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0DF201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D09BE26" w14:textId="77777777" w:rsidR="00677FC7" w:rsidRPr="00677FC7" w:rsidRDefault="00677FC7" w:rsidP="00B71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D06A9B" w14:textId="77777777" w:rsidR="00677FC7" w:rsidRPr="00677FC7" w:rsidRDefault="00677FC7" w:rsidP="00B714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677FC7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969BFE" w14:textId="77777777" w:rsidR="00677FC7" w:rsidRPr="00677FC7" w:rsidRDefault="00677FC7" w:rsidP="00B714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677FC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77FC7" w:rsidRPr="00677FC7" w14:paraId="4FF35204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49B8C22E" w14:textId="77777777" w:rsidR="00677FC7" w:rsidRPr="00677FC7" w:rsidRDefault="00677FC7" w:rsidP="00B7147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677FC7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FFE4A28" w14:textId="77777777" w:rsidR="00677FC7" w:rsidRPr="00677FC7" w:rsidRDefault="00677FC7" w:rsidP="00B71471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96FCC80" w14:textId="77777777" w:rsidR="00677FC7" w:rsidRPr="00677FC7" w:rsidRDefault="00677FC7" w:rsidP="00B71471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10540E4" w14:textId="77777777" w:rsidR="00677FC7" w:rsidRPr="00677FC7" w:rsidRDefault="00677FC7" w:rsidP="00B71471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41971E01" w14:textId="77777777" w:rsidR="00677FC7" w:rsidRPr="00677FC7" w:rsidRDefault="00677FC7" w:rsidP="00B71471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D66E886" w14:textId="77777777" w:rsidR="00677FC7" w:rsidRPr="00677FC7" w:rsidRDefault="00677FC7" w:rsidP="00B71471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841F6" w:rsidRPr="00677FC7" w14:paraId="21AF9819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449E4E87" w14:textId="405B61C2" w:rsidR="000841F6" w:rsidRPr="00677FC7" w:rsidRDefault="000841F6" w:rsidP="000841F6">
            <w:pPr>
              <w:rPr>
                <w:rFonts w:asciiTheme="majorBidi" w:hAnsiTheme="majorBidi" w:cstheme="majorBidi"/>
                <w:sz w:val="28"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08375A2D" w14:textId="6524B878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841F6">
              <w:rPr>
                <w:rFonts w:asciiTheme="majorBidi" w:hAnsiTheme="majorBidi" w:cstheme="majorBidi" w:hint="eastAsia"/>
                <w:sz w:val="28"/>
              </w:rPr>
              <w:t>977</w:t>
            </w:r>
          </w:p>
        </w:tc>
        <w:tc>
          <w:tcPr>
            <w:tcW w:w="1890" w:type="dxa"/>
            <w:shd w:val="clear" w:color="auto" w:fill="auto"/>
          </w:tcPr>
          <w:p w14:paraId="4E8B2E9D" w14:textId="6BF16953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C8814B3" w14:textId="27627F1A" w:rsidR="000841F6" w:rsidRPr="00AA4E59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B8F04CD" w14:textId="42D9E6DB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hint="eastAsia"/>
                <w:sz w:val="28"/>
              </w:rPr>
              <w:t>6,977</w:t>
            </w:r>
          </w:p>
        </w:tc>
        <w:tc>
          <w:tcPr>
            <w:tcW w:w="1800" w:type="dxa"/>
            <w:shd w:val="clear" w:color="auto" w:fill="auto"/>
          </w:tcPr>
          <w:p w14:paraId="58B7E3EB" w14:textId="2051F3D2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hint="eastAsia"/>
                <w:sz w:val="28"/>
              </w:rPr>
              <w:t>6,977</w:t>
            </w:r>
          </w:p>
        </w:tc>
      </w:tr>
      <w:tr w:rsidR="000841F6" w:rsidRPr="00677FC7" w14:paraId="325FF747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686AB5DF" w14:textId="0AE13224" w:rsidR="000841F6" w:rsidRPr="00677FC7" w:rsidRDefault="000841F6" w:rsidP="000841F6">
            <w:pPr>
              <w:rPr>
                <w:rFonts w:asciiTheme="majorBidi" w:hAnsiTheme="majorBidi" w:cstheme="majorBidi"/>
                <w:sz w:val="28"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60D00E17" w14:textId="2016CB9F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841F6">
              <w:rPr>
                <w:rFonts w:asciiTheme="majorBidi" w:hAnsiTheme="majorBidi" w:cstheme="majorBidi" w:hint="eastAsia"/>
                <w:sz w:val="28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28B97FA5" w14:textId="2F454599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EE3253">
              <w:rPr>
                <w:rFonts w:asciiTheme="majorBidi" w:hAnsiTheme="majorBidi" w:hint="eastAsia"/>
                <w:sz w:val="28"/>
              </w:rPr>
              <w:t xml:space="preserve"> </w:t>
            </w:r>
            <w:r w:rsidRPr="000841F6">
              <w:rPr>
                <w:rFonts w:asciiTheme="majorBidi" w:hAnsiTheme="majorBidi" w:hint="eastAsia"/>
                <w:sz w:val="28"/>
              </w:rPr>
              <w:t>7,371</w:t>
            </w:r>
            <w:r w:rsidRPr="00EE3253">
              <w:rPr>
                <w:rFonts w:asciiTheme="majorBidi" w:hAnsiTheme="majorBidi" w:hint="eastAsia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6F629702" w14:textId="5117AD3A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4481F2A" w14:textId="0C53A941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5178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DE0566A" w14:textId="45CBE62F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841F6">
              <w:rPr>
                <w:rFonts w:asciiTheme="majorBidi" w:hAnsiTheme="majorBidi" w:hint="eastAsia"/>
                <w:sz w:val="28"/>
              </w:rPr>
              <w:t>7,371</w:t>
            </w:r>
          </w:p>
        </w:tc>
      </w:tr>
      <w:tr w:rsidR="000841F6" w:rsidRPr="00677FC7" w14:paraId="020E7BDD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269E1F4F" w14:textId="4FA962C7" w:rsidR="000841F6" w:rsidRPr="00677FC7" w:rsidRDefault="000841F6" w:rsidP="000841F6">
            <w:pPr>
              <w:rPr>
                <w:rFonts w:asciiTheme="majorBidi" w:hAnsiTheme="majorBidi" w:cstheme="majorBidi"/>
                <w:sz w:val="28"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1B23DC3D" w14:textId="79FBD74C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hint="eastAsia"/>
                <w:sz w:val="28"/>
                <w:cs/>
              </w:rPr>
              <w:t>75</w:t>
            </w:r>
            <w:r>
              <w:rPr>
                <w:rFonts w:asciiTheme="majorBidi" w:hAnsiTheme="majorBidi"/>
                <w:sz w:val="28"/>
              </w:rPr>
              <w:t>,</w:t>
            </w:r>
            <w:r w:rsidRPr="000841F6">
              <w:rPr>
                <w:rFonts w:asciiTheme="majorBidi" w:hAnsiTheme="majorBidi" w:hint="eastAsia"/>
                <w:sz w:val="28"/>
                <w:cs/>
              </w:rPr>
              <w:t>815</w:t>
            </w:r>
          </w:p>
        </w:tc>
        <w:tc>
          <w:tcPr>
            <w:tcW w:w="1890" w:type="dxa"/>
            <w:shd w:val="clear" w:color="auto" w:fill="auto"/>
          </w:tcPr>
          <w:p w14:paraId="49C4CF06" w14:textId="0F752A99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E47023B" w14:textId="145D7D63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52D5E3D" w14:textId="0D40726D" w:rsidR="000841F6" w:rsidRPr="00677FC7" w:rsidRDefault="00F037A3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  <w:tc>
          <w:tcPr>
            <w:tcW w:w="1800" w:type="dxa"/>
            <w:shd w:val="clear" w:color="auto" w:fill="auto"/>
          </w:tcPr>
          <w:p w14:paraId="5885049A" w14:textId="3231AB63" w:rsidR="000841F6" w:rsidRPr="00677FC7" w:rsidRDefault="00F037A3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0841F6" w:rsidRPr="00677FC7" w14:paraId="255845F9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00B280B1" w14:textId="3C807769" w:rsidR="000841F6" w:rsidRPr="00677FC7" w:rsidRDefault="000841F6" w:rsidP="000841F6">
            <w:pPr>
              <w:rPr>
                <w:rFonts w:asciiTheme="majorBidi" w:hAnsiTheme="majorBidi" w:cstheme="majorBidi"/>
                <w:sz w:val="28"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5AFFAAA4" w14:textId="65BEE189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684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841F6">
              <w:rPr>
                <w:rFonts w:asciiTheme="majorBidi" w:hAnsiTheme="majorBidi" w:cstheme="majorBidi" w:hint="eastAsia"/>
                <w:sz w:val="28"/>
              </w:rPr>
              <w:t>010</w:t>
            </w:r>
          </w:p>
        </w:tc>
        <w:tc>
          <w:tcPr>
            <w:tcW w:w="1890" w:type="dxa"/>
            <w:shd w:val="clear" w:color="auto" w:fill="auto"/>
          </w:tcPr>
          <w:p w14:paraId="1D424A17" w14:textId="1CEFF711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3210609" w14:textId="61A00758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4F14B27" w14:textId="5BCC70BE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684,010</w:t>
            </w:r>
          </w:p>
        </w:tc>
        <w:tc>
          <w:tcPr>
            <w:tcW w:w="1800" w:type="dxa"/>
            <w:shd w:val="clear" w:color="auto" w:fill="auto"/>
          </w:tcPr>
          <w:p w14:paraId="67DD06BC" w14:textId="19CCC345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hint="eastAsia"/>
                <w:sz w:val="28"/>
              </w:rPr>
              <w:t>684,010</w:t>
            </w:r>
          </w:p>
        </w:tc>
      </w:tr>
      <w:tr w:rsidR="000841F6" w:rsidRPr="00677FC7" w14:paraId="5A09BA51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6126C555" w14:textId="2EDBBF92" w:rsidR="000841F6" w:rsidRPr="00677FC7" w:rsidRDefault="000841F6" w:rsidP="000841F6">
            <w:pPr>
              <w:ind w:left="253" w:hanging="253"/>
              <w:rPr>
                <w:rFonts w:asciiTheme="majorBidi" w:hAnsiTheme="majorBidi" w:cstheme="majorBidi"/>
                <w:sz w:val="28"/>
                <w:cs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041E80B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276D288B" w14:textId="0B48C4AF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5ED261BB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21B92E18" w14:textId="3AC2D0D5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7D468BC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582A2124" w14:textId="625DE984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36527B9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6346346C" w14:textId="7DA0DCB3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EE3253"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00" w:type="dxa"/>
            <w:shd w:val="clear" w:color="auto" w:fill="auto"/>
          </w:tcPr>
          <w:p w14:paraId="4B3C4633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  <w:p w14:paraId="175604FA" w14:textId="5F6BF253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EE3253">
              <w:rPr>
                <w:rFonts w:asciiTheme="majorBidi" w:hAnsiTheme="majorBidi" w:hint="eastAsia"/>
                <w:sz w:val="28"/>
              </w:rPr>
              <w:t>12,000</w:t>
            </w:r>
          </w:p>
        </w:tc>
      </w:tr>
      <w:tr w:rsidR="000841F6" w:rsidRPr="00677FC7" w14:paraId="1DC0A8C6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423DAAEA" w14:textId="2F7D20C4" w:rsidR="000841F6" w:rsidRPr="00677FC7" w:rsidRDefault="000841F6" w:rsidP="000841F6">
            <w:pPr>
              <w:rPr>
                <w:rFonts w:asciiTheme="majorBidi" w:hAnsiTheme="majorBidi" w:cstheme="majorBidi"/>
                <w:sz w:val="28"/>
              </w:rPr>
            </w:pPr>
            <w:r w:rsidRPr="00124589">
              <w:rPr>
                <w:rFonts w:asciiTheme="majorBidi" w:hAnsiTheme="majorBidi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52D2A5A7" w14:textId="30B8ED6A" w:rsidR="000841F6" w:rsidRPr="00677FC7" w:rsidRDefault="000841F6" w:rsidP="000841F6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7629DEEB" w14:textId="5F715775" w:rsidR="000841F6" w:rsidRPr="00677FC7" w:rsidRDefault="000841F6" w:rsidP="000841F6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F59C2C0" w14:textId="5873BC17" w:rsidR="000841F6" w:rsidRPr="00677FC7" w:rsidRDefault="000841F6" w:rsidP="000841F6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B121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1911072" w14:textId="0B519AC0" w:rsidR="000841F6" w:rsidRPr="00677FC7" w:rsidRDefault="000841F6" w:rsidP="000841F6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0841F6"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6530D74E" w14:textId="0DE3BC2B" w:rsidR="000841F6" w:rsidRPr="00677FC7" w:rsidRDefault="000841F6" w:rsidP="000841F6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</w:t>
            </w:r>
            <w:r w:rsidRPr="00EE3253">
              <w:rPr>
                <w:rFonts w:asciiTheme="majorBidi" w:hAnsiTheme="majorBidi" w:hint="eastAsia"/>
                <w:sz w:val="28"/>
              </w:rPr>
              <w:t>,000</w:t>
            </w:r>
          </w:p>
        </w:tc>
      </w:tr>
      <w:tr w:rsidR="000841F6" w:rsidRPr="00677FC7" w14:paraId="10AB37A9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03177AD1" w14:textId="77777777" w:rsidR="000841F6" w:rsidRPr="00677FC7" w:rsidRDefault="000841F6" w:rsidP="000841F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7FC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36CF50F5" w14:textId="663D0324" w:rsidR="000841F6" w:rsidRPr="00E655F8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hint="eastAsia"/>
                <w:b/>
                <w:bCs/>
                <w:sz w:val="28"/>
                <w:cs/>
              </w:rPr>
              <w:t>794</w:t>
            </w:r>
            <w:r w:rsidRPr="00E655F8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hint="eastAsia"/>
                <w:b/>
                <w:bCs/>
                <w:sz w:val="28"/>
                <w:cs/>
              </w:rPr>
              <w:t>173</w:t>
            </w:r>
          </w:p>
        </w:tc>
        <w:tc>
          <w:tcPr>
            <w:tcW w:w="1890" w:type="dxa"/>
            <w:shd w:val="clear" w:color="auto" w:fill="auto"/>
          </w:tcPr>
          <w:p w14:paraId="4A61A737" w14:textId="2B483DB2" w:rsidR="000841F6" w:rsidRPr="00E655F8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 w:rsidRPr="00E655F8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E655F8">
              <w:rPr>
                <w:rFonts w:asciiTheme="majorBidi" w:hAnsiTheme="majorBidi" w:hint="eastAsia"/>
                <w:b/>
                <w:bCs/>
                <w:sz w:val="28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1F58BC27" w14:textId="6B03A860" w:rsidR="000841F6" w:rsidRPr="00E655F8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36EF79" w14:textId="5DD9C406" w:rsidR="000841F6" w:rsidRPr="00E655F8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cstheme="majorBidi" w:hint="eastAsia"/>
                <w:b/>
                <w:bCs/>
                <w:sz w:val="28"/>
              </w:rPr>
              <w:t>7</w:t>
            </w:r>
            <w:r w:rsidR="00F037A3">
              <w:rPr>
                <w:rFonts w:asciiTheme="majorBidi" w:hAnsiTheme="majorBidi" w:cstheme="majorBidi"/>
                <w:b/>
                <w:bCs/>
                <w:sz w:val="28"/>
              </w:rPr>
              <w:t>71</w:t>
            </w:r>
            <w:r w:rsidRPr="00E655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F037A3">
              <w:rPr>
                <w:rFonts w:asciiTheme="majorBidi" w:hAnsiTheme="majorBidi" w:cstheme="majorBidi"/>
                <w:b/>
                <w:bCs/>
                <w:sz w:val="28"/>
              </w:rPr>
              <w:t>464</w:t>
            </w:r>
          </w:p>
        </w:tc>
        <w:tc>
          <w:tcPr>
            <w:tcW w:w="1800" w:type="dxa"/>
            <w:shd w:val="clear" w:color="auto" w:fill="auto"/>
          </w:tcPr>
          <w:p w14:paraId="188DBD7E" w14:textId="443FA2CC" w:rsidR="000841F6" w:rsidRPr="00E655F8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5F8"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 w:rsidR="00F037A3">
              <w:rPr>
                <w:rFonts w:asciiTheme="majorBidi" w:hAnsiTheme="majorBidi"/>
                <w:b/>
                <w:bCs/>
                <w:sz w:val="28"/>
              </w:rPr>
              <w:t>7</w:t>
            </w:r>
            <w:r w:rsidR="007375CA">
              <w:rPr>
                <w:rFonts w:asciiTheme="majorBidi" w:hAnsiTheme="majorBidi" w:hint="cs"/>
                <w:b/>
                <w:bCs/>
                <w:sz w:val="28"/>
                <w:cs/>
              </w:rPr>
              <w:t>8</w:t>
            </w:r>
            <w:r w:rsidRPr="00E655F8">
              <w:rPr>
                <w:rFonts w:asciiTheme="majorBidi" w:hAnsiTheme="majorBidi"/>
                <w:b/>
                <w:bCs/>
                <w:sz w:val="28"/>
              </w:rPr>
              <w:t>,</w:t>
            </w:r>
            <w:r w:rsidR="007375CA">
              <w:rPr>
                <w:rFonts w:asciiTheme="majorBidi" w:hAnsiTheme="majorBidi" w:hint="cs"/>
                <w:b/>
                <w:bCs/>
                <w:sz w:val="28"/>
                <w:cs/>
              </w:rPr>
              <w:t>835</w:t>
            </w:r>
          </w:p>
        </w:tc>
      </w:tr>
      <w:tr w:rsidR="000841F6" w:rsidRPr="00677FC7" w14:paraId="6FB79E80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21DDE27E" w14:textId="13AA1172" w:rsidR="000841F6" w:rsidRPr="00677FC7" w:rsidRDefault="000841F6" w:rsidP="000841F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01A5">
              <w:rPr>
                <w:rFonts w:asciiTheme="majorBidi" w:hAnsiTheme="majorBidi" w:hint="cs"/>
                <w:b/>
                <w:bCs/>
                <w:sz w:val="28"/>
                <w:cs/>
              </w:rPr>
              <w:t>หนี้สินทางการเงิน</w:t>
            </w:r>
            <w:r w:rsidRPr="000501A5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0501A5">
              <w:rPr>
                <w:rFonts w:asciiTheme="majorBidi" w:hAnsiTheme="majorBidi" w:hint="cs"/>
                <w:b/>
                <w:bCs/>
                <w:sz w:val="28"/>
                <w:cs/>
              </w:rPr>
              <w:t>ณ</w:t>
            </w:r>
            <w:r w:rsidRPr="000501A5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0501A5">
              <w:rPr>
                <w:rFonts w:asciiTheme="majorBidi" w:hAnsiTheme="majorBidi" w:hint="cs"/>
                <w:b/>
                <w:bCs/>
                <w:sz w:val="28"/>
                <w:cs/>
              </w:rPr>
              <w:t>วันที่</w:t>
            </w:r>
            <w:r w:rsidRPr="000501A5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0501A5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0501A5">
              <w:rPr>
                <w:rFonts w:asciiTheme="majorBidi" w:hAnsiTheme="majorBidi" w:hint="cs"/>
                <w:b/>
                <w:bCs/>
                <w:sz w:val="28"/>
                <w:cs/>
              </w:rPr>
              <w:t>มกราคม</w:t>
            </w:r>
            <w:r w:rsidRPr="000501A5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0501A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846BA43" w14:textId="77777777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C6488EA" w14:textId="77777777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7E5340E" w14:textId="77777777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F0AB5A9" w14:textId="77777777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E7CD30" w14:textId="77777777" w:rsidR="000841F6" w:rsidRPr="00EE3253" w:rsidRDefault="000841F6" w:rsidP="000841F6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</w:tr>
      <w:tr w:rsidR="000841F6" w:rsidRPr="00677FC7" w14:paraId="0AE33422" w14:textId="77777777" w:rsidTr="00F037A3">
        <w:trPr>
          <w:trHeight w:val="374"/>
        </w:trPr>
        <w:tc>
          <w:tcPr>
            <w:tcW w:w="4410" w:type="dxa"/>
            <w:shd w:val="clear" w:color="auto" w:fill="auto"/>
          </w:tcPr>
          <w:p w14:paraId="67073705" w14:textId="6E5B163C" w:rsidR="000841F6" w:rsidRPr="000501A5" w:rsidRDefault="000841F6" w:rsidP="000841F6">
            <w:pPr>
              <w:ind w:left="163" w:hanging="163"/>
              <w:rPr>
                <w:rFonts w:asciiTheme="majorBidi" w:hAnsiTheme="majorBidi" w:cstheme="majorBidi"/>
                <w:sz w:val="28"/>
                <w:cs/>
              </w:rPr>
            </w:pPr>
            <w:r w:rsidRPr="000501A5">
              <w:rPr>
                <w:rFonts w:asciiTheme="majorBidi" w:hAnsiTheme="majorBidi" w:hint="cs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1AD6A032" w14:textId="764174CA" w:rsidR="000841F6" w:rsidRPr="00677FC7" w:rsidRDefault="00D22DC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D22DC6">
              <w:rPr>
                <w:rFonts w:asciiTheme="majorBidi" w:hAnsiTheme="majorBidi" w:cstheme="majorBidi" w:hint="eastAsia"/>
                <w:sz w:val="28"/>
              </w:rPr>
              <w:t>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22DC6">
              <w:rPr>
                <w:rFonts w:asciiTheme="majorBidi" w:hAnsiTheme="majorBidi" w:cstheme="majorBidi" w:hint="eastAsia"/>
                <w:sz w:val="28"/>
              </w:rPr>
              <w:t>000</w:t>
            </w:r>
          </w:p>
        </w:tc>
        <w:tc>
          <w:tcPr>
            <w:tcW w:w="1890" w:type="dxa"/>
            <w:shd w:val="clear" w:color="auto" w:fill="auto"/>
          </w:tcPr>
          <w:p w14:paraId="36CC6ECA" w14:textId="3BC33F59" w:rsidR="000841F6" w:rsidRDefault="000841F6" w:rsidP="000841F6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 w:rsidRPr="00AA4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BC2FFF1" w14:textId="66CEAFF3" w:rsidR="000841F6" w:rsidRPr="00677FC7" w:rsidRDefault="000841F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AA4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2E1A21B" w14:textId="0FBB5716" w:rsidR="000841F6" w:rsidRPr="00677FC7" w:rsidRDefault="00D22DC6" w:rsidP="000841F6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D22DC6">
              <w:rPr>
                <w:rFonts w:asciiTheme="majorBidi" w:hAnsiTheme="majorBidi" w:cstheme="majorBidi" w:hint="eastAsia"/>
                <w:sz w:val="28"/>
              </w:rPr>
              <w:t>70,000</w:t>
            </w:r>
          </w:p>
        </w:tc>
        <w:tc>
          <w:tcPr>
            <w:tcW w:w="1800" w:type="dxa"/>
            <w:shd w:val="clear" w:color="auto" w:fill="auto"/>
          </w:tcPr>
          <w:p w14:paraId="0514D2AF" w14:textId="65F642F3" w:rsidR="000841F6" w:rsidRPr="00EE3253" w:rsidRDefault="00D22DC6" w:rsidP="000841F6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 w:rsidRPr="00D22DC6">
              <w:rPr>
                <w:rFonts w:asciiTheme="majorBidi" w:hAnsiTheme="majorBidi" w:hint="eastAsia"/>
                <w:sz w:val="28"/>
              </w:rPr>
              <w:t>70,000</w:t>
            </w:r>
          </w:p>
        </w:tc>
      </w:tr>
      <w:tr w:rsidR="000841F6" w:rsidRPr="00677FC7" w14:paraId="7BA51A6B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5A77028F" w14:textId="1356F760" w:rsidR="000841F6" w:rsidRPr="000501A5" w:rsidRDefault="000841F6" w:rsidP="000841F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01A5">
              <w:rPr>
                <w:rFonts w:asciiTheme="majorBidi" w:hAnsiTheme="majorBidi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22AA119A" w14:textId="12101D16" w:rsidR="000841F6" w:rsidRPr="00677FC7" w:rsidRDefault="00D22DC6" w:rsidP="00F037A3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D22DC6">
              <w:rPr>
                <w:rFonts w:asciiTheme="majorBidi" w:hAnsiTheme="majorBidi" w:cstheme="majorBidi" w:hint="eastAsia"/>
                <w:sz w:val="28"/>
              </w:rPr>
              <w:t>73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22DC6">
              <w:rPr>
                <w:rFonts w:asciiTheme="majorBidi" w:hAnsiTheme="majorBidi" w:cstheme="majorBidi" w:hint="eastAsia"/>
                <w:sz w:val="28"/>
              </w:rPr>
              <w:t>754</w:t>
            </w:r>
          </w:p>
        </w:tc>
        <w:tc>
          <w:tcPr>
            <w:tcW w:w="1890" w:type="dxa"/>
            <w:shd w:val="clear" w:color="auto" w:fill="auto"/>
          </w:tcPr>
          <w:p w14:paraId="7171F8C4" w14:textId="0E0A3E41" w:rsidR="000841F6" w:rsidRDefault="000841F6" w:rsidP="00F037A3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 w:rsidRPr="00AA4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C615D68" w14:textId="4871BAEC" w:rsidR="000841F6" w:rsidRPr="00677FC7" w:rsidRDefault="000841F6" w:rsidP="00F037A3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AA4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E492F53" w14:textId="15BFCB75" w:rsidR="000841F6" w:rsidRPr="00677FC7" w:rsidRDefault="00D22DC6" w:rsidP="00F037A3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D22DC6">
              <w:rPr>
                <w:rFonts w:asciiTheme="majorBidi" w:hAnsiTheme="majorBidi" w:cstheme="majorBidi" w:hint="eastAsia"/>
                <w:sz w:val="28"/>
              </w:rPr>
              <w:t>73,754</w:t>
            </w:r>
          </w:p>
        </w:tc>
        <w:tc>
          <w:tcPr>
            <w:tcW w:w="1800" w:type="dxa"/>
            <w:shd w:val="clear" w:color="auto" w:fill="auto"/>
          </w:tcPr>
          <w:p w14:paraId="58A98D78" w14:textId="47CC94E1" w:rsidR="000841F6" w:rsidRPr="00EE3253" w:rsidRDefault="00D22DC6" w:rsidP="00F037A3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 w:rsidRPr="00D22DC6">
              <w:rPr>
                <w:rFonts w:asciiTheme="majorBidi" w:hAnsiTheme="majorBidi" w:hint="eastAsia"/>
                <w:sz w:val="28"/>
              </w:rPr>
              <w:t>73,754</w:t>
            </w:r>
          </w:p>
        </w:tc>
      </w:tr>
      <w:tr w:rsidR="00F037A3" w:rsidRPr="00677FC7" w14:paraId="18BE8597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599D429F" w14:textId="28B6F922" w:rsidR="00F037A3" w:rsidRPr="000501A5" w:rsidRDefault="00F037A3" w:rsidP="000841F6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auto"/>
          </w:tcPr>
          <w:p w14:paraId="0111BA30" w14:textId="3F77D7A2" w:rsidR="00F037A3" w:rsidRPr="00D22DC6" w:rsidRDefault="00F037A3" w:rsidP="00801E2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90" w:type="dxa"/>
            <w:shd w:val="clear" w:color="auto" w:fill="auto"/>
          </w:tcPr>
          <w:p w14:paraId="2020708C" w14:textId="73983DDC" w:rsidR="00F037A3" w:rsidRPr="00AA4BCC" w:rsidRDefault="00F037A3" w:rsidP="00801E2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78A6BAD" w14:textId="328A2339" w:rsidR="00F037A3" w:rsidRPr="00AA4BCC" w:rsidRDefault="00F037A3" w:rsidP="00801E2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4518F66" w14:textId="511E2C02" w:rsidR="00F037A3" w:rsidRPr="00D22DC6" w:rsidRDefault="00F037A3" w:rsidP="00801E2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00" w:type="dxa"/>
            <w:shd w:val="clear" w:color="auto" w:fill="auto"/>
          </w:tcPr>
          <w:p w14:paraId="37F6F916" w14:textId="4A8AB73B" w:rsidR="00F037A3" w:rsidRPr="00D22DC6" w:rsidRDefault="00F037A3" w:rsidP="00801E29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89,105</w:t>
            </w:r>
          </w:p>
        </w:tc>
      </w:tr>
      <w:tr w:rsidR="000841F6" w:rsidRPr="00677FC7" w14:paraId="59CF6E2A" w14:textId="77777777" w:rsidTr="00A66F7B">
        <w:trPr>
          <w:trHeight w:val="374"/>
        </w:trPr>
        <w:tc>
          <w:tcPr>
            <w:tcW w:w="4410" w:type="dxa"/>
            <w:shd w:val="clear" w:color="auto" w:fill="auto"/>
          </w:tcPr>
          <w:p w14:paraId="7C61E87B" w14:textId="1E66FAFE" w:rsidR="000841F6" w:rsidRPr="00677FC7" w:rsidRDefault="000841F6" w:rsidP="000841F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01A5">
              <w:rPr>
                <w:rFonts w:asciiTheme="majorBidi" w:hAnsiTheme="majorBidi" w:hint="cs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5320A38E" w14:textId="57C51C4D" w:rsidR="000841F6" w:rsidRPr="00604D8F" w:rsidRDefault="001A3017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 w:rsidRPr="00604D8F"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90" w:type="dxa"/>
            <w:shd w:val="clear" w:color="auto" w:fill="auto"/>
          </w:tcPr>
          <w:p w14:paraId="262F5594" w14:textId="1FE7B25B" w:rsidR="000841F6" w:rsidRPr="00604D8F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 w:rsidRPr="00604D8F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0F2E430" w14:textId="3F573621" w:rsidR="000841F6" w:rsidRPr="00604D8F" w:rsidRDefault="000841F6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 w:rsidRPr="00604D8F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128BB9D" w14:textId="2865B69E" w:rsidR="000841F6" w:rsidRPr="00604D8F" w:rsidRDefault="001A3017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 w:rsidRPr="00604D8F"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00" w:type="dxa"/>
            <w:shd w:val="clear" w:color="auto" w:fill="auto"/>
          </w:tcPr>
          <w:p w14:paraId="12B23607" w14:textId="56D1A3A9" w:rsidR="000841F6" w:rsidRPr="00604D8F" w:rsidRDefault="001A3017" w:rsidP="000841F6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 w:rsidRPr="00604D8F"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</w:tr>
    </w:tbl>
    <w:p w14:paraId="37A45DEA" w14:textId="77777777" w:rsidR="000A280E" w:rsidRDefault="000A280E" w:rsidP="00155BDC">
      <w:pPr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371DCDA" w14:textId="57AC1DD8" w:rsidR="00FB662F" w:rsidRDefault="003C61B9" w:rsidP="000A280E">
      <w:pPr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  <w:sectPr w:rsidR="00FB662F" w:rsidSect="00C25DC3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019" w:left="720" w:header="864" w:footer="432" w:gutter="0"/>
          <w:pgNumType w:start="19"/>
          <w:cols w:space="720"/>
          <w:docGrid w:linePitch="326"/>
        </w:sectPr>
      </w:pPr>
      <w:r w:rsidRPr="003C61B9">
        <w:rPr>
          <w:rFonts w:asciiTheme="majorBidi" w:eastAsia="Times New Roman" w:hAnsiTheme="majorBidi" w:cstheme="majorBidi" w:hint="cs"/>
          <w:sz w:val="28"/>
          <w:cs/>
        </w:rPr>
        <w:t>ณ</w:t>
      </w:r>
      <w:r w:rsidRPr="003C61B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C61B9">
        <w:rPr>
          <w:rFonts w:asciiTheme="majorBidi" w:eastAsia="Times New Roman" w:hAnsiTheme="majorBidi" w:cstheme="majorBidi" w:hint="cs"/>
          <w:sz w:val="28"/>
          <w:cs/>
        </w:rPr>
        <w:t>วันที่</w:t>
      </w:r>
      <w:r w:rsidRPr="003C61B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C61B9">
        <w:rPr>
          <w:rFonts w:asciiTheme="majorBidi" w:eastAsia="Times New Roman" w:hAnsiTheme="majorBidi" w:cstheme="majorBidi"/>
          <w:sz w:val="28"/>
        </w:rPr>
        <w:t xml:space="preserve">1 </w:t>
      </w:r>
      <w:r w:rsidRPr="003C61B9">
        <w:rPr>
          <w:rFonts w:asciiTheme="majorBidi" w:eastAsia="Times New Roman" w:hAnsiTheme="majorBidi" w:cstheme="majorBidi" w:hint="cs"/>
          <w:sz w:val="28"/>
          <w:cs/>
        </w:rPr>
        <w:t>มกราคม</w:t>
      </w:r>
      <w:r w:rsidRPr="003C61B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C61B9">
        <w:rPr>
          <w:rFonts w:asciiTheme="majorBidi" w:eastAsia="Times New Roman" w:hAnsiTheme="majorBidi" w:cstheme="majorBidi"/>
          <w:sz w:val="28"/>
        </w:rPr>
        <w:t xml:space="preserve">2563 </w:t>
      </w:r>
      <w:r w:rsidRPr="003C61B9">
        <w:rPr>
          <w:rFonts w:asciiTheme="majorBidi" w:eastAsia="Times New Roman" w:hAnsiTheme="majorBidi" w:cstheme="majorBidi" w:hint="cs"/>
          <w:sz w:val="28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</w:t>
      </w:r>
      <w:r w:rsidR="000A280E">
        <w:rPr>
          <w:rFonts w:asciiTheme="majorBidi" w:eastAsia="Times New Roman" w:hAnsiTheme="majorBidi" w:cstheme="majorBidi" w:hint="cs"/>
          <w:sz w:val="28"/>
          <w:cs/>
        </w:rPr>
        <w:t>น</w:t>
      </w:r>
    </w:p>
    <w:p w14:paraId="2598E42F" w14:textId="77777777" w:rsidR="00CE2BEC" w:rsidRDefault="00CE2BEC" w:rsidP="000A280E">
      <w:pPr>
        <w:jc w:val="thaiDistribute"/>
        <w:rPr>
          <w:rFonts w:asciiTheme="majorBidi" w:eastAsia="Times New Roman" w:hAnsiTheme="majorBidi" w:cstheme="majorBidi"/>
          <w:sz w:val="28"/>
          <w:u w:val="single"/>
        </w:rPr>
      </w:pPr>
    </w:p>
    <w:p w14:paraId="5136E090" w14:textId="2EA5B18B" w:rsidR="00B71471" w:rsidRPr="000B6C5E" w:rsidRDefault="00B71471" w:rsidP="00D2363E">
      <w:pPr>
        <w:ind w:left="4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0B6C5E">
        <w:rPr>
          <w:rFonts w:asciiTheme="majorBidi" w:eastAsia="Times New Roman" w:hAnsiTheme="majorBidi" w:cstheme="majorBidi"/>
          <w:b/>
          <w:bCs/>
          <w:sz w:val="28"/>
          <w:cs/>
        </w:rPr>
        <w:t>การด้อยค่าของสินทรัพย์ทางการเงิน</w:t>
      </w:r>
    </w:p>
    <w:p w14:paraId="7C7247E9" w14:textId="3DE68671" w:rsidR="00B71471" w:rsidRPr="00116567" w:rsidRDefault="00B71471" w:rsidP="000A280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116567">
        <w:rPr>
          <w:rFonts w:asciiTheme="majorBidi" w:eastAsia="Times New Roman" w:hAnsiTheme="majorBidi" w:cstheme="majorBidi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261FB007" w14:textId="5552C57C" w:rsidR="00B71471" w:rsidRPr="000B6C5E" w:rsidRDefault="00B71471" w:rsidP="00D2363E">
      <w:pPr>
        <w:ind w:left="4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0B6C5E">
        <w:rPr>
          <w:rFonts w:asciiTheme="majorBidi" w:eastAsia="Times New Roman" w:hAnsiTheme="majorBidi" w:cstheme="majorBidi"/>
          <w:b/>
          <w:bCs/>
          <w:sz w:val="28"/>
          <w:cs/>
        </w:rPr>
        <w:t>ลูกหนี้การค้า</w:t>
      </w:r>
    </w:p>
    <w:p w14:paraId="1D71A096" w14:textId="31F79745" w:rsidR="00B71471" w:rsidRPr="00116567" w:rsidRDefault="00B71471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116567">
        <w:rPr>
          <w:rFonts w:asciiTheme="majorBidi" w:eastAsia="Times New Roman" w:hAnsiTheme="majorBidi" w:cstheme="majorBidi"/>
          <w:sz w:val="28"/>
          <w:cs/>
        </w:rPr>
        <w:t>กลุ่มบริษัทได้ปฏิบัติตามวิธีอย่างง่าย (</w:t>
      </w:r>
      <w:r w:rsidRPr="00116567">
        <w:rPr>
          <w:rFonts w:asciiTheme="majorBidi" w:eastAsia="Times New Roman" w:hAnsiTheme="majorBidi" w:cstheme="majorBidi"/>
          <w:sz w:val="28"/>
        </w:rPr>
        <w:t xml:space="preserve">Simplified approach) </w:t>
      </w:r>
      <w:r w:rsidRPr="00116567">
        <w:rPr>
          <w:rFonts w:asciiTheme="majorBidi" w:eastAsia="Times New Roman" w:hAnsiTheme="majorBidi" w:cs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1259C51F" w14:textId="4FC0601C" w:rsidR="00B71471" w:rsidRPr="00116567" w:rsidRDefault="00B71471" w:rsidP="000A280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116567">
        <w:rPr>
          <w:rFonts w:asciiTheme="majorBidi" w:eastAsia="Times New Roman" w:hAnsiTheme="majorBidi" w:cstheme="majorBidi"/>
          <w:sz w:val="28"/>
          <w:cs/>
        </w:rPr>
        <w:t>ในการวัดมูลค่าผลขาดทุนด้านเครดิตที่คาดว่าจะเกิดขึ้น กลุ่มบริษัท</w:t>
      </w:r>
      <w:r w:rsidR="00616A0D" w:rsidRPr="00116567">
        <w:rPr>
          <w:rFonts w:asciiTheme="majorBidi" w:eastAsia="Times New Roman" w:hAnsiTheme="majorBidi" w:cstheme="majorBidi"/>
          <w:sz w:val="28"/>
          <w:cs/>
        </w:rPr>
        <w:t>ำ</w:t>
      </w:r>
      <w:r w:rsidRPr="00116567">
        <w:rPr>
          <w:rFonts w:asciiTheme="majorBidi" w:eastAsia="Times New Roman" w:hAnsiTheme="majorBidi" w:cstheme="majorBidi"/>
          <w:sz w:val="28"/>
          <w:cs/>
        </w:rPr>
        <w:t>มีการจัดกลุ่มลูกหนี้การค้าตามความเสี่ยงด้านเครดิตที่มีลักษณะร่วมกัน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ในอดีตและข้อมูลผลขาดทุนด้านเครดิตจากประสบการณ์ในอดีต</w:t>
      </w:r>
    </w:p>
    <w:p w14:paraId="37C271F4" w14:textId="77777777" w:rsidR="00FB662F" w:rsidRPr="00116567" w:rsidRDefault="00FB662F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1AF94873" w14:textId="57167739" w:rsidR="00D2363E" w:rsidRPr="00116567" w:rsidRDefault="00D2363E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116567">
        <w:rPr>
          <w:rFonts w:asciiTheme="majorBidi" w:eastAsia="Times New Roman" w:hAnsiTheme="majorBidi" w:cstheme="majorBidi"/>
          <w:sz w:val="28"/>
          <w:cs/>
        </w:rPr>
        <w:t xml:space="preserve">ด้วยวิธีการดังกล่าว ค่าเผื่อผลขาดทุน ณ วันที่ </w:t>
      </w:r>
      <w:r w:rsidR="000A280E">
        <w:rPr>
          <w:rFonts w:asciiTheme="majorBidi" w:eastAsia="Times New Roman" w:hAnsiTheme="majorBidi" w:cstheme="majorBidi"/>
          <w:sz w:val="28"/>
        </w:rPr>
        <w:t>1</w:t>
      </w:r>
      <w:r w:rsidRPr="00116567">
        <w:rPr>
          <w:rFonts w:asciiTheme="majorBidi" w:eastAsia="Times New Roman" w:hAnsiTheme="majorBidi" w:cstheme="majorBidi"/>
          <w:sz w:val="28"/>
          <w:cs/>
        </w:rPr>
        <w:t xml:space="preserve"> มกราคม </w:t>
      </w:r>
      <w:r w:rsidR="000A280E">
        <w:rPr>
          <w:rFonts w:asciiTheme="majorBidi" w:eastAsia="Times New Roman" w:hAnsiTheme="majorBidi" w:cstheme="majorBidi"/>
          <w:sz w:val="28"/>
        </w:rPr>
        <w:t>2563</w:t>
      </w:r>
      <w:r w:rsidRPr="00116567">
        <w:rPr>
          <w:rFonts w:asciiTheme="majorBidi" w:eastAsia="Times New Roman" w:hAnsiTheme="majorBidi" w:cstheme="majorBidi"/>
          <w:sz w:val="28"/>
          <w:cs/>
        </w:rPr>
        <w:t xml:space="preserve"> สำหรับลูกหนี้การค้ามีรายละเอียด ดังนี้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A54405" w:rsidRPr="00116567" w14:paraId="4D934FD1" w14:textId="77777777" w:rsidTr="005324DC">
        <w:trPr>
          <w:trHeight w:val="200"/>
        </w:trPr>
        <w:tc>
          <w:tcPr>
            <w:tcW w:w="9003" w:type="dxa"/>
            <w:gridSpan w:val="13"/>
          </w:tcPr>
          <w:p w14:paraId="5CFC13E0" w14:textId="77777777" w:rsidR="00A54405" w:rsidRPr="009C00E0" w:rsidRDefault="00A54405" w:rsidP="005324DC">
            <w:pPr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A54405" w:rsidRPr="00116567" w14:paraId="6013C82F" w14:textId="77777777" w:rsidTr="005324DC">
        <w:trPr>
          <w:trHeight w:val="200"/>
        </w:trPr>
        <w:tc>
          <w:tcPr>
            <w:tcW w:w="1800" w:type="dxa"/>
            <w:gridSpan w:val="2"/>
          </w:tcPr>
          <w:p w14:paraId="2769DDCB" w14:textId="77777777" w:rsidR="00A54405" w:rsidRPr="009C00E0" w:rsidRDefault="00A54405" w:rsidP="005324D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236E788F" w14:textId="27043ED3" w:rsidR="00A54405" w:rsidRPr="009C00E0" w:rsidRDefault="00A54405" w:rsidP="005324D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</w:tr>
      <w:tr w:rsidR="00A54405" w:rsidRPr="00116567" w14:paraId="4EDFF271" w14:textId="77777777" w:rsidTr="00A54405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71F3A2CA" w14:textId="77777777" w:rsidR="00A54405" w:rsidRDefault="00A54405" w:rsidP="005324DC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2AB918EB" w14:textId="77777777" w:rsidR="00A54405" w:rsidRPr="009C00E0" w:rsidRDefault="00A54405" w:rsidP="005324DC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 w:rsidRPr="009C00E0"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9FDBAD4" w14:textId="77777777" w:rsidR="00A54405" w:rsidRPr="009C00E0" w:rsidRDefault="00A54405" w:rsidP="005324DC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071F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1EFB45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32BA" w14:textId="3B1BC682" w:rsidR="00A54405" w:rsidRPr="009C00E0" w:rsidRDefault="00A54405" w:rsidP="005324DC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D98C6F0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B5F5" w14:textId="77777777" w:rsidR="00A54405" w:rsidRPr="009C00E0" w:rsidRDefault="00A54405" w:rsidP="005324DC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31 - 60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9570DD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7A7AD" w14:textId="63A594A9" w:rsidR="00A54405" w:rsidRPr="009C00E0" w:rsidRDefault="00A54405" w:rsidP="002C57FD">
            <w:pPr>
              <w:ind w:left="-108" w:right="-110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1 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886613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B2A8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1A92A303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684649D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48931" w14:textId="77777777" w:rsidR="00A54405" w:rsidRPr="009C00E0" w:rsidRDefault="00A54405" w:rsidP="005324D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A54405" w:rsidRPr="00116567" w14:paraId="45FAD41C" w14:textId="77777777" w:rsidTr="00A54405">
        <w:trPr>
          <w:trHeight w:hRule="exact" w:val="388"/>
        </w:trPr>
        <w:tc>
          <w:tcPr>
            <w:tcW w:w="1529" w:type="dxa"/>
            <w:tcBorders>
              <w:top w:val="single" w:sz="4" w:space="0" w:color="auto"/>
            </w:tcBorders>
            <w:vAlign w:val="bottom"/>
            <w:hideMark/>
          </w:tcPr>
          <w:p w14:paraId="0064CA7F" w14:textId="77777777" w:rsidR="00A54405" w:rsidRPr="00116567" w:rsidRDefault="00A54405" w:rsidP="005324DC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35B91DC3" w14:textId="77777777" w:rsidR="00A54405" w:rsidRPr="00116567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7A174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93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99850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14FF3E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25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90C09E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33A5819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10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283BC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94962B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51C56A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0F4C86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10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572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F7826E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2536FF5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139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262</w:t>
            </w:r>
          </w:p>
        </w:tc>
      </w:tr>
      <w:tr w:rsidR="00A54405" w:rsidRPr="00116567" w14:paraId="5D28F748" w14:textId="77777777" w:rsidTr="005324DC">
        <w:trPr>
          <w:trHeight w:hRule="exact" w:val="351"/>
        </w:trPr>
        <w:tc>
          <w:tcPr>
            <w:tcW w:w="1529" w:type="dxa"/>
            <w:vAlign w:val="bottom"/>
            <w:hideMark/>
          </w:tcPr>
          <w:p w14:paraId="42A80DCD" w14:textId="77777777" w:rsidR="00A54405" w:rsidRPr="00116567" w:rsidRDefault="00A54405" w:rsidP="005324DC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</w:t>
            </w:r>
            <w:r w:rsidRPr="00DB5345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</w:t>
            </w: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4426488A" w14:textId="77777777" w:rsidR="00A54405" w:rsidRPr="00116567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B9B286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(4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872)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0270BB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AB9CA8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(2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632)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A5DA6F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DB9A27A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(4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089)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AE71A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A0C6E8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(201)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FB92DC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3E074B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(10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AAAE60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6F06274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(22,366)</w:t>
            </w:r>
          </w:p>
          <w:p w14:paraId="2EFDE438" w14:textId="77777777" w:rsidR="00A54405" w:rsidRPr="00AF25E3" w:rsidRDefault="00A54405" w:rsidP="005324D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(22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366)</w:t>
            </w:r>
          </w:p>
        </w:tc>
      </w:tr>
    </w:tbl>
    <w:p w14:paraId="420B6982" w14:textId="7F137D51" w:rsidR="00D2363E" w:rsidRDefault="00D2363E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C68D68F" w14:textId="77777777" w:rsidR="00A54405" w:rsidRPr="00116567" w:rsidRDefault="00A54405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A63D19" w:rsidRPr="00116567" w14:paraId="7A7B2F0F" w14:textId="77777777" w:rsidTr="00CE2BEC">
        <w:trPr>
          <w:trHeight w:val="200"/>
        </w:trPr>
        <w:tc>
          <w:tcPr>
            <w:tcW w:w="9003" w:type="dxa"/>
            <w:gridSpan w:val="13"/>
          </w:tcPr>
          <w:p w14:paraId="206269A2" w14:textId="73818563" w:rsidR="00A63D19" w:rsidRPr="00A63D19" w:rsidRDefault="00A63D19" w:rsidP="00A63D19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CE2BEC" w:rsidRPr="00116567" w14:paraId="6073C408" w14:textId="77777777" w:rsidTr="00CE2BEC">
        <w:trPr>
          <w:trHeight w:val="200"/>
        </w:trPr>
        <w:tc>
          <w:tcPr>
            <w:tcW w:w="1800" w:type="dxa"/>
            <w:gridSpan w:val="2"/>
          </w:tcPr>
          <w:p w14:paraId="04719588" w14:textId="048715F5" w:rsidR="00CE2BEC" w:rsidRPr="009C00E0" w:rsidRDefault="00CE2BE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2DFD10A1" w14:textId="05479AA4" w:rsidR="00CE2BEC" w:rsidRPr="009C00E0" w:rsidRDefault="00A54405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การเงินเฉพาะกิจการ</w:t>
            </w:r>
          </w:p>
        </w:tc>
      </w:tr>
      <w:tr w:rsidR="00664CF8" w:rsidRPr="00116567" w14:paraId="2DB0A25E" w14:textId="77777777" w:rsidTr="005324DC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3367A75A" w14:textId="3C5B1BAD" w:rsidR="004C647D" w:rsidRDefault="00664CF8" w:rsidP="00BA48C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4004B196" w14:textId="567D2974" w:rsidR="00664CF8" w:rsidRPr="004C647D" w:rsidRDefault="00664CF8" w:rsidP="00BA48C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 w:rsidR="004C647D"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 w:rsidRPr="009C00E0"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76AFAE02" w14:textId="24E9EDF7" w:rsidR="00664CF8" w:rsidRPr="009C00E0" w:rsidRDefault="00664CF8" w:rsidP="00664CF8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D9E48" w14:textId="29D59CA8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vAlign w:val="bottom"/>
          </w:tcPr>
          <w:p w14:paraId="48AE00A1" w14:textId="77777777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BAF4C1" w14:textId="014DF8CB" w:rsidR="00664CF8" w:rsidRPr="009C00E0" w:rsidRDefault="00496F1D" w:rsidP="005324DC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-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30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vAlign w:val="bottom"/>
          </w:tcPr>
          <w:p w14:paraId="4E4C7C3C" w14:textId="77777777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638AEA5" w14:textId="7A5EBEE8" w:rsidR="00664CF8" w:rsidRPr="00496F1D" w:rsidRDefault="00496F1D" w:rsidP="005324DC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31 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60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วัน</w:t>
            </w:r>
          </w:p>
        </w:tc>
        <w:tc>
          <w:tcPr>
            <w:tcW w:w="270" w:type="dxa"/>
            <w:vAlign w:val="bottom"/>
          </w:tcPr>
          <w:p w14:paraId="6790C8BB" w14:textId="77777777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D9D86F" w14:textId="0C48C10E" w:rsidR="00664CF8" w:rsidRPr="009C00E0" w:rsidRDefault="00496F1D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61 </w:t>
            </w:r>
            <w:r w:rsidR="005324DC">
              <w:rPr>
                <w:rFonts w:asciiTheme="majorBidi" w:eastAsia="Arial Unicode MS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วัน</w:t>
            </w:r>
          </w:p>
        </w:tc>
        <w:tc>
          <w:tcPr>
            <w:tcW w:w="270" w:type="dxa"/>
            <w:vAlign w:val="bottom"/>
          </w:tcPr>
          <w:p w14:paraId="7B5109AA" w14:textId="77777777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ECBBF6" w14:textId="44B1B280" w:rsidR="00664CF8" w:rsidRPr="009C00E0" w:rsidRDefault="00664CF8" w:rsidP="005324DC">
            <w:pPr>
              <w:ind w:left="-107" w:right="-10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433E6E57" w14:textId="3FBF257A" w:rsidR="00664CF8" w:rsidRPr="00496F1D" w:rsidRDefault="00496F1D" w:rsidP="005324DC">
            <w:pPr>
              <w:ind w:left="-107"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  <w:vAlign w:val="bottom"/>
          </w:tcPr>
          <w:p w14:paraId="4D1BE80E" w14:textId="77777777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65EC1A0F" w14:textId="2664C759" w:rsidR="00664CF8" w:rsidRPr="009C00E0" w:rsidRDefault="00664CF8" w:rsidP="00664CF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664CF8" w:rsidRPr="00116567" w14:paraId="3235A051" w14:textId="77777777" w:rsidTr="005324DC">
        <w:trPr>
          <w:trHeight w:hRule="exact" w:val="379"/>
        </w:trPr>
        <w:tc>
          <w:tcPr>
            <w:tcW w:w="1529" w:type="dxa"/>
            <w:tcBorders>
              <w:top w:val="single" w:sz="4" w:space="0" w:color="auto"/>
            </w:tcBorders>
            <w:vAlign w:val="center"/>
            <w:hideMark/>
          </w:tcPr>
          <w:p w14:paraId="091E080C" w14:textId="77777777" w:rsidR="00664CF8" w:rsidRPr="00116567" w:rsidRDefault="00664CF8" w:rsidP="00664CF8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50F73F4E" w14:textId="48E80BEB" w:rsidR="00664CF8" w:rsidRPr="00116567" w:rsidRDefault="00664CF8" w:rsidP="00664CF8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447BDD" w14:textId="45346BFE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6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36508FAC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BA490C7" w14:textId="79DA04A5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0352ED3A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1F636FC3" w14:textId="58D77419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4C34D54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37A76EB" w14:textId="10C88D6C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0E252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A675288" w14:textId="4192E4ED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13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48D61714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584034C7" w14:textId="511C779F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20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062</w:t>
            </w:r>
          </w:p>
        </w:tc>
      </w:tr>
      <w:tr w:rsidR="00664CF8" w:rsidRPr="00116567" w14:paraId="69FFDA15" w14:textId="77777777" w:rsidTr="00CE2BEC">
        <w:trPr>
          <w:trHeight w:hRule="exact" w:val="342"/>
        </w:trPr>
        <w:tc>
          <w:tcPr>
            <w:tcW w:w="1529" w:type="dxa"/>
            <w:vAlign w:val="center"/>
            <w:hideMark/>
          </w:tcPr>
          <w:p w14:paraId="092C6C6E" w14:textId="35355536" w:rsidR="00664CF8" w:rsidRPr="00116567" w:rsidRDefault="00664CF8" w:rsidP="00664CF8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</w:t>
            </w:r>
            <w:r w:rsidR="003766FA" w:rsidRPr="00DB5345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</w:t>
            </w:r>
            <w:r w:rsidRPr="001165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4E541E17" w14:textId="49422258" w:rsidR="00664CF8" w:rsidRPr="00116567" w:rsidRDefault="00664CF8" w:rsidP="00664CF8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1329F5" w14:textId="131B931C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(1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340)</w:t>
            </w:r>
          </w:p>
        </w:tc>
        <w:tc>
          <w:tcPr>
            <w:tcW w:w="270" w:type="dxa"/>
            <w:shd w:val="clear" w:color="auto" w:fill="auto"/>
          </w:tcPr>
          <w:p w14:paraId="563D4810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02602A" w14:textId="45A3C09E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(82)</w:t>
            </w:r>
          </w:p>
        </w:tc>
        <w:tc>
          <w:tcPr>
            <w:tcW w:w="236" w:type="dxa"/>
            <w:shd w:val="clear" w:color="auto" w:fill="auto"/>
          </w:tcPr>
          <w:p w14:paraId="5E2FD045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6B55DCED" w14:textId="27951B09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58096596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B8AFE23" w14:textId="2A0E8174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46BF8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1EEC842" w14:textId="4E8B1418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(13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261)</w:t>
            </w:r>
          </w:p>
        </w:tc>
        <w:tc>
          <w:tcPr>
            <w:tcW w:w="270" w:type="dxa"/>
            <w:shd w:val="clear" w:color="auto" w:fill="auto"/>
          </w:tcPr>
          <w:p w14:paraId="00856A8A" w14:textId="77777777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1954EC74" w14:textId="55358EAC" w:rsidR="00664CF8" w:rsidRPr="00AF25E3" w:rsidRDefault="00664CF8" w:rsidP="00AF25E3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(14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AF25E3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699)</w:t>
            </w:r>
          </w:p>
        </w:tc>
      </w:tr>
    </w:tbl>
    <w:p w14:paraId="1E107560" w14:textId="6BB471E1" w:rsidR="003766FA" w:rsidRDefault="003766FA" w:rsidP="00D2363E">
      <w:pPr>
        <w:ind w:left="450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</w:rPr>
        <w:tab/>
      </w:r>
    </w:p>
    <w:p w14:paraId="45CE4954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4DD13ED7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01009245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03721091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6D627E9C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5EF7480" w14:textId="77777777" w:rsidR="003917A8" w:rsidRDefault="003917A8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078A71F7" w14:textId="76A0126A" w:rsidR="00D2363E" w:rsidRDefault="00DB5345" w:rsidP="00CA6852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DB5345">
        <w:rPr>
          <w:rFonts w:asciiTheme="majorBidi" w:eastAsia="Times New Roman" w:hAnsiTheme="majorBidi" w:cstheme="majorBidi" w:hint="cs"/>
          <w:sz w:val="28"/>
          <w:cs/>
        </w:rPr>
        <w:t>การกระทบยอดค่าเผื่อผลขาดทุนลูกหนี้การค้า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ณ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วันที่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F23497">
        <w:rPr>
          <w:rFonts w:asciiTheme="majorBidi" w:eastAsia="Times New Roman" w:hAnsiTheme="majorBidi" w:cstheme="majorBidi"/>
          <w:sz w:val="28"/>
        </w:rPr>
        <w:t>31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F23497">
        <w:rPr>
          <w:rFonts w:asciiTheme="majorBidi" w:eastAsia="Times New Roman" w:hAnsiTheme="majorBidi" w:cstheme="majorBidi"/>
          <w:sz w:val="28"/>
        </w:rPr>
        <w:t>2562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กับค่าเผื่อผลขาดทุนลูกหนี้การค้า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ณ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วันที่</w:t>
      </w:r>
      <w:r w:rsidR="00CA6852">
        <w:rPr>
          <w:rFonts w:asciiTheme="majorBidi" w:eastAsia="Times New Roman" w:hAnsiTheme="majorBidi" w:cstheme="majorBidi" w:hint="cs"/>
          <w:sz w:val="28"/>
          <w:cs/>
        </w:rPr>
        <w:t xml:space="preserve">             </w:t>
      </w:r>
      <w:r w:rsidR="008A797F">
        <w:rPr>
          <w:rFonts w:asciiTheme="majorBidi" w:eastAsia="Times New Roman" w:hAnsiTheme="majorBidi" w:cstheme="majorBidi"/>
          <w:sz w:val="28"/>
        </w:rPr>
        <w:t>1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มกราคม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 </w:t>
      </w:r>
      <w:r w:rsidR="008A797F">
        <w:rPr>
          <w:rFonts w:asciiTheme="majorBidi" w:eastAsia="Times New Roman" w:hAnsiTheme="majorBidi" w:cstheme="majorBidi"/>
          <w:sz w:val="28"/>
        </w:rPr>
        <w:t>2563</w:t>
      </w:r>
      <w:r w:rsidRPr="00DB53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B5345">
        <w:rPr>
          <w:rFonts w:asciiTheme="majorBidi" w:eastAsia="Times New Roman" w:hAnsiTheme="majorBidi" w:cstheme="majorBidi" w:hint="cs"/>
          <w:sz w:val="28"/>
          <w:cs/>
        </w:rPr>
        <w:t>มีดังนี้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00"/>
        <w:gridCol w:w="270"/>
        <w:gridCol w:w="1710"/>
      </w:tblGrid>
      <w:tr w:rsidR="00346F3F" w:rsidRPr="00FB211A" w14:paraId="3A9DD9AD" w14:textId="77777777" w:rsidTr="001B53B0">
        <w:trPr>
          <w:trHeight w:hRule="exact" w:val="396"/>
        </w:trPr>
        <w:tc>
          <w:tcPr>
            <w:tcW w:w="5220" w:type="dxa"/>
          </w:tcPr>
          <w:p w14:paraId="615C9905" w14:textId="77777777" w:rsidR="00346F3F" w:rsidRPr="00FB211A" w:rsidRDefault="00346F3F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38674223" w14:textId="77777777" w:rsidR="00346F3F" w:rsidRPr="009C00E0" w:rsidRDefault="00346F3F" w:rsidP="00D223A8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11313" w14:textId="77777777" w:rsidR="00346F3F" w:rsidRPr="00FB211A" w:rsidRDefault="00346F3F" w:rsidP="00D223A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325C25A" w14:textId="20DC2E1D" w:rsidR="00346F3F" w:rsidRPr="00346F3F" w:rsidRDefault="00346F3F" w:rsidP="00346F3F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FB211A" w:rsidRPr="00FB211A" w14:paraId="096888F1" w14:textId="77777777" w:rsidTr="001B53B0">
        <w:trPr>
          <w:trHeight w:hRule="exact" w:val="738"/>
        </w:trPr>
        <w:tc>
          <w:tcPr>
            <w:tcW w:w="5220" w:type="dxa"/>
          </w:tcPr>
          <w:p w14:paraId="53BCAE18" w14:textId="77777777" w:rsidR="00FB211A" w:rsidRPr="00FB211A" w:rsidRDefault="00FB211A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86FAC75" w14:textId="22ED549B" w:rsidR="00FB211A" w:rsidRPr="009C00E0" w:rsidRDefault="009C00E0" w:rsidP="00D223A8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="00FB211A"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7C0E6" w14:textId="77777777" w:rsidR="00FB211A" w:rsidRPr="00FB211A" w:rsidRDefault="00FB211A" w:rsidP="00D223A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E27B12" w14:textId="77777777" w:rsidR="005B203F" w:rsidRDefault="009C00E0" w:rsidP="00D223A8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C00E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="00FB211A"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</w:t>
            </w:r>
          </w:p>
          <w:p w14:paraId="58EFFA77" w14:textId="39A69658" w:rsidR="00FB211A" w:rsidRPr="00D223A8" w:rsidRDefault="00FB211A" w:rsidP="00D223A8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เฉพ</w:t>
            </w:r>
            <w:r w:rsidR="001B53B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าะ</w:t>
            </w:r>
            <w:r w:rsidRPr="009C00E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กิจการ</w:t>
            </w:r>
          </w:p>
        </w:tc>
      </w:tr>
      <w:tr w:rsidR="00FB211A" w:rsidRPr="00FB211A" w14:paraId="50121BD8" w14:textId="77777777" w:rsidTr="001B53B0">
        <w:trPr>
          <w:trHeight w:hRule="exact" w:val="370"/>
        </w:trPr>
        <w:tc>
          <w:tcPr>
            <w:tcW w:w="5220" w:type="dxa"/>
            <w:vAlign w:val="center"/>
            <w:hideMark/>
          </w:tcPr>
          <w:p w14:paraId="0A5A33A3" w14:textId="77777777" w:rsidR="00FB211A" w:rsidRPr="00D223A8" w:rsidRDefault="00FB211A" w:rsidP="00B632EA">
            <w:pPr>
              <w:ind w:left="-102"/>
              <w:rPr>
                <w:rFonts w:asciiTheme="majorBidi" w:eastAsia="Arial Unicode MS" w:hAnsiTheme="majorBidi" w:cstheme="majorBidi"/>
                <w:sz w:val="28"/>
              </w:rPr>
            </w:pPr>
            <w:r w:rsidRPr="00D223A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B9C87" w14:textId="77777777" w:rsidR="00FB211A" w:rsidRPr="00FB211A" w:rsidRDefault="00FB211A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30B63E" w14:textId="77777777" w:rsidR="00FB211A" w:rsidRPr="00FB211A" w:rsidRDefault="00FB211A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C4223" w14:textId="77777777" w:rsidR="00FB211A" w:rsidRPr="00D223A8" w:rsidRDefault="00FB211A" w:rsidP="00D223A8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</w:tr>
      <w:tr w:rsidR="00FB211A" w:rsidRPr="00FB211A" w14:paraId="0664AA3D" w14:textId="77777777" w:rsidTr="001B53B0">
        <w:trPr>
          <w:trHeight w:hRule="exact" w:val="351"/>
        </w:trPr>
        <w:tc>
          <w:tcPr>
            <w:tcW w:w="5220" w:type="dxa"/>
            <w:vAlign w:val="bottom"/>
            <w:hideMark/>
          </w:tcPr>
          <w:p w14:paraId="61C3134B" w14:textId="77777777" w:rsidR="00FB211A" w:rsidRPr="00FB211A" w:rsidRDefault="00FB211A" w:rsidP="00D223A8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FB211A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FB211A"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31 </w:t>
            </w:r>
            <w:r w:rsidRPr="00FB211A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ธันวาคม  </w:t>
            </w:r>
            <w:r w:rsidRPr="00FB211A">
              <w:rPr>
                <w:rFonts w:asciiTheme="majorBidi" w:eastAsia="Arial Unicode MS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13C81EAF" w14:textId="301316A5" w:rsidR="00FB211A" w:rsidRPr="00D223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D223A8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767</w:t>
            </w:r>
          </w:p>
        </w:tc>
        <w:tc>
          <w:tcPr>
            <w:tcW w:w="270" w:type="dxa"/>
            <w:vAlign w:val="bottom"/>
          </w:tcPr>
          <w:p w14:paraId="7F4DCB67" w14:textId="77777777" w:rsidR="00FB211A" w:rsidRPr="00D223A8" w:rsidRDefault="00FB211A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6813895" w14:textId="012F6DE1" w:rsidR="00FB211A" w:rsidRPr="00D223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223A8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 xml:space="preserve">-   </w:t>
            </w:r>
          </w:p>
        </w:tc>
      </w:tr>
      <w:tr w:rsidR="00FB211A" w:rsidRPr="00FB211A" w14:paraId="02B49A52" w14:textId="77777777" w:rsidTr="00387C1C">
        <w:trPr>
          <w:trHeight w:hRule="exact" w:val="774"/>
        </w:trPr>
        <w:tc>
          <w:tcPr>
            <w:tcW w:w="5220" w:type="dxa"/>
            <w:vAlign w:val="bottom"/>
            <w:hideMark/>
          </w:tcPr>
          <w:p w14:paraId="4C6DA683" w14:textId="77777777" w:rsidR="00387C1C" w:rsidRDefault="00FB211A" w:rsidP="00D223A8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FB211A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ผลกระทบจากการปรับปรุงยอดยกมาที่มีต่อ</w:t>
            </w:r>
            <w:r w:rsidR="00387C1C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ขาดทุนสะ</w:t>
            </w:r>
            <w:r w:rsidRPr="00FB211A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สม</w:t>
            </w:r>
          </w:p>
          <w:p w14:paraId="5EE38E2C" w14:textId="72DD8FC6" w:rsidR="00FB211A" w:rsidRPr="00FB211A" w:rsidRDefault="00FB211A" w:rsidP="00387C1C">
            <w:pPr>
              <w:ind w:left="159"/>
              <w:rPr>
                <w:rFonts w:asciiTheme="majorBidi" w:eastAsia="Arial Unicode MS" w:hAnsiTheme="majorBidi" w:cstheme="majorBidi"/>
                <w:sz w:val="28"/>
              </w:rPr>
            </w:pPr>
            <w:r w:rsidRPr="00FB211A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ยังไม่ได้จัดสรร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207AC" w14:textId="28889247" w:rsidR="00FB211A" w:rsidRPr="00D223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D223A8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24,693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D3B95" w14:textId="77777777" w:rsidR="00FB211A" w:rsidRPr="00D223A8" w:rsidRDefault="00FB211A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3A4C3" w14:textId="56AEBBF4" w:rsidR="00FB211A" w:rsidRPr="00D223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223A8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15</w:t>
            </w:r>
            <w:r w:rsidRPr="00D223A8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D223A8">
              <w:rPr>
                <w:rFonts w:asciiTheme="majorBidi" w:eastAsia="Arial Unicode MS" w:hAnsiTheme="majorBidi" w:cstheme="majorBidi" w:hint="eastAsia"/>
                <w:sz w:val="28"/>
                <w:cs/>
                <w:lang w:val="en-GB"/>
              </w:rPr>
              <w:t>338</w:t>
            </w:r>
          </w:p>
        </w:tc>
      </w:tr>
      <w:tr w:rsidR="00FB211A" w:rsidRPr="00FB211A" w14:paraId="5E990FDC" w14:textId="77777777" w:rsidTr="001B53B0">
        <w:trPr>
          <w:trHeight w:hRule="exact" w:val="370"/>
        </w:trPr>
        <w:tc>
          <w:tcPr>
            <w:tcW w:w="5220" w:type="dxa"/>
            <w:vAlign w:val="bottom"/>
            <w:hideMark/>
          </w:tcPr>
          <w:p w14:paraId="1AE17C4D" w14:textId="2B90CD4E" w:rsidR="00FB211A" w:rsidRPr="00346F3F" w:rsidRDefault="003917A8" w:rsidP="00D223A8">
            <w:pPr>
              <w:ind w:left="-102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ยอดคงเหลือ</w:t>
            </w:r>
            <w:r w:rsidR="00FB211A" w:rsidRPr="00346F3F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ณ วันที่ </w:t>
            </w:r>
            <w:r w:rsidR="00FB211A" w:rsidRPr="00346F3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="00FB211A" w:rsidRPr="00346F3F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 </w:t>
            </w:r>
            <w:r w:rsidR="00FB211A" w:rsidRPr="00346F3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2563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6A5A15" w14:textId="13E4DB35" w:rsidR="00FB211A" w:rsidRPr="003917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cs/>
                <w:lang w:val="en-GB"/>
              </w:rPr>
              <w:t>25</w:t>
            </w: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cs/>
                <w:lang w:val="en-GB"/>
              </w:rPr>
              <w:t>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EB5BE" w14:textId="77777777" w:rsidR="00FB211A" w:rsidRPr="003917A8" w:rsidRDefault="00FB211A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EF2E5" w14:textId="2E0BFFF4" w:rsidR="00FB211A" w:rsidRPr="003917A8" w:rsidRDefault="004E0739" w:rsidP="00D223A8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cs/>
                <w:lang w:val="en-GB"/>
              </w:rPr>
              <w:t>15</w:t>
            </w: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3917A8">
              <w:rPr>
                <w:rFonts w:asciiTheme="majorBidi" w:eastAsia="Arial Unicode MS" w:hAnsiTheme="majorBidi" w:cstheme="majorBidi" w:hint="eastAsia"/>
                <w:b/>
                <w:bCs/>
                <w:sz w:val="28"/>
                <w:cs/>
                <w:lang w:val="en-GB"/>
              </w:rPr>
              <w:t>338</w:t>
            </w:r>
          </w:p>
        </w:tc>
      </w:tr>
    </w:tbl>
    <w:p w14:paraId="510D5260" w14:textId="77777777" w:rsidR="00346F3F" w:rsidRDefault="00D223A8" w:rsidP="00346F3F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>
        <w:rPr>
          <w:rFonts w:asciiTheme="majorBidi" w:eastAsia="Arial Unicode MS" w:hAnsiTheme="majorBidi" w:cstheme="majorBidi"/>
          <w:b/>
          <w:bCs/>
          <w:sz w:val="28"/>
        </w:rPr>
        <w:tab/>
      </w:r>
    </w:p>
    <w:p w14:paraId="3CBC30C7" w14:textId="4FECF8B0" w:rsidR="009A41CC" w:rsidRPr="00346F3F" w:rsidRDefault="009A41CC" w:rsidP="00346F3F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 w:rsidRPr="00B4592F">
        <w:rPr>
          <w:rFonts w:asciiTheme="majorBidi" w:eastAsia="Arial Unicode MS" w:hAnsiTheme="majorBidi" w:cstheme="majorBidi"/>
          <w:b/>
          <w:bCs/>
          <w:sz w:val="28"/>
        </w:rPr>
        <w:t>4.</w:t>
      </w:r>
      <w:r w:rsidR="001448D3">
        <w:rPr>
          <w:rFonts w:asciiTheme="majorBidi" w:eastAsia="Arial Unicode MS" w:hAnsiTheme="majorBidi" w:cstheme="majorBidi"/>
          <w:b/>
          <w:bCs/>
          <w:sz w:val="28"/>
        </w:rPr>
        <w:t>3</w:t>
      </w:r>
      <w:r w:rsidRPr="00B4592F">
        <w:rPr>
          <w:rFonts w:asciiTheme="majorBidi" w:eastAsia="Arial Unicode MS" w:hAnsiTheme="majorBidi" w:cstheme="majorBidi"/>
          <w:b/>
          <w:bCs/>
          <w:sz w:val="28"/>
        </w:rPr>
        <w:t xml:space="preserve">.2 </w:t>
      </w:r>
      <w:r w:rsidR="00B4592F" w:rsidRPr="00B4592F">
        <w:rPr>
          <w:rFonts w:asciiTheme="majorBidi" w:eastAsia="Arial Unicode MS" w:hAnsiTheme="majorBidi" w:cstheme="majorBidi"/>
          <w:b/>
          <w:bCs/>
          <w:sz w:val="28"/>
        </w:rPr>
        <w:tab/>
      </w:r>
      <w:r w:rsidRPr="00B4592F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สัญญาเช่า</w:t>
      </w:r>
      <w:r w:rsidRPr="00B4592F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 xml:space="preserve"> </w:t>
      </w:r>
    </w:p>
    <w:p w14:paraId="10643FC7" w14:textId="10DFAF71" w:rsidR="009A41CC" w:rsidRPr="009A41CC" w:rsidRDefault="009A41CC" w:rsidP="0083596B">
      <w:pPr>
        <w:tabs>
          <w:tab w:val="left" w:pos="9000"/>
        </w:tabs>
        <w:ind w:left="360" w:right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ฉบับที่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มาถือปฏิบัติครั้งแรก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และสำหรับสัญญาเช่าที่เคยจัดประเภทเป็นสัญญาเช่าเงินทุน</w:t>
      </w:r>
      <w:r w:rsidR="00A3067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ฉบับที่</w:t>
      </w:r>
      <w:r w:rsidRPr="009A41C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1CC"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9A41CC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มาถือปฏิบัติครั้งแรก</w:t>
      </w:r>
    </w:p>
    <w:tbl>
      <w:tblPr>
        <w:tblStyle w:val="TableGrid6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980"/>
        <w:gridCol w:w="1980"/>
      </w:tblGrid>
      <w:tr w:rsidR="00231BC6" w:rsidRPr="00231BC6" w14:paraId="3EE5A966" w14:textId="77777777" w:rsidTr="00E120C6">
        <w:tc>
          <w:tcPr>
            <w:tcW w:w="4950" w:type="dxa"/>
          </w:tcPr>
          <w:p w14:paraId="22D39F62" w14:textId="439B7782" w:rsidR="00231BC6" w:rsidRPr="00231BC6" w:rsidRDefault="009A41CC" w:rsidP="00231BC6">
            <w:pPr>
              <w:spacing w:line="400" w:lineRule="exact"/>
              <w:ind w:left="-104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</w:rPr>
              <w:tab/>
            </w:r>
          </w:p>
        </w:tc>
        <w:tc>
          <w:tcPr>
            <w:tcW w:w="3960" w:type="dxa"/>
            <w:gridSpan w:val="2"/>
          </w:tcPr>
          <w:p w14:paraId="2B964519" w14:textId="77777777" w:rsidR="00231BC6" w:rsidRPr="00231BC6" w:rsidRDefault="00231BC6" w:rsidP="009C00E0">
            <w:pPr>
              <w:spacing w:line="400" w:lineRule="exact"/>
              <w:ind w:right="77"/>
              <w:jc w:val="right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</w:rPr>
              <w:t>(</w:t>
            </w:r>
            <w:r w:rsidRPr="00231BC6">
              <w:rPr>
                <w:rFonts w:ascii="Angsana New" w:hAnsi="Angsana New"/>
                <w:sz w:val="28"/>
                <w:cs/>
              </w:rPr>
              <w:t>หน่วย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231BC6">
              <w:rPr>
                <w:rFonts w:ascii="Angsana New" w:hAnsi="Angsana New"/>
                <w:sz w:val="28"/>
              </w:rPr>
              <w:t>)</w:t>
            </w:r>
          </w:p>
        </w:tc>
      </w:tr>
      <w:tr w:rsidR="00231BC6" w:rsidRPr="00231BC6" w14:paraId="645B1F36" w14:textId="77777777" w:rsidTr="00E120C6">
        <w:tc>
          <w:tcPr>
            <w:tcW w:w="4950" w:type="dxa"/>
          </w:tcPr>
          <w:p w14:paraId="0BA07551" w14:textId="77777777" w:rsidR="00231BC6" w:rsidRPr="00231BC6" w:rsidRDefault="00231BC6" w:rsidP="00B71471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25C14DF0" w14:textId="77777777" w:rsidR="00231BC6" w:rsidRPr="00231BC6" w:rsidRDefault="00231BC6" w:rsidP="00B7147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  <w:p w14:paraId="03D7BBCB" w14:textId="11A28989" w:rsidR="00231BC6" w:rsidRPr="00231BC6" w:rsidRDefault="008A797F" w:rsidP="00B7147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="00231BC6" w:rsidRPr="00346F3F">
              <w:rPr>
                <w:rFonts w:ascii="Angsana New" w:hAnsi="Angsana New"/>
                <w:sz w:val="28"/>
                <w:cs/>
              </w:rPr>
              <w:t>ก</w:t>
            </w:r>
            <w:r w:rsidR="00231BC6" w:rsidRPr="00231BC6">
              <w:rPr>
                <w:rFonts w:ascii="Angsana New" w:hAnsi="Angsana New"/>
                <w:sz w:val="28"/>
                <w:cs/>
              </w:rPr>
              <w:t>ารเงินรวม</w:t>
            </w:r>
          </w:p>
        </w:tc>
        <w:tc>
          <w:tcPr>
            <w:tcW w:w="1980" w:type="dxa"/>
          </w:tcPr>
          <w:p w14:paraId="064C18CA" w14:textId="77777777" w:rsidR="00231BC6" w:rsidRPr="00231BC6" w:rsidRDefault="00231BC6" w:rsidP="00B7147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งบการเงิน</w:t>
            </w:r>
          </w:p>
          <w:p w14:paraId="305FC025" w14:textId="77777777" w:rsidR="00231BC6" w:rsidRPr="00231BC6" w:rsidRDefault="00231BC6" w:rsidP="00B7147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0501A5" w:rsidRPr="00231BC6" w14:paraId="2ED99197" w14:textId="77777777" w:rsidTr="00E120C6">
        <w:tc>
          <w:tcPr>
            <w:tcW w:w="4950" w:type="dxa"/>
          </w:tcPr>
          <w:p w14:paraId="16C9374E" w14:textId="6A283B3B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 xml:space="preserve">ภาระผูกพันตามสัญญาเช่าที่เปิดเผย </w:t>
            </w:r>
            <w:r w:rsidR="0089634F" w:rsidRPr="00231BC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9634F" w:rsidRPr="00231BC6">
              <w:rPr>
                <w:rFonts w:ascii="Angsana New" w:hAnsi="Angsana New"/>
                <w:sz w:val="28"/>
              </w:rPr>
              <w:t xml:space="preserve">31 </w:t>
            </w:r>
            <w:r w:rsidR="0089634F" w:rsidRPr="00231BC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9634F" w:rsidRPr="00231BC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405B7943" w14:textId="12F9E2F1" w:rsidR="000501A5" w:rsidRPr="000501A5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382,453</w:t>
            </w:r>
          </w:p>
        </w:tc>
        <w:tc>
          <w:tcPr>
            <w:tcW w:w="1980" w:type="dxa"/>
          </w:tcPr>
          <w:p w14:paraId="1047D596" w14:textId="1783E5A2" w:rsidR="000501A5" w:rsidRPr="000501A5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95</w:t>
            </w:r>
          </w:p>
        </w:tc>
      </w:tr>
      <w:tr w:rsidR="000501A5" w:rsidRPr="00231BC6" w14:paraId="6B754114" w14:textId="77777777" w:rsidTr="00E120C6">
        <w:tc>
          <w:tcPr>
            <w:tcW w:w="4950" w:type="dxa"/>
          </w:tcPr>
          <w:p w14:paraId="6BB32D3D" w14:textId="65D05A41" w:rsidR="000501A5" w:rsidRPr="00231BC6" w:rsidRDefault="000501A5" w:rsidP="0089634F">
            <w:pPr>
              <w:spacing w:line="400" w:lineRule="exact"/>
              <w:ind w:right="-110"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หัก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สัญญาเช่าระยะสั้นและสัญญาเช่าที่สินทรัพย์ </w:t>
            </w:r>
          </w:p>
        </w:tc>
        <w:tc>
          <w:tcPr>
            <w:tcW w:w="1980" w:type="dxa"/>
          </w:tcPr>
          <w:p w14:paraId="53DB5FC4" w14:textId="6A986CE1" w:rsidR="000501A5" w:rsidRPr="000501A5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21F5BD8B" w14:textId="5EF2E465" w:rsidR="000501A5" w:rsidRPr="000501A5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634F" w:rsidRPr="00231BC6" w14:paraId="777455A6" w14:textId="77777777" w:rsidTr="00E120C6">
        <w:tc>
          <w:tcPr>
            <w:tcW w:w="4950" w:type="dxa"/>
          </w:tcPr>
          <w:p w14:paraId="18271C25" w14:textId="05236CD3" w:rsidR="0089634F" w:rsidRPr="00231BC6" w:rsidRDefault="0089634F" w:rsidP="0089634F">
            <w:pPr>
              <w:spacing w:line="400" w:lineRule="exact"/>
              <w:ind w:left="345" w:right="-110" w:hanging="15"/>
              <w:rPr>
                <w:rFonts w:ascii="Angsana New" w:hAnsi="Angsana New"/>
                <w:sz w:val="28"/>
                <w:cs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อ้างอิงมีมูลค่าต่ำ</w:t>
            </w:r>
          </w:p>
        </w:tc>
        <w:tc>
          <w:tcPr>
            <w:tcW w:w="1980" w:type="dxa"/>
          </w:tcPr>
          <w:p w14:paraId="2F6F6CCB" w14:textId="7495DB36" w:rsidR="0089634F" w:rsidRPr="000501A5" w:rsidRDefault="0089634F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(19,637)</w:t>
            </w:r>
          </w:p>
        </w:tc>
        <w:tc>
          <w:tcPr>
            <w:tcW w:w="1980" w:type="dxa"/>
          </w:tcPr>
          <w:p w14:paraId="60AD67CF" w14:textId="2730CDAF" w:rsidR="0089634F" w:rsidRPr="000501A5" w:rsidRDefault="0089634F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(95)</w:t>
            </w:r>
          </w:p>
        </w:tc>
      </w:tr>
      <w:tr w:rsidR="000501A5" w:rsidRPr="00231BC6" w14:paraId="74B0C334" w14:textId="77777777" w:rsidTr="00E120C6">
        <w:tc>
          <w:tcPr>
            <w:tcW w:w="4950" w:type="dxa"/>
            <w:shd w:val="clear" w:color="auto" w:fill="auto"/>
          </w:tcPr>
          <w:p w14:paraId="0C4E9654" w14:textId="77777777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หัก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980" w:type="dxa"/>
          </w:tcPr>
          <w:p w14:paraId="3DE9C3F2" w14:textId="78ACBC22" w:rsidR="000501A5" w:rsidRPr="000501A5" w:rsidRDefault="000501A5" w:rsidP="00C53EA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73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(5,200)</w:t>
            </w:r>
          </w:p>
        </w:tc>
        <w:tc>
          <w:tcPr>
            <w:tcW w:w="1980" w:type="dxa"/>
          </w:tcPr>
          <w:p w14:paraId="4C0EF3EE" w14:textId="15BA6DD9" w:rsidR="000501A5" w:rsidRPr="000501A5" w:rsidRDefault="000501A5" w:rsidP="00C53EA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0501A5">
              <w:rPr>
                <w:rFonts w:ascii="Angsana New" w:hAnsi="Angsana New"/>
                <w:sz w:val="28"/>
              </w:rPr>
              <w:t>-</w:t>
            </w:r>
          </w:p>
        </w:tc>
      </w:tr>
      <w:tr w:rsidR="000501A5" w:rsidRPr="00231BC6" w14:paraId="4C738E2E" w14:textId="77777777" w:rsidTr="00E120C6">
        <w:tc>
          <w:tcPr>
            <w:tcW w:w="4950" w:type="dxa"/>
          </w:tcPr>
          <w:p w14:paraId="5FE1D1AA" w14:textId="7FCFA68C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หนี้สินตามสัญญาเช่าเพิ่มขึ้นจากการนำมาตรฐานการ</w:t>
            </w:r>
          </w:p>
          <w:p w14:paraId="7535538D" w14:textId="5C354DB5" w:rsidR="000501A5" w:rsidRPr="00231BC6" w:rsidRDefault="0089634F" w:rsidP="0089634F">
            <w:pPr>
              <w:spacing w:line="400" w:lineRule="exact"/>
              <w:ind w:left="345"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รายงาน</w:t>
            </w:r>
            <w:r w:rsidR="000501A5" w:rsidRPr="00231BC6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="000501A5" w:rsidRPr="00231BC6">
              <w:rPr>
                <w:rFonts w:ascii="Angsana New" w:hAnsi="Angsana New"/>
                <w:sz w:val="28"/>
              </w:rPr>
              <w:t>16</w:t>
            </w:r>
            <w:r w:rsidR="000501A5" w:rsidRPr="00231BC6">
              <w:rPr>
                <w:rFonts w:ascii="Angsana New" w:hAnsi="Angsan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980" w:type="dxa"/>
          </w:tcPr>
          <w:p w14:paraId="07672B78" w14:textId="77777777" w:rsidR="000501A5" w:rsidRPr="00345DC4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5812E06A" w14:textId="1BFB503F" w:rsidR="000501A5" w:rsidRPr="00345DC4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45DC4">
              <w:rPr>
                <w:rFonts w:ascii="Angsana New" w:hAnsi="Angsana New"/>
                <w:sz w:val="28"/>
              </w:rPr>
              <w:t>357,616</w:t>
            </w:r>
          </w:p>
        </w:tc>
        <w:tc>
          <w:tcPr>
            <w:tcW w:w="1980" w:type="dxa"/>
          </w:tcPr>
          <w:p w14:paraId="13423677" w14:textId="77777777" w:rsidR="000501A5" w:rsidRPr="00345DC4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70A6DCDA" w14:textId="6E3021D5" w:rsidR="000501A5" w:rsidRPr="00345DC4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45DC4">
              <w:rPr>
                <w:rFonts w:ascii="Angsana New" w:hAnsi="Angsana New"/>
                <w:sz w:val="28"/>
              </w:rPr>
              <w:t>-</w:t>
            </w:r>
          </w:p>
        </w:tc>
      </w:tr>
      <w:tr w:rsidR="000501A5" w:rsidRPr="00231BC6" w14:paraId="0D157897" w14:textId="77777777" w:rsidTr="00E120C6">
        <w:tc>
          <w:tcPr>
            <w:tcW w:w="4950" w:type="dxa"/>
          </w:tcPr>
          <w:p w14:paraId="082265A3" w14:textId="77777777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 xml:space="preserve">หนี้สินสัญญาเช่าการเงิน ณ วันที่ </w:t>
            </w:r>
            <w:r w:rsidRPr="00231BC6">
              <w:rPr>
                <w:rFonts w:ascii="Angsana New" w:hAnsi="Angsana New"/>
                <w:sz w:val="28"/>
              </w:rPr>
              <w:t>31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231BC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2AA1D969" w14:textId="478EE7D5" w:rsidR="000501A5" w:rsidRPr="00231BC6" w:rsidRDefault="000501A5" w:rsidP="000501A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10,488</w:t>
            </w:r>
          </w:p>
        </w:tc>
        <w:tc>
          <w:tcPr>
            <w:tcW w:w="1980" w:type="dxa"/>
          </w:tcPr>
          <w:p w14:paraId="1E1E57A8" w14:textId="5060AF2B" w:rsidR="000501A5" w:rsidRPr="00231BC6" w:rsidRDefault="000501A5" w:rsidP="000501A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</w:t>
            </w:r>
          </w:p>
        </w:tc>
      </w:tr>
      <w:tr w:rsidR="000501A5" w:rsidRPr="00231BC6" w14:paraId="524EA270" w14:textId="77777777" w:rsidTr="00E120C6">
        <w:tc>
          <w:tcPr>
            <w:tcW w:w="4950" w:type="dxa"/>
          </w:tcPr>
          <w:p w14:paraId="0BBFE0F2" w14:textId="77777777" w:rsidR="000501A5" w:rsidRPr="0083596B" w:rsidRDefault="000501A5" w:rsidP="0089634F">
            <w:pPr>
              <w:spacing w:line="400" w:lineRule="exact"/>
              <w:ind w:hanging="15"/>
              <w:rPr>
                <w:rFonts w:ascii="Angsana New" w:hAnsi="Angsana New"/>
                <w:b/>
                <w:bCs/>
                <w:sz w:val="28"/>
              </w:rPr>
            </w:pPr>
            <w:r w:rsidRPr="0083596B">
              <w:rPr>
                <w:rFonts w:ascii="Angsana New" w:hAnsi="Angsana New"/>
                <w:b/>
                <w:bCs/>
                <w:sz w:val="28"/>
                <w:cs/>
              </w:rPr>
              <w:t xml:space="preserve">หนี้สินตามสัญญาเช่า ณ วันที่ </w:t>
            </w:r>
            <w:r w:rsidRPr="0083596B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3596B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3596B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0" w:type="dxa"/>
          </w:tcPr>
          <w:p w14:paraId="5B255E35" w14:textId="282CE7D4" w:rsidR="000501A5" w:rsidRPr="00FB0EFA" w:rsidRDefault="000501A5" w:rsidP="000501A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EFA">
              <w:rPr>
                <w:rFonts w:ascii="Angsana New" w:hAnsi="Angsana New"/>
                <w:b/>
                <w:bCs/>
                <w:sz w:val="28"/>
              </w:rPr>
              <w:t>368,104</w:t>
            </w:r>
          </w:p>
        </w:tc>
        <w:tc>
          <w:tcPr>
            <w:tcW w:w="1980" w:type="dxa"/>
          </w:tcPr>
          <w:p w14:paraId="439BFD3B" w14:textId="5DC6765F" w:rsidR="000501A5" w:rsidRPr="00FB0EFA" w:rsidRDefault="000501A5" w:rsidP="000501A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EFA">
              <w:rPr>
                <w:rFonts w:ascii="Angsana New" w:hAnsi="Angsana New"/>
                <w:b/>
                <w:bCs/>
                <w:sz w:val="28"/>
              </w:rPr>
              <w:t>9,619</w:t>
            </w:r>
          </w:p>
        </w:tc>
      </w:tr>
      <w:tr w:rsidR="0071167D" w:rsidRPr="00231BC6" w14:paraId="5EC4E71E" w14:textId="77777777" w:rsidTr="00E120C6">
        <w:tc>
          <w:tcPr>
            <w:tcW w:w="4950" w:type="dxa"/>
          </w:tcPr>
          <w:p w14:paraId="2D8C86B3" w14:textId="77777777" w:rsidR="0071167D" w:rsidRPr="00231BC6" w:rsidRDefault="0071167D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</w:tcPr>
          <w:p w14:paraId="0318582C" w14:textId="77777777" w:rsidR="0071167D" w:rsidRDefault="0071167D" w:rsidP="0071167D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57FB4CFA" w14:textId="77777777" w:rsidR="0071167D" w:rsidRDefault="0071167D" w:rsidP="0071167D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01A5" w:rsidRPr="00231BC6" w14:paraId="7F88B268" w14:textId="77777777" w:rsidTr="00F23497">
        <w:tc>
          <w:tcPr>
            <w:tcW w:w="4950" w:type="dxa"/>
          </w:tcPr>
          <w:p w14:paraId="3E8AAC9D" w14:textId="77777777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หนี้สินตามสัญญาเช่าข้างต้น ประกอบด้วย</w:t>
            </w:r>
          </w:p>
        </w:tc>
        <w:tc>
          <w:tcPr>
            <w:tcW w:w="1980" w:type="dxa"/>
          </w:tcPr>
          <w:p w14:paraId="690CC9EA" w14:textId="77777777" w:rsidR="000501A5" w:rsidRPr="00231BC6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2AAB0FC5" w14:textId="77777777" w:rsidR="000501A5" w:rsidRPr="00231BC6" w:rsidRDefault="000501A5" w:rsidP="000501A5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01A5" w:rsidRPr="00231BC6" w14:paraId="6CAF1CEE" w14:textId="77777777" w:rsidTr="00E120C6">
        <w:tc>
          <w:tcPr>
            <w:tcW w:w="4950" w:type="dxa"/>
          </w:tcPr>
          <w:p w14:paraId="3A3148AD" w14:textId="77777777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หนี้สินสัญญาเช่าหมุนเวียน</w:t>
            </w:r>
          </w:p>
        </w:tc>
        <w:tc>
          <w:tcPr>
            <w:tcW w:w="1980" w:type="dxa"/>
          </w:tcPr>
          <w:p w14:paraId="0FBDE94C" w14:textId="193A1532" w:rsidR="000501A5" w:rsidRPr="00231BC6" w:rsidRDefault="000501A5" w:rsidP="00F23497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F57010">
              <w:rPr>
                <w:rFonts w:ascii="Angsana New" w:hAnsi="Angsana New"/>
                <w:sz w:val="28"/>
              </w:rPr>
              <w:t>35,056</w:t>
            </w:r>
          </w:p>
        </w:tc>
        <w:tc>
          <w:tcPr>
            <w:tcW w:w="1980" w:type="dxa"/>
          </w:tcPr>
          <w:p w14:paraId="03ABB0ED" w14:textId="644BDA48" w:rsidR="000501A5" w:rsidRPr="00231BC6" w:rsidRDefault="000501A5" w:rsidP="00F23497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2,472</w:t>
            </w:r>
          </w:p>
        </w:tc>
      </w:tr>
      <w:tr w:rsidR="000501A5" w:rsidRPr="00231BC6" w14:paraId="2AE84C50" w14:textId="77777777" w:rsidTr="00E120C6">
        <w:tc>
          <w:tcPr>
            <w:tcW w:w="4950" w:type="dxa"/>
          </w:tcPr>
          <w:p w14:paraId="14F5D671" w14:textId="77777777" w:rsidR="000501A5" w:rsidRPr="00231BC6" w:rsidRDefault="000501A5" w:rsidP="0089634F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980" w:type="dxa"/>
          </w:tcPr>
          <w:p w14:paraId="363069D2" w14:textId="4D01E20F" w:rsidR="000501A5" w:rsidRPr="00CF0101" w:rsidRDefault="000501A5" w:rsidP="00F23497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F57010">
              <w:rPr>
                <w:rFonts w:ascii="Angsana New" w:hAnsi="Angsana New"/>
                <w:sz w:val="28"/>
              </w:rPr>
              <w:t>333,048</w:t>
            </w:r>
          </w:p>
        </w:tc>
        <w:tc>
          <w:tcPr>
            <w:tcW w:w="1980" w:type="dxa"/>
          </w:tcPr>
          <w:p w14:paraId="7A585CAD" w14:textId="5C4A347C" w:rsidR="000501A5" w:rsidRPr="00231BC6" w:rsidRDefault="000501A5" w:rsidP="00F23497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7,147</w:t>
            </w:r>
          </w:p>
        </w:tc>
      </w:tr>
      <w:tr w:rsidR="00CF0101" w:rsidRPr="00231BC6" w14:paraId="1ECA647B" w14:textId="77777777" w:rsidTr="00E120C6">
        <w:trPr>
          <w:trHeight w:val="135"/>
        </w:trPr>
        <w:tc>
          <w:tcPr>
            <w:tcW w:w="4950" w:type="dxa"/>
          </w:tcPr>
          <w:p w14:paraId="1AC85013" w14:textId="77777777" w:rsidR="00CF0101" w:rsidRPr="00231BC6" w:rsidRDefault="00CF0101" w:rsidP="00CF0101">
            <w:pPr>
              <w:spacing w:line="400" w:lineRule="exact"/>
              <w:ind w:left="70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</w:tcPr>
          <w:p w14:paraId="11B4A740" w14:textId="77777777" w:rsidR="00CF0101" w:rsidRPr="00F57010" w:rsidRDefault="00CF0101" w:rsidP="00CF0101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5A80EB29" w14:textId="77777777" w:rsidR="00CF0101" w:rsidRDefault="00CF0101" w:rsidP="00CF0101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05DBAA09" w14:textId="77777777" w:rsidR="005E602B" w:rsidRDefault="00231BC6" w:rsidP="008A797F">
      <w:pPr>
        <w:tabs>
          <w:tab w:val="left" w:pos="2168"/>
        </w:tabs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31B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231BC6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231B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มาถือปฏิบัติครั้งแรก ณ วันที่ </w:t>
      </w:r>
    </w:p>
    <w:p w14:paraId="30082B60" w14:textId="4B5E88AC" w:rsidR="00231BC6" w:rsidRDefault="00231BC6" w:rsidP="00CE2BEC">
      <w:pPr>
        <w:tabs>
          <w:tab w:val="left" w:pos="2168"/>
        </w:tabs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31BC6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5E60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31B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มกราคม </w:t>
      </w:r>
      <w:r w:rsidRPr="00231BC6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231B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Style w:val="TableGrid6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2192"/>
        <w:gridCol w:w="2160"/>
      </w:tblGrid>
      <w:tr w:rsidR="00231BC6" w:rsidRPr="00231BC6" w14:paraId="52576E94" w14:textId="77777777" w:rsidTr="00CE2BEC">
        <w:tc>
          <w:tcPr>
            <w:tcW w:w="4918" w:type="dxa"/>
          </w:tcPr>
          <w:p w14:paraId="237860AA" w14:textId="77777777" w:rsidR="00231BC6" w:rsidRPr="00231BC6" w:rsidRDefault="00231BC6" w:rsidP="00B71471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92" w:type="dxa"/>
          </w:tcPr>
          <w:p w14:paraId="5C213146" w14:textId="77777777" w:rsidR="00231BC6" w:rsidRPr="00231BC6" w:rsidRDefault="00231BC6" w:rsidP="00B71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</w:tcPr>
          <w:p w14:paraId="006C35C5" w14:textId="77777777" w:rsidR="00231BC6" w:rsidRPr="00231BC6" w:rsidRDefault="00231BC6" w:rsidP="00CE2B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7"/>
              <w:jc w:val="right"/>
              <w:rPr>
                <w:rFonts w:ascii="Angsana New" w:hAnsi="Angsana New"/>
                <w:sz w:val="28"/>
                <w:cs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(หน่วย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231BC6" w:rsidRPr="00231BC6" w14:paraId="4CB0D070" w14:textId="77777777" w:rsidTr="00CE2BEC">
        <w:tc>
          <w:tcPr>
            <w:tcW w:w="4918" w:type="dxa"/>
          </w:tcPr>
          <w:p w14:paraId="7F39FD74" w14:textId="77777777" w:rsidR="00231BC6" w:rsidRPr="00231BC6" w:rsidRDefault="00231BC6" w:rsidP="00B71471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92" w:type="dxa"/>
          </w:tcPr>
          <w:p w14:paraId="6EBD40B3" w14:textId="77777777" w:rsidR="00231BC6" w:rsidRPr="00231BC6" w:rsidRDefault="00231BC6" w:rsidP="00B71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6D681314" w14:textId="77777777" w:rsidR="00231BC6" w:rsidRPr="00231BC6" w:rsidRDefault="00231BC6" w:rsidP="00B71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01A5" w:rsidRPr="00231BC6" w14:paraId="1B0FB863" w14:textId="77777777" w:rsidTr="00CE2BEC">
        <w:tc>
          <w:tcPr>
            <w:tcW w:w="4918" w:type="dxa"/>
          </w:tcPr>
          <w:p w14:paraId="3639415D" w14:textId="77777777" w:rsidR="000501A5" w:rsidRPr="00231BC6" w:rsidRDefault="000501A5" w:rsidP="000501A5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2192" w:type="dxa"/>
          </w:tcPr>
          <w:p w14:paraId="4D8D5D1C" w14:textId="1F276B9D" w:rsidR="000501A5" w:rsidRPr="00231BC6" w:rsidRDefault="000501A5" w:rsidP="000501A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226,129</w:t>
            </w:r>
          </w:p>
        </w:tc>
        <w:tc>
          <w:tcPr>
            <w:tcW w:w="2160" w:type="dxa"/>
          </w:tcPr>
          <w:p w14:paraId="4339CA39" w14:textId="46583203" w:rsidR="000501A5" w:rsidRPr="00231BC6" w:rsidRDefault="000501A5" w:rsidP="0035323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501A5" w:rsidRPr="00231BC6" w14:paraId="63D8BA41" w14:textId="77777777" w:rsidTr="00CE2BEC">
        <w:tc>
          <w:tcPr>
            <w:tcW w:w="4918" w:type="dxa"/>
          </w:tcPr>
          <w:p w14:paraId="452172F9" w14:textId="77777777" w:rsidR="000501A5" w:rsidRPr="00231BC6" w:rsidRDefault="000501A5" w:rsidP="000501A5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192" w:type="dxa"/>
          </w:tcPr>
          <w:p w14:paraId="2F449F76" w14:textId="40837DF9" w:rsidR="000501A5" w:rsidRPr="00231BC6" w:rsidRDefault="000501A5" w:rsidP="000501A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160" w:type="dxa"/>
          </w:tcPr>
          <w:p w14:paraId="76A64602" w14:textId="0F848DFB" w:rsidR="000501A5" w:rsidRPr="00231BC6" w:rsidRDefault="000501A5" w:rsidP="0035323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501A5" w:rsidRPr="00231BC6" w14:paraId="472BBB29" w14:textId="77777777" w:rsidTr="00CE2BEC">
        <w:tc>
          <w:tcPr>
            <w:tcW w:w="4918" w:type="dxa"/>
          </w:tcPr>
          <w:p w14:paraId="0C6E2F73" w14:textId="77777777" w:rsidR="000501A5" w:rsidRPr="00231BC6" w:rsidRDefault="000501A5" w:rsidP="000501A5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192" w:type="dxa"/>
          </w:tcPr>
          <w:p w14:paraId="7A1F0E77" w14:textId="6B478576" w:rsidR="000501A5" w:rsidRPr="00231BC6" w:rsidRDefault="000501A5" w:rsidP="000501A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2160" w:type="dxa"/>
          </w:tcPr>
          <w:p w14:paraId="147AD435" w14:textId="31D7F14F" w:rsidR="000501A5" w:rsidRPr="00231BC6" w:rsidRDefault="000501A5" w:rsidP="00353235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501A5" w:rsidRPr="00231BC6" w14:paraId="274E2116" w14:textId="77777777" w:rsidTr="00CE2BEC">
        <w:tc>
          <w:tcPr>
            <w:tcW w:w="4918" w:type="dxa"/>
          </w:tcPr>
          <w:p w14:paraId="73B7FFCA" w14:textId="77777777" w:rsidR="000501A5" w:rsidRPr="00231BC6" w:rsidRDefault="000501A5" w:rsidP="000501A5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2192" w:type="dxa"/>
          </w:tcPr>
          <w:p w14:paraId="74DCD7CC" w14:textId="44513DD7" w:rsidR="000501A5" w:rsidRPr="00231BC6" w:rsidRDefault="000501A5" w:rsidP="000501A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17,007</w:t>
            </w:r>
          </w:p>
        </w:tc>
        <w:tc>
          <w:tcPr>
            <w:tcW w:w="2160" w:type="dxa"/>
          </w:tcPr>
          <w:p w14:paraId="574FB135" w14:textId="31F8C43E" w:rsidR="000501A5" w:rsidRPr="00231BC6" w:rsidRDefault="00346F3F" w:rsidP="0035323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15,061</w:t>
            </w:r>
          </w:p>
        </w:tc>
      </w:tr>
      <w:tr w:rsidR="000501A5" w:rsidRPr="00231BC6" w14:paraId="0D2F7685" w14:textId="77777777" w:rsidTr="00CE2BEC">
        <w:tc>
          <w:tcPr>
            <w:tcW w:w="4918" w:type="dxa"/>
          </w:tcPr>
          <w:p w14:paraId="7B5812DE" w14:textId="77777777" w:rsidR="000501A5" w:rsidRPr="00231BC6" w:rsidRDefault="000501A5" w:rsidP="000501A5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2192" w:type="dxa"/>
          </w:tcPr>
          <w:p w14:paraId="7CD8D298" w14:textId="491C67CA" w:rsidR="000501A5" w:rsidRPr="0083596B" w:rsidRDefault="000501A5" w:rsidP="000501A5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596B">
              <w:rPr>
                <w:rFonts w:ascii="Angsana New" w:hAnsi="Angsana New"/>
                <w:b/>
                <w:bCs/>
                <w:sz w:val="28"/>
              </w:rPr>
              <w:t>243,290</w:t>
            </w:r>
          </w:p>
        </w:tc>
        <w:tc>
          <w:tcPr>
            <w:tcW w:w="2160" w:type="dxa"/>
          </w:tcPr>
          <w:p w14:paraId="25140C7A" w14:textId="54E2A6A1" w:rsidR="000501A5" w:rsidRPr="0083596B" w:rsidRDefault="00346F3F" w:rsidP="00353235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596B">
              <w:rPr>
                <w:rFonts w:ascii="Angsana New" w:hAnsi="Angsana New"/>
                <w:b/>
                <w:bCs/>
                <w:sz w:val="28"/>
              </w:rPr>
              <w:t>15,061</w:t>
            </w:r>
          </w:p>
        </w:tc>
      </w:tr>
    </w:tbl>
    <w:p w14:paraId="2381B275" w14:textId="47E8558E" w:rsidR="00BC13B6" w:rsidRPr="00BC13B6" w:rsidRDefault="00FE534B" w:rsidP="00BC13B6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E534B">
        <w:rPr>
          <w:rFonts w:asciiTheme="majorBidi" w:hAnsiTheme="majorBidi" w:hint="cs"/>
          <w:b/>
          <w:bCs/>
          <w:sz w:val="28"/>
          <w:cs/>
        </w:rPr>
        <w:t>การแก้ไขงบการเงินและการปรับปรุงย้อนหลังงบการเงิน</w:t>
      </w:r>
    </w:p>
    <w:p w14:paraId="3EF123EA" w14:textId="713A9529" w:rsidR="00107472" w:rsidRPr="00107472" w:rsidRDefault="00BC13B6" w:rsidP="00CE7989">
      <w:pPr>
        <w:ind w:left="360" w:right="-9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596B">
        <w:rPr>
          <w:rFonts w:asciiTheme="majorBidi" w:hAnsiTheme="majorBidi" w:cstheme="majorBidi"/>
          <w:color w:val="000000"/>
          <w:spacing w:val="-2"/>
          <w:sz w:val="28"/>
        </w:rPr>
        <w:t>5.1</w:t>
      </w:r>
      <w:r w:rsidRPr="0083596B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107472" w:rsidRPr="0083596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25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ที่ประชุมคณะกรรมการบริษัทครั้งที่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8/2562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มีมติอนุมัติให้กลุ่มบริษัทเข้าซื้อหุ้นในบริษัท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อีโค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E798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="00107472" w:rsidRPr="00107472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EC</w:t>
      </w:r>
      <w:r w:rsidR="00641C29">
        <w:rPr>
          <w:rFonts w:asciiTheme="majorBidi" w:hAnsiTheme="majorBidi" w:cstheme="majorBidi"/>
          <w:color w:val="000000"/>
          <w:spacing w:val="-2"/>
          <w:sz w:val="28"/>
        </w:rPr>
        <w:t>O</w:t>
      </w:r>
      <w:r w:rsidR="00281AF3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ในสัดส่วนร้อยละ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ของทุนจดทะเบียนและทุนที่ชำระแล้วของ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ECO</w:t>
      </w:r>
      <w:r w:rsidR="00CE798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ต่อมาเมื่อวันที่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26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เฟอร์รั่ม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="00107472" w:rsidRPr="00107472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FER EN</w:t>
      </w:r>
      <w:r w:rsidR="00281AF3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ซึ่งเป็นบริษัทย่อยของบริษัทได้ทำสัญญาซื้อขายหุ้นกับบุคคลธรรมดา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รายเพื่อทำการซื้อหุ้นของ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130,766,665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คิดเป็นสัดส่วนร้อยละ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ของทุนที่ออกและชำระแล้วของ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ในราคา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FER EN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ได้จ่ายชำระเงินจำนวน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ล้านบาทให้แก่ผู้ขายแล้วเมื่อวันที่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20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การเข้าซื้อหุ้นดังกล่าว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ทำให้บริษัทได้มาซึ่ง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และบริษัทย่อยของ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="00107472" w:rsidRPr="00107472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>ECO</w:t>
      </w:r>
      <w:r w:rsidR="00281AF3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="00107472"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="00107472"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ดังนี้</w:t>
      </w:r>
    </w:p>
    <w:p w14:paraId="43FB970F" w14:textId="72DB5A32" w:rsidR="00107472" w:rsidRPr="00107472" w:rsidRDefault="00107472" w:rsidP="006E1A1C">
      <w:pPr>
        <w:tabs>
          <w:tab w:val="left" w:pos="1080"/>
        </w:tabs>
        <w:spacing w:before="120"/>
        <w:ind w:left="907" w:right="-86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07472">
        <w:rPr>
          <w:rFonts w:asciiTheme="majorBidi" w:hAnsiTheme="majorBidi" w:cstheme="majorBidi"/>
          <w:color w:val="000000"/>
          <w:spacing w:val="-2"/>
          <w:sz w:val="28"/>
        </w:rPr>
        <w:t>1.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ประชารัฐชีวมวล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แม่ลาน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</w:p>
    <w:p w14:paraId="25DEE621" w14:textId="4714B4BC" w:rsidR="00107472" w:rsidRPr="00107472" w:rsidRDefault="00107472" w:rsidP="0083596B">
      <w:pPr>
        <w:tabs>
          <w:tab w:val="left" w:pos="720"/>
          <w:tab w:val="left" w:pos="810"/>
          <w:tab w:val="left" w:pos="1080"/>
        </w:tabs>
        <w:spacing w:line="360" w:lineRule="auto"/>
        <w:ind w:left="1080" w:right="-9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07472">
        <w:rPr>
          <w:rFonts w:asciiTheme="majorBidi" w:hAnsiTheme="majorBidi" w:cstheme="majorBidi"/>
          <w:color w:val="000000"/>
          <w:spacing w:val="-2"/>
          <w:sz w:val="28"/>
        </w:rPr>
        <w:t>2.</w:t>
      </w:r>
      <w:r w:rsidRPr="00107472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ประชารัฐชีวมวล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บันนังสตา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</w:p>
    <w:p w14:paraId="732F44FF" w14:textId="77777777" w:rsidR="00107472" w:rsidRPr="00107472" w:rsidRDefault="00107472" w:rsidP="0083596B">
      <w:pPr>
        <w:tabs>
          <w:tab w:val="left" w:pos="360"/>
        </w:tabs>
        <w:spacing w:after="120"/>
        <w:ind w:left="360" w:right="-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ซึ่งกลุ่ม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ข้างต้นเป็นผู้ได้รับสัญญาซื้อขายไฟฟ้าโครงการไฟฟ้าประชารัฐ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สำหรับพื้นที่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จังหวัดชายแดนภาคใต้</w:t>
      </w:r>
      <w:r w:rsidRPr="0010747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07472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ประเภทเชื้อเพลิงชีวมวล</w:t>
      </w:r>
    </w:p>
    <w:p w14:paraId="65F84E3A" w14:textId="0DE24D03" w:rsidR="00107472" w:rsidRDefault="00107472" w:rsidP="002D2B7E">
      <w:pPr>
        <w:spacing w:after="120"/>
        <w:ind w:left="360" w:hanging="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07472">
        <w:rPr>
          <w:rFonts w:asciiTheme="majorBidi" w:hAnsiTheme="majorBidi" w:cstheme="majorBidi"/>
          <w:color w:val="000000"/>
          <w:spacing w:val="-2"/>
          <w:sz w:val="28"/>
        </w:rPr>
        <w:t> 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ในระหว่างปีงวดสามเดือนสุดวันที่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บริษัทได้ว่าจ้างผู้ประเมินราคาอิสระเพื่อประเมินมูลค่ายุติธรรมของ</w:t>
      </w:r>
      <w:r w:rsidR="004078D5" w:rsidRPr="00E4034A">
        <w:rPr>
          <w:rFonts w:asciiTheme="majorBidi" w:hAnsiTheme="majorBidi" w:cstheme="majorBidi" w:hint="cs"/>
          <w:color w:val="000000"/>
          <w:spacing w:val="-6"/>
          <w:sz w:val="28"/>
          <w:cs/>
        </w:rPr>
        <w:t>สินทรัพย์ที่ระบุได้ที่ได้มาและหนี้สินที่รับมาและปันส่วนมูลค่ายุติธรรมของรายการ</w:t>
      </w:r>
      <w:r w:rsidR="004078D5" w:rsidRPr="00E4034A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</w:t>
      </w:r>
      <w:r w:rsidR="004078D5" w:rsidRPr="00E4034A">
        <w:rPr>
          <w:rFonts w:asciiTheme="majorBidi" w:hAnsiTheme="majorBidi" w:cstheme="majorBidi" w:hint="cs"/>
          <w:color w:val="000000"/>
          <w:spacing w:val="-6"/>
          <w:sz w:val="28"/>
          <w:cs/>
        </w:rPr>
        <w:t>ณ</w:t>
      </w:r>
      <w:r w:rsidR="004078D5" w:rsidRPr="00E4034A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</w:t>
      </w:r>
      <w:r w:rsidR="004078D5" w:rsidRPr="00E4034A">
        <w:rPr>
          <w:rFonts w:asciiTheme="majorBidi" w:hAnsiTheme="majorBidi" w:cstheme="majorBidi" w:hint="cs"/>
          <w:color w:val="000000"/>
          <w:spacing w:val="-6"/>
          <w:sz w:val="28"/>
          <w:cs/>
        </w:rPr>
        <w:t>วันที่ซื้อธุรกิจของบริษัท</w:t>
      </w:r>
      <w:r w:rsidR="004078D5" w:rsidRPr="00E4034A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</w:t>
      </w:r>
      <w:r w:rsidR="004078D5" w:rsidRPr="00E4034A">
        <w:rPr>
          <w:rFonts w:asciiTheme="majorBidi" w:hAnsiTheme="majorBidi" w:cstheme="majorBidi" w:hint="cs"/>
          <w:color w:val="000000"/>
          <w:spacing w:val="-6"/>
          <w:sz w:val="28"/>
          <w:cs/>
        </w:rPr>
        <w:t>อีโค</w:t>
      </w:r>
      <w:r w:rsidR="004078D5" w:rsidRPr="00E4034A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</w:t>
      </w:r>
      <w:r w:rsidR="004078D5" w:rsidRPr="00E4034A">
        <w:rPr>
          <w:rFonts w:asciiTheme="majorBidi" w:hAnsiTheme="majorBidi" w:cstheme="majorBidi" w:hint="cs"/>
          <w:color w:val="000000"/>
          <w:spacing w:val="-6"/>
          <w:sz w:val="28"/>
          <w:cs/>
        </w:rPr>
        <w:t>เอ็นเนอร์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ยี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โดยบริษัทได้รับรายงานการประเมินที่เสร็จสมบูรณ์ลงวันที่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เมษายน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จากผู้ประเมินราคาอิสระดังกล่าวแล้ว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บริษัทได้ปฏิบัติและรับรู้รายการรวมธุรกิจครั้งนี้ตามที่กำหนดไว้ในมาตรฐานการรายงานทางการเงิน</w:t>
      </w:r>
      <w:r w:rsidR="008A797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ฉบับที่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>3 (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ปรับปรุง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เรื่อง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การรวมธุรกิจ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ซึ่งข้อมูลของสิ่งตอบแทนทั้งหมดที่โอนให้และมูลค่ายุติธรรมที่รับรู้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สำหรับสินทรัพย์ที่ได้มาและหนี้สินที่รับมาแต่ละประเภทที่สำคัญ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 w:rsidR="00E5771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ของอีโค </w:t>
      </w:r>
      <w:r w:rsidR="00E5771A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</w:t>
      </w:r>
      <w:r w:rsidR="00E5771A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5771A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 w:rsidR="00E5771A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5771A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 w:rsidR="00E4034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E5771A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="004078D5" w:rsidRPr="004078D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078D5" w:rsidRPr="004078D5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ประกอบด้วยรายการต่อไปนี้</w:t>
      </w:r>
    </w:p>
    <w:p w14:paraId="49D16880" w14:textId="04F91EB8" w:rsidR="00C379CB" w:rsidRDefault="00C379CB" w:rsidP="00C379CB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1C3A08" w14:textId="77777777" w:rsidR="002D2B7E" w:rsidRDefault="002D2B7E" w:rsidP="00C379CB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F52FD70" w14:textId="16783569" w:rsidR="00C379CB" w:rsidRDefault="00C379CB" w:rsidP="004A409F">
      <w:pPr>
        <w:ind w:left="360" w:right="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CA5A8E8" w14:textId="77777777" w:rsidR="00C01C37" w:rsidRDefault="00C01C37" w:rsidP="004A409F">
      <w:pPr>
        <w:ind w:left="360" w:right="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C0EE9E5" w14:textId="77777777" w:rsidR="000A2D29" w:rsidRDefault="000A2D29" w:rsidP="004A409F">
      <w:pPr>
        <w:ind w:left="360" w:right="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5F6D1C7" w14:textId="2AEB49AB" w:rsidR="00CE2BEC" w:rsidRPr="00C01C37" w:rsidRDefault="00C01C37" w:rsidP="00892EFB">
      <w:pPr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มูลค่าตามบัญชีของสินทรัพย์สุทธิที่ระบุได้ของ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อีโค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C01C3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1C37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วันที่ซื้อธุรกิจประกอบด้วยรายการต่อไปนี้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4078D5" w:rsidRPr="008415C5" w14:paraId="4A36279D" w14:textId="77777777" w:rsidTr="004A409F">
        <w:tc>
          <w:tcPr>
            <w:tcW w:w="6660" w:type="dxa"/>
            <w:shd w:val="clear" w:color="auto" w:fill="auto"/>
          </w:tcPr>
          <w:p w14:paraId="3DC15EE2" w14:textId="77777777" w:rsidR="004078D5" w:rsidRPr="008415C5" w:rsidRDefault="004078D5" w:rsidP="005F1FFE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E61D506" w14:textId="67755407" w:rsidR="004078D5" w:rsidRPr="008415C5" w:rsidRDefault="00396A68" w:rsidP="00E5771A">
            <w:pPr>
              <w:snapToGrid w:val="0"/>
              <w:ind w:leftChars="-64" w:left="-154" w:right="-111" w:firstLine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078D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4078D5"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>หน่วย</w:t>
            </w:r>
            <w:r w:rsidRPr="004078D5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 xml:space="preserve">: </w:t>
            </w:r>
            <w:r w:rsidR="00A6364B"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>พัน</w:t>
            </w:r>
            <w:r w:rsidRPr="004078D5"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>บาท</w:t>
            </w:r>
            <w:r w:rsidRPr="004078D5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)</w:t>
            </w:r>
          </w:p>
        </w:tc>
      </w:tr>
      <w:tr w:rsidR="00396A68" w:rsidRPr="008415C5" w14:paraId="138372F6" w14:textId="77777777" w:rsidTr="004A409F">
        <w:tc>
          <w:tcPr>
            <w:tcW w:w="6660" w:type="dxa"/>
            <w:shd w:val="clear" w:color="auto" w:fill="auto"/>
          </w:tcPr>
          <w:p w14:paraId="2A11B295" w14:textId="77777777" w:rsidR="00396A68" w:rsidRPr="008415C5" w:rsidRDefault="00396A68" w:rsidP="005F1FFE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3FCC7A3" w14:textId="32AE01BA" w:rsidR="00396A68" w:rsidRPr="00247CCF" w:rsidRDefault="00396A68" w:rsidP="00C379CB">
            <w:pPr>
              <w:snapToGrid w:val="0"/>
              <w:ind w:leftChars="-64" w:left="-154" w:right="-109" w:firstLine="77"/>
              <w:jc w:val="center"/>
              <w:rPr>
                <w:rFonts w:ascii="Angsana New" w:hAnsi="Angsana New"/>
                <w:sz w:val="28"/>
                <w:cs/>
              </w:rPr>
            </w:pPr>
            <w:r w:rsidRPr="00247CCF">
              <w:rPr>
                <w:rFonts w:ascii="Angsana New" w:hAnsi="Angsana New"/>
                <w:sz w:val="28"/>
                <w:cs/>
              </w:rPr>
              <w:t>ณ</w:t>
            </w:r>
            <w:r w:rsidRPr="00247CCF">
              <w:rPr>
                <w:rFonts w:ascii="Angsana New" w:hAnsi="Angsana New"/>
                <w:sz w:val="28"/>
              </w:rPr>
              <w:t xml:space="preserve"> </w:t>
            </w:r>
            <w:r w:rsidRPr="00247CCF">
              <w:rPr>
                <w:rFonts w:ascii="Angsana New" w:hAnsi="Angsana New"/>
                <w:sz w:val="28"/>
                <w:cs/>
              </w:rPr>
              <w:t>วันที่</w:t>
            </w:r>
            <w:r w:rsidRPr="00247CCF">
              <w:rPr>
                <w:rFonts w:ascii="Angsana New" w:hAnsi="Angsana New"/>
                <w:sz w:val="28"/>
              </w:rPr>
              <w:t xml:space="preserve"> 26 </w:t>
            </w:r>
            <w:r w:rsidRPr="00247CC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247CCF"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4078D5" w:rsidRPr="008415C5" w14:paraId="28625A8B" w14:textId="77777777" w:rsidTr="004A409F">
        <w:tc>
          <w:tcPr>
            <w:tcW w:w="6660" w:type="dxa"/>
            <w:shd w:val="clear" w:color="auto" w:fill="auto"/>
          </w:tcPr>
          <w:p w14:paraId="1A9A831C" w14:textId="77777777" w:rsidR="004078D5" w:rsidRPr="008415C5" w:rsidRDefault="004078D5" w:rsidP="005F1FFE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4912E" w14:textId="77777777" w:rsidR="004078D5" w:rsidRPr="00247CCF" w:rsidRDefault="004078D5" w:rsidP="00396A68">
            <w:pPr>
              <w:snapToGrid w:val="0"/>
              <w:ind w:leftChars="-64" w:left="-154" w:right="75" w:firstLine="77"/>
              <w:jc w:val="center"/>
              <w:rPr>
                <w:rFonts w:ascii="Angsana New" w:hAnsi="Angsana New"/>
                <w:sz w:val="28"/>
                <w:cs/>
              </w:rPr>
            </w:pPr>
            <w:r w:rsidRPr="00247CCF">
              <w:rPr>
                <w:rFonts w:ascii="Angsana New" w:hAnsi="Angsana New"/>
                <w:sz w:val="28"/>
              </w:rPr>
              <w:t>“</w:t>
            </w:r>
            <w:r w:rsidRPr="00247CC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247CCF">
              <w:rPr>
                <w:rFonts w:ascii="Angsana New" w:hAnsi="Angsana New"/>
                <w:sz w:val="28"/>
              </w:rPr>
              <w:t>”</w:t>
            </w:r>
          </w:p>
        </w:tc>
      </w:tr>
      <w:tr w:rsidR="004078D5" w:rsidRPr="008415C5" w14:paraId="58AB5F53" w14:textId="77777777" w:rsidTr="004A409F">
        <w:tc>
          <w:tcPr>
            <w:tcW w:w="6660" w:type="dxa"/>
            <w:shd w:val="clear" w:color="auto" w:fill="auto"/>
          </w:tcPr>
          <w:p w14:paraId="60384F40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3266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13,458 </w:t>
            </w:r>
          </w:p>
        </w:tc>
      </w:tr>
      <w:tr w:rsidR="004078D5" w:rsidRPr="008415C5" w14:paraId="1BF31FD9" w14:textId="77777777" w:rsidTr="004A409F">
        <w:tc>
          <w:tcPr>
            <w:tcW w:w="6660" w:type="dxa"/>
            <w:shd w:val="clear" w:color="auto" w:fill="auto"/>
          </w:tcPr>
          <w:p w14:paraId="4174DF20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A09EA6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3,451 </w:t>
            </w:r>
          </w:p>
        </w:tc>
      </w:tr>
      <w:tr w:rsidR="004078D5" w:rsidRPr="008415C5" w14:paraId="00578384" w14:textId="77777777" w:rsidTr="004A409F">
        <w:tc>
          <w:tcPr>
            <w:tcW w:w="6660" w:type="dxa"/>
            <w:shd w:val="clear" w:color="auto" w:fill="auto"/>
          </w:tcPr>
          <w:p w14:paraId="59197DA1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F5735D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53,560 </w:t>
            </w:r>
          </w:p>
        </w:tc>
      </w:tr>
      <w:tr w:rsidR="004078D5" w:rsidRPr="008415C5" w14:paraId="339549A1" w14:textId="77777777" w:rsidTr="004A409F">
        <w:tc>
          <w:tcPr>
            <w:tcW w:w="6660" w:type="dxa"/>
            <w:shd w:val="clear" w:color="auto" w:fill="auto"/>
          </w:tcPr>
          <w:p w14:paraId="385D126E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598D7A2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257,075 </w:t>
            </w:r>
          </w:p>
        </w:tc>
      </w:tr>
      <w:tr w:rsidR="004078D5" w:rsidRPr="008415C5" w14:paraId="530EF3C6" w14:textId="77777777" w:rsidTr="004A409F">
        <w:tc>
          <w:tcPr>
            <w:tcW w:w="6660" w:type="dxa"/>
            <w:shd w:val="clear" w:color="auto" w:fill="auto"/>
          </w:tcPr>
          <w:p w14:paraId="01366EEC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4A0783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(53,302)</w:t>
            </w:r>
          </w:p>
        </w:tc>
      </w:tr>
      <w:tr w:rsidR="004078D5" w:rsidRPr="008415C5" w14:paraId="1128376A" w14:textId="77777777" w:rsidTr="004A409F">
        <w:tc>
          <w:tcPr>
            <w:tcW w:w="6660" w:type="dxa"/>
            <w:shd w:val="clear" w:color="auto" w:fill="auto"/>
          </w:tcPr>
          <w:p w14:paraId="7FAAC755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5AE0CA7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(35,489)</w:t>
            </w:r>
          </w:p>
        </w:tc>
      </w:tr>
      <w:tr w:rsidR="004078D5" w:rsidRPr="008415C5" w14:paraId="321CAC5A" w14:textId="77777777" w:rsidTr="004A409F">
        <w:tc>
          <w:tcPr>
            <w:tcW w:w="6660" w:type="dxa"/>
            <w:shd w:val="clear" w:color="auto" w:fill="auto"/>
          </w:tcPr>
          <w:p w14:paraId="4EE2A1B1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761E861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(1,895)</w:t>
            </w:r>
          </w:p>
        </w:tc>
      </w:tr>
      <w:tr w:rsidR="004078D5" w:rsidRPr="008415C5" w14:paraId="5FF18670" w14:textId="77777777" w:rsidTr="004A409F">
        <w:tc>
          <w:tcPr>
            <w:tcW w:w="6660" w:type="dxa"/>
            <w:shd w:val="clear" w:color="auto" w:fill="auto"/>
          </w:tcPr>
          <w:p w14:paraId="110CCDBE" w14:textId="199845B1" w:rsidR="004078D5" w:rsidRPr="008415C5" w:rsidRDefault="00094249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33DABB8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(43,153)</w:t>
            </w:r>
          </w:p>
        </w:tc>
      </w:tr>
      <w:tr w:rsidR="004078D5" w:rsidRPr="008415C5" w14:paraId="5964BFD3" w14:textId="77777777" w:rsidTr="004A409F">
        <w:tc>
          <w:tcPr>
            <w:tcW w:w="6660" w:type="dxa"/>
            <w:shd w:val="clear" w:color="auto" w:fill="auto"/>
          </w:tcPr>
          <w:p w14:paraId="4FBF534C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9EB77ED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(14,120)</w:t>
            </w:r>
          </w:p>
        </w:tc>
      </w:tr>
      <w:tr w:rsidR="004078D5" w:rsidRPr="008415C5" w14:paraId="06B3254F" w14:textId="77777777" w:rsidTr="00F4642B">
        <w:tc>
          <w:tcPr>
            <w:tcW w:w="6660" w:type="dxa"/>
            <w:shd w:val="clear" w:color="auto" w:fill="auto"/>
          </w:tcPr>
          <w:p w14:paraId="091FDDE5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03E4F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eastAsia"/>
                <w:sz w:val="28"/>
              </w:rPr>
              <w:t xml:space="preserve"> (121,030)</w:t>
            </w:r>
          </w:p>
        </w:tc>
      </w:tr>
      <w:tr w:rsidR="004078D5" w:rsidRPr="008415C5" w14:paraId="6F770DA8" w14:textId="77777777" w:rsidTr="00F4642B">
        <w:tc>
          <w:tcPr>
            <w:tcW w:w="6660" w:type="dxa"/>
            <w:shd w:val="clear" w:color="auto" w:fill="auto"/>
          </w:tcPr>
          <w:p w14:paraId="21AAFB8D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15C5">
              <w:rPr>
                <w:rFonts w:ascii="Angsana New" w:hAnsi="Angsana New"/>
                <w:b/>
                <w:bCs/>
                <w:sz w:val="28"/>
                <w:cs/>
              </w:rPr>
              <w:t>สินทรัพย์และหนี้สินสุทธิที่ระบุได้</w:t>
            </w:r>
            <w:r w:rsidRPr="008415C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811E60" w14:textId="77777777" w:rsidR="004078D5" w:rsidRPr="00281AF3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81AF3">
              <w:rPr>
                <w:rFonts w:ascii="Angsana New" w:hAnsi="Angsana New" w:hint="eastAsia"/>
                <w:b/>
                <w:bCs/>
                <w:sz w:val="28"/>
              </w:rPr>
              <w:t>58,555</w:t>
            </w:r>
          </w:p>
        </w:tc>
      </w:tr>
      <w:tr w:rsidR="004078D5" w:rsidRPr="008415C5" w14:paraId="28B3B812" w14:textId="77777777" w:rsidTr="00F4642B">
        <w:trPr>
          <w:trHeight w:val="56"/>
        </w:trPr>
        <w:tc>
          <w:tcPr>
            <w:tcW w:w="6660" w:type="dxa"/>
            <w:shd w:val="clear" w:color="auto" w:fill="auto"/>
          </w:tcPr>
          <w:p w14:paraId="4553DC7E" w14:textId="77777777" w:rsidR="004078D5" w:rsidRPr="008415C5" w:rsidRDefault="004078D5" w:rsidP="00396A68">
            <w:pPr>
              <w:spacing w:line="120" w:lineRule="exact"/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3EAE5B" w14:textId="77777777" w:rsidR="004078D5" w:rsidRPr="008415C5" w:rsidRDefault="004078D5" w:rsidP="008E54EE">
            <w:pPr>
              <w:tabs>
                <w:tab w:val="decimal" w:pos="1690"/>
              </w:tabs>
              <w:snapToGrid w:val="0"/>
              <w:spacing w:line="120" w:lineRule="exact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78D5" w:rsidRPr="008415C5" w14:paraId="24970816" w14:textId="77777777" w:rsidTr="004A409F">
        <w:tc>
          <w:tcPr>
            <w:tcW w:w="6660" w:type="dxa"/>
            <w:shd w:val="clear" w:color="auto" w:fill="auto"/>
          </w:tcPr>
          <w:p w14:paraId="11A94A4E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945BEB" w14:textId="6DEACCA9" w:rsidR="004078D5" w:rsidRPr="008415C5" w:rsidRDefault="004078D5" w:rsidP="008E54EE">
            <w:pPr>
              <w:tabs>
                <w:tab w:val="decimal" w:pos="1484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ร้อยล</w:t>
            </w:r>
            <w:r w:rsidR="00396A68">
              <w:rPr>
                <w:rFonts w:ascii="Angsana New" w:hAnsi="Angsana New" w:hint="cs"/>
                <w:sz w:val="28"/>
                <w:cs/>
              </w:rPr>
              <w:t>ะ</w:t>
            </w:r>
            <w:r w:rsidRPr="008415C5">
              <w:rPr>
                <w:rFonts w:ascii="Angsana New" w:hAnsi="Angsana New"/>
                <w:sz w:val="28"/>
              </w:rPr>
              <w:t xml:space="preserve"> 76.92</w:t>
            </w:r>
          </w:p>
        </w:tc>
      </w:tr>
      <w:tr w:rsidR="004078D5" w:rsidRPr="008415C5" w14:paraId="0CD02B5E" w14:textId="77777777" w:rsidTr="004A409F">
        <w:tc>
          <w:tcPr>
            <w:tcW w:w="6660" w:type="dxa"/>
            <w:shd w:val="clear" w:color="auto" w:fill="auto"/>
          </w:tcPr>
          <w:p w14:paraId="511DF2EE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 w:hint="cs"/>
                <w:sz w:val="28"/>
                <w:cs/>
              </w:rPr>
              <w:t>สินทรัพย์และหนี้สินที่ระบุไว้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4FD847C" w14:textId="79F4781E" w:rsidR="004078D5" w:rsidRPr="00231FC3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</w:rPr>
            </w:pPr>
            <w:r w:rsidRPr="00231FC3">
              <w:rPr>
                <w:rFonts w:ascii="Angsana New" w:hAnsi="Angsana New" w:hint="eastAsia"/>
                <w:sz w:val="28"/>
              </w:rPr>
              <w:t xml:space="preserve"> 45,042 </w:t>
            </w:r>
          </w:p>
        </w:tc>
      </w:tr>
      <w:tr w:rsidR="004078D5" w:rsidRPr="008415C5" w14:paraId="7CB55BC8" w14:textId="77777777" w:rsidTr="004A409F">
        <w:tc>
          <w:tcPr>
            <w:tcW w:w="6660" w:type="dxa"/>
            <w:shd w:val="clear" w:color="auto" w:fill="auto"/>
          </w:tcPr>
          <w:p w14:paraId="291C6FF8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415C5">
              <w:rPr>
                <w:rFonts w:ascii="Angsana New" w:hAnsi="Angsana New"/>
                <w:sz w:val="28"/>
                <w:cs/>
              </w:rPr>
              <w:t>สิ่งตอบแทนในการซื้อ</w:t>
            </w:r>
            <w:r w:rsidRPr="008415C5">
              <w:rPr>
                <w:rFonts w:ascii="Angsana New" w:hAnsi="Angsana New" w:hint="cs"/>
                <w:sz w:val="28"/>
                <w:cs/>
              </w:rPr>
              <w:t xml:space="preserve"> (เงินสด)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0471F" w14:textId="77777777" w:rsidR="004078D5" w:rsidRPr="00231FC3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231FC3">
              <w:rPr>
                <w:rFonts w:ascii="Angsana New" w:hAnsi="Angsana New" w:hint="eastAsia"/>
                <w:sz w:val="28"/>
              </w:rPr>
              <w:t xml:space="preserve"> 50,000 </w:t>
            </w:r>
          </w:p>
        </w:tc>
      </w:tr>
      <w:tr w:rsidR="004078D5" w:rsidRPr="00154B4A" w14:paraId="3D69ADB4" w14:textId="77777777" w:rsidTr="00485130">
        <w:tc>
          <w:tcPr>
            <w:tcW w:w="6660" w:type="dxa"/>
            <w:shd w:val="clear" w:color="auto" w:fill="auto"/>
          </w:tcPr>
          <w:p w14:paraId="548EFA98" w14:textId="77777777" w:rsidR="004078D5" w:rsidRPr="008415C5" w:rsidRDefault="004078D5" w:rsidP="00396A68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15C5">
              <w:rPr>
                <w:rFonts w:ascii="Angsana New" w:hAnsi="Angsana New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308BA3" w14:textId="77777777" w:rsidR="004078D5" w:rsidRPr="00154B4A" w:rsidRDefault="004078D5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54B4A">
              <w:rPr>
                <w:rFonts w:ascii="Angsana New" w:hAnsi="Angsana New" w:hint="eastAsia"/>
                <w:b/>
                <w:bCs/>
                <w:sz w:val="28"/>
              </w:rPr>
              <w:t>4,958</w:t>
            </w:r>
          </w:p>
        </w:tc>
      </w:tr>
      <w:tr w:rsidR="00485130" w:rsidRPr="008415C5" w14:paraId="7E28B56B" w14:textId="77777777" w:rsidTr="00485130">
        <w:trPr>
          <w:trHeight w:val="123"/>
        </w:trPr>
        <w:tc>
          <w:tcPr>
            <w:tcW w:w="6660" w:type="dxa"/>
            <w:shd w:val="clear" w:color="auto" w:fill="auto"/>
          </w:tcPr>
          <w:p w14:paraId="745FA39E" w14:textId="77777777" w:rsidR="00485130" w:rsidRPr="008415C5" w:rsidRDefault="00485130" w:rsidP="00396A68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14D47F" w14:textId="77777777" w:rsidR="00485130" w:rsidRPr="00231FC3" w:rsidRDefault="00485130" w:rsidP="008E54E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64FE0F0" w14:textId="2E75AEAD" w:rsidR="00E5771A" w:rsidRDefault="00396A68" w:rsidP="008A797F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ในเดือนเมษายน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Pr="00396A68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ค่าความนิยม</w:t>
      </w:r>
      <w:r w:rsidRPr="00396A68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”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เป็นจำนวนเงิน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4.96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โดยพิจารณาจากข้อมูลในรายงานการประเมินที่เสร็จสมบูรณ์ลงวันที่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เมษายน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ของผู้ประเมินราคาอิสระ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และข้อมูลที่เกี่ยวข้องอื่น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ที่ได้รับภายในหนึ่งปีนับจากวันที่ซื้อธุรกิจ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กลุ่มบริษัทได้ปรับปรุงงบการเงินย้อนหลังสำหรับประมาณการที่เคยรับรู้ไว้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ซึ่งข้อมูลดังกล่าวมีผลต่อการวัดมูลค่าของจำนวนต่าง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ๆ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ที่เคยรับรู้ไว้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วันที่ซื้อดังนั้นงบแสดงฐานะการเงินรวม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396A6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96A68">
        <w:rPr>
          <w:rFonts w:asciiTheme="majorBidi" w:hAnsiTheme="majorBidi" w:cstheme="majorBidi" w:hint="cs"/>
          <w:color w:val="000000"/>
          <w:spacing w:val="-2"/>
          <w:sz w:val="28"/>
          <w:cs/>
        </w:rPr>
        <w:t>จึงได้มีการปรับปรุงใหม่เรียบร้อยแล้ว</w:t>
      </w:r>
    </w:p>
    <w:p w14:paraId="73BAF44B" w14:textId="663ACC18" w:rsidR="00892EFB" w:rsidRDefault="00892EFB" w:rsidP="008A797F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8B48F74" w14:textId="41F05412" w:rsidR="00892EFB" w:rsidRDefault="00892EFB" w:rsidP="008A797F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BD604FD" w14:textId="77777777" w:rsidR="00892EFB" w:rsidRPr="009A4B5D" w:rsidRDefault="00892EFB" w:rsidP="008A797F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7FB9C0E" w14:textId="17B00DAD" w:rsidR="00396A68" w:rsidRPr="001E5BE7" w:rsidRDefault="00396A68" w:rsidP="00396A68">
      <w:pPr>
        <w:tabs>
          <w:tab w:val="left" w:pos="450"/>
        </w:tabs>
        <w:spacing w:before="240"/>
        <w:ind w:left="450" w:hanging="90"/>
        <w:jc w:val="thaiDistribute"/>
        <w:rPr>
          <w:rFonts w:asciiTheme="majorBidi" w:hAnsiTheme="majorBidi" w:cstheme="majorBidi"/>
          <w:spacing w:val="-2"/>
          <w:sz w:val="28"/>
        </w:rPr>
      </w:pPr>
      <w:r w:rsidRPr="001E5BE7">
        <w:rPr>
          <w:rFonts w:asciiTheme="majorBidi" w:hAnsiTheme="majorBidi" w:cstheme="majorBidi"/>
          <w:spacing w:val="-2"/>
          <w:sz w:val="28"/>
          <w:cs/>
        </w:rPr>
        <w:t>กระแสเงินสดจ่ายสุทธิจากการซื้อหุ้นสามัญของบริษัท อีโค เอ็นเนอร์ยี กรุ๊ป คอร์ปอเรชั่น จำกัด</w:t>
      </w:r>
      <w:r w:rsidR="00E5771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E5BE7">
        <w:rPr>
          <w:rFonts w:asciiTheme="majorBidi" w:hAnsiTheme="majorBidi" w:cstheme="majorBidi"/>
          <w:spacing w:val="-2"/>
          <w:sz w:val="28"/>
          <w:cs/>
        </w:rPr>
        <w:t>แสดงได้ดังนี้</w:t>
      </w:r>
      <w:r w:rsidR="00E5771A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</w:p>
    <w:p w14:paraId="4A9E94E2" w14:textId="77777777" w:rsidR="00396A68" w:rsidRPr="001E5BE7" w:rsidRDefault="00396A68" w:rsidP="00396A68">
      <w:pPr>
        <w:tabs>
          <w:tab w:val="left" w:pos="720"/>
          <w:tab w:val="decimal" w:pos="882"/>
        </w:tabs>
        <w:ind w:right="65"/>
        <w:jc w:val="right"/>
        <w:textAlignment w:val="auto"/>
        <w:rPr>
          <w:rFonts w:asciiTheme="majorBidi" w:hAnsiTheme="majorBidi" w:cstheme="majorBidi"/>
          <w:sz w:val="28"/>
        </w:rPr>
      </w:pPr>
      <w:r w:rsidRPr="001E5BE7">
        <w:rPr>
          <w:rFonts w:asciiTheme="majorBidi" w:hAnsiTheme="majorBidi" w:cstheme="majorBidi"/>
          <w:sz w:val="28"/>
        </w:rPr>
        <w:t>(</w:t>
      </w:r>
      <w:r w:rsidRPr="001E5BE7">
        <w:rPr>
          <w:rFonts w:asciiTheme="majorBidi" w:hAnsiTheme="majorBidi" w:cstheme="majorBidi"/>
          <w:sz w:val="28"/>
          <w:cs/>
        </w:rPr>
        <w:t>หน่วย</w:t>
      </w:r>
      <w:r w:rsidRPr="001E5BE7">
        <w:rPr>
          <w:rFonts w:asciiTheme="majorBidi" w:hAnsiTheme="majorBidi" w:cstheme="majorBidi"/>
          <w:sz w:val="28"/>
        </w:rPr>
        <w:t>:</w:t>
      </w:r>
      <w:r w:rsidRPr="001E5BE7">
        <w:rPr>
          <w:rFonts w:asciiTheme="majorBidi" w:hAnsiTheme="majorBidi" w:cstheme="majorBidi"/>
          <w:sz w:val="28"/>
          <w:cs/>
        </w:rPr>
        <w:t xml:space="preserve"> พันบาท</w:t>
      </w:r>
      <w:r w:rsidRPr="001E5BE7">
        <w:rPr>
          <w:rFonts w:asciiTheme="majorBidi" w:hAnsiTheme="majorBidi" w:cstheme="majorBidi"/>
          <w:sz w:val="28"/>
        </w:rPr>
        <w:t>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396A68" w:rsidRPr="001E5BE7" w14:paraId="16D48310" w14:textId="77777777" w:rsidTr="00C379CB">
        <w:tc>
          <w:tcPr>
            <w:tcW w:w="7020" w:type="dxa"/>
          </w:tcPr>
          <w:p w14:paraId="40C28D19" w14:textId="77777777" w:rsidR="00396A68" w:rsidRPr="001E5BE7" w:rsidRDefault="00396A68" w:rsidP="005F1FFE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ABE09C" w14:textId="77777777" w:rsidR="00396A68" w:rsidRPr="00C379CB" w:rsidRDefault="00396A68" w:rsidP="005F1FFE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379C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A68" w:rsidRPr="001E5BE7" w14:paraId="5A280110" w14:textId="77777777" w:rsidTr="00C379CB">
        <w:tc>
          <w:tcPr>
            <w:tcW w:w="7020" w:type="dxa"/>
            <w:vAlign w:val="bottom"/>
          </w:tcPr>
          <w:p w14:paraId="71B4ADBE" w14:textId="77777777" w:rsidR="00396A68" w:rsidRPr="001E5BE7" w:rsidRDefault="00396A68" w:rsidP="00396A68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E5BE7">
              <w:rPr>
                <w:rFonts w:asciiTheme="majorBidi" w:hAnsiTheme="majorBidi" w:cstheme="majorBidi"/>
                <w:sz w:val="28"/>
                <w:cs/>
              </w:rPr>
              <w:t>จำนวนเงินที่จ่ายระหว่างปี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B7A33F5" w14:textId="77777777" w:rsidR="00396A68" w:rsidRPr="001E5BE7" w:rsidRDefault="00396A68" w:rsidP="00396A68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5BE7"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</w:tr>
      <w:tr w:rsidR="00396A68" w:rsidRPr="001E5BE7" w14:paraId="47FF352E" w14:textId="77777777" w:rsidTr="00C379CB">
        <w:tc>
          <w:tcPr>
            <w:tcW w:w="7020" w:type="dxa"/>
            <w:vAlign w:val="bottom"/>
          </w:tcPr>
          <w:p w14:paraId="4BBDB275" w14:textId="77777777" w:rsidR="00396A68" w:rsidRPr="001E5BE7" w:rsidRDefault="00396A68" w:rsidP="00396A68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1E5BE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5BE7">
              <w:rPr>
                <w:rFonts w:asciiTheme="majorBidi" w:hAnsiTheme="majorBidi" w:cstheme="majorBidi"/>
                <w:sz w:val="28"/>
              </w:rPr>
              <w:t>:</w:t>
            </w:r>
            <w:r w:rsidRPr="001E5BE7">
              <w:rPr>
                <w:rFonts w:asciiTheme="majorBidi" w:hAnsiTheme="majorBidi" w:cstheme="majorBidi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773FEB5" w14:textId="77777777" w:rsidR="00396A68" w:rsidRPr="001E5BE7" w:rsidRDefault="00396A68" w:rsidP="00396A68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E5BE7">
              <w:rPr>
                <w:rFonts w:asciiTheme="majorBidi" w:eastAsia="Times New Roman" w:hAnsiTheme="majorBidi" w:cstheme="majorBidi"/>
                <w:color w:val="000000"/>
                <w:sz w:val="28"/>
              </w:rPr>
              <w:t>(13,458)</w:t>
            </w:r>
          </w:p>
        </w:tc>
      </w:tr>
      <w:tr w:rsidR="00396A68" w:rsidRPr="001E5BE7" w14:paraId="67B0AD62" w14:textId="77777777" w:rsidTr="00C379CB">
        <w:tc>
          <w:tcPr>
            <w:tcW w:w="7020" w:type="dxa"/>
            <w:vAlign w:val="bottom"/>
          </w:tcPr>
          <w:p w14:paraId="24A7EDDE" w14:textId="77777777" w:rsidR="00396A68" w:rsidRPr="00F4642B" w:rsidRDefault="00396A68" w:rsidP="005B5FE9">
            <w:pPr>
              <w:tabs>
                <w:tab w:val="left" w:pos="720"/>
                <w:tab w:val="decimal" w:pos="882"/>
              </w:tabs>
              <w:ind w:left="-105"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4642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95D346A" w14:textId="77777777" w:rsidR="00396A68" w:rsidRPr="00F4642B" w:rsidRDefault="00396A68" w:rsidP="00396A68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464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36,542</w:t>
            </w:r>
          </w:p>
        </w:tc>
      </w:tr>
    </w:tbl>
    <w:p w14:paraId="43E4B5DC" w14:textId="4CB00E46" w:rsidR="00694392" w:rsidRDefault="00694392" w:rsidP="005B5FE9">
      <w:pPr>
        <w:ind w:left="360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105A300F" w14:textId="3AE28B64" w:rsidR="009A4B5D" w:rsidRPr="009A4B5D" w:rsidRDefault="009A4B5D" w:rsidP="009A4B5D">
      <w:pPr>
        <w:spacing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101ED">
        <w:rPr>
          <w:rFonts w:asciiTheme="majorBidi" w:hAnsiTheme="majorBidi" w:cstheme="majorBidi"/>
          <w:color w:val="000000"/>
          <w:spacing w:val="-2"/>
          <w:sz w:val="28"/>
        </w:rPr>
        <w:t>5.2</w:t>
      </w:r>
      <w:r w:rsidRPr="009A4B5D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คณะกรรมการของบริษัทได้พิจารณาอนุมัติให้แก้ไขปรับปรุงย้อนหลังงบการเงินสำหรับปีสิ้นสุดวันที่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/>
          <w:color w:val="000000"/>
          <w:spacing w:val="-2"/>
          <w:sz w:val="28"/>
        </w:rPr>
        <w:t>2562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ที่แสดงเป็นข้อมูลเปรียบเทียบ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เนื่องจากการแก้ไขข้อผิดพลาดทางบัญชีเกี่ยวกับการที่บริษัทไม่ได้บันทึกตัดมูลค่ายุติธรรมสุทธิของการขายสินทรัพย์ออกไป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ซึ่งมีผลให้บริษัทบันทึกที่ดิน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อาคารและอุปกรณ์และหนี้สินภาษีเงินได้รอการตัดบัญชีสูงไป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และขาดทุนสะสม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-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ยังไม่จัดสรรต่ำไป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/>
          <w:color w:val="000000"/>
          <w:spacing w:val="-2"/>
          <w:sz w:val="28"/>
        </w:rPr>
        <w:t>31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/>
          <w:color w:val="000000"/>
          <w:spacing w:val="-2"/>
          <w:sz w:val="28"/>
        </w:rPr>
        <w:t>2562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และแสดงกำไรสำหรับปีสิ้นสุดวันที่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/>
          <w:color w:val="000000"/>
          <w:spacing w:val="-2"/>
          <w:sz w:val="28"/>
        </w:rPr>
        <w:t>31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/>
          <w:color w:val="000000"/>
          <w:spacing w:val="-2"/>
          <w:sz w:val="28"/>
        </w:rPr>
        <w:t>2562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สูงไป ทั้งนี้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ข้อผิดพลาดดังกล่าวไม่มีผลกระทบต่อยอดยกมา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มกราคม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>2561</w:t>
      </w:r>
    </w:p>
    <w:p w14:paraId="3A5D15BB" w14:textId="21D226FE" w:rsidR="009A4B5D" w:rsidRDefault="009A4B5D" w:rsidP="009A4B5D">
      <w:pPr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>ผลกระทบของการปรับปรุงงบการเงินย้อนหลังต่องบแสดงฐานะการเงินรวม</w:t>
      </w:r>
      <w:r w:rsidRPr="009A4B5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9A4B5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9A4B5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9A4B5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ตามหมายเหตุ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>5.1</w:t>
      </w:r>
      <w:r w:rsidR="00BC66C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และ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ผลกระทบต่องบการเงินรวมจากการแก้ไขข้อผิดพลาดทางบัญชี</w:t>
      </w:r>
      <w:r w:rsidRPr="009A4B5D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9A4B5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ตามหมายเหตุ </w:t>
      </w:r>
      <w:r w:rsidRPr="009A4B5D">
        <w:rPr>
          <w:rFonts w:asciiTheme="majorBidi" w:hAnsiTheme="majorBidi" w:cstheme="majorBidi"/>
          <w:color w:val="000000"/>
          <w:spacing w:val="-2"/>
          <w:sz w:val="28"/>
        </w:rPr>
        <w:t>5.2</w:t>
      </w:r>
      <w:r w:rsidRPr="009A4B5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A4B5D">
        <w:rPr>
          <w:rFonts w:asciiTheme="majorBidi" w:hAnsiTheme="majorBidi" w:hint="cs"/>
          <w:color w:val="000000"/>
          <w:spacing w:val="-2"/>
          <w:sz w:val="28"/>
          <w:cs/>
        </w:rPr>
        <w:t>สรุปดังนี้</w:t>
      </w:r>
    </w:p>
    <w:tbl>
      <w:tblPr>
        <w:tblW w:w="972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9A4B5D" w:rsidRPr="00607B16" w14:paraId="241617CB" w14:textId="77777777" w:rsidTr="009A4B5D">
        <w:tc>
          <w:tcPr>
            <w:tcW w:w="3870" w:type="dxa"/>
            <w:shd w:val="clear" w:color="auto" w:fill="auto"/>
            <w:vAlign w:val="bottom"/>
          </w:tcPr>
          <w:p w14:paraId="20178592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16BF553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5AF4F56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1837C73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7C49F1F5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3BD44E52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5ACD859E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198BD278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A4B5D">
              <w:rPr>
                <w:rFonts w:ascii="Angsana New" w:hAnsi="Angsana New"/>
                <w:sz w:val="28"/>
                <w:cs/>
              </w:rPr>
              <w:t>(หน่วย</w:t>
            </w:r>
            <w:r w:rsidRPr="009A4B5D">
              <w:rPr>
                <w:rFonts w:ascii="Angsana New" w:hAnsi="Angsana New"/>
                <w:sz w:val="28"/>
              </w:rPr>
              <w:t>:</w:t>
            </w:r>
            <w:r w:rsidRPr="009A4B5D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9A4B5D" w:rsidRPr="00607B16" w14:paraId="1F3F9C2A" w14:textId="77777777" w:rsidTr="009A4B5D">
        <w:tc>
          <w:tcPr>
            <w:tcW w:w="3870" w:type="dxa"/>
            <w:shd w:val="clear" w:color="auto" w:fill="auto"/>
            <w:vAlign w:val="bottom"/>
          </w:tcPr>
          <w:p w14:paraId="7E9B842F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F2AFD2E" w14:textId="77777777" w:rsidR="009A4B5D" w:rsidRPr="009A4B5D" w:rsidRDefault="009A4B5D" w:rsidP="009A4B5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A4B5D">
              <w:rPr>
                <w:rFonts w:ascii="Angsana New" w:eastAsia="Verdana" w:hAnsi="Angsana New" w:hint="cs"/>
                <w:sz w:val="28"/>
                <w:cs/>
              </w:rPr>
              <w:t>งบการเงินรวม</w:t>
            </w:r>
          </w:p>
        </w:tc>
      </w:tr>
      <w:tr w:rsidR="009A4B5D" w:rsidRPr="00607B16" w14:paraId="399D4BA1" w14:textId="77777777" w:rsidTr="009A4B5D">
        <w:tc>
          <w:tcPr>
            <w:tcW w:w="3870" w:type="dxa"/>
            <w:shd w:val="clear" w:color="auto" w:fill="auto"/>
            <w:vAlign w:val="bottom"/>
          </w:tcPr>
          <w:p w14:paraId="6656B18D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65434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390A88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55F3B9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C73E4D6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51EBD69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A4B5D">
              <w:rPr>
                <w:rFonts w:ascii="Angsana New" w:hAnsi="Angsana New" w:hint="cs"/>
                <w:sz w:val="28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552C8D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9AFB09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</w:t>
            </w:r>
          </w:p>
        </w:tc>
      </w:tr>
      <w:tr w:rsidR="009A4B5D" w:rsidRPr="00607B16" w14:paraId="44D83DB9" w14:textId="77777777" w:rsidTr="009A4B5D">
        <w:tc>
          <w:tcPr>
            <w:tcW w:w="3870" w:type="dxa"/>
            <w:shd w:val="clear" w:color="auto" w:fill="auto"/>
          </w:tcPr>
          <w:p w14:paraId="626B44A4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529A9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3A8C0951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4E48DC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3B4DF0FF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232EA5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A4B5D">
              <w:rPr>
                <w:rFonts w:ascii="Angsana New" w:hAnsi="Angsana New" w:hint="cs"/>
                <w:sz w:val="28"/>
                <w:cs/>
              </w:rPr>
              <w:t>ข้</w:t>
            </w:r>
            <w:r w:rsidRPr="009A4B5D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38C138C6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ABCCAF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9A4B5D" w:rsidRPr="00607B16" w14:paraId="1BE2DA1C" w14:textId="77777777" w:rsidTr="009A4B5D">
        <w:tc>
          <w:tcPr>
            <w:tcW w:w="3870" w:type="dxa"/>
            <w:shd w:val="clear" w:color="auto" w:fill="auto"/>
            <w:vAlign w:val="bottom"/>
          </w:tcPr>
          <w:p w14:paraId="36C4CE7B" w14:textId="77777777" w:rsidR="009A4B5D" w:rsidRPr="009A4B5D" w:rsidRDefault="009A4B5D" w:rsidP="00BC66C8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>งบแสดงฐานะการเงินรวม ณ วันที่</w:t>
            </w: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 xml:space="preserve"> 31 </w:t>
            </w: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</w:rPr>
              <w:t xml:space="preserve">ธันวาคม </w:t>
            </w: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320A38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15BECF67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42759B7" w14:textId="6951B064" w:rsidR="009A4B5D" w:rsidRPr="009A4B5D" w:rsidRDefault="00BC66C8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(</w:t>
            </w:r>
            <w:r w:rsidR="009A4B5D" w:rsidRPr="009A4B5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 xml:space="preserve">หมายเหตุ </w:t>
            </w:r>
            <w:r w:rsidR="009A4B5D" w:rsidRPr="009A4B5D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5.1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)</w:t>
            </w:r>
          </w:p>
        </w:tc>
        <w:tc>
          <w:tcPr>
            <w:tcW w:w="112" w:type="dxa"/>
          </w:tcPr>
          <w:p w14:paraId="04A99D46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032718" w14:textId="01F10833" w:rsidR="009A4B5D" w:rsidRPr="009A4B5D" w:rsidRDefault="00BC66C8" w:rsidP="00BC66C8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(</w:t>
            </w:r>
            <w:r w:rsidR="009A4B5D" w:rsidRPr="009A4B5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 xml:space="preserve">หมายเหตุ </w:t>
            </w:r>
            <w:r w:rsidR="009A4B5D" w:rsidRPr="009A4B5D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5.</w:t>
            </w:r>
            <w:r w:rsidR="009A4B5D" w:rsidRPr="009A4B5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)</w:t>
            </w:r>
          </w:p>
        </w:tc>
        <w:tc>
          <w:tcPr>
            <w:tcW w:w="90" w:type="dxa"/>
          </w:tcPr>
          <w:p w14:paraId="65FFCB69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2B798D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9A4B5D" w:rsidRPr="00607B16" w14:paraId="34FC481A" w14:textId="77777777" w:rsidTr="009A4B5D">
        <w:tc>
          <w:tcPr>
            <w:tcW w:w="3870" w:type="dxa"/>
            <w:shd w:val="clear" w:color="auto" w:fill="auto"/>
            <w:vAlign w:val="bottom"/>
          </w:tcPr>
          <w:p w14:paraId="68D62D60" w14:textId="77777777" w:rsidR="009A4B5D" w:rsidRPr="00C84977" w:rsidRDefault="009A4B5D" w:rsidP="00C84977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4977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B97A778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400A082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1A3CB9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3498401A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4FDFF671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5DFE3473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C2F1317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A4B5D" w:rsidRPr="00607B16" w14:paraId="13FAEB3C" w14:textId="77777777" w:rsidTr="009A4B5D">
        <w:tc>
          <w:tcPr>
            <w:tcW w:w="3870" w:type="dxa"/>
            <w:shd w:val="clear" w:color="auto" w:fill="auto"/>
          </w:tcPr>
          <w:p w14:paraId="4D66D2E7" w14:textId="77777777" w:rsidR="009A4B5D" w:rsidRPr="00915C1A" w:rsidRDefault="009A4B5D" w:rsidP="00BC66C8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9A4B5D">
              <w:rPr>
                <w:rFonts w:ascii="Angsana New" w:hAnsi="Angsana New" w:hint="cs"/>
                <w:sz w:val="28"/>
                <w:cs/>
              </w:rPr>
              <w:t>ที่ดิน</w:t>
            </w:r>
            <w:r w:rsidRPr="009A4B5D">
              <w:rPr>
                <w:rFonts w:ascii="Angsana New" w:hAnsi="Angsana New"/>
                <w:sz w:val="28"/>
                <w:cs/>
              </w:rPr>
              <w:t xml:space="preserve"> </w:t>
            </w:r>
            <w:r w:rsidRPr="009A4B5D">
              <w:rPr>
                <w:rFonts w:ascii="Angsana New" w:hAnsi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7CB5D05D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693,800</w:t>
            </w:r>
          </w:p>
        </w:tc>
        <w:tc>
          <w:tcPr>
            <w:tcW w:w="90" w:type="dxa"/>
          </w:tcPr>
          <w:p w14:paraId="660787EE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9F690F3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" w:type="dxa"/>
          </w:tcPr>
          <w:p w14:paraId="13238BCD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55B702ED" w14:textId="77777777" w:rsidR="009A4B5D" w:rsidRPr="009A4B5D" w:rsidRDefault="009A4B5D" w:rsidP="00BC66C8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(33,628)</w:t>
            </w:r>
          </w:p>
        </w:tc>
        <w:tc>
          <w:tcPr>
            <w:tcW w:w="90" w:type="dxa"/>
          </w:tcPr>
          <w:p w14:paraId="68F81490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1039C9AF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660,172</w:t>
            </w:r>
          </w:p>
        </w:tc>
      </w:tr>
      <w:tr w:rsidR="009A4B5D" w:rsidRPr="00607B16" w14:paraId="4DF1D0AB" w14:textId="77777777" w:rsidTr="009A4B5D">
        <w:tc>
          <w:tcPr>
            <w:tcW w:w="3870" w:type="dxa"/>
            <w:shd w:val="clear" w:color="auto" w:fill="auto"/>
          </w:tcPr>
          <w:p w14:paraId="1C1F1A2A" w14:textId="77777777" w:rsidR="009A4B5D" w:rsidRPr="00915C1A" w:rsidRDefault="009A4B5D" w:rsidP="00BC66C8">
            <w:pPr>
              <w:ind w:left="180" w:right="72"/>
              <w:rPr>
                <w:rFonts w:ascii="Angsana New" w:hAnsi="Angsana New"/>
                <w:sz w:val="28"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03B8E07" w14:textId="77777777" w:rsidR="009A4B5D" w:rsidRPr="009A4B5D" w:rsidRDefault="009A4B5D" w:rsidP="00BC66C8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222,207</w:t>
            </w:r>
          </w:p>
        </w:tc>
        <w:tc>
          <w:tcPr>
            <w:tcW w:w="90" w:type="dxa"/>
            <w:vAlign w:val="bottom"/>
          </w:tcPr>
          <w:p w14:paraId="37C49B67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8A97D0" w14:textId="77777777" w:rsidR="009A4B5D" w:rsidRPr="009A4B5D" w:rsidRDefault="009A4B5D" w:rsidP="00BC66C8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(51,779)</w:t>
            </w:r>
          </w:p>
        </w:tc>
        <w:tc>
          <w:tcPr>
            <w:tcW w:w="112" w:type="dxa"/>
          </w:tcPr>
          <w:p w14:paraId="3BEEAE6D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4EA65759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E71E3AC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381E5E" w14:textId="77777777" w:rsidR="009A4B5D" w:rsidRPr="009A4B5D" w:rsidRDefault="009A4B5D" w:rsidP="00BC66C8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170,428</w:t>
            </w:r>
          </w:p>
        </w:tc>
      </w:tr>
      <w:tr w:rsidR="009A4B5D" w:rsidRPr="00607B16" w14:paraId="66EE3353" w14:textId="77777777" w:rsidTr="009A4B5D">
        <w:tc>
          <w:tcPr>
            <w:tcW w:w="3870" w:type="dxa"/>
            <w:shd w:val="clear" w:color="auto" w:fill="auto"/>
          </w:tcPr>
          <w:p w14:paraId="50DF05C3" w14:textId="77777777" w:rsidR="009A4B5D" w:rsidRPr="00915C1A" w:rsidRDefault="009A4B5D" w:rsidP="00BC66C8">
            <w:pPr>
              <w:ind w:left="180" w:right="72"/>
              <w:rPr>
                <w:rFonts w:ascii="Angsana New" w:hAnsi="Angsana New"/>
                <w:sz w:val="28"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16ECFB49" w14:textId="77777777" w:rsidR="009A4B5D" w:rsidRPr="009A4B5D" w:rsidRDefault="009A4B5D" w:rsidP="00BC66C8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251,593</w:t>
            </w:r>
          </w:p>
        </w:tc>
        <w:tc>
          <w:tcPr>
            <w:tcW w:w="90" w:type="dxa"/>
            <w:vAlign w:val="bottom"/>
          </w:tcPr>
          <w:p w14:paraId="1C70D326" w14:textId="77777777" w:rsidR="009A4B5D" w:rsidRPr="009A4B5D" w:rsidRDefault="009A4B5D" w:rsidP="00BC66C8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1120D" w14:textId="77777777" w:rsidR="009A4B5D" w:rsidRPr="009A4B5D" w:rsidRDefault="009A4B5D" w:rsidP="00BC66C8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257,013</w:t>
            </w:r>
          </w:p>
        </w:tc>
        <w:tc>
          <w:tcPr>
            <w:tcW w:w="112" w:type="dxa"/>
          </w:tcPr>
          <w:p w14:paraId="39FE4DDF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FE32FC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F6D89F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E114F7" w14:textId="77777777" w:rsidR="009A4B5D" w:rsidRPr="009A4B5D" w:rsidRDefault="009A4B5D" w:rsidP="00BC66C8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508,606</w:t>
            </w:r>
          </w:p>
        </w:tc>
      </w:tr>
      <w:tr w:rsidR="009A4B5D" w:rsidRPr="00607B16" w14:paraId="769CCFE9" w14:textId="77777777" w:rsidTr="009A4B5D">
        <w:tc>
          <w:tcPr>
            <w:tcW w:w="3870" w:type="dxa"/>
            <w:shd w:val="clear" w:color="auto" w:fill="auto"/>
          </w:tcPr>
          <w:p w14:paraId="5B33F10F" w14:textId="77777777" w:rsidR="009A4B5D" w:rsidRPr="009A4B5D" w:rsidRDefault="009A4B5D" w:rsidP="00BC66C8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3BA97" w14:textId="77777777" w:rsidR="009A4B5D" w:rsidRPr="009A4B5D" w:rsidRDefault="009A4B5D" w:rsidP="00BC66C8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1,167,600</w:t>
            </w:r>
          </w:p>
        </w:tc>
        <w:tc>
          <w:tcPr>
            <w:tcW w:w="90" w:type="dxa"/>
            <w:vAlign w:val="bottom"/>
          </w:tcPr>
          <w:p w14:paraId="740A3381" w14:textId="77777777" w:rsidR="009A4B5D" w:rsidRPr="009A4B5D" w:rsidRDefault="009A4B5D" w:rsidP="00BC66C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6D76C" w14:textId="77777777" w:rsidR="009A4B5D" w:rsidRPr="009A4B5D" w:rsidRDefault="009A4B5D" w:rsidP="00BC66C8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205,234</w:t>
            </w:r>
          </w:p>
        </w:tc>
        <w:tc>
          <w:tcPr>
            <w:tcW w:w="112" w:type="dxa"/>
          </w:tcPr>
          <w:p w14:paraId="726311F0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DB41DDF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8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</w:t>
            </w:r>
            <w:r w:rsidRPr="009A4B5D">
              <w:rPr>
                <w:rFonts w:ascii="Angsana New" w:hAnsi="Angsana New"/>
                <w:b/>
                <w:bCs/>
                <w:sz w:val="28"/>
              </w:rPr>
              <w:t>(33,628)</w:t>
            </w:r>
          </w:p>
        </w:tc>
        <w:tc>
          <w:tcPr>
            <w:tcW w:w="90" w:type="dxa"/>
            <w:vAlign w:val="bottom"/>
          </w:tcPr>
          <w:p w14:paraId="61EACD40" w14:textId="77777777" w:rsidR="009A4B5D" w:rsidRPr="009A4B5D" w:rsidRDefault="009A4B5D" w:rsidP="00BC66C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0F6E8" w14:textId="77777777" w:rsidR="009A4B5D" w:rsidRPr="009A4B5D" w:rsidRDefault="009A4B5D" w:rsidP="00BC66C8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1,339,206</w:t>
            </w:r>
          </w:p>
        </w:tc>
      </w:tr>
      <w:tr w:rsidR="009A4B5D" w:rsidRPr="00607B16" w14:paraId="479771C0" w14:textId="77777777" w:rsidTr="009A4B5D">
        <w:tc>
          <w:tcPr>
            <w:tcW w:w="3870" w:type="dxa"/>
            <w:shd w:val="clear" w:color="auto" w:fill="auto"/>
          </w:tcPr>
          <w:p w14:paraId="78E10F3C" w14:textId="77777777" w:rsidR="009A4B5D" w:rsidRPr="00C84977" w:rsidRDefault="009A4B5D" w:rsidP="00C84977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4977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D1258B8" w14:textId="77777777" w:rsidR="009A4B5D" w:rsidRPr="009A4B5D" w:rsidRDefault="009A4B5D" w:rsidP="009A4B5D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3E288A5" w14:textId="77777777" w:rsidR="009A4B5D" w:rsidRPr="009A4B5D" w:rsidRDefault="009A4B5D" w:rsidP="009A4B5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A1213E" w14:textId="77777777" w:rsidR="009A4B5D" w:rsidRPr="009A4B5D" w:rsidRDefault="009A4B5D" w:rsidP="009A4B5D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448538BD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5DE961B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73175C9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8049AF" w14:textId="77777777" w:rsidR="009A4B5D" w:rsidRPr="009A4B5D" w:rsidRDefault="009A4B5D" w:rsidP="009A4B5D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A4B5D" w:rsidRPr="00607B16" w14:paraId="54A88B1F" w14:textId="77777777" w:rsidTr="009A4B5D">
        <w:tc>
          <w:tcPr>
            <w:tcW w:w="3870" w:type="dxa"/>
            <w:shd w:val="clear" w:color="auto" w:fill="auto"/>
          </w:tcPr>
          <w:p w14:paraId="17F3AEEA" w14:textId="77777777" w:rsidR="009A4B5D" w:rsidRPr="00915C1A" w:rsidRDefault="009A4B5D" w:rsidP="00915C1A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7A8A0A84" w14:textId="77777777" w:rsidR="009A4B5D" w:rsidRPr="009A4B5D" w:rsidRDefault="009A4B5D" w:rsidP="009A4B5D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88,168</w:t>
            </w:r>
          </w:p>
        </w:tc>
        <w:tc>
          <w:tcPr>
            <w:tcW w:w="90" w:type="dxa"/>
            <w:vAlign w:val="bottom"/>
          </w:tcPr>
          <w:p w14:paraId="1CC25D0C" w14:textId="77777777" w:rsidR="009A4B5D" w:rsidRPr="009A4B5D" w:rsidRDefault="009A4B5D" w:rsidP="009A4B5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848D5" w14:textId="0155D737" w:rsidR="009A4B5D" w:rsidRPr="009A4B5D" w:rsidRDefault="009A4B5D" w:rsidP="009A4B5D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14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12</w:t>
            </w:r>
            <w:r w:rsidR="00BF21F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12" w:type="dxa"/>
          </w:tcPr>
          <w:p w14:paraId="0C8F0B6B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66B5BAE5" w14:textId="61E2FEB6" w:rsidR="009A4B5D" w:rsidRPr="009A4B5D" w:rsidRDefault="009A4B5D" w:rsidP="009A4B5D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(3,12</w:t>
            </w:r>
            <w:r w:rsidR="00BF21FB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4CFD7C7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495DF69" w14:textId="77777777" w:rsidR="009A4B5D" w:rsidRPr="009A4B5D" w:rsidRDefault="009A4B5D" w:rsidP="009A4B5D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99,163</w:t>
            </w:r>
          </w:p>
        </w:tc>
      </w:tr>
      <w:tr w:rsidR="009A4B5D" w:rsidRPr="00607B16" w14:paraId="2143E3EC" w14:textId="77777777" w:rsidTr="009A4B5D">
        <w:tc>
          <w:tcPr>
            <w:tcW w:w="3870" w:type="dxa"/>
            <w:shd w:val="clear" w:color="auto" w:fill="auto"/>
          </w:tcPr>
          <w:p w14:paraId="60EE0524" w14:textId="392E2C44" w:rsidR="009A4B5D" w:rsidRPr="00915C1A" w:rsidRDefault="00B70082" w:rsidP="00915C1A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915C1A"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264830F6" w14:textId="77777777" w:rsidR="009A4B5D" w:rsidRPr="009A4B5D" w:rsidRDefault="009A4B5D" w:rsidP="009A4B5D">
            <w:pPr>
              <w:tabs>
                <w:tab w:val="decimal" w:pos="944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A8B2303" w14:textId="77777777" w:rsidR="009A4B5D" w:rsidRPr="009A4B5D" w:rsidRDefault="009A4B5D" w:rsidP="009A4B5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CAF52C" w14:textId="77777777" w:rsidR="009A4B5D" w:rsidRPr="009A4B5D" w:rsidRDefault="009A4B5D" w:rsidP="009A4B5D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43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153</w:t>
            </w:r>
          </w:p>
        </w:tc>
        <w:tc>
          <w:tcPr>
            <w:tcW w:w="112" w:type="dxa"/>
          </w:tcPr>
          <w:p w14:paraId="332C4C9C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4583DC48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A6874D" w14:textId="77777777" w:rsidR="009A4B5D" w:rsidRPr="009A4B5D" w:rsidRDefault="009A4B5D" w:rsidP="009A4B5D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A18A50" w14:textId="77777777" w:rsidR="009A4B5D" w:rsidRPr="009A4B5D" w:rsidRDefault="009A4B5D" w:rsidP="009A4B5D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43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153</w:t>
            </w:r>
          </w:p>
        </w:tc>
      </w:tr>
      <w:tr w:rsidR="009A4B5D" w:rsidRPr="00607B16" w14:paraId="64811797" w14:textId="77777777" w:rsidTr="00B40822">
        <w:tc>
          <w:tcPr>
            <w:tcW w:w="3870" w:type="dxa"/>
            <w:shd w:val="clear" w:color="auto" w:fill="auto"/>
            <w:vAlign w:val="center"/>
          </w:tcPr>
          <w:p w14:paraId="448BABCD" w14:textId="693AAE1E" w:rsidR="009A4B5D" w:rsidRPr="00915C1A" w:rsidRDefault="009A4B5D" w:rsidP="00B40822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ขาดทุนสะสม</w:t>
            </w:r>
          </w:p>
        </w:tc>
        <w:tc>
          <w:tcPr>
            <w:tcW w:w="1440" w:type="dxa"/>
            <w:vAlign w:val="center"/>
          </w:tcPr>
          <w:p w14:paraId="3D4AB3DC" w14:textId="4F2C9243" w:rsidR="009A4B5D" w:rsidRPr="009A4B5D" w:rsidRDefault="009A4B5D" w:rsidP="00B40822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(1,287,903)</w:t>
            </w:r>
          </w:p>
        </w:tc>
        <w:tc>
          <w:tcPr>
            <w:tcW w:w="90" w:type="dxa"/>
            <w:vAlign w:val="center"/>
          </w:tcPr>
          <w:p w14:paraId="75E2D756" w14:textId="77777777" w:rsidR="009A4B5D" w:rsidRPr="009A4B5D" w:rsidRDefault="009A4B5D" w:rsidP="00B4082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6BE4F9" w14:textId="77777777" w:rsidR="009A4B5D" w:rsidRPr="009A4B5D" w:rsidRDefault="009A4B5D" w:rsidP="00B40822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40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454</w:t>
            </w:r>
          </w:p>
        </w:tc>
        <w:tc>
          <w:tcPr>
            <w:tcW w:w="112" w:type="dxa"/>
            <w:vAlign w:val="center"/>
          </w:tcPr>
          <w:p w14:paraId="383BD922" w14:textId="77777777" w:rsidR="009A4B5D" w:rsidRPr="009A4B5D" w:rsidRDefault="009A4B5D" w:rsidP="00B40822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B05BB6D" w14:textId="77777777" w:rsidR="009A4B5D" w:rsidRPr="009A4B5D" w:rsidRDefault="009A4B5D" w:rsidP="00B40822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(30,503)</w:t>
            </w:r>
          </w:p>
        </w:tc>
        <w:tc>
          <w:tcPr>
            <w:tcW w:w="90" w:type="dxa"/>
            <w:vAlign w:val="center"/>
          </w:tcPr>
          <w:p w14:paraId="55F428C7" w14:textId="77777777" w:rsidR="009A4B5D" w:rsidRPr="009A4B5D" w:rsidRDefault="009A4B5D" w:rsidP="00B40822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12CD2E97" w14:textId="77777777" w:rsidR="009A4B5D" w:rsidRPr="009A4B5D" w:rsidRDefault="009A4B5D" w:rsidP="00B40822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(1,277,952)</w:t>
            </w:r>
          </w:p>
        </w:tc>
      </w:tr>
      <w:tr w:rsidR="009A4B5D" w:rsidRPr="00607B16" w14:paraId="0F0685BA" w14:textId="77777777" w:rsidTr="005A5584">
        <w:tc>
          <w:tcPr>
            <w:tcW w:w="2736" w:type="dxa"/>
            <w:shd w:val="clear" w:color="auto" w:fill="auto"/>
          </w:tcPr>
          <w:p w14:paraId="55425EE1" w14:textId="77777777" w:rsidR="00915C1A" w:rsidRDefault="009A4B5D" w:rsidP="00915C1A">
            <w:pPr>
              <w:ind w:left="180" w:right="72"/>
              <w:rPr>
                <w:rFonts w:ascii="Angsana New" w:hAnsi="Angsana New"/>
                <w:sz w:val="28"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ส่วนของผู้มีส่วนได้เสียที่ไม่มีอำนาจควบคุม</w:t>
            </w:r>
          </w:p>
          <w:p w14:paraId="20E0A143" w14:textId="0977D566" w:rsidR="009A4B5D" w:rsidRPr="009A4B5D" w:rsidRDefault="009A4B5D" w:rsidP="00001B76">
            <w:pPr>
              <w:ind w:left="360" w:right="7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5C1A">
              <w:rPr>
                <w:rFonts w:ascii="Angsana New" w:hAnsi="Angsana New"/>
                <w:sz w:val="28"/>
                <w:cs/>
              </w:rPr>
              <w:t>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974B26" w14:textId="77777777" w:rsidR="009A4B5D" w:rsidRPr="009A4B5D" w:rsidRDefault="009A4B5D" w:rsidP="005A558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B2AD968" w14:textId="77777777" w:rsidR="009A4B5D" w:rsidRPr="009A4B5D" w:rsidRDefault="009A4B5D" w:rsidP="005A558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151,875</w:t>
            </w:r>
          </w:p>
        </w:tc>
        <w:tc>
          <w:tcPr>
            <w:tcW w:w="90" w:type="dxa"/>
            <w:vAlign w:val="bottom"/>
          </w:tcPr>
          <w:p w14:paraId="55E33423" w14:textId="77777777" w:rsidR="009A4B5D" w:rsidRPr="009A4B5D" w:rsidRDefault="009A4B5D" w:rsidP="005A558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F5E4" w14:textId="77777777" w:rsidR="009A4B5D" w:rsidRPr="009A4B5D" w:rsidRDefault="009A4B5D" w:rsidP="005A558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80CD0C5" w14:textId="77777777" w:rsidR="009A4B5D" w:rsidRPr="009A4B5D" w:rsidRDefault="009A4B5D" w:rsidP="005A558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color w:val="000000"/>
                <w:sz w:val="28"/>
              </w:rPr>
              <w:t>107,50</w:t>
            </w: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112" w:type="dxa"/>
            <w:vAlign w:val="bottom"/>
          </w:tcPr>
          <w:p w14:paraId="3EB1DE19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A23854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257C0CA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8BC9CB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C9445E" w14:textId="77777777" w:rsidR="009A4B5D" w:rsidRPr="009A4B5D" w:rsidRDefault="009A4B5D" w:rsidP="005A558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605098E5" w14:textId="77777777" w:rsidR="009A4B5D" w:rsidRPr="009A4B5D" w:rsidRDefault="009A4B5D" w:rsidP="005A558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 w:hint="eastAsia"/>
                <w:color w:val="000000"/>
                <w:sz w:val="28"/>
              </w:rPr>
              <w:t>259,38</w:t>
            </w:r>
            <w:r w:rsidRPr="009A4B5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9A4B5D" w:rsidRPr="00247CCF" w14:paraId="78E83FB2" w14:textId="77777777" w:rsidTr="005A5584">
        <w:trPr>
          <w:trHeight w:val="341"/>
        </w:trPr>
        <w:tc>
          <w:tcPr>
            <w:tcW w:w="2736" w:type="dxa"/>
            <w:shd w:val="clear" w:color="auto" w:fill="auto"/>
            <w:vAlign w:val="center"/>
          </w:tcPr>
          <w:p w14:paraId="0844DFB4" w14:textId="77777777" w:rsidR="009A4B5D" w:rsidRPr="009A4B5D" w:rsidRDefault="009A4B5D" w:rsidP="005A558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right="389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46B988" w14:textId="77777777" w:rsidR="009A4B5D" w:rsidRPr="009A4B5D" w:rsidRDefault="009A4B5D" w:rsidP="005A558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(1,047,860)</w:t>
            </w:r>
          </w:p>
        </w:tc>
        <w:tc>
          <w:tcPr>
            <w:tcW w:w="90" w:type="dxa"/>
            <w:vAlign w:val="center"/>
          </w:tcPr>
          <w:p w14:paraId="154878A4" w14:textId="77777777" w:rsidR="009A4B5D" w:rsidRPr="009A4B5D" w:rsidRDefault="009A4B5D" w:rsidP="005A558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48E414" w14:textId="77777777" w:rsidR="009A4B5D" w:rsidRPr="009A4B5D" w:rsidRDefault="009A4B5D" w:rsidP="005A558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205,234</w:t>
            </w:r>
          </w:p>
        </w:tc>
        <w:tc>
          <w:tcPr>
            <w:tcW w:w="112" w:type="dxa"/>
            <w:vAlign w:val="center"/>
          </w:tcPr>
          <w:p w14:paraId="3F628518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98BB8A" w14:textId="77777777" w:rsidR="009A4B5D" w:rsidRPr="009A4B5D" w:rsidRDefault="009A4B5D" w:rsidP="00A702B9">
            <w:pPr>
              <w:overflowPunct/>
              <w:autoSpaceDE/>
              <w:autoSpaceDN/>
              <w:adjustRightInd/>
              <w:spacing w:line="30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9A4B5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</w:t>
            </w:r>
            <w:r w:rsidRPr="009A4B5D">
              <w:rPr>
                <w:rFonts w:ascii="Angsana New" w:hAnsi="Angsana New"/>
                <w:b/>
                <w:bCs/>
                <w:sz w:val="28"/>
              </w:rPr>
              <w:t>(33,628)</w:t>
            </w:r>
          </w:p>
        </w:tc>
        <w:tc>
          <w:tcPr>
            <w:tcW w:w="90" w:type="dxa"/>
            <w:vAlign w:val="center"/>
          </w:tcPr>
          <w:p w14:paraId="1B5F8476" w14:textId="77777777" w:rsidR="009A4B5D" w:rsidRPr="009A4B5D" w:rsidRDefault="009A4B5D" w:rsidP="005A5584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6968DA" w14:textId="77777777" w:rsidR="009A4B5D" w:rsidRPr="009A4B5D" w:rsidRDefault="009A4B5D" w:rsidP="005A558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A4B5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(876,254)</w:t>
            </w:r>
          </w:p>
        </w:tc>
      </w:tr>
    </w:tbl>
    <w:p w14:paraId="51411B95" w14:textId="1C8A3E92" w:rsidR="009A4B5D" w:rsidRDefault="009A4B5D" w:rsidP="009A4B5D">
      <w:pPr>
        <w:rPr>
          <w:rFonts w:hint="eastAsia"/>
        </w:rPr>
      </w:pPr>
    </w:p>
    <w:p w14:paraId="7E8F26A6" w14:textId="54CAB6AC" w:rsidR="00892EFB" w:rsidRDefault="00892EFB" w:rsidP="009A4B5D">
      <w:pPr>
        <w:rPr>
          <w:rFonts w:hint="eastAsia"/>
        </w:rPr>
      </w:pPr>
    </w:p>
    <w:p w14:paraId="7FCED4CC" w14:textId="3CC6A107" w:rsidR="00892EFB" w:rsidRDefault="00892EFB" w:rsidP="009A4B5D">
      <w:pPr>
        <w:rPr>
          <w:rFonts w:hint="eastAsia"/>
        </w:rPr>
      </w:pPr>
    </w:p>
    <w:p w14:paraId="2B1C5A64" w14:textId="77777777" w:rsidR="00892EFB" w:rsidRDefault="00892EFB" w:rsidP="009A4B5D">
      <w:pPr>
        <w:rPr>
          <w:rFonts w:hint="eastAsia"/>
        </w:rPr>
      </w:pPr>
    </w:p>
    <w:p w14:paraId="3EDA0D67" w14:textId="77777777" w:rsidR="009A4B5D" w:rsidRPr="00154B4A" w:rsidRDefault="009A4B5D" w:rsidP="009A4B5D">
      <w:pPr>
        <w:ind w:left="540" w:hanging="187"/>
        <w:jc w:val="thaiDistribute"/>
        <w:rPr>
          <w:rFonts w:ascii="Angsana New" w:hAnsi="Angsana New"/>
          <w:sz w:val="28"/>
          <w:cs/>
        </w:rPr>
      </w:pPr>
      <w:r w:rsidRPr="00154B4A">
        <w:rPr>
          <w:rFonts w:ascii="Angsana New" w:hAnsi="Angsana New" w:hint="cs"/>
          <w:sz w:val="28"/>
          <w:cs/>
        </w:rPr>
        <w:t>ผลกระทบต่องบกำไรขาดทุนและกำไรขาดทุนเบ็ดเสร็จอื่น</w:t>
      </w:r>
    </w:p>
    <w:tbl>
      <w:tblPr>
        <w:tblW w:w="918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74"/>
        <w:gridCol w:w="416"/>
        <w:gridCol w:w="2070"/>
        <w:gridCol w:w="2070"/>
      </w:tblGrid>
      <w:tr w:rsidR="009A4B5D" w:rsidRPr="00B8339E" w14:paraId="3E6E8BE7" w14:textId="77777777" w:rsidTr="00892EFB">
        <w:trPr>
          <w:trHeight w:hRule="exact" w:val="374"/>
        </w:trPr>
        <w:tc>
          <w:tcPr>
            <w:tcW w:w="4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00AF" w14:textId="77777777" w:rsidR="009A4B5D" w:rsidRPr="00B8339E" w:rsidRDefault="009A4B5D" w:rsidP="009A4B5D">
            <w:pPr>
              <w:spacing w:after="240"/>
              <w:ind w:right="72"/>
              <w:rPr>
                <w:rFonts w:ascii="Angsana New" w:eastAsia="Verdana" w:hAnsi="Angsana New"/>
                <w:b/>
                <w:bCs/>
                <w:sz w:val="28"/>
                <w:cs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1DD4" w14:textId="77777777" w:rsidR="009A4B5D" w:rsidRPr="00B8339E" w:rsidRDefault="009A4B5D" w:rsidP="009A4B5D">
            <w:pPr>
              <w:spacing w:after="240"/>
              <w:ind w:right="72"/>
              <w:jc w:val="right"/>
              <w:rPr>
                <w:rFonts w:ascii="Angsana New" w:eastAsia="Verdana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B92934" w14:textId="77777777" w:rsidR="009A4B5D" w:rsidRPr="00B8339E" w:rsidRDefault="009A4B5D" w:rsidP="009A4B5D">
            <w:pPr>
              <w:tabs>
                <w:tab w:val="left" w:pos="1243"/>
                <w:tab w:val="left" w:pos="1504"/>
              </w:tabs>
              <w:spacing w:after="240"/>
              <w:ind w:right="-104"/>
              <w:jc w:val="right"/>
              <w:rPr>
                <w:rFonts w:ascii="Angsana New" w:eastAsia="Verdana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(หน่วย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9A4B5D" w:rsidRPr="00B8339E" w14:paraId="12B61A23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F8DB" w14:textId="77777777" w:rsidR="009A4B5D" w:rsidRPr="00B8339E" w:rsidRDefault="009A4B5D" w:rsidP="009A4B5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CBE87" w14:textId="77777777" w:rsidR="009A4B5D" w:rsidRPr="00640C96" w:rsidRDefault="009A4B5D" w:rsidP="001700FA">
            <w:pPr>
              <w:tabs>
                <w:tab w:val="left" w:pos="5114"/>
              </w:tabs>
              <w:ind w:right="-112"/>
              <w:jc w:val="center"/>
              <w:rPr>
                <w:rFonts w:ascii="Angsana New" w:hAnsi="Angsana New"/>
                <w:sz w:val="28"/>
                <w:cs/>
              </w:rPr>
            </w:pPr>
            <w:r w:rsidRPr="00640C96">
              <w:rPr>
                <w:rFonts w:ascii="Angsana New" w:eastAsia="Verdana" w:hAnsi="Angsana New" w:hint="cs"/>
                <w:sz w:val="28"/>
                <w:cs/>
              </w:rPr>
              <w:t>งบการเงินรวม</w:t>
            </w:r>
          </w:p>
        </w:tc>
      </w:tr>
      <w:tr w:rsidR="009A4B5D" w:rsidRPr="00B8339E" w14:paraId="2D949D0F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6310" w14:textId="77777777" w:rsidR="009A4B5D" w:rsidRPr="00B8339E" w:rsidRDefault="009A4B5D" w:rsidP="009A4B5D">
            <w:pPr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65F6A" w14:textId="77777777" w:rsidR="009A4B5D" w:rsidRPr="00412CDB" w:rsidRDefault="009A4B5D" w:rsidP="009A4B5D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640C96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3010" w14:textId="77777777" w:rsidR="009A4B5D" w:rsidRPr="00640C96" w:rsidRDefault="009A4B5D" w:rsidP="009A4B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0C96">
              <w:rPr>
                <w:rFonts w:ascii="Angsana New" w:hAnsi="Angsana New" w:hint="cs"/>
                <w:sz w:val="28"/>
                <w:cs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A562" w14:textId="77777777" w:rsidR="009A4B5D" w:rsidRPr="00640C96" w:rsidRDefault="009A4B5D" w:rsidP="009A4B5D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640C96">
              <w:rPr>
                <w:rFonts w:ascii="Angsana New" w:hAnsi="Angsana New" w:hint="cs"/>
                <w:sz w:val="28"/>
                <w:cs/>
              </w:rPr>
              <w:t>หลังปรับปรุง</w:t>
            </w:r>
          </w:p>
        </w:tc>
      </w:tr>
      <w:tr w:rsidR="009A4B5D" w:rsidRPr="00B8339E" w14:paraId="2C170A65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A16FA" w14:textId="77777777" w:rsidR="009A4B5D" w:rsidRPr="00154B4A" w:rsidRDefault="009A4B5D" w:rsidP="009A4B5D">
            <w:pPr>
              <w:ind w:left="-20" w:right="72"/>
              <w:rPr>
                <w:rFonts w:ascii="Angsana New" w:hAnsi="Angsana New"/>
                <w:sz w:val="28"/>
                <w:cs/>
              </w:rPr>
            </w:pPr>
            <w:r w:rsidRPr="00154B4A">
              <w:rPr>
                <w:rFonts w:ascii="Angsana New" w:hAnsi="Angsana New" w:hint="cs"/>
                <w:sz w:val="28"/>
                <w:cs/>
              </w:rPr>
              <w:t>สำหรับปีสิ้นสุดวันที่</w:t>
            </w:r>
            <w:r w:rsidRPr="00154B4A">
              <w:rPr>
                <w:rFonts w:ascii="Angsana New" w:hAnsi="Angsana New"/>
                <w:sz w:val="28"/>
                <w:cs/>
              </w:rPr>
              <w:t xml:space="preserve"> </w:t>
            </w:r>
            <w:r w:rsidRPr="00154B4A">
              <w:rPr>
                <w:rFonts w:ascii="Angsana New" w:hAnsi="Angsana New" w:hint="cs"/>
                <w:sz w:val="28"/>
              </w:rPr>
              <w:t>3</w:t>
            </w:r>
            <w:r w:rsidRPr="00154B4A">
              <w:rPr>
                <w:rFonts w:ascii="Angsana New" w:hAnsi="Angsana New"/>
                <w:sz w:val="28"/>
              </w:rPr>
              <w:t>1</w:t>
            </w:r>
            <w:r w:rsidRPr="00154B4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54B4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3615" w14:textId="77777777" w:rsidR="009A4B5D" w:rsidRPr="00B8339E" w:rsidRDefault="009A4B5D" w:rsidP="009A4B5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A57C" w14:textId="77777777" w:rsidR="009A4B5D" w:rsidRPr="00B8339E" w:rsidRDefault="009A4B5D" w:rsidP="009A4B5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8B4686E" w14:textId="77777777" w:rsidR="009A4B5D" w:rsidRPr="00B8339E" w:rsidRDefault="009A4B5D" w:rsidP="009A4B5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A4B5D" w:rsidRPr="00B8339E" w14:paraId="37856706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4A5" w14:textId="77777777" w:rsidR="009A4B5D" w:rsidRPr="00B8339E" w:rsidRDefault="009A4B5D" w:rsidP="009A4B5D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  <w:r w:rsidRPr="00B8339E">
              <w:rPr>
                <w:rFonts w:ascii="Angsana New" w:hAnsi="Angsana New" w:hint="cs"/>
                <w:sz w:val="28"/>
                <w:cs/>
              </w:rPr>
              <w:t>กำไรสำหรับปี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12A26" w14:textId="77777777" w:rsidR="009A4B5D" w:rsidRPr="009A4B5D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86,613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AD417" w14:textId="77777777" w:rsidR="009A4B5D" w:rsidRPr="009A4B5D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(30,503)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97F" w14:textId="77777777" w:rsidR="009A4B5D" w:rsidRPr="009A4B5D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56,110</w:t>
            </w:r>
          </w:p>
        </w:tc>
      </w:tr>
      <w:tr w:rsidR="009A4B5D" w:rsidRPr="00B8339E" w14:paraId="772D0E53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1944" w14:textId="77777777" w:rsidR="009A4B5D" w:rsidRPr="00B8339E" w:rsidRDefault="009A4B5D" w:rsidP="009A4B5D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  <w:r w:rsidRPr="00B8339E">
              <w:rPr>
                <w:rFonts w:ascii="Angsana New" w:hAnsi="Angsana New" w:hint="cs"/>
                <w:sz w:val="28"/>
                <w:cs/>
              </w:rPr>
              <w:t>กำไรต่อหุ้นขั้นพื้นฐาน</w:t>
            </w:r>
            <w:r w:rsidRPr="00B8339E">
              <w:rPr>
                <w:rFonts w:ascii="Angsana New" w:hAnsi="Angsana New"/>
                <w:sz w:val="28"/>
                <w:cs/>
              </w:rPr>
              <w:t xml:space="preserve"> (</w:t>
            </w:r>
            <w:r w:rsidRPr="00B8339E">
              <w:rPr>
                <w:rFonts w:ascii="Angsana New" w:hAnsi="Angsana New" w:hint="cs"/>
                <w:sz w:val="28"/>
                <w:cs/>
              </w:rPr>
              <w:t>บาท</w:t>
            </w:r>
            <w:r w:rsidRPr="00B8339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BEF23" w14:textId="77777777" w:rsidR="009A4B5D" w:rsidRPr="009A4B5D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0.029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1FCB7" w14:textId="77777777" w:rsidR="009A4B5D" w:rsidRPr="009A4B5D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(0.010)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BAA4" w14:textId="77777777" w:rsidR="009A4B5D" w:rsidRPr="009A4B5D" w:rsidRDefault="009A4B5D" w:rsidP="009A4B5D">
            <w:pPr>
              <w:tabs>
                <w:tab w:val="left" w:pos="1328"/>
                <w:tab w:val="decimal" w:pos="1419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0.019</w:t>
            </w:r>
          </w:p>
        </w:tc>
      </w:tr>
      <w:tr w:rsidR="009A4B5D" w:rsidRPr="00B8339E" w14:paraId="5B5D0BD9" w14:textId="77777777" w:rsidTr="00892EF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83F6" w14:textId="77777777" w:rsidR="009A4B5D" w:rsidRPr="00B8339E" w:rsidRDefault="009A4B5D" w:rsidP="009A4B5D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  <w:r w:rsidRPr="00B8339E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226F3" w14:textId="77777777" w:rsidR="009A4B5D" w:rsidRPr="00B8339E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3,029,598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DCB1" w14:textId="77777777" w:rsidR="009A4B5D" w:rsidRPr="00B8339E" w:rsidRDefault="009A4B5D" w:rsidP="009A4B5D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3,029,598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56C8" w14:textId="77777777" w:rsidR="009A4B5D" w:rsidRPr="00B8339E" w:rsidRDefault="009A4B5D" w:rsidP="009A4B5D">
            <w:pPr>
              <w:tabs>
                <w:tab w:val="decimal" w:pos="1151"/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3,029,598</w:t>
            </w:r>
          </w:p>
        </w:tc>
      </w:tr>
    </w:tbl>
    <w:p w14:paraId="02C927D1" w14:textId="3AEA41C0" w:rsidR="000A2D29" w:rsidRDefault="000A2D29" w:rsidP="009A4B5D">
      <w:pPr>
        <w:rPr>
          <w:rFonts w:hint="eastAsia"/>
          <w:sz w:val="28"/>
        </w:rPr>
      </w:pPr>
    </w:p>
    <w:p w14:paraId="5BC79E5E" w14:textId="77777777" w:rsidR="009A4B5D" w:rsidRPr="00154B4A" w:rsidRDefault="009A4B5D" w:rsidP="009A4B5D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  <w:r w:rsidRPr="00154B4A">
        <w:rPr>
          <w:rFonts w:ascii="Angsana New" w:hAnsi="Angsana New"/>
          <w:sz w:val="28"/>
          <w:cs/>
        </w:rPr>
        <w:t>ผลกระทบต่องบกระแสเงินสด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2070"/>
        <w:gridCol w:w="2070"/>
      </w:tblGrid>
      <w:tr w:rsidR="009A4B5D" w:rsidRPr="00B8339E" w14:paraId="2C454B13" w14:textId="77777777" w:rsidTr="001700FA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5983" w14:textId="77777777" w:rsidR="009A4B5D" w:rsidRPr="00B8339E" w:rsidRDefault="009A4B5D" w:rsidP="009A4B5D">
            <w:pPr>
              <w:spacing w:line="360" w:lineRule="exact"/>
              <w:ind w:left="10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B681" w14:textId="77777777" w:rsidR="009A4B5D" w:rsidRPr="00B8339E" w:rsidRDefault="009A4B5D" w:rsidP="009A4B5D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4A61" w14:textId="77777777" w:rsidR="009A4B5D" w:rsidRPr="00B8339E" w:rsidRDefault="009A4B5D" w:rsidP="009A4B5D">
            <w:pPr>
              <w:tabs>
                <w:tab w:val="left" w:pos="973"/>
              </w:tabs>
              <w:spacing w:line="360" w:lineRule="exact"/>
              <w:ind w:right="-104"/>
              <w:jc w:val="right"/>
              <w:rPr>
                <w:rFonts w:ascii="Angsana New" w:hAnsi="Angsana New"/>
                <w:sz w:val="28"/>
              </w:rPr>
            </w:pPr>
            <w:r w:rsidRPr="00231BC6">
              <w:rPr>
                <w:rFonts w:ascii="Angsana New" w:hAnsi="Angsana New"/>
                <w:sz w:val="28"/>
                <w:cs/>
              </w:rPr>
              <w:t>(หน่วย</w:t>
            </w:r>
            <w:r w:rsidRPr="00231BC6">
              <w:rPr>
                <w:rFonts w:ascii="Angsana New" w:hAnsi="Angsana New"/>
                <w:sz w:val="28"/>
              </w:rPr>
              <w:t>:</w:t>
            </w:r>
            <w:r w:rsidRPr="00231BC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A4B5D" w:rsidRPr="00B8339E" w14:paraId="38D4454A" w14:textId="77777777" w:rsidTr="001700F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D797" w14:textId="77777777" w:rsidR="009A4B5D" w:rsidRPr="00B8339E" w:rsidRDefault="009A4B5D" w:rsidP="009A4B5D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0" w:type="dxa"/>
            <w:gridSpan w:val="3"/>
            <w:tcBorders>
              <w:bottom w:val="single" w:sz="4" w:space="0" w:color="auto"/>
            </w:tcBorders>
          </w:tcPr>
          <w:p w14:paraId="2024A4D5" w14:textId="77777777" w:rsidR="009A4B5D" w:rsidRPr="00640C96" w:rsidRDefault="009A4B5D" w:rsidP="009A4B5D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640C9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A4B5D" w:rsidRPr="00B8339E" w14:paraId="0D4628BD" w14:textId="77777777" w:rsidTr="001700F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2ED6B" w14:textId="77777777" w:rsidR="009A4B5D" w:rsidRPr="00B8339E" w:rsidRDefault="009A4B5D" w:rsidP="009A4B5D">
            <w:pPr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AEAED" w14:textId="77777777" w:rsidR="009A4B5D" w:rsidRPr="00412CDB" w:rsidRDefault="009A4B5D" w:rsidP="009A4B5D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640C96">
              <w:rPr>
                <w:rFonts w:ascii="Angsana New" w:hAnsi="Angsan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363C3" w14:textId="77777777" w:rsidR="009A4B5D" w:rsidRPr="00640C96" w:rsidRDefault="009A4B5D" w:rsidP="009A4B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640C96">
              <w:rPr>
                <w:rFonts w:ascii="Angsana New" w:hAnsi="Angsana New"/>
                <w:sz w:val="28"/>
                <w:cs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6E544" w14:textId="77777777" w:rsidR="009A4B5D" w:rsidRPr="00640C96" w:rsidRDefault="009A4B5D" w:rsidP="009A4B5D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</w:rPr>
            </w:pPr>
            <w:r w:rsidRPr="00640C96">
              <w:rPr>
                <w:rFonts w:ascii="Angsana New" w:hAnsi="Angsana New"/>
                <w:sz w:val="28"/>
                <w:cs/>
              </w:rPr>
              <w:t>หลังปรับปรุง</w:t>
            </w:r>
          </w:p>
        </w:tc>
      </w:tr>
      <w:tr w:rsidR="009A4B5D" w:rsidRPr="00B8339E" w14:paraId="02518F2D" w14:textId="77777777" w:rsidTr="001700F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95A1" w14:textId="77777777" w:rsidR="009A4B5D" w:rsidRPr="00154B4A" w:rsidRDefault="009A4B5D" w:rsidP="009A4B5D">
            <w:pPr>
              <w:spacing w:line="360" w:lineRule="exact"/>
              <w:ind w:left="-20" w:right="72"/>
              <w:rPr>
                <w:rFonts w:ascii="Angsana New" w:hAnsi="Angsana New"/>
                <w:sz w:val="28"/>
              </w:rPr>
            </w:pPr>
            <w:r w:rsidRPr="00154B4A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154B4A">
              <w:rPr>
                <w:rFonts w:ascii="Angsana New" w:hAnsi="Angsana New"/>
                <w:sz w:val="28"/>
              </w:rPr>
              <w:t>31</w:t>
            </w:r>
            <w:r w:rsidRPr="00154B4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54B4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1975" w14:textId="77777777" w:rsidR="009A4B5D" w:rsidRPr="00B8339E" w:rsidRDefault="009A4B5D" w:rsidP="009A4B5D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5A6B" w14:textId="77777777" w:rsidR="009A4B5D" w:rsidRPr="00B8339E" w:rsidRDefault="009A4B5D" w:rsidP="009A4B5D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AE8F" w14:textId="77777777" w:rsidR="009A4B5D" w:rsidRPr="00B8339E" w:rsidRDefault="009A4B5D" w:rsidP="009A4B5D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A4B5D" w:rsidRPr="00B8339E" w14:paraId="0638371D" w14:textId="77777777" w:rsidTr="001700F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6221" w14:textId="77777777" w:rsidR="009A4B5D" w:rsidRPr="00B8339E" w:rsidRDefault="009A4B5D" w:rsidP="009A4B5D">
            <w:pPr>
              <w:spacing w:line="360" w:lineRule="exact"/>
              <w:ind w:left="-20" w:right="72" w:firstLine="21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748FC" w14:textId="77777777" w:rsidR="009A4B5D" w:rsidRPr="00B8339E" w:rsidRDefault="009A4B5D" w:rsidP="009A4B5D">
            <w:pPr>
              <w:spacing w:line="360" w:lineRule="exact"/>
              <w:ind w:left="-114" w:right="158" w:firstLine="4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96,09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7B07C" w14:textId="77777777" w:rsidR="009A4B5D" w:rsidRPr="00B8339E" w:rsidRDefault="009A4B5D" w:rsidP="009A4B5D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(30,50</w:t>
            </w:r>
            <w:r>
              <w:rPr>
                <w:rFonts w:ascii="Angsana New" w:hAnsi="Angsana New"/>
                <w:sz w:val="28"/>
              </w:rPr>
              <w:t>3</w:t>
            </w:r>
            <w:r w:rsidRPr="00B833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A3CB7" w14:textId="77777777" w:rsidR="009A4B5D" w:rsidRPr="00B8339E" w:rsidRDefault="009A4B5D" w:rsidP="009A4B5D">
            <w:pPr>
              <w:spacing w:line="360" w:lineRule="exact"/>
              <w:ind w:left="-114" w:right="158" w:firstLine="543"/>
              <w:jc w:val="right"/>
              <w:rPr>
                <w:rFonts w:ascii="Angsana New" w:hAnsi="Angsana New"/>
                <w:sz w:val="28"/>
              </w:rPr>
            </w:pPr>
            <w:r w:rsidRPr="00B8339E">
              <w:rPr>
                <w:rFonts w:ascii="Angsana New" w:hAnsi="Angsana New"/>
                <w:sz w:val="28"/>
              </w:rPr>
              <w:t>65,595</w:t>
            </w:r>
          </w:p>
        </w:tc>
      </w:tr>
      <w:tr w:rsidR="009A4B5D" w:rsidRPr="00B8339E" w14:paraId="77A71EA4" w14:textId="77777777" w:rsidTr="001700F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3354" w14:textId="77777777" w:rsidR="009A4B5D" w:rsidRPr="00B8339E" w:rsidRDefault="009A4B5D" w:rsidP="009A4B5D">
            <w:pPr>
              <w:spacing w:line="360" w:lineRule="exact"/>
              <w:ind w:left="-20" w:right="72" w:firstLine="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4F3C3" w14:textId="77777777" w:rsidR="009A4B5D" w:rsidRPr="00B8339E" w:rsidRDefault="009A4B5D" w:rsidP="009A4B5D">
            <w:pPr>
              <w:spacing w:line="360" w:lineRule="exact"/>
              <w:ind w:left="-114" w:right="158" w:firstLine="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835F0" w14:textId="77777777" w:rsidR="009A4B5D" w:rsidRPr="00B8339E" w:rsidRDefault="009A4B5D" w:rsidP="009A4B5D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A1792" w14:textId="77777777" w:rsidR="009A4B5D" w:rsidRPr="00B8339E" w:rsidRDefault="009A4B5D" w:rsidP="009A4B5D">
            <w:pPr>
              <w:spacing w:line="360" w:lineRule="exact"/>
              <w:ind w:left="-114" w:right="158" w:firstLine="54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D0A429D" w14:textId="6EA23F5A" w:rsidR="009A4B5D" w:rsidRPr="005B5FE9" w:rsidRDefault="009A4B5D" w:rsidP="009A4B5D">
      <w:pPr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85FD1">
        <w:rPr>
          <w:rFonts w:asciiTheme="majorBidi" w:hAnsiTheme="majorBidi" w:cstheme="majorBidi"/>
          <w:color w:val="000000"/>
          <w:spacing w:val="-2"/>
          <w:sz w:val="28"/>
        </w:rPr>
        <w:t>5.3</w:t>
      </w:r>
      <w:r w:rsidRPr="001E7A6B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1E7A6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กรกฎาคม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ที่ประชุมคณะกรรมการบริหารครั้งที่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10/2562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มีมติอนุมัติให้กลุ่มบริษัทเข้าซื้อหุ้นในบริษัท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รีโวลูชั่น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Pr="005B5FE9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ERV</w:t>
      </w:r>
      <w:r w:rsidR="008A797F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บริษัทดำเนินธุรกิจเป็นผู้ให้บริการติดตั้งงานวิศวะกรรมและการให้คำปรึกษาทางด้านเทคนิคของระบบระบายความร้อ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Cooling Tower)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และเมื่อวันที่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27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กรกฎาคม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เฟอร์รั่ม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Pr="005B5FE9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“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FER EN</w:t>
      </w:r>
      <w:r w:rsidR="008A797F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ซึ่งเป็นบริษัทย่อยของบริษัทได้ทำสัญญาซื้อหุ้นกับบุคคลธรรมดา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คิดเป็นสัดส่วนร้อยละ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ของทุนที่ออกและชำระแล้ว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ในราคา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100.00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</w:p>
    <w:p w14:paraId="2DAA4EAA" w14:textId="77777777" w:rsidR="009A4B5D" w:rsidRDefault="009A4B5D" w:rsidP="009A4B5D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ต่อมาเมื่อวันที่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18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ที่ประชุมคณะกรรมการบริษัทครั้งที่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11/2562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มีมติอนุมัติใหกลุ่มบริษัทเข้าซื้อหุ้นเพิ่มทุนใน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24,999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หุ้นในสัดส่วนร้อยละ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50.00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ของทุนจดทะเบียนและทุนที่ชำระแล้วของ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เป็นจำนวน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2.50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ซึ่งกลุ่มบริษัทได้ชำระค่าหุ้นแล้วเมื่อวันที่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24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79988A20" w14:textId="77777777" w:rsidR="009A4B5D" w:rsidRPr="005B5FE9" w:rsidRDefault="009A4B5D" w:rsidP="009A4B5D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E802053" w14:textId="37C09D50" w:rsidR="001700FA" w:rsidRPr="005B5FE9" w:rsidRDefault="009A4B5D" w:rsidP="000A2D29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ในระหว่างงวดสามเดือนสิ้นสุดวันที่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วันที่ซื้อธุรกิจของ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รีโวลูชั่น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ซึ่งมูลค่ายุติธรรมของสินทรัพย์ที่ระบุได้ที่ได้มาและหนี้สินที่รับมาจากผู้ประเมินราคาอิสระ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จากข้อมูลในรายงานการประเมินที่เสร็จสมบูรณ์ลงวันที่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เมษายน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และข้อมูลที่เกี่ยวข้องอื่นที่ได้รับภายในหนึ่งปีนับจากวันที่ซื้อธุรกิจ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ได้แตกต่างอย่างมีสาระสำคัญกับมูลค่าตามบัญชีของสินทรัพย์ที่ระบุได้ที่ได้มาและหนี้สินที่รับมา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ดังนั้น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กลุ่มบริษัทจึงใช้มูลค่าตามบัญชี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A797F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วันที่ซื้อธุรกิจดังกล่าวในการปันส่วนมูลค่ายุติธรรมของรายการ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</w:p>
    <w:p w14:paraId="77417C06" w14:textId="77777777" w:rsidR="00FE254D" w:rsidRDefault="00FE254D" w:rsidP="001700FA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F8FDC58" w14:textId="77777777" w:rsidR="00FE254D" w:rsidRDefault="00FE254D" w:rsidP="001700FA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6A4913" w14:textId="77777777" w:rsidR="00FE254D" w:rsidRDefault="00FE254D" w:rsidP="001700FA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EAF4E08" w14:textId="77777777" w:rsidR="00FE254D" w:rsidRDefault="00FE254D" w:rsidP="001700FA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64CB4EE" w14:textId="057A356A" w:rsidR="005653A3" w:rsidRDefault="009A4B5D" w:rsidP="001700FA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มูลค่าตามบัญชีของสินทรัพย์สุทธิที่ระบุได้ของ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รีโวลูชั่น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 w:rsidRPr="005B5FE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B5FE9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888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1863"/>
      </w:tblGrid>
      <w:tr w:rsidR="009A4B5D" w:rsidRPr="008415C5" w14:paraId="5854993D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6953E3F" w14:textId="77777777" w:rsidR="009A4B5D" w:rsidRPr="008415C5" w:rsidRDefault="009A4B5D" w:rsidP="009A4B5D">
            <w:pPr>
              <w:spacing w:line="280" w:lineRule="exact"/>
              <w:ind w:left="539" w:hanging="39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2681B049" w14:textId="77777777" w:rsidR="009A4B5D" w:rsidRPr="008415C5" w:rsidRDefault="009A4B5D" w:rsidP="001700FA">
            <w:pPr>
              <w:snapToGrid w:val="0"/>
              <w:spacing w:line="280" w:lineRule="exact"/>
              <w:ind w:leftChars="-64" w:left="-154" w:right="-40"/>
              <w:jc w:val="right"/>
              <w:rPr>
                <w:rFonts w:asciiTheme="majorBidi" w:hAnsiTheme="majorBidi" w:cstheme="majorBidi"/>
                <w:sz w:val="28"/>
              </w:rPr>
            </w:pPr>
            <w:r w:rsidRPr="005B5FE9">
              <w:rPr>
                <w:rFonts w:asciiTheme="majorBidi" w:hAnsiTheme="majorBidi" w:cstheme="majorBidi"/>
                <w:sz w:val="28"/>
              </w:rPr>
              <w:t>(</w:t>
            </w:r>
            <w:r w:rsidRPr="005B5FE9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5B5FE9">
              <w:rPr>
                <w:rFonts w:asciiTheme="majorBidi" w:hAnsiTheme="majorBidi"/>
                <w:sz w:val="28"/>
                <w:cs/>
              </w:rPr>
              <w:t xml:space="preserve">: </w:t>
            </w:r>
            <w:r>
              <w:rPr>
                <w:rFonts w:asciiTheme="majorBidi" w:hAnsiTheme="majorBidi" w:hint="cs"/>
                <w:sz w:val="28"/>
                <w:cs/>
              </w:rPr>
              <w:t>พัน</w:t>
            </w:r>
            <w:r w:rsidRPr="005B5FE9">
              <w:rPr>
                <w:rFonts w:asciiTheme="majorBidi" w:hAnsiTheme="majorBidi" w:hint="cs"/>
                <w:sz w:val="28"/>
                <w:cs/>
              </w:rPr>
              <w:t>บาท</w:t>
            </w:r>
            <w:r w:rsidRPr="005B5FE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9A4B5D" w:rsidRPr="008415C5" w14:paraId="797E45C5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087A642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F01F770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>5,357</w:t>
            </w:r>
          </w:p>
        </w:tc>
      </w:tr>
      <w:tr w:rsidR="009A4B5D" w:rsidRPr="008415C5" w14:paraId="437F16E8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C479EB5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2A0879A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1,466 </w:t>
            </w:r>
          </w:p>
        </w:tc>
      </w:tr>
      <w:tr w:rsidR="009A4B5D" w:rsidRPr="008415C5" w14:paraId="0186111E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D9E94B3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เงินให้กู้ยืมระยะสั้นแก่กรรมการ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7BB8FBD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1,000 </w:t>
            </w:r>
          </w:p>
        </w:tc>
      </w:tr>
      <w:tr w:rsidR="009A4B5D" w:rsidRPr="008415C5" w14:paraId="23ABBDAC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F4B5C01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59155D5E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3,877 </w:t>
            </w:r>
          </w:p>
        </w:tc>
      </w:tr>
      <w:tr w:rsidR="009A4B5D" w:rsidRPr="008415C5" w14:paraId="5C92E045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E983B77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12DFEC1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(1,015)</w:t>
            </w:r>
          </w:p>
        </w:tc>
      </w:tr>
      <w:tr w:rsidR="009A4B5D" w:rsidRPr="008415C5" w14:paraId="4F6C3D5E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9B28CB7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CF8A9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(1,000)</w:t>
            </w:r>
          </w:p>
        </w:tc>
      </w:tr>
      <w:tr w:rsidR="009A4B5D" w:rsidRPr="008415C5" w14:paraId="7F88907A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67B0E0D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สินทรัพย์และหนี้สินสุทธิที่ระบุได้</w:t>
            </w:r>
            <w:r w:rsidRPr="008415C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6C677" w14:textId="77777777" w:rsidR="009A4B5D" w:rsidRPr="00E3001F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001F">
              <w:rPr>
                <w:rFonts w:asciiTheme="majorBidi" w:hAnsiTheme="majorBidi" w:cstheme="majorBidi"/>
                <w:b/>
                <w:bCs/>
                <w:sz w:val="28"/>
              </w:rPr>
              <w:t>9,685</w:t>
            </w:r>
          </w:p>
        </w:tc>
      </w:tr>
      <w:tr w:rsidR="009A4B5D" w:rsidRPr="008415C5" w14:paraId="32557AA1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51BA2F0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46AC88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4B5D" w:rsidRPr="008415C5" w14:paraId="5BEE7AF6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44E4630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9E75D2E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8415C5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9A4B5D" w:rsidRPr="008415C5" w14:paraId="26DE674B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66F0139F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32D95F4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4,842 </w:t>
            </w:r>
          </w:p>
        </w:tc>
      </w:tr>
      <w:tr w:rsidR="009A4B5D" w:rsidRPr="008415C5" w14:paraId="76E3BB10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D2D5DD2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sz w:val="28"/>
                <w:cs/>
              </w:rPr>
              <w:t>สิ่งตอบแทนในการซื้อ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51643" w14:textId="77777777" w:rsidR="009A4B5D" w:rsidRPr="008415C5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 w:rsidRPr="008415C5">
              <w:rPr>
                <w:rFonts w:asciiTheme="majorBidi" w:hAnsiTheme="majorBidi" w:cstheme="majorBidi"/>
                <w:sz w:val="28"/>
              </w:rPr>
              <w:t xml:space="preserve"> 2,500 </w:t>
            </w:r>
          </w:p>
        </w:tc>
      </w:tr>
      <w:tr w:rsidR="009A4B5D" w:rsidRPr="008415C5" w14:paraId="0BA30CA8" w14:textId="77777777" w:rsidTr="009A4B5D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98C53E5" w14:textId="77777777" w:rsidR="009A4B5D" w:rsidRPr="008415C5" w:rsidRDefault="009A4B5D" w:rsidP="009A4B5D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15C5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7B2E11" w14:textId="77777777" w:rsidR="009A4B5D" w:rsidRPr="00E3001F" w:rsidRDefault="009A4B5D" w:rsidP="009A4B5D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E3001F">
              <w:rPr>
                <w:rFonts w:asciiTheme="majorBidi" w:hAnsiTheme="majorBidi" w:cstheme="majorBidi"/>
                <w:b/>
                <w:bCs/>
                <w:sz w:val="28"/>
              </w:rPr>
              <w:t>,342</w:t>
            </w:r>
          </w:p>
        </w:tc>
      </w:tr>
    </w:tbl>
    <w:p w14:paraId="112DB46F" w14:textId="3B332CF5" w:rsidR="009A4B5D" w:rsidRPr="009A4B5D" w:rsidRDefault="009A4B5D" w:rsidP="009A4B5D">
      <w:pPr>
        <w:spacing w:before="240"/>
        <w:ind w:left="360"/>
        <w:rPr>
          <w:rFonts w:ascii="Angsana New" w:hAnsi="Angsana New"/>
          <w:spacing w:val="-6"/>
          <w:sz w:val="28"/>
        </w:rPr>
      </w:pPr>
      <w:bookmarkStart w:id="1" w:name="_Hlk40033171"/>
      <w:r w:rsidRPr="009A4B5D">
        <w:rPr>
          <w:rFonts w:asciiTheme="majorBidi" w:eastAsia="Times New Roman" w:hAnsiTheme="majorBidi" w:cstheme="majorBidi"/>
          <w:spacing w:val="-4"/>
          <w:sz w:val="28"/>
          <w:cs/>
        </w:rPr>
        <w:t>บริษัทรับรู้กำไรจากการต่อรองราคาซื้อของ</w:t>
      </w:r>
      <w:r w:rsidRPr="009A4B5D">
        <w:rPr>
          <w:rFonts w:asciiTheme="majorBidi" w:eastAsia="Times New Roman" w:hAnsiTheme="majorBidi" w:hint="cs"/>
          <w:spacing w:val="-4"/>
          <w:sz w:val="28"/>
          <w:cs/>
        </w:rPr>
        <w:t>บริษัท</w:t>
      </w:r>
      <w:r w:rsidRPr="009A4B5D">
        <w:rPr>
          <w:rFonts w:asciiTheme="majorBidi" w:eastAsia="Times New Roman" w:hAnsiTheme="majorBidi"/>
          <w:spacing w:val="-4"/>
          <w:sz w:val="28"/>
          <w:cs/>
        </w:rPr>
        <w:t xml:space="preserve"> </w:t>
      </w:r>
      <w:r w:rsidRPr="009A4B5D">
        <w:rPr>
          <w:rFonts w:asciiTheme="majorBidi" w:eastAsia="Times New Roman" w:hAnsiTheme="majorBidi" w:hint="cs"/>
          <w:spacing w:val="-4"/>
          <w:sz w:val="28"/>
          <w:cs/>
        </w:rPr>
        <w:t>เอ็นเนอร์ยี่</w:t>
      </w:r>
      <w:r w:rsidRPr="009A4B5D">
        <w:rPr>
          <w:rFonts w:asciiTheme="majorBidi" w:eastAsia="Times New Roman" w:hAnsiTheme="majorBidi"/>
          <w:spacing w:val="-4"/>
          <w:sz w:val="28"/>
          <w:cs/>
        </w:rPr>
        <w:t xml:space="preserve"> </w:t>
      </w:r>
      <w:r w:rsidRPr="009A4B5D">
        <w:rPr>
          <w:rFonts w:asciiTheme="majorBidi" w:eastAsia="Times New Roman" w:hAnsiTheme="majorBidi" w:hint="cs"/>
          <w:spacing w:val="-4"/>
          <w:sz w:val="28"/>
          <w:cs/>
        </w:rPr>
        <w:t>รีโวลูชั่น</w:t>
      </w:r>
      <w:r w:rsidRPr="009A4B5D">
        <w:rPr>
          <w:rFonts w:asciiTheme="majorBidi" w:eastAsia="Times New Roman" w:hAnsiTheme="majorBidi"/>
          <w:spacing w:val="-4"/>
          <w:sz w:val="28"/>
          <w:cs/>
        </w:rPr>
        <w:t xml:space="preserve"> </w:t>
      </w:r>
      <w:r w:rsidRPr="009A4B5D">
        <w:rPr>
          <w:rFonts w:asciiTheme="majorBidi" w:eastAsia="Times New Roman" w:hAnsiTheme="majorBidi" w:hint="cs"/>
          <w:spacing w:val="-4"/>
          <w:sz w:val="28"/>
          <w:cs/>
        </w:rPr>
        <w:t>จำกัด</w:t>
      </w:r>
      <w:r w:rsidRPr="009A4B5D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จำนวน </w:t>
      </w:r>
      <w:r w:rsidRPr="009A4B5D">
        <w:rPr>
          <w:rFonts w:asciiTheme="majorBidi" w:eastAsia="Times New Roman" w:hAnsiTheme="majorBidi" w:cstheme="majorBidi"/>
          <w:spacing w:val="-4"/>
          <w:sz w:val="28"/>
        </w:rPr>
        <w:t>2.3</w:t>
      </w:r>
      <w:r w:rsidR="004B4922">
        <w:rPr>
          <w:rFonts w:asciiTheme="majorBidi" w:eastAsia="Times New Roman" w:hAnsiTheme="majorBidi" w:cstheme="majorBidi" w:hint="cs"/>
          <w:spacing w:val="-4"/>
          <w:sz w:val="28"/>
          <w:cs/>
        </w:rPr>
        <w:t>4</w:t>
      </w:r>
      <w:r w:rsidRPr="009A4B5D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9A4B5D">
        <w:rPr>
          <w:rFonts w:asciiTheme="majorBidi" w:eastAsia="Times New Roman" w:hAnsiTheme="majorBidi" w:cstheme="majorBidi"/>
          <w:spacing w:val="-4"/>
          <w:sz w:val="28"/>
          <w:cs/>
        </w:rPr>
        <w:t>ล้านบาท</w:t>
      </w:r>
      <w:r w:rsidRPr="009A4B5D">
        <w:rPr>
          <w:rFonts w:asciiTheme="majorBidi" w:eastAsia="Times New Roman" w:hAnsiTheme="majorBidi" w:cstheme="majorBidi"/>
          <w:sz w:val="28"/>
          <w:cs/>
        </w:rPr>
        <w:t xml:space="preserve"> ในงบกำไรขาดทุน</w:t>
      </w:r>
      <w:r w:rsidRPr="009A4B5D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A4B5D">
        <w:rPr>
          <w:rFonts w:ascii="Angsana New" w:hAnsi="Angsana New" w:hint="cs"/>
          <w:sz w:val="28"/>
          <w:cs/>
        </w:rPr>
        <w:t>กำไรขาดทุนอื่น</w:t>
      </w:r>
      <w:r w:rsidRPr="009A4B5D">
        <w:rPr>
          <w:rFonts w:ascii="Angsana New" w:hAnsi="Angsana New"/>
          <w:sz w:val="28"/>
          <w:cs/>
        </w:rPr>
        <w:t>เบ็ดเสร็จสำหรับ</w:t>
      </w:r>
      <w:r w:rsidRPr="009A4B5D">
        <w:rPr>
          <w:rFonts w:ascii="Angsana New" w:hAnsi="Angsana New" w:hint="cs"/>
          <w:sz w:val="28"/>
          <w:cs/>
        </w:rPr>
        <w:t>งวดสามเดือน</w:t>
      </w:r>
      <w:r w:rsidRPr="009A4B5D">
        <w:rPr>
          <w:rFonts w:ascii="Angsana New" w:hAnsi="Angsana New"/>
          <w:sz w:val="28"/>
          <w:cs/>
        </w:rPr>
        <w:t xml:space="preserve">สิ้นสุดวันที่ </w:t>
      </w:r>
      <w:r w:rsidRPr="009A4B5D">
        <w:rPr>
          <w:rFonts w:ascii="Angsana New" w:hAnsi="Angsana New"/>
          <w:sz w:val="28"/>
        </w:rPr>
        <w:t xml:space="preserve">31 </w:t>
      </w:r>
      <w:r w:rsidRPr="009A4B5D">
        <w:rPr>
          <w:rFonts w:ascii="Angsana New" w:hAnsi="Angsana New" w:hint="cs"/>
          <w:sz w:val="28"/>
          <w:cs/>
        </w:rPr>
        <w:t>มีนาคม</w:t>
      </w:r>
      <w:r w:rsidR="0083596B">
        <w:rPr>
          <w:rFonts w:ascii="Angsana New" w:hAnsi="Angsana New" w:hint="cs"/>
          <w:sz w:val="28"/>
          <w:cs/>
        </w:rPr>
        <w:t xml:space="preserve"> </w:t>
      </w:r>
      <w:r w:rsidRPr="009A4B5D">
        <w:rPr>
          <w:rFonts w:ascii="Angsana New" w:hAnsi="Angsana New"/>
          <w:sz w:val="28"/>
        </w:rPr>
        <w:t>2563</w:t>
      </w:r>
      <w:r w:rsidRPr="009A4B5D">
        <w:rPr>
          <w:rFonts w:ascii="Angsana New" w:hAnsi="Angsana New"/>
          <w:sz w:val="28"/>
          <w:cs/>
        </w:rPr>
        <w:br/>
      </w:r>
    </w:p>
    <w:p w14:paraId="216FAE1D" w14:textId="77777777" w:rsidR="009A4B5D" w:rsidRPr="009A4B5D" w:rsidRDefault="009A4B5D" w:rsidP="009A4B5D">
      <w:pPr>
        <w:ind w:left="360"/>
        <w:jc w:val="thaiDistribute"/>
        <w:rPr>
          <w:rFonts w:ascii="Angsana New" w:hAnsi="Angsana New"/>
          <w:sz w:val="28"/>
        </w:rPr>
      </w:pPr>
      <w:r w:rsidRPr="009A4B5D">
        <w:rPr>
          <w:rFonts w:ascii="Angsana New" w:hAnsi="Angsana New" w:hint="cs"/>
          <w:sz w:val="28"/>
          <w:cs/>
        </w:rPr>
        <w:t>กระแสเงินสดจ่ายสุทธิจากการซื้อหุ้นสามัญของบริษัท</w:t>
      </w:r>
      <w:r w:rsidRPr="009A4B5D">
        <w:rPr>
          <w:rFonts w:ascii="Angsana New" w:hAnsi="Angsana New"/>
          <w:sz w:val="28"/>
          <w:cs/>
        </w:rPr>
        <w:t xml:space="preserve"> </w:t>
      </w:r>
      <w:r w:rsidRPr="009A4B5D">
        <w:rPr>
          <w:rFonts w:ascii="Angsana New" w:hAnsi="Angsana New" w:hint="cs"/>
          <w:sz w:val="28"/>
          <w:cs/>
        </w:rPr>
        <w:t>เอ็นเนอร์ยี่</w:t>
      </w:r>
      <w:r w:rsidRPr="009A4B5D">
        <w:rPr>
          <w:rFonts w:ascii="Angsana New" w:hAnsi="Angsana New"/>
          <w:sz w:val="28"/>
          <w:cs/>
        </w:rPr>
        <w:t xml:space="preserve"> </w:t>
      </w:r>
      <w:r w:rsidRPr="009A4B5D">
        <w:rPr>
          <w:rFonts w:ascii="Angsana New" w:hAnsi="Angsana New" w:hint="cs"/>
          <w:sz w:val="28"/>
          <w:cs/>
        </w:rPr>
        <w:t>รีโวลูชั่น</w:t>
      </w:r>
      <w:r w:rsidRPr="009A4B5D">
        <w:rPr>
          <w:rFonts w:ascii="Angsana New" w:hAnsi="Angsana New"/>
          <w:sz w:val="28"/>
          <w:cs/>
        </w:rPr>
        <w:t xml:space="preserve"> </w:t>
      </w:r>
      <w:r w:rsidRPr="009A4B5D">
        <w:rPr>
          <w:rFonts w:ascii="Angsana New" w:hAnsi="Angsana New" w:hint="cs"/>
          <w:sz w:val="28"/>
          <w:cs/>
        </w:rPr>
        <w:t>จำกัด</w:t>
      </w:r>
      <w:r w:rsidRPr="009A4B5D">
        <w:rPr>
          <w:rFonts w:ascii="Angsana New" w:hAnsi="Angsana New"/>
          <w:sz w:val="28"/>
          <w:cs/>
        </w:rPr>
        <w:t xml:space="preserve"> </w:t>
      </w:r>
      <w:r w:rsidRPr="009A4B5D">
        <w:rPr>
          <w:rFonts w:ascii="Angsana New" w:hAnsi="Angsana New" w:hint="cs"/>
          <w:sz w:val="28"/>
          <w:cs/>
        </w:rPr>
        <w:t>แสดงได้ดังนี้</w:t>
      </w:r>
    </w:p>
    <w:bookmarkEnd w:id="1"/>
    <w:p w14:paraId="54775352" w14:textId="77777777" w:rsidR="009A4B5D" w:rsidRPr="001700FA" w:rsidRDefault="009A4B5D" w:rsidP="009A4B5D">
      <w:pPr>
        <w:tabs>
          <w:tab w:val="left" w:pos="720"/>
          <w:tab w:val="decimal" w:pos="882"/>
        </w:tabs>
        <w:ind w:right="180"/>
        <w:jc w:val="right"/>
        <w:textAlignment w:val="auto"/>
        <w:rPr>
          <w:rFonts w:ascii="Angsana New" w:hAnsi="Angsana New"/>
          <w:sz w:val="28"/>
        </w:rPr>
      </w:pPr>
      <w:r w:rsidRPr="001700FA">
        <w:rPr>
          <w:rFonts w:ascii="Angsana New" w:hAnsi="Angsana New"/>
          <w:sz w:val="28"/>
        </w:rPr>
        <w:t>(</w:t>
      </w:r>
      <w:r w:rsidRPr="001700FA">
        <w:rPr>
          <w:rFonts w:ascii="Angsana New" w:hAnsi="Angsana New"/>
          <w:sz w:val="28"/>
          <w:cs/>
        </w:rPr>
        <w:t>หน่วย</w:t>
      </w:r>
      <w:r w:rsidRPr="001700FA">
        <w:rPr>
          <w:rFonts w:ascii="Angsana New" w:hAnsi="Angsana New"/>
          <w:sz w:val="28"/>
        </w:rPr>
        <w:t>:</w:t>
      </w:r>
      <w:r w:rsidRPr="001700FA">
        <w:rPr>
          <w:rFonts w:ascii="Angsana New" w:hAnsi="Angsana New"/>
          <w:sz w:val="28"/>
          <w:cs/>
        </w:rPr>
        <w:t xml:space="preserve"> พันบาท</w:t>
      </w:r>
      <w:r w:rsidRPr="001700FA">
        <w:rPr>
          <w:rFonts w:ascii="Angsana New" w:hAnsi="Angsana New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620"/>
      </w:tblGrid>
      <w:tr w:rsidR="009A4B5D" w:rsidRPr="001700FA" w14:paraId="2E693C80" w14:textId="77777777" w:rsidTr="00067F02">
        <w:tc>
          <w:tcPr>
            <w:tcW w:w="7290" w:type="dxa"/>
          </w:tcPr>
          <w:p w14:paraId="00C440E4" w14:textId="77777777" w:rsidR="009A4B5D" w:rsidRPr="001700FA" w:rsidRDefault="009A4B5D" w:rsidP="009A4B5D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FA24FA" w14:textId="77777777" w:rsidR="009A4B5D" w:rsidRPr="001700FA" w:rsidRDefault="009A4B5D" w:rsidP="009A4B5D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1700F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A4B5D" w:rsidRPr="009A4B5D" w14:paraId="28B6DBD8" w14:textId="77777777" w:rsidTr="00067F02">
        <w:tc>
          <w:tcPr>
            <w:tcW w:w="7290" w:type="dxa"/>
            <w:vAlign w:val="bottom"/>
          </w:tcPr>
          <w:p w14:paraId="1642C9E2" w14:textId="77777777" w:rsidR="009A4B5D" w:rsidRPr="009A4B5D" w:rsidRDefault="009A4B5D" w:rsidP="009A4B5D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  <w:cs/>
              </w:rPr>
              <w:t>จำนวนเงินที่จ่ายระหว่างปี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47B351" w14:textId="77777777" w:rsidR="009A4B5D" w:rsidRPr="009A4B5D" w:rsidRDefault="009A4B5D" w:rsidP="009A4B5D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2,500</w:t>
            </w:r>
          </w:p>
        </w:tc>
      </w:tr>
      <w:tr w:rsidR="009A4B5D" w:rsidRPr="009A4B5D" w14:paraId="1DCE6B8A" w14:textId="77777777" w:rsidTr="009A4B5D">
        <w:tc>
          <w:tcPr>
            <w:tcW w:w="7290" w:type="dxa"/>
            <w:vAlign w:val="bottom"/>
          </w:tcPr>
          <w:p w14:paraId="0A1CAC26" w14:textId="77777777" w:rsidR="009A4B5D" w:rsidRPr="009A4B5D" w:rsidRDefault="009A4B5D" w:rsidP="009A4B5D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4B5D">
              <w:rPr>
                <w:rFonts w:ascii="Angsana New" w:hAnsi="Angsana New"/>
                <w:sz w:val="28"/>
              </w:rPr>
              <w:t>:</w:t>
            </w:r>
            <w:r w:rsidRPr="009A4B5D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04F241" w14:textId="77777777" w:rsidR="009A4B5D" w:rsidRPr="009A4B5D" w:rsidRDefault="009A4B5D" w:rsidP="009A4B5D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9A4B5D">
              <w:rPr>
                <w:rFonts w:ascii="Angsana New" w:hAnsi="Angsana New"/>
                <w:sz w:val="28"/>
              </w:rPr>
              <w:t>(</w:t>
            </w:r>
            <w:r w:rsidRPr="009A4B5D">
              <w:rPr>
                <w:rFonts w:ascii="Angsana New" w:hAnsi="Angsana New" w:hint="eastAsia"/>
                <w:sz w:val="28"/>
              </w:rPr>
              <w:t>5,357</w:t>
            </w:r>
            <w:r w:rsidRPr="009A4B5D">
              <w:rPr>
                <w:rFonts w:ascii="Angsana New" w:hAnsi="Angsana New"/>
                <w:sz w:val="28"/>
              </w:rPr>
              <w:t>)</w:t>
            </w:r>
          </w:p>
        </w:tc>
      </w:tr>
      <w:tr w:rsidR="009A4B5D" w:rsidRPr="00621D80" w14:paraId="5E42BF8E" w14:textId="77777777" w:rsidTr="009A4B5D">
        <w:tc>
          <w:tcPr>
            <w:tcW w:w="7290" w:type="dxa"/>
            <w:vAlign w:val="bottom"/>
          </w:tcPr>
          <w:p w14:paraId="130046A5" w14:textId="5E885694" w:rsidR="009A4B5D" w:rsidRPr="009A4B5D" w:rsidRDefault="009A4B5D" w:rsidP="009A4B5D">
            <w:pPr>
              <w:tabs>
                <w:tab w:val="left" w:pos="720"/>
                <w:tab w:val="decimal" w:pos="882"/>
              </w:tabs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9A4B5D">
              <w:rPr>
                <w:rFonts w:ascii="Angsana New" w:hAnsi="Angsana New"/>
                <w:b/>
                <w:bCs/>
                <w:sz w:val="28"/>
                <w:cs/>
              </w:rPr>
              <w:t>กระแสเงินสด</w:t>
            </w:r>
            <w:r w:rsidR="00067F02">
              <w:rPr>
                <w:rFonts w:ascii="Angsana New" w:hAnsi="Angsana New" w:hint="cs"/>
                <w:b/>
                <w:bCs/>
                <w:sz w:val="28"/>
                <w:cs/>
              </w:rPr>
              <w:t>จ่าย</w:t>
            </w:r>
            <w:r w:rsidRPr="009A4B5D">
              <w:rPr>
                <w:rFonts w:ascii="Angsana New" w:hAnsi="Angsana New"/>
                <w:b/>
                <w:bCs/>
                <w:sz w:val="28"/>
                <w:cs/>
              </w:rPr>
              <w:t>สุทธิจากการซื้อบริษัทย่อย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CA2D7F0" w14:textId="77777777" w:rsidR="009A4B5D" w:rsidRPr="00CF5939" w:rsidRDefault="009A4B5D" w:rsidP="009A4B5D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9A4B5D">
              <w:rPr>
                <w:rFonts w:ascii="Angsana New" w:hAnsi="Angsana New" w:hint="eastAsia"/>
                <w:b/>
                <w:bCs/>
                <w:sz w:val="28"/>
              </w:rPr>
              <w:t>(2,857)</w:t>
            </w:r>
          </w:p>
        </w:tc>
      </w:tr>
    </w:tbl>
    <w:p w14:paraId="26451D84" w14:textId="77777777" w:rsidR="009A4B5D" w:rsidRDefault="009A4B5D">
      <w:pPr>
        <w:rPr>
          <w:rFonts w:hint="eastAsia"/>
        </w:rPr>
      </w:pPr>
    </w:p>
    <w:p w14:paraId="2818F7F9" w14:textId="60E1947B" w:rsidR="00F53166" w:rsidRPr="002D5555" w:rsidRDefault="009E4C64" w:rsidP="00323949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0ACD9898" w:rsidR="00F53166" w:rsidRPr="002D5555" w:rsidRDefault="009E4C64" w:rsidP="009A41C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ในระหว่างงวดสามเดือนสิ้นสุดวันที่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27ED7" w:rsidRPr="002D5555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2D5555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2D5555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6D00D243" w:rsidR="00F53166" w:rsidRPr="00154B4A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เงินให้กู้ยืมระยะสั้นแก่กิจการที่เกี่ยวข้องกันคิดดอกเบี้ยใน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3.50 </w:t>
      </w:r>
      <w:r w:rsidR="00323949" w:rsidRPr="00154B4A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455D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1C687C" w:rsidRPr="00154B4A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C455D8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BA5900"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2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F56E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DF56E7">
        <w:rPr>
          <w:rFonts w:asciiTheme="majorBidi" w:hAnsiTheme="majorBidi" w:cstheme="majorBidi"/>
          <w:color w:val="000000"/>
          <w:spacing w:val="-2"/>
          <w:sz w:val="28"/>
        </w:rPr>
        <w:t xml:space="preserve">50 - </w:t>
      </w:r>
      <w:r w:rsidR="00681FA3" w:rsidRPr="00154B4A">
        <w:rPr>
          <w:rFonts w:asciiTheme="majorBidi" w:hAnsiTheme="majorBidi" w:cstheme="majorBidi"/>
          <w:color w:val="000000"/>
          <w:spacing w:val="-2"/>
          <w:sz w:val="28"/>
        </w:rPr>
        <w:t>7.25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241D3DC9" w14:textId="6A030EA2" w:rsidR="00F53166" w:rsidRPr="002D5555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154B4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154B4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="00745CA3">
        <w:rPr>
          <w:rFonts w:asciiTheme="majorBidi" w:hAnsiTheme="majorBidi" w:cstheme="majorBidi"/>
          <w:color w:val="000000"/>
          <w:spacing w:val="-2"/>
          <w:sz w:val="28"/>
        </w:rPr>
        <w:t>4.50 - 7.50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BA5900"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="00BA5900"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A590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2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ร้อยละ </w:t>
      </w:r>
      <w:r w:rsidR="00681FA3">
        <w:rPr>
          <w:rFonts w:asciiTheme="majorBidi" w:hAnsiTheme="majorBidi" w:cstheme="majorBidi"/>
          <w:color w:val="000000"/>
          <w:spacing w:val="-2"/>
          <w:sz w:val="28"/>
        </w:rPr>
        <w:t xml:space="preserve">7.25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</w:p>
    <w:p w14:paraId="7A1A979D" w14:textId="1E38525A" w:rsidR="001150E3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9D265AB" w14:textId="3793051F" w:rsidR="00231BC6" w:rsidRPr="002D5555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02"/>
        <w:gridCol w:w="236"/>
        <w:gridCol w:w="4462"/>
      </w:tblGrid>
      <w:tr w:rsidR="00730929" w:rsidRPr="00202E90" w14:paraId="101BB661" w14:textId="77777777" w:rsidTr="00323949">
        <w:trPr>
          <w:trHeight w:val="20"/>
          <w:tblHeader/>
        </w:trPr>
        <w:tc>
          <w:tcPr>
            <w:tcW w:w="4302" w:type="dxa"/>
            <w:tcBorders>
              <w:bottom w:val="single" w:sz="4" w:space="0" w:color="auto"/>
            </w:tcBorders>
            <w:shd w:val="clear" w:color="auto" w:fill="auto"/>
          </w:tcPr>
          <w:p w14:paraId="292F340D" w14:textId="77777777" w:rsidR="00730929" w:rsidRPr="00202E90" w:rsidRDefault="00730929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br w:type="page"/>
            </w:r>
            <w:r w:rsidRPr="00202E90">
              <w:rPr>
                <w:rFonts w:asciiTheme="majorBidi" w:hAnsiTheme="majorBidi" w:cstheme="majorBidi"/>
                <w:b/>
                <w:sz w:val="28"/>
                <w:cs/>
              </w:rPr>
              <w:br w:type="page"/>
            </w:r>
            <w:r w:rsidRPr="00202E90">
              <w:rPr>
                <w:rFonts w:asciiTheme="majorBidi" w:hAnsiTheme="majorBidi" w:cstheme="majorBidi"/>
                <w:b/>
                <w:sz w:val="28"/>
                <w:cs/>
              </w:rPr>
              <w:br w:type="page"/>
            </w:r>
            <w:r w:rsidRPr="00202E90">
              <w:rPr>
                <w:rFonts w:asciiTheme="majorBidi" w:hAnsiTheme="majorBidi" w:cstheme="majorBidi"/>
                <w:sz w:val="28"/>
              </w:rPr>
              <w:br w:type="page"/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4954C566" w14:textId="77777777" w:rsidR="00730929" w:rsidRPr="00202E90" w:rsidRDefault="00730929" w:rsidP="00730929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62" w:type="dxa"/>
            <w:tcBorders>
              <w:bottom w:val="single" w:sz="4" w:space="0" w:color="auto"/>
            </w:tcBorders>
            <w:shd w:val="clear" w:color="auto" w:fill="auto"/>
          </w:tcPr>
          <w:p w14:paraId="1EB9EF43" w14:textId="263B3B0A" w:rsidR="00730929" w:rsidRPr="00202E90" w:rsidRDefault="0073092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</w:tr>
      <w:tr w:rsidR="00730929" w:rsidRPr="00202E90" w14:paraId="5420DD09" w14:textId="77777777" w:rsidTr="00323949">
        <w:trPr>
          <w:trHeight w:val="20"/>
        </w:trPr>
        <w:tc>
          <w:tcPr>
            <w:tcW w:w="4302" w:type="dxa"/>
            <w:tcBorders>
              <w:top w:val="single" w:sz="4" w:space="0" w:color="auto"/>
            </w:tcBorders>
            <w:shd w:val="clear" w:color="auto" w:fill="auto"/>
          </w:tcPr>
          <w:p w14:paraId="3A45E615" w14:textId="77777777" w:rsidR="00730929" w:rsidRPr="00202E90" w:rsidRDefault="00730929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767535C" w14:textId="77777777" w:rsidR="00730929" w:rsidRPr="00202E90" w:rsidRDefault="00730929" w:rsidP="00730929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</w:tcBorders>
            <w:shd w:val="clear" w:color="auto" w:fill="auto"/>
          </w:tcPr>
          <w:p w14:paraId="526C1BFB" w14:textId="5425C0EE" w:rsidR="00730929" w:rsidRPr="00202E90" w:rsidRDefault="0073092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30929" w:rsidRPr="00202E90" w14:paraId="128B939E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4F4791E2" w14:textId="77777777" w:rsidR="00730929" w:rsidRPr="00202E90" w:rsidRDefault="00730929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บริษัท เอ็ม โซลูชั่น จำกัด </w:t>
            </w:r>
          </w:p>
        </w:tc>
        <w:tc>
          <w:tcPr>
            <w:tcW w:w="236" w:type="dxa"/>
          </w:tcPr>
          <w:p w14:paraId="2F122A5B" w14:textId="77777777" w:rsidR="00730929" w:rsidRPr="00202E90" w:rsidRDefault="00730929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A1A1A9D" w14:textId="61F5D5A6" w:rsidR="00730929" w:rsidRPr="00202E90" w:rsidRDefault="00730929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30929" w:rsidRPr="00202E90" w14:paraId="5B50BC6E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0151CE24" w14:textId="77777777" w:rsidR="00730929" w:rsidRPr="00202E90" w:rsidRDefault="00730929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148725BB" w14:textId="77777777" w:rsidR="00730929" w:rsidRPr="00202E90" w:rsidRDefault="00730929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B3AE007" w14:textId="66EFB1DC" w:rsidR="00730929" w:rsidRPr="00202E90" w:rsidRDefault="00730929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30929" w:rsidRPr="00202E90" w14:paraId="64921137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27333575" w14:textId="77777777" w:rsidR="00730929" w:rsidRPr="00202E90" w:rsidRDefault="00730929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07B322D1" w14:textId="77777777" w:rsidR="00730929" w:rsidRPr="00202E90" w:rsidRDefault="00730929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356FDBB" w14:textId="1FBF447D" w:rsidR="00730929" w:rsidRPr="00202E90" w:rsidRDefault="00730929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30929" w:rsidRPr="00202E90" w14:paraId="320E75CB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4B9BDE8B" w14:textId="1AF7D59E" w:rsidR="00730929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="00730929"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A531E37" w14:textId="77777777" w:rsidR="00730929" w:rsidRPr="00202E90" w:rsidRDefault="00730929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50EE642" w14:textId="7E4B5043" w:rsidR="00730929" w:rsidRPr="00202E90" w:rsidRDefault="00730929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01AFA" w:rsidRPr="00202E90" w14:paraId="19FB8307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324FC847" w14:textId="4E62B124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0BDC47A8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CC4725E" w14:textId="1B263F74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C01AFA" w:rsidRPr="00202E90" w14:paraId="353E0241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796BDFB7" w14:textId="7D35DA7C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01842043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AB9F846" w14:textId="5E54C3A5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C01AFA" w:rsidRPr="00202E90" w14:paraId="17052692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56CC9506" w14:textId="313ABD62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70B15763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4A9C2F4" w14:textId="12162AFC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C01AFA" w:rsidRPr="00202E90" w14:paraId="7662CFD5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11BF0586" w14:textId="61A0DF66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236" w:type="dxa"/>
          </w:tcPr>
          <w:p w14:paraId="6586864C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D43F481" w14:textId="731CDD8B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C01AFA" w:rsidRPr="00202E90" w14:paraId="17E51D34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18C667E2" w14:textId="0F04360E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106FEAF5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B88F3E9" w14:textId="52390502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เอ็มเนอร์ยี่ จำกัด</w:t>
            </w:r>
          </w:p>
        </w:tc>
      </w:tr>
      <w:tr w:rsidR="00C01AFA" w:rsidRPr="00202E90" w14:paraId="4DEFED35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04AD2217" w14:textId="47FD0513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อีโค เอ็นเนอร์ยี กรุ๊ป คอร์เปอเรชั่น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066B13B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5E3FACF" w14:textId="54A53F09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เอ็มเนอร์ยี่ จำกัด</w:t>
            </w:r>
          </w:p>
        </w:tc>
      </w:tr>
      <w:tr w:rsidR="00C01AFA" w:rsidRPr="00202E90" w14:paraId="7A038785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0965AA65" w14:textId="023234A8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EDC6384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5411865" w14:textId="2D1F7ED5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เอ็มเนอร์ยี่ จำกัด</w:t>
            </w:r>
          </w:p>
        </w:tc>
      </w:tr>
      <w:tr w:rsidR="006E4B75" w:rsidRPr="00202E90" w14:paraId="6A44D930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041ED92F" w14:textId="5FF151E0" w:rsidR="006E4B75" w:rsidRPr="00202E90" w:rsidRDefault="006E4B75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อี</w:t>
            </w:r>
            <w:r w:rsidR="0074778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อาร์</w:t>
            </w:r>
            <w:r w:rsidR="0074778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วี อินเตอร์เนชั่นแนล จำกัด</w:t>
            </w:r>
          </w:p>
        </w:tc>
        <w:tc>
          <w:tcPr>
            <w:tcW w:w="236" w:type="dxa"/>
          </w:tcPr>
          <w:p w14:paraId="2E7E9114" w14:textId="77777777" w:rsidR="006E4B75" w:rsidRPr="00202E90" w:rsidRDefault="006E4B75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8907E29" w14:textId="34ABFBA9" w:rsidR="006E4B75" w:rsidRPr="00202E90" w:rsidRDefault="006E4B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เอ็มเนอร์ยี่ จำกัด</w:t>
            </w:r>
          </w:p>
        </w:tc>
      </w:tr>
      <w:tr w:rsidR="00C01AFA" w:rsidRPr="00202E90" w14:paraId="608383DE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48B8C20B" w14:textId="4E961DAE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ประชารัฐชีวมวล แม่ลาน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A969AB8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D5E595F" w14:textId="6AB7B61B" w:rsidR="00C01AFA" w:rsidRPr="00202E90" w:rsidRDefault="00C01AFA" w:rsidP="00E3001F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อีโค เอ็นเนอร์ยี กรุ๊ป คอร์เปอเรชั่น จำกัด</w:t>
            </w:r>
          </w:p>
        </w:tc>
      </w:tr>
      <w:tr w:rsidR="00C01AFA" w:rsidRPr="00202E90" w14:paraId="406CBF44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43135059" w14:textId="2C6654FD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ประชารัฐชีวมวล บังนังสตา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113D720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A62067B" w14:textId="18C8EF5B" w:rsidR="00C01AFA" w:rsidRPr="00202E90" w:rsidRDefault="00C01AFA" w:rsidP="00E3001F">
            <w:pPr>
              <w:ind w:left="211" w:hanging="211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อีโค เอ็นเนอร์ยี กรุ๊ป คอร์เปอเรชั่น จำกัด</w:t>
            </w:r>
          </w:p>
        </w:tc>
      </w:tr>
      <w:tr w:rsidR="00C01AFA" w:rsidRPr="00202E90" w14:paraId="34301BF5" w14:textId="77777777" w:rsidTr="00AF5D69">
        <w:trPr>
          <w:trHeight w:val="20"/>
        </w:trPr>
        <w:tc>
          <w:tcPr>
            <w:tcW w:w="4302" w:type="dxa"/>
            <w:shd w:val="clear" w:color="auto" w:fill="auto"/>
          </w:tcPr>
          <w:p w14:paraId="461E8396" w14:textId="7FE60DD0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23E15FB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4A01C14" w14:textId="7C869F54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01AFA" w:rsidRPr="00202E90" w14:paraId="58239736" w14:textId="77777777" w:rsidTr="00AF5D69">
        <w:trPr>
          <w:trHeight w:val="20"/>
        </w:trPr>
        <w:tc>
          <w:tcPr>
            <w:tcW w:w="4302" w:type="dxa"/>
            <w:shd w:val="clear" w:color="auto" w:fill="auto"/>
          </w:tcPr>
          <w:p w14:paraId="13AC8886" w14:textId="0A49541C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ยูนิเวอร์แซล เวสต์ แมเนจเม้นท์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810EC1E" w14:textId="77777777" w:rsidR="00C01AFA" w:rsidRPr="00202E90" w:rsidRDefault="00C01AFA" w:rsidP="00730929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93F6E67" w14:textId="535408B1" w:rsidR="00C01AFA" w:rsidRPr="00202E90" w:rsidRDefault="00C01AF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01AFA" w:rsidRPr="00202E90" w14:paraId="1B8719FD" w14:textId="77777777" w:rsidTr="00AF5D69">
        <w:trPr>
          <w:trHeight w:val="20"/>
        </w:trPr>
        <w:tc>
          <w:tcPr>
            <w:tcW w:w="4302" w:type="dxa"/>
            <w:shd w:val="clear" w:color="auto" w:fill="auto"/>
          </w:tcPr>
          <w:p w14:paraId="4712800F" w14:textId="43901010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เอเชีย เวสต์ แมนเน็จเม้นท์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B50653B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7E0EC11" w14:textId="0C29DD81" w:rsidR="00C01AFA" w:rsidRPr="00202E90" w:rsidRDefault="00C01AFA" w:rsidP="00AF5D69">
            <w:pPr>
              <w:ind w:left="215" w:hanging="215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C01AFA" w:rsidRPr="00202E90" w14:paraId="7A93CC98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50954CBA" w14:textId="11CB8790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เอเชีย รีไซเคิล เทคโนโลยี จำกัด</w:t>
            </w:r>
            <w:r w:rsidRPr="00202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E8AD028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8E838F8" w14:textId="008A0D9A" w:rsidR="00C01AFA" w:rsidRPr="00202E90" w:rsidRDefault="00C01AFA" w:rsidP="00AF5D69">
            <w:pPr>
              <w:ind w:left="215" w:hanging="215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C01AFA" w:rsidRPr="00202E90" w14:paraId="337F7B4E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4A9774AD" w14:textId="487AB775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3F7B6A11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17F8233" w14:textId="50F51DE0" w:rsidR="00C01AFA" w:rsidRPr="00202E90" w:rsidRDefault="00C01AFA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ผู้ถือหุ้นของบริษัท พระแสงกรีน พาวเวอร์ จำกั</w:t>
            </w:r>
            <w:r w:rsidR="004252D5">
              <w:rPr>
                <w:rFonts w:asciiTheme="majorBidi" w:hAnsiTheme="majorBidi" w:cstheme="majorBidi" w:hint="cs"/>
                <w:sz w:val="28"/>
                <w:cs/>
              </w:rPr>
              <w:t xml:space="preserve">ด </w:t>
            </w:r>
            <w:r w:rsidR="004252D5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252D5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24B47" w:rsidRPr="00202E90" w14:paraId="62F66136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7A9C6443" w14:textId="6671C77A" w:rsidR="00C24B47" w:rsidRPr="00202E90" w:rsidRDefault="00C24B47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การจัดการสิ่งแวดล้อมหาดใหญ่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5CBF58EC" w14:textId="77777777" w:rsidR="00C24B47" w:rsidRPr="00202E90" w:rsidRDefault="00C24B47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9B31297" w14:textId="77777777" w:rsidR="005F1FFE" w:rsidRDefault="00C24B47" w:rsidP="00C24B47">
            <w:pPr>
              <w:ind w:left="210" w:hanging="210"/>
              <w:rPr>
                <w:rFonts w:asciiTheme="majorBidi" w:hAnsiTheme="majorBidi"/>
                <w:sz w:val="28"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ผู้ถือหุ้นของบริษัท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พระแสงกรีน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พาวเวอร์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3C335DE" w14:textId="59298A7F" w:rsidR="00C24B47" w:rsidRPr="00202E90" w:rsidRDefault="00C24B47" w:rsidP="00E251A8">
            <w:pPr>
              <w:ind w:left="300" w:hanging="90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01AFA" w:rsidRPr="00202E90" w14:paraId="1C1CF728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6775408C" w14:textId="7F69C9FA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300C6906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7AD23AA" w14:textId="15E813B0" w:rsidR="00C01AFA" w:rsidRPr="00202E90" w:rsidRDefault="00C01AFA">
            <w:pPr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กิจการร่วมค้า</w:t>
            </w:r>
          </w:p>
        </w:tc>
      </w:tr>
      <w:tr w:rsidR="00C24B47" w:rsidRPr="00202E90" w14:paraId="35BBFC63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264AB8A6" w14:textId="5BAA6388" w:rsidR="00C24B47" w:rsidRPr="00202E90" w:rsidRDefault="00C24B47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แซม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อินเวสเม้นท์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1B9A84CF" w14:textId="77777777" w:rsidR="00C24B47" w:rsidRPr="00202E90" w:rsidRDefault="00C24B47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100166D" w14:textId="77777777" w:rsidR="005F1FFE" w:rsidRDefault="00C24B47" w:rsidP="00C24B47">
            <w:pPr>
              <w:ind w:left="210" w:hanging="270"/>
              <w:rPr>
                <w:rFonts w:asciiTheme="majorBidi" w:hAnsiTheme="majorBidi"/>
                <w:sz w:val="28"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ผู้ถือหุ้นของบริษัท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แซม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วอเตอร์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ซัพพลาย</w:t>
            </w:r>
            <w:r w:rsidRPr="00C24B4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  <w:p w14:paraId="11E5BE23" w14:textId="4A5098BB" w:rsidR="00C24B47" w:rsidRPr="00202E90" w:rsidRDefault="00C24B47" w:rsidP="00E251A8">
            <w:pPr>
              <w:ind w:left="300" w:hanging="90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C24B47">
              <w:rPr>
                <w:rFonts w:asciiTheme="majorBidi" w:hAnsi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01AFA" w:rsidRPr="00202E90" w14:paraId="71B8633B" w14:textId="77777777" w:rsidTr="00323949">
        <w:trPr>
          <w:trHeight w:val="20"/>
        </w:trPr>
        <w:tc>
          <w:tcPr>
            <w:tcW w:w="4302" w:type="dxa"/>
            <w:shd w:val="clear" w:color="auto" w:fill="auto"/>
          </w:tcPr>
          <w:p w14:paraId="272619C3" w14:textId="7E97810F" w:rsidR="00C01AFA" w:rsidRPr="00202E90" w:rsidRDefault="00C01AFA" w:rsidP="0032394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236" w:type="dxa"/>
          </w:tcPr>
          <w:p w14:paraId="32FB0C0F" w14:textId="77777777" w:rsidR="00C01AFA" w:rsidRPr="00202E90" w:rsidRDefault="00C01AFA" w:rsidP="00730929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8720BC9" w14:textId="11B8EA96" w:rsidR="00C01AFA" w:rsidRPr="00202E90" w:rsidRDefault="00C01AFA" w:rsidP="00BE4BCF">
            <w:pPr>
              <w:ind w:left="215" w:right="-18" w:hanging="215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</w:t>
            </w:r>
            <w:r w:rsidR="001752BE">
              <w:rPr>
                <w:rFonts w:asciiTheme="majorBidi" w:hAnsiTheme="majorBidi" w:cstheme="majorBidi" w:hint="cs"/>
                <w:sz w:val="28"/>
                <w:cs/>
              </w:rPr>
              <w:t>ก</w:t>
            </w:r>
            <w:r w:rsidR="005064E6">
              <w:rPr>
                <w:rFonts w:asciiTheme="majorBidi" w:hAnsiTheme="majorBidi" w:cstheme="majorBidi" w:hint="cs"/>
                <w:sz w:val="28"/>
                <w:cs/>
              </w:rPr>
              <w:t>รรมการ</w:t>
            </w:r>
            <w:r w:rsidR="001752BE">
              <w:rPr>
                <w:rFonts w:asciiTheme="majorBidi" w:hAnsiTheme="majorBidi" w:cstheme="majorBidi" w:hint="cs"/>
                <w:sz w:val="28"/>
                <w:cs/>
              </w:rPr>
              <w:t>บริษัทร่วมกัน</w:t>
            </w:r>
          </w:p>
        </w:tc>
      </w:tr>
    </w:tbl>
    <w:p w14:paraId="547E7D91" w14:textId="724E6FDE" w:rsidR="00F53166" w:rsidRPr="002D5555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323949" w:rsidRPr="002D5555" w14:paraId="4C774CE3" w14:textId="77777777" w:rsidTr="00323949">
        <w:tc>
          <w:tcPr>
            <w:tcW w:w="4140" w:type="dxa"/>
          </w:tcPr>
          <w:p w14:paraId="3C1238CB" w14:textId="77777777" w:rsidR="00323949" w:rsidRPr="002D5555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2219A262" w14:textId="0A51BAE3" w:rsidR="00323949" w:rsidRPr="002D5555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2D5555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2D5555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2D5555" w14:paraId="54FC5D52" w14:textId="77777777" w:rsidTr="00323949">
        <w:tc>
          <w:tcPr>
            <w:tcW w:w="4140" w:type="dxa"/>
          </w:tcPr>
          <w:p w14:paraId="631CDF97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050863DD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2D5555" w14:paraId="26B64A3F" w14:textId="77777777" w:rsidTr="00323949">
        <w:tc>
          <w:tcPr>
            <w:tcW w:w="4140" w:type="dxa"/>
          </w:tcPr>
          <w:p w14:paraId="31FE71E4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D5555" w14:paraId="7978934E" w14:textId="77777777" w:rsidTr="00323949">
        <w:tc>
          <w:tcPr>
            <w:tcW w:w="4140" w:type="dxa"/>
          </w:tcPr>
          <w:p w14:paraId="2D28C23C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2D5555" w14:paraId="612D609A" w14:textId="77777777" w:rsidTr="00323949">
        <w:tc>
          <w:tcPr>
            <w:tcW w:w="4140" w:type="dxa"/>
          </w:tcPr>
          <w:p w14:paraId="3BBECB8B" w14:textId="3337BE23" w:rsidR="00F53166" w:rsidRPr="002D5555" w:rsidRDefault="009E4C64" w:rsidP="00B17AA6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</w:t>
            </w:r>
            <w:r w:rsidR="00B17AA6"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3166" w:rsidRPr="002D5555" w:rsidRDefault="00F53166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3166" w:rsidRPr="002D5555" w:rsidRDefault="00F53166" w:rsidP="003A49FB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461D88" w14:textId="77777777" w:rsidR="00F53166" w:rsidRPr="002D5555" w:rsidRDefault="00F53166" w:rsidP="003A49FB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2C3B" w:rsidRPr="002D5555" w14:paraId="76B3DA28" w14:textId="77777777" w:rsidTr="00323949">
        <w:tc>
          <w:tcPr>
            <w:tcW w:w="4140" w:type="dxa"/>
            <w:vAlign w:val="bottom"/>
          </w:tcPr>
          <w:p w14:paraId="03F93704" w14:textId="77777777" w:rsidR="00B92C3B" w:rsidRPr="002D5555" w:rsidRDefault="00B92C3B" w:rsidP="00860E1A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41C75EB5" w:rsidR="00B92C3B" w:rsidRPr="002D5555" w:rsidRDefault="00B92C3B" w:rsidP="00B92C3B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B92C3B" w:rsidRPr="002D5555" w:rsidRDefault="00B92C3B" w:rsidP="00B92C3B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77777777" w:rsidR="00B92C3B" w:rsidRPr="002D5555" w:rsidRDefault="00B92C3B" w:rsidP="00B92C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77777777" w:rsidR="00B92C3B" w:rsidRPr="002D5555" w:rsidRDefault="00B92C3B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0210DD7E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9841BE" w14:textId="77777777" w:rsidR="00B92C3B" w:rsidRPr="002D5555" w:rsidRDefault="00B92C3B" w:rsidP="00B92C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92C3B" w:rsidRPr="002D5555" w14:paraId="0383916A" w14:textId="77777777" w:rsidTr="00323949">
        <w:tc>
          <w:tcPr>
            <w:tcW w:w="4140" w:type="dxa"/>
            <w:vAlign w:val="bottom"/>
          </w:tcPr>
          <w:p w14:paraId="3220D55F" w14:textId="77777777" w:rsidR="00B92C3B" w:rsidRPr="002D5555" w:rsidRDefault="00B92C3B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677DD" w14:textId="5FB61A14" w:rsidR="00B92C3B" w:rsidRPr="002D5555" w:rsidRDefault="00B92C3B" w:rsidP="00B92C3B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778EA0" w14:textId="77777777" w:rsidR="00B92C3B" w:rsidRPr="002D5555" w:rsidRDefault="00B92C3B" w:rsidP="00B92C3B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FA2A7E" w14:textId="77777777" w:rsidR="00B92C3B" w:rsidRPr="002D5555" w:rsidRDefault="00B92C3B" w:rsidP="00B92C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15E76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AFA41" w14:textId="77777777" w:rsidR="00B92C3B" w:rsidRPr="002D5555" w:rsidRDefault="00B92C3B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F3E644B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CD5EC4" w14:textId="77777777" w:rsidR="00B92C3B" w:rsidRPr="002D5555" w:rsidRDefault="00B92C3B" w:rsidP="00B92C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92C3B" w:rsidRPr="002D5555" w14:paraId="749BACFE" w14:textId="77777777" w:rsidTr="00323949">
        <w:tc>
          <w:tcPr>
            <w:tcW w:w="4140" w:type="dxa"/>
          </w:tcPr>
          <w:p w14:paraId="633D1612" w14:textId="77777777" w:rsidR="00B92C3B" w:rsidRPr="002D5555" w:rsidRDefault="00B92C3B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5AB75" w14:textId="49FDFC68" w:rsidR="00B92C3B" w:rsidRPr="002D5555" w:rsidRDefault="00B92C3B" w:rsidP="00B92C3B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E06FE" w14:textId="77777777" w:rsidR="00B92C3B" w:rsidRPr="002D5555" w:rsidRDefault="00B92C3B" w:rsidP="00B92C3B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8BB85" w14:textId="77777777" w:rsidR="00B92C3B" w:rsidRPr="002D5555" w:rsidRDefault="00B92C3B" w:rsidP="00B92C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A95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69756" w14:textId="46FFD53A" w:rsidR="00B92C3B" w:rsidRPr="002D5555" w:rsidRDefault="00B92C3B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  <w:r w:rsidR="00C24B4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0" w:type="dxa"/>
          </w:tcPr>
          <w:p w14:paraId="64AB2A5A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B0A208" w14:textId="77777777" w:rsidR="00B92C3B" w:rsidRPr="002D5555" w:rsidRDefault="00B92C3B" w:rsidP="00B92C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92C3B" w:rsidRPr="002D5555" w14:paraId="29040E4F" w14:textId="77777777" w:rsidTr="00323949">
        <w:tc>
          <w:tcPr>
            <w:tcW w:w="4140" w:type="dxa"/>
          </w:tcPr>
          <w:p w14:paraId="4409C4F1" w14:textId="77777777" w:rsidR="00B92C3B" w:rsidRPr="002D5555" w:rsidRDefault="00B92C3B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E887E" w14:textId="6CCB21CC" w:rsidR="00B92C3B" w:rsidRPr="002D5555" w:rsidRDefault="00B92C3B" w:rsidP="00B92C3B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4440EE" w14:textId="77777777" w:rsidR="00B92C3B" w:rsidRPr="002D5555" w:rsidRDefault="00B92C3B" w:rsidP="00B92C3B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069" w14:textId="77777777" w:rsidR="00B92C3B" w:rsidRPr="002D5555" w:rsidRDefault="00B92C3B" w:rsidP="00B92C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E86D4E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999B5" w14:textId="77777777" w:rsidR="00B92C3B" w:rsidRPr="002D5555" w:rsidRDefault="00B92C3B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4AF50F37" w14:textId="77777777" w:rsidR="00B92C3B" w:rsidRPr="002D5555" w:rsidRDefault="00B92C3B" w:rsidP="00B92C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B20A0C" w14:textId="77777777" w:rsidR="00B92C3B" w:rsidRPr="002D5555" w:rsidRDefault="00B92C3B" w:rsidP="00B92C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53166" w:rsidRPr="002D5555" w14:paraId="747CF5AC" w14:textId="77777777" w:rsidTr="00323949">
        <w:tc>
          <w:tcPr>
            <w:tcW w:w="4140" w:type="dxa"/>
            <w:vAlign w:val="bottom"/>
          </w:tcPr>
          <w:p w14:paraId="5E454F11" w14:textId="77777777" w:rsidR="00F53166" w:rsidRPr="002D5555" w:rsidRDefault="00F53166">
            <w:pPr>
              <w:ind w:left="2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34F3C2" w14:textId="77777777" w:rsidR="00F53166" w:rsidRPr="002D5555" w:rsidRDefault="00F53166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88C5E5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E424E0" w14:textId="77777777" w:rsidR="00F53166" w:rsidRPr="002D5555" w:rsidRDefault="00F53166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B90CE9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7C8A6" w14:textId="77777777" w:rsidR="00F53166" w:rsidRPr="002D5555" w:rsidRDefault="00F53166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6FC237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4FF0C9" w14:textId="77777777" w:rsidR="00F53166" w:rsidRPr="002D5555" w:rsidRDefault="00F53166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2D5555" w14:paraId="137CA101" w14:textId="77777777" w:rsidTr="00323949">
        <w:tc>
          <w:tcPr>
            <w:tcW w:w="4140" w:type="dxa"/>
            <w:vAlign w:val="bottom"/>
          </w:tcPr>
          <w:p w14:paraId="5A61CE6E" w14:textId="77777777" w:rsidR="00F53166" w:rsidRPr="002D5555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E7DCA" w14:textId="77777777" w:rsidR="00F53166" w:rsidRPr="002D5555" w:rsidRDefault="00F53166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2BBB8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AA04" w14:textId="77777777" w:rsidR="00F53166" w:rsidRPr="002D5555" w:rsidRDefault="00F53166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FD593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8A91F" w14:textId="77777777" w:rsidR="00F53166" w:rsidRPr="002D5555" w:rsidRDefault="00F53166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50806ED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35B4DD" w14:textId="77777777" w:rsidR="00F53166" w:rsidRPr="002D5555" w:rsidRDefault="00F53166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736C2" w:rsidRPr="002D5555" w14:paraId="5248A42F" w14:textId="77777777" w:rsidTr="00323949">
        <w:tc>
          <w:tcPr>
            <w:tcW w:w="4140" w:type="dxa"/>
            <w:vAlign w:val="bottom"/>
          </w:tcPr>
          <w:p w14:paraId="7151E4B5" w14:textId="7A1DCDAC" w:rsidR="00C736C2" w:rsidRPr="00C736C2" w:rsidRDefault="00C736C2" w:rsidP="00860E1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6C2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FECFC" w14:textId="3C4430FB" w:rsidR="00C736C2" w:rsidRPr="002D5555" w:rsidRDefault="00C736C2" w:rsidP="00C736C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6F37BDA" w14:textId="77777777" w:rsidR="00C736C2" w:rsidRPr="002D5555" w:rsidRDefault="00C736C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4138" w14:textId="1F17D1E5" w:rsidR="00C736C2" w:rsidRPr="002D5555" w:rsidRDefault="00C736C2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49F842" w14:textId="77777777" w:rsidR="00C736C2" w:rsidRPr="002D5555" w:rsidRDefault="00C736C2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5B9A4" w14:textId="6FDC0752" w:rsidR="00C736C2" w:rsidRPr="002D5555" w:rsidRDefault="00C736C2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66FB53A" w14:textId="77777777" w:rsidR="00C736C2" w:rsidRPr="002D5555" w:rsidRDefault="00C736C2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88343C" w14:textId="6711B96A" w:rsidR="00C736C2" w:rsidRPr="002D5555" w:rsidRDefault="00C736C2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D5555" w14:paraId="0AE868CB" w14:textId="77777777" w:rsidTr="005104B3">
        <w:tc>
          <w:tcPr>
            <w:tcW w:w="4140" w:type="dxa"/>
            <w:vAlign w:val="bottom"/>
          </w:tcPr>
          <w:p w14:paraId="30ACB755" w14:textId="77777777" w:rsidR="00C24B47" w:rsidRPr="002D5555" w:rsidRDefault="00C24B47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81E77" w14:textId="044A5A6C" w:rsidR="00C24B47" w:rsidRPr="002D5555" w:rsidRDefault="00C24B47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999C2FD" w14:textId="77777777" w:rsidR="00C24B47" w:rsidRPr="002D5555" w:rsidRDefault="00C24B47" w:rsidP="00C24B4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F14E3C" w14:textId="670AA891" w:rsidR="00C24B47" w:rsidRPr="002D5555" w:rsidRDefault="00C24B47" w:rsidP="00C24B4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9A62D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7C8C32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D2414" w14:textId="77777777" w:rsidR="00C24B47" w:rsidRPr="002D5555" w:rsidRDefault="00C24B47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27758D73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8B00B3" w14:textId="77777777" w:rsidR="00C24B47" w:rsidRPr="002D5555" w:rsidRDefault="00C24B47" w:rsidP="00C24B47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D5555" w14:paraId="34995E27" w14:textId="77777777" w:rsidTr="005104B3">
        <w:tc>
          <w:tcPr>
            <w:tcW w:w="4140" w:type="dxa"/>
            <w:vAlign w:val="bottom"/>
          </w:tcPr>
          <w:p w14:paraId="0456F515" w14:textId="77777777" w:rsidR="00C24B47" w:rsidRPr="002D5555" w:rsidRDefault="00C24B47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AFB6B" w14:textId="261366A8" w:rsidR="00C24B47" w:rsidRPr="002D5555" w:rsidRDefault="00C24B47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E471027" w14:textId="77777777" w:rsidR="00C24B47" w:rsidRPr="002D5555" w:rsidRDefault="00C24B47" w:rsidP="00C24B4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15588A" w14:textId="473396D8" w:rsidR="00C24B47" w:rsidRPr="002D5555" w:rsidRDefault="00C24B47" w:rsidP="00C24B4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9A62D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625D5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2D521" w14:textId="77777777" w:rsidR="00C24B47" w:rsidRPr="002D5555" w:rsidRDefault="00C24B47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180" w:type="dxa"/>
          </w:tcPr>
          <w:p w14:paraId="22739900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1EC805" w14:textId="77777777" w:rsidR="00C24B47" w:rsidRPr="002D5555" w:rsidRDefault="00C24B47" w:rsidP="00C24B47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D5555" w14:paraId="24E95D47" w14:textId="77777777" w:rsidTr="005104B3">
        <w:tc>
          <w:tcPr>
            <w:tcW w:w="4140" w:type="dxa"/>
            <w:vAlign w:val="bottom"/>
          </w:tcPr>
          <w:p w14:paraId="45B4601B" w14:textId="77777777" w:rsidR="00C24B47" w:rsidRPr="002D5555" w:rsidRDefault="00C24B47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3E7600" w14:textId="72A0EA0C" w:rsidR="00C24B47" w:rsidRPr="002D5555" w:rsidRDefault="009666E9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DB30B1" w14:textId="77777777" w:rsidR="00C24B47" w:rsidRPr="002D5555" w:rsidRDefault="00C24B47" w:rsidP="00C24B4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50080F" w14:textId="16403B74" w:rsidR="00C24B47" w:rsidRPr="002D5555" w:rsidRDefault="00C24B47" w:rsidP="00C24B4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9A62D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70EDB5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FF041" w14:textId="77777777" w:rsidR="00C24B47" w:rsidRPr="002D5555" w:rsidRDefault="00C24B47" w:rsidP="00C24B4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D76BA2" w14:textId="77777777" w:rsidR="00C24B47" w:rsidRPr="002D5555" w:rsidRDefault="00C24B47" w:rsidP="00C24B4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50B3AD0" w14:textId="6EAEE209" w:rsidR="00C24B47" w:rsidRPr="002D5555" w:rsidRDefault="0094046A" w:rsidP="00C24B47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166" w:rsidRPr="002D5555" w14:paraId="23660C18" w14:textId="77777777" w:rsidTr="00323949">
        <w:tc>
          <w:tcPr>
            <w:tcW w:w="4140" w:type="dxa"/>
            <w:vAlign w:val="bottom"/>
          </w:tcPr>
          <w:p w14:paraId="6B82FBB0" w14:textId="77777777" w:rsidR="00F53166" w:rsidRPr="002D5555" w:rsidRDefault="00F53166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37203" w14:textId="77777777" w:rsidR="00F53166" w:rsidRPr="002D5555" w:rsidRDefault="00F53166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9D056E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0C8507" w14:textId="77777777" w:rsidR="00F53166" w:rsidRPr="002D5555" w:rsidRDefault="00F53166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EA92A7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38645" w14:textId="77777777" w:rsidR="00F53166" w:rsidRPr="002D5555" w:rsidRDefault="00F53166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E926FA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2F4E45" w14:textId="77777777" w:rsidR="00F53166" w:rsidRPr="002D5555" w:rsidRDefault="00F53166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53166" w:rsidRPr="002D5555" w14:paraId="64BAF311" w14:textId="77777777" w:rsidTr="00323949">
        <w:tc>
          <w:tcPr>
            <w:tcW w:w="4140" w:type="dxa"/>
            <w:vAlign w:val="bottom"/>
          </w:tcPr>
          <w:p w14:paraId="6AA8367D" w14:textId="77777777" w:rsidR="00F53166" w:rsidRPr="002D5555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F53166" w:rsidRPr="002D5555" w:rsidRDefault="00F53166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F53166" w:rsidRPr="002D5555" w:rsidRDefault="00F5316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F53166" w:rsidRPr="002D5555" w:rsidRDefault="00F53166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F53166" w:rsidRPr="002D5555" w:rsidRDefault="00F53166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5FE86C" w14:textId="77777777" w:rsidR="00F53166" w:rsidRPr="002D5555" w:rsidRDefault="00F53166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2D5555" w14:paraId="0C036B64" w14:textId="77777777" w:rsidTr="00323949">
        <w:trPr>
          <w:trHeight w:val="68"/>
        </w:trPr>
        <w:tc>
          <w:tcPr>
            <w:tcW w:w="4140" w:type="dxa"/>
            <w:vAlign w:val="bottom"/>
          </w:tcPr>
          <w:p w14:paraId="4499060D" w14:textId="77777777" w:rsidR="00F53166" w:rsidRPr="002D5555" w:rsidRDefault="009E4C64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ซื้อสินค้าและค่าใช้จ่ายในการบริการ/ผลิต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03A24A8C" w:rsidR="00F53166" w:rsidRPr="002D5555" w:rsidRDefault="009666E9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F53166" w:rsidRPr="002D5555" w:rsidRDefault="00F5316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7777777" w:rsidR="00F53166" w:rsidRPr="002D5555" w:rsidRDefault="009E4C64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F53166" w:rsidRPr="002D5555" w:rsidRDefault="00F53166" w:rsidP="00BA5900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77777777" w:rsidR="00F53166" w:rsidRPr="002D5555" w:rsidRDefault="009E4C64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8AAA810" w14:textId="77777777" w:rsidR="00F53166" w:rsidRPr="002D5555" w:rsidRDefault="00F53166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F00459" w14:textId="77777777" w:rsidR="00F53166" w:rsidRPr="002D5555" w:rsidRDefault="009E4C64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569D1" w:rsidRPr="002D5555" w14:paraId="7772025A" w14:textId="77777777" w:rsidTr="00323949">
        <w:trPr>
          <w:trHeight w:val="68"/>
        </w:trPr>
        <w:tc>
          <w:tcPr>
            <w:tcW w:w="4140" w:type="dxa"/>
            <w:vAlign w:val="bottom"/>
          </w:tcPr>
          <w:p w14:paraId="729D7913" w14:textId="08ABAD76" w:rsidR="000569D1" w:rsidRPr="002D5555" w:rsidRDefault="000569D1" w:rsidP="00860E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AB36F" w14:textId="37CE15FF" w:rsidR="000569D1" w:rsidRDefault="000569D1" w:rsidP="00B92C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026198" w14:textId="77777777" w:rsidR="000569D1" w:rsidRPr="002D5555" w:rsidRDefault="000569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66EDDD" w14:textId="782EBAFD" w:rsidR="000569D1" w:rsidRPr="002D5555" w:rsidRDefault="000569D1" w:rsidP="0032394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C03BD5" w14:textId="77777777" w:rsidR="000569D1" w:rsidRPr="002D5555" w:rsidRDefault="000569D1" w:rsidP="00BA5900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440A9" w14:textId="33C87692" w:rsidR="000569D1" w:rsidRPr="002D5555" w:rsidRDefault="000569D1" w:rsidP="003A49F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2F1448C" w14:textId="77777777" w:rsidR="000569D1" w:rsidRPr="002D5555" w:rsidRDefault="000569D1" w:rsidP="00BA590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DF8EB2" w14:textId="2C797FDB" w:rsidR="000569D1" w:rsidRPr="002D5555" w:rsidRDefault="000569D1" w:rsidP="003A49F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797A54B2" w14:textId="5BC3756C" w:rsidR="00860E1A" w:rsidRDefault="00860E1A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47C922A" w14:textId="6A003E9B" w:rsidR="00CB6E93" w:rsidRDefault="00CB6E93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6EA923" w14:textId="7E5B5B9C" w:rsidR="00CB6E93" w:rsidRDefault="00CB6E93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1D65CD8" w14:textId="67B496F8" w:rsidR="00CB6E93" w:rsidRDefault="00CB6E93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6109365" w14:textId="14F3415E" w:rsidR="00CB6E93" w:rsidRDefault="00CB6E93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1F650D" w14:textId="77777777" w:rsidR="00CB6E93" w:rsidRDefault="00CB6E93" w:rsidP="004252D5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5A076C" w14:textId="4D7E1862" w:rsidR="00F53166" w:rsidRPr="002D5555" w:rsidRDefault="009E4C64" w:rsidP="000D2630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990"/>
      </w:tblGrid>
      <w:tr w:rsidR="00F53166" w:rsidRPr="002D5555" w14:paraId="5D3D05D3" w14:textId="77777777" w:rsidTr="00B93F91">
        <w:trPr>
          <w:tblHeader/>
        </w:trPr>
        <w:tc>
          <w:tcPr>
            <w:tcW w:w="4230" w:type="dxa"/>
            <w:shd w:val="clear" w:color="auto" w:fill="auto"/>
          </w:tcPr>
          <w:p w14:paraId="39BF548E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F7F107B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810C8C" w14:textId="77777777" w:rsidR="00F53166" w:rsidRPr="002D5555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2D5555" w14:paraId="55ED69B6" w14:textId="77777777" w:rsidTr="00B93F91">
        <w:trPr>
          <w:tblHeader/>
        </w:trPr>
        <w:tc>
          <w:tcPr>
            <w:tcW w:w="4230" w:type="dxa"/>
            <w:shd w:val="clear" w:color="auto" w:fill="auto"/>
          </w:tcPr>
          <w:p w14:paraId="330838BD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D5555" w14:paraId="336EF36A" w14:textId="77777777" w:rsidTr="00B93F91">
        <w:trPr>
          <w:tblHeader/>
        </w:trPr>
        <w:tc>
          <w:tcPr>
            <w:tcW w:w="4230" w:type="dxa"/>
            <w:shd w:val="clear" w:color="auto" w:fill="auto"/>
          </w:tcPr>
          <w:p w14:paraId="1BF5E8EE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2D5555" w14:paraId="293FE705" w14:textId="77777777" w:rsidTr="00B93F91">
        <w:trPr>
          <w:tblHeader/>
        </w:trPr>
        <w:tc>
          <w:tcPr>
            <w:tcW w:w="4230" w:type="dxa"/>
            <w:shd w:val="clear" w:color="auto" w:fill="auto"/>
          </w:tcPr>
          <w:p w14:paraId="0613CC25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836CA9C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2D5555" w14:paraId="48B06BBA" w14:textId="77777777" w:rsidTr="00B93F91">
        <w:tc>
          <w:tcPr>
            <w:tcW w:w="4230" w:type="dxa"/>
            <w:shd w:val="clear" w:color="auto" w:fill="auto"/>
            <w:vAlign w:val="bottom"/>
          </w:tcPr>
          <w:p w14:paraId="665E98A7" w14:textId="11D6D2AD" w:rsidR="00F53166" w:rsidRPr="002D5555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="003C1C7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</w:t>
            </w:r>
            <w:r w:rsidR="003C1C7F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860E1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9</w:t>
            </w:r>
            <w:r w:rsidR="003C1C7F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3FBC2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18113A09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5B3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EC7652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FD508" w14:textId="77777777" w:rsidR="00F53166" w:rsidRPr="002D5555" w:rsidRDefault="00F53166" w:rsidP="003A49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5F1DB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BA64" w14:textId="77777777" w:rsidR="00F53166" w:rsidRPr="002D5555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36DAC" w:rsidRPr="002D5555" w14:paraId="58E5B6D7" w14:textId="77777777" w:rsidTr="00B93F91">
        <w:tc>
          <w:tcPr>
            <w:tcW w:w="4230" w:type="dxa"/>
            <w:shd w:val="clear" w:color="auto" w:fill="auto"/>
            <w:vAlign w:val="bottom"/>
          </w:tcPr>
          <w:p w14:paraId="71089110" w14:textId="77777777" w:rsidR="00936DAC" w:rsidRPr="002D5555" w:rsidRDefault="00936DAC" w:rsidP="00860E1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1AD48F1" w14:textId="7F4BCD59" w:rsidR="00936DAC" w:rsidRPr="002D5555" w:rsidRDefault="00936DAC" w:rsidP="00936DAC">
            <w:pPr>
              <w:tabs>
                <w:tab w:val="decimal" w:pos="55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47A4C1" w14:textId="77777777" w:rsidR="00936DAC" w:rsidRPr="002D5555" w:rsidRDefault="00936DAC" w:rsidP="00936DAC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D9EF91" w14:textId="77777777" w:rsidR="00936DAC" w:rsidRPr="002D5555" w:rsidRDefault="00936DAC" w:rsidP="00936DAC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1FF6B7" w14:textId="77777777" w:rsidR="00936DAC" w:rsidRPr="002D5555" w:rsidRDefault="00936DAC" w:rsidP="00936DAC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CB5CC8" w14:textId="3261928D" w:rsidR="00936DAC" w:rsidRPr="008B74AF" w:rsidRDefault="00936DAC" w:rsidP="00936DAC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B74AF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08D2AF85" w14:textId="77777777" w:rsidR="00936DAC" w:rsidRPr="002D5555" w:rsidRDefault="00936DAC" w:rsidP="00936DAC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12ED9E" w14:textId="365C92A7" w:rsidR="00936DAC" w:rsidRPr="002D5555" w:rsidRDefault="00936DAC" w:rsidP="00936DAC">
            <w:pPr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D5555" w14:paraId="55BA7FC3" w14:textId="77777777" w:rsidTr="00B93F91">
        <w:tc>
          <w:tcPr>
            <w:tcW w:w="4230" w:type="dxa"/>
            <w:shd w:val="clear" w:color="auto" w:fill="auto"/>
            <w:vAlign w:val="bottom"/>
          </w:tcPr>
          <w:p w14:paraId="7400758A" w14:textId="0ABC5E55" w:rsidR="00C24B47" w:rsidRPr="002D5555" w:rsidRDefault="00C24B47" w:rsidP="00860E1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0AA1F99" w14:textId="2B1DC403" w:rsidR="00C24B47" w:rsidRPr="002D5555" w:rsidRDefault="00C24B47" w:rsidP="00C24B47">
            <w:pPr>
              <w:tabs>
                <w:tab w:val="decimal" w:pos="55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1,528</w:t>
            </w:r>
          </w:p>
        </w:tc>
        <w:tc>
          <w:tcPr>
            <w:tcW w:w="180" w:type="dxa"/>
            <w:shd w:val="clear" w:color="auto" w:fill="auto"/>
          </w:tcPr>
          <w:p w14:paraId="298B2326" w14:textId="77777777" w:rsidR="00C24B47" w:rsidRPr="002D5555" w:rsidRDefault="00C24B47" w:rsidP="00C24B47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0383A" w14:textId="2FF5723F" w:rsidR="00C24B47" w:rsidRPr="002D5555" w:rsidRDefault="00C24B47" w:rsidP="00C24B4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09F797" w14:textId="77777777" w:rsidR="00C24B47" w:rsidRPr="002D5555" w:rsidRDefault="00C24B47" w:rsidP="00C24B47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6C32A0" w14:textId="762C957A" w:rsidR="00C24B47" w:rsidRPr="008B74AF" w:rsidRDefault="00C24B47" w:rsidP="00C24B47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EE4A4" w14:textId="77777777" w:rsidR="00C24B47" w:rsidRPr="002D5555" w:rsidRDefault="00C24B47" w:rsidP="00C24B47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62A1D" w14:textId="276F6B2C" w:rsidR="00C24B47" w:rsidRPr="002D5555" w:rsidRDefault="00C24B47" w:rsidP="00C24B47">
            <w:pPr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02E90" w14:paraId="1482FEDE" w14:textId="77777777" w:rsidTr="00B93F91">
        <w:tc>
          <w:tcPr>
            <w:tcW w:w="4230" w:type="dxa"/>
            <w:shd w:val="clear" w:color="auto" w:fill="auto"/>
            <w:vAlign w:val="bottom"/>
          </w:tcPr>
          <w:p w14:paraId="64B7B960" w14:textId="47C3DC9E" w:rsidR="00C24B47" w:rsidRPr="002D5555" w:rsidRDefault="00C24B47" w:rsidP="00860E1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7125" w14:textId="56ECEBA6" w:rsidR="00C24B47" w:rsidRPr="002D5555" w:rsidRDefault="00C24B47" w:rsidP="00C24B47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163D">
              <w:rPr>
                <w:rFonts w:asciiTheme="majorBidi" w:hAnsiTheme="majorBidi" w:cstheme="majorBidi"/>
                <w:b/>
                <w:bCs/>
                <w:sz w:val="28"/>
              </w:rPr>
              <w:t>1,528</w:t>
            </w:r>
          </w:p>
        </w:tc>
        <w:tc>
          <w:tcPr>
            <w:tcW w:w="180" w:type="dxa"/>
            <w:shd w:val="clear" w:color="auto" w:fill="auto"/>
          </w:tcPr>
          <w:p w14:paraId="06C30544" w14:textId="77777777" w:rsidR="00C24B47" w:rsidRPr="002D5555" w:rsidRDefault="00C24B47" w:rsidP="00C24B47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4F91B" w14:textId="77777777" w:rsidR="00C24B47" w:rsidRPr="002D5555" w:rsidRDefault="00C24B47" w:rsidP="00C24B4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517030" w14:textId="77777777" w:rsidR="00C24B47" w:rsidRPr="002D5555" w:rsidRDefault="00C24B47" w:rsidP="00C24B47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6AE12" w14:textId="0670EF9A" w:rsidR="00C24B47" w:rsidRPr="008B74AF" w:rsidRDefault="00C24B47" w:rsidP="00C24B47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74A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65559C6B" w14:textId="77777777" w:rsidR="00C24B47" w:rsidRPr="002D5555" w:rsidRDefault="00C24B47" w:rsidP="00C24B47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007A" w14:textId="1C8A0AC3" w:rsidR="00C24B47" w:rsidRPr="002D5555" w:rsidRDefault="00C24B47" w:rsidP="00C24B47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59637BF" w14:textId="77777777" w:rsidR="004252D5" w:rsidRPr="00202E90" w:rsidRDefault="004252D5">
      <w:pPr>
        <w:rPr>
          <w:rFonts w:asciiTheme="majorBidi" w:hAnsiTheme="majorBidi" w:cstheme="majorBidi"/>
          <w:sz w:val="28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80"/>
        <w:gridCol w:w="180"/>
        <w:gridCol w:w="1080"/>
        <w:gridCol w:w="181"/>
        <w:gridCol w:w="990"/>
        <w:gridCol w:w="180"/>
        <w:gridCol w:w="1080"/>
      </w:tblGrid>
      <w:tr w:rsidR="00F53166" w:rsidRPr="00202E90" w14:paraId="74BDB7E5" w14:textId="77777777" w:rsidTr="0094046A">
        <w:tc>
          <w:tcPr>
            <w:tcW w:w="4229" w:type="dxa"/>
            <w:shd w:val="clear" w:color="auto" w:fill="auto"/>
            <w:vAlign w:val="bottom"/>
          </w:tcPr>
          <w:p w14:paraId="191F9415" w14:textId="0019FB59" w:rsidR="00F53166" w:rsidRPr="002D5555" w:rsidRDefault="009E4C64" w:rsidP="00BA5900">
            <w:pPr>
              <w:ind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="003C1C7F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860E1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9</w:t>
            </w:r>
            <w:r w:rsidR="003C1C7F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0DA9BA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F53166" w:rsidRPr="002D5555" w:rsidRDefault="00F53166" w:rsidP="00C24B47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E1C584A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163F8E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F53166" w:rsidRPr="002D5555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C24B47" w:rsidRPr="00202E90" w14:paraId="3F20D69E" w14:textId="77777777" w:rsidTr="00B93F91">
        <w:tc>
          <w:tcPr>
            <w:tcW w:w="4229" w:type="dxa"/>
            <w:shd w:val="clear" w:color="auto" w:fill="auto"/>
            <w:vAlign w:val="bottom"/>
          </w:tcPr>
          <w:p w14:paraId="5864E68E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5C979DD1" w:rsidR="00C24B47" w:rsidRPr="00C24B47" w:rsidRDefault="00C24B47" w:rsidP="001257B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24B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2C3BEE" w14:textId="77777777" w:rsidR="00C24B47" w:rsidRPr="002D5555" w:rsidRDefault="00C24B47" w:rsidP="001257B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D21969" w14:textId="0CD79B1D" w:rsidR="00C24B47" w:rsidRPr="002D5555" w:rsidRDefault="00C24B47" w:rsidP="001257B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D75F981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48D0E" w14:textId="61F1BA69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17,300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C24B47" w:rsidRPr="002D5555" w:rsidRDefault="00C24B47" w:rsidP="00C24B47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5B2DC266" w:rsidR="00C24B47" w:rsidRPr="002D5555" w:rsidRDefault="00C24B47" w:rsidP="00C24B47">
            <w:pPr>
              <w:tabs>
                <w:tab w:val="decimal" w:pos="45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17,745</w:t>
            </w:r>
          </w:p>
        </w:tc>
      </w:tr>
      <w:tr w:rsidR="00C24B47" w:rsidRPr="00202E90" w14:paraId="41C7E80F" w14:textId="77777777" w:rsidTr="00B93F91">
        <w:tc>
          <w:tcPr>
            <w:tcW w:w="4229" w:type="dxa"/>
            <w:shd w:val="clear" w:color="auto" w:fill="auto"/>
            <w:vAlign w:val="bottom"/>
          </w:tcPr>
          <w:p w14:paraId="41C82C3C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4249A472" w:rsidR="00C24B47" w:rsidRPr="002D5555" w:rsidRDefault="00C24B47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2,474</w:t>
            </w:r>
          </w:p>
        </w:tc>
        <w:tc>
          <w:tcPr>
            <w:tcW w:w="180" w:type="dxa"/>
            <w:shd w:val="clear" w:color="auto" w:fill="auto"/>
          </w:tcPr>
          <w:p w14:paraId="09013C57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DFF7AB" w14:textId="2AEBF695" w:rsidR="00C24B47" w:rsidRPr="002D5555" w:rsidRDefault="00C24B47" w:rsidP="009404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2,375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30921DD6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5DE9BE" w14:textId="1ECC1A53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2,474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731045F7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2,373</w:t>
            </w:r>
          </w:p>
        </w:tc>
      </w:tr>
      <w:tr w:rsidR="00C24B47" w:rsidRPr="00202E90" w14:paraId="667557FE" w14:textId="77777777" w:rsidTr="00B93F91">
        <w:tc>
          <w:tcPr>
            <w:tcW w:w="4229" w:type="dxa"/>
            <w:shd w:val="clear" w:color="auto" w:fill="auto"/>
            <w:vAlign w:val="bottom"/>
          </w:tcPr>
          <w:p w14:paraId="289E47DB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1A5AA" w14:textId="715357A9" w:rsidR="00C24B47" w:rsidRPr="002D5555" w:rsidRDefault="00C24B47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52832FE1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E0C50" w14:textId="0E662AE0" w:rsidR="00C24B47" w:rsidRPr="002D5555" w:rsidRDefault="00C24B47" w:rsidP="009404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16,090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586E6C1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3BE19" w14:textId="47C0BB2A" w:rsidR="00C24B47" w:rsidRPr="002D5555" w:rsidRDefault="00C24B47" w:rsidP="00C24B47">
            <w:pPr>
              <w:tabs>
                <w:tab w:val="decimal" w:pos="55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D9DEF3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9063" w14:textId="3C4DE437" w:rsidR="00C24B47" w:rsidRPr="002D5555" w:rsidRDefault="00C24B47" w:rsidP="003609EF">
            <w:pPr>
              <w:tabs>
                <w:tab w:val="decimal" w:pos="900"/>
              </w:tabs>
              <w:ind w:left="-18" w:right="18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02E90" w14:paraId="15FD3F94" w14:textId="77777777" w:rsidTr="00B93F91">
        <w:tc>
          <w:tcPr>
            <w:tcW w:w="4229" w:type="dxa"/>
            <w:shd w:val="clear" w:color="auto" w:fill="auto"/>
            <w:vAlign w:val="center"/>
          </w:tcPr>
          <w:p w14:paraId="4B726443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095F" w14:textId="409933BD" w:rsidR="00C24B47" w:rsidRPr="002D5555" w:rsidRDefault="00C24B47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2,907</w:t>
            </w:r>
          </w:p>
        </w:tc>
        <w:tc>
          <w:tcPr>
            <w:tcW w:w="180" w:type="dxa"/>
            <w:shd w:val="clear" w:color="auto" w:fill="auto"/>
          </w:tcPr>
          <w:p w14:paraId="0D6FC255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55826" w14:textId="7342A18D" w:rsidR="00C24B47" w:rsidRPr="002D5555" w:rsidRDefault="00C24B47" w:rsidP="009404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18,465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823D41C" w14:textId="77777777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AC653" w14:textId="5606D3CF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19,774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6E56B6" w14:textId="77777777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9DA3B" w14:textId="02573B7C" w:rsidR="00C24B47" w:rsidRPr="002D555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20,118</w:t>
            </w:r>
          </w:p>
        </w:tc>
      </w:tr>
      <w:tr w:rsidR="00C24B47" w:rsidRPr="00202E90" w14:paraId="2020094C" w14:textId="77777777" w:rsidTr="00B93F91">
        <w:tc>
          <w:tcPr>
            <w:tcW w:w="4229" w:type="dxa"/>
            <w:shd w:val="clear" w:color="auto" w:fill="auto"/>
            <w:vAlign w:val="center"/>
          </w:tcPr>
          <w:p w14:paraId="7A3AB1E9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</w:rPr>
              <w:t>: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5DC03" w14:textId="4898A2A1" w:rsidR="00C24B47" w:rsidRPr="002D5555" w:rsidRDefault="00C24B47" w:rsidP="00C24B47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(2,174)</w:t>
            </w:r>
          </w:p>
        </w:tc>
        <w:tc>
          <w:tcPr>
            <w:tcW w:w="180" w:type="dxa"/>
            <w:shd w:val="clear" w:color="auto" w:fill="auto"/>
          </w:tcPr>
          <w:p w14:paraId="7C72859A" w14:textId="77777777" w:rsidR="00C24B47" w:rsidRPr="002D555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6F9EE" w14:textId="4AC441A5" w:rsidR="00C24B47" w:rsidRPr="002D5555" w:rsidRDefault="00C24B47" w:rsidP="009404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8D8542A" w14:textId="77777777" w:rsidR="00C24B47" w:rsidRPr="002D5555" w:rsidRDefault="00C24B47" w:rsidP="00C24B4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02F52" w14:textId="212A8C2D" w:rsidR="00C24B47" w:rsidRPr="002D5555" w:rsidRDefault="00C24B47" w:rsidP="00C24B4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(14,679)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835F51" w14:textId="77777777" w:rsidR="00C24B47" w:rsidRPr="002D5555" w:rsidRDefault="00C24B47" w:rsidP="00C24B4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FD354" w14:textId="40723386" w:rsidR="00C24B47" w:rsidRPr="002D5555" w:rsidRDefault="00C24B47" w:rsidP="003609EF">
            <w:pPr>
              <w:tabs>
                <w:tab w:val="decimal" w:pos="810"/>
                <w:tab w:val="decimal" w:pos="90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2278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4B47" w:rsidRPr="00202E90" w14:paraId="3DEA4717" w14:textId="77777777" w:rsidTr="00B93F91">
        <w:tc>
          <w:tcPr>
            <w:tcW w:w="4229" w:type="dxa"/>
            <w:shd w:val="clear" w:color="auto" w:fill="auto"/>
            <w:vAlign w:val="center"/>
          </w:tcPr>
          <w:p w14:paraId="343F346E" w14:textId="35D0B98C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517CACD0" w:rsidR="00C24B47" w:rsidRPr="001257B5" w:rsidRDefault="00C24B47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57B5">
              <w:rPr>
                <w:rFonts w:asciiTheme="majorBidi" w:hAnsiTheme="majorBidi" w:cstheme="majorBidi"/>
                <w:b/>
                <w:bCs/>
                <w:sz w:val="28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3F784C44" w14:textId="77777777" w:rsidR="00C24B47" w:rsidRPr="001257B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2361B" w14:textId="5E100E92" w:rsidR="00C24B47" w:rsidRPr="0094046A" w:rsidRDefault="00C24B47" w:rsidP="009404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4046A">
              <w:rPr>
                <w:rFonts w:asciiTheme="majorBidi" w:hAnsiTheme="majorBidi" w:cstheme="majorBidi"/>
                <w:b/>
                <w:bCs/>
                <w:sz w:val="28"/>
              </w:rPr>
              <w:t>18,465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AE3613C" w14:textId="77777777" w:rsidR="00C24B47" w:rsidRPr="001257B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45E8D2F2" w:rsidR="00C24B47" w:rsidRPr="001257B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57B5">
              <w:rPr>
                <w:rFonts w:asciiTheme="majorBidi" w:hAnsiTheme="majorBidi" w:cstheme="majorBidi"/>
                <w:b/>
                <w:bCs/>
                <w:sz w:val="28"/>
              </w:rPr>
              <w:t>5,095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C24B47" w:rsidRPr="001257B5" w:rsidRDefault="00C24B47" w:rsidP="00C24B4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8F2C222" w:rsidR="00C24B47" w:rsidRPr="001257B5" w:rsidRDefault="00C24B47" w:rsidP="00C24B4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57B5">
              <w:rPr>
                <w:rFonts w:asciiTheme="majorBidi" w:hAnsiTheme="majorBidi" w:cstheme="majorBidi"/>
                <w:b/>
                <w:bCs/>
                <w:sz w:val="28"/>
              </w:rPr>
              <w:t>20,118</w:t>
            </w:r>
          </w:p>
        </w:tc>
      </w:tr>
      <w:tr w:rsidR="00BB6D8A" w:rsidRPr="00202E90" w14:paraId="0C4D61FE" w14:textId="77777777" w:rsidTr="00B93F91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5438CDC7" w14:textId="77777777" w:rsidR="00BB6D8A" w:rsidRPr="002D5555" w:rsidRDefault="00BB6D8A" w:rsidP="00BB6D8A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32EA57" w14:textId="77777777" w:rsidR="00BB6D8A" w:rsidRPr="00C24B47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024822" w14:textId="77777777" w:rsidR="00BB6D8A" w:rsidRPr="00C24B47" w:rsidRDefault="00BB6D8A" w:rsidP="00C24B47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2E098" w14:textId="77777777" w:rsidR="00BB6D8A" w:rsidRPr="00C24B47" w:rsidRDefault="00BB6D8A" w:rsidP="00C24B47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568BD35C" w14:textId="77777777" w:rsidR="00BB6D8A" w:rsidRPr="00C24B47" w:rsidRDefault="00BB6D8A" w:rsidP="00C24B47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52D13" w14:textId="77777777" w:rsidR="00BB6D8A" w:rsidRPr="00C24B47" w:rsidRDefault="00BB6D8A" w:rsidP="00C24B47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E17C33" w14:textId="77777777" w:rsidR="00BB6D8A" w:rsidRPr="00C24B47" w:rsidRDefault="00BB6D8A" w:rsidP="00C24B47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BAE7" w14:textId="77777777" w:rsidR="00BB6D8A" w:rsidRPr="00C24B47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BB6D8A" w:rsidRPr="00202E90" w14:paraId="596AB6A2" w14:textId="77777777" w:rsidTr="00B93F91">
        <w:tc>
          <w:tcPr>
            <w:tcW w:w="4229" w:type="dxa"/>
            <w:shd w:val="clear" w:color="auto" w:fill="auto"/>
            <w:vAlign w:val="bottom"/>
          </w:tcPr>
          <w:p w14:paraId="4C7466D9" w14:textId="22A078D9" w:rsidR="00BB6D8A" w:rsidRPr="002D5555" w:rsidRDefault="00BB6D8A" w:rsidP="00BB6D8A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="00860E1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9</w:t>
            </w:r>
            <w:r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229553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B5D58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B47F20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2C602B9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8E78C4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536E722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45E9" w14:textId="77777777" w:rsidR="00BB6D8A" w:rsidRPr="002D5555" w:rsidRDefault="00BB6D8A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C24B47" w:rsidRPr="00202E90" w14:paraId="0B20D220" w14:textId="77777777" w:rsidTr="00B93F91">
        <w:tc>
          <w:tcPr>
            <w:tcW w:w="4229" w:type="dxa"/>
            <w:shd w:val="clear" w:color="auto" w:fill="auto"/>
            <w:vAlign w:val="bottom"/>
          </w:tcPr>
          <w:p w14:paraId="2FEB9E5E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DA3F" w14:textId="5C78C530" w:rsidR="00C24B47" w:rsidRPr="002D5555" w:rsidRDefault="00C24B47" w:rsidP="00C24B47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1DE341" w14:textId="77777777" w:rsidR="00C24B47" w:rsidRPr="00C24B47" w:rsidRDefault="00C24B47" w:rsidP="00C24B47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34DCBF" w14:textId="2E83B095" w:rsidR="00C24B47" w:rsidRPr="002D5555" w:rsidRDefault="00C24B47" w:rsidP="004D2025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42AB339" w14:textId="77777777" w:rsidR="00C24B47" w:rsidRPr="00C24B47" w:rsidRDefault="00C24B47" w:rsidP="00C24B47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A025E3" w14:textId="0A344C12" w:rsidR="00C24B47" w:rsidRPr="001958A8" w:rsidRDefault="00C24B47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8F1CCA" w14:textId="77777777" w:rsidR="00C24B47" w:rsidRPr="00C24B47" w:rsidRDefault="00C24B47" w:rsidP="00C24B47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CF87A" w14:textId="404E915F" w:rsidR="00C24B47" w:rsidRPr="002D5555" w:rsidRDefault="00C24B47" w:rsidP="003609EF">
            <w:pPr>
              <w:tabs>
                <w:tab w:val="decimal" w:pos="95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C24B47" w:rsidRPr="00202E90" w14:paraId="44042C52" w14:textId="77777777" w:rsidTr="00B93F91">
        <w:tc>
          <w:tcPr>
            <w:tcW w:w="4229" w:type="dxa"/>
            <w:shd w:val="clear" w:color="auto" w:fill="auto"/>
            <w:vAlign w:val="center"/>
          </w:tcPr>
          <w:p w14:paraId="66D46942" w14:textId="77777777" w:rsidR="00C24B47" w:rsidRPr="002D5555" w:rsidRDefault="00C24B47" w:rsidP="00C24B4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7E792" w14:textId="24E13D2A" w:rsidR="00C24B47" w:rsidRPr="002D5555" w:rsidRDefault="00C24B47" w:rsidP="00C24B47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80" w:type="dxa"/>
            <w:shd w:val="clear" w:color="auto" w:fill="auto"/>
          </w:tcPr>
          <w:p w14:paraId="28B8B4A9" w14:textId="77777777" w:rsidR="00C24B47" w:rsidRPr="00C24B47" w:rsidRDefault="00C24B47" w:rsidP="00C24B47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2DAC0B" w14:textId="08FAB70D" w:rsidR="00C24B47" w:rsidRPr="002D5555" w:rsidRDefault="00C24B47" w:rsidP="003609EF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148676D" w14:textId="77777777" w:rsidR="00C24B47" w:rsidRPr="00C24B47" w:rsidRDefault="00C24B47" w:rsidP="00C24B47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83DAC1" w14:textId="2E494099" w:rsidR="00C24B47" w:rsidRPr="001958A8" w:rsidRDefault="00C24B47" w:rsidP="00C24B47">
            <w:pPr>
              <w:tabs>
                <w:tab w:val="decimal" w:pos="8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 w:rsidR="00632F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EFBB0F" w14:textId="77777777" w:rsidR="00C24B47" w:rsidRPr="00C24B47" w:rsidRDefault="00C24B47" w:rsidP="00C24B47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A19E73" w14:textId="378BAFF0" w:rsidR="00C24B47" w:rsidRPr="002D5555" w:rsidRDefault="00C24B47" w:rsidP="003609EF">
            <w:pPr>
              <w:tabs>
                <w:tab w:val="decimal" w:pos="90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294589" w:rsidRPr="00202E90" w14:paraId="13419B03" w14:textId="77777777" w:rsidTr="00B93F91">
        <w:tc>
          <w:tcPr>
            <w:tcW w:w="4229" w:type="dxa"/>
            <w:shd w:val="clear" w:color="auto" w:fill="auto"/>
            <w:vAlign w:val="center"/>
          </w:tcPr>
          <w:p w14:paraId="0760E597" w14:textId="77777777" w:rsidR="00294589" w:rsidRPr="002D5555" w:rsidRDefault="00294589" w:rsidP="0029458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9FA4" w14:textId="4552A364" w:rsidR="00294589" w:rsidRPr="002D5555" w:rsidRDefault="00294589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80" w:type="dxa"/>
            <w:shd w:val="clear" w:color="auto" w:fill="auto"/>
          </w:tcPr>
          <w:p w14:paraId="40115F30" w14:textId="77777777" w:rsidR="00294589" w:rsidRPr="00C24B47" w:rsidRDefault="00294589" w:rsidP="00C24B47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A699" w14:textId="77777777" w:rsidR="00294589" w:rsidRPr="002D5555" w:rsidRDefault="00294589" w:rsidP="004D2025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DBC631D" w14:textId="77777777" w:rsidR="00294589" w:rsidRPr="00C24B47" w:rsidRDefault="00294589" w:rsidP="00C24B47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50FB" w14:textId="6DFCFEDC" w:rsidR="00294589" w:rsidRPr="001958A8" w:rsidRDefault="00C24B47" w:rsidP="00C24B47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C24B47">
              <w:rPr>
                <w:rFonts w:asciiTheme="majorBidi" w:hAnsiTheme="majorBidi" w:cstheme="majorBidi" w:hint="eastAsia"/>
                <w:sz w:val="28"/>
              </w:rPr>
              <w:t>36</w:t>
            </w:r>
            <w:r w:rsidR="00632F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9666EB" w14:textId="77777777" w:rsidR="00294589" w:rsidRPr="00C24B47" w:rsidRDefault="00294589" w:rsidP="00C24B47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3BA2A" w14:textId="77777777" w:rsidR="00294589" w:rsidRPr="002D5555" w:rsidRDefault="00294589" w:rsidP="003609EF">
            <w:pPr>
              <w:tabs>
                <w:tab w:val="decimal" w:pos="900"/>
              </w:tabs>
              <w:ind w:left="-18" w:right="18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233</w:t>
            </w:r>
          </w:p>
        </w:tc>
      </w:tr>
      <w:tr w:rsidR="005104B3" w:rsidRPr="00202E90" w14:paraId="098F4B59" w14:textId="77777777" w:rsidTr="00B93F91">
        <w:tc>
          <w:tcPr>
            <w:tcW w:w="4229" w:type="dxa"/>
            <w:shd w:val="clear" w:color="auto" w:fill="auto"/>
            <w:vAlign w:val="center"/>
          </w:tcPr>
          <w:p w14:paraId="3C5321E0" w14:textId="77777777" w:rsidR="005104B3" w:rsidRPr="002D5555" w:rsidRDefault="005104B3" w:rsidP="005104B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</w:rPr>
              <w:t>: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73D0" w14:textId="524C23A3" w:rsidR="005104B3" w:rsidRPr="002D5555" w:rsidRDefault="005104B3" w:rsidP="005104B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0" w:type="dxa"/>
            <w:shd w:val="clear" w:color="auto" w:fill="auto"/>
          </w:tcPr>
          <w:p w14:paraId="53FC8B84" w14:textId="77777777" w:rsidR="005104B3" w:rsidRPr="00C24B47" w:rsidRDefault="005104B3" w:rsidP="005104B3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8F99A" w14:textId="6F4C8191" w:rsidR="005104B3" w:rsidRPr="002D5555" w:rsidRDefault="005104B3" w:rsidP="004D2025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60DAE74" w14:textId="77777777" w:rsidR="005104B3" w:rsidRPr="00C24B47" w:rsidRDefault="005104B3" w:rsidP="005104B3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5426" w14:textId="0ECC98A6" w:rsidR="005104B3" w:rsidRPr="002D5555" w:rsidRDefault="005104B3" w:rsidP="004D2025">
            <w:pPr>
              <w:tabs>
                <w:tab w:val="decimal" w:pos="559"/>
                <w:tab w:val="decimal" w:pos="89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9BB159" w14:textId="77777777" w:rsidR="005104B3" w:rsidRPr="00C24B47" w:rsidRDefault="005104B3" w:rsidP="005104B3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F96E" w14:textId="77C8E004" w:rsidR="005104B3" w:rsidRPr="002D5555" w:rsidRDefault="005104B3" w:rsidP="005104B3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04B3" w:rsidRPr="00202E90" w14:paraId="7F958739" w14:textId="77777777" w:rsidTr="00B93F91">
        <w:tc>
          <w:tcPr>
            <w:tcW w:w="4229" w:type="dxa"/>
            <w:shd w:val="clear" w:color="auto" w:fill="auto"/>
            <w:vAlign w:val="bottom"/>
          </w:tcPr>
          <w:p w14:paraId="6BA1352A" w14:textId="377D8AB1" w:rsidR="005104B3" w:rsidRPr="002D5555" w:rsidRDefault="005104B3" w:rsidP="005104B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5E85B" w14:textId="1B767E1E" w:rsidR="005104B3" w:rsidRPr="00C24B47" w:rsidRDefault="005104B3" w:rsidP="005104B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187</w:t>
            </w:r>
          </w:p>
        </w:tc>
        <w:tc>
          <w:tcPr>
            <w:tcW w:w="180" w:type="dxa"/>
            <w:shd w:val="clear" w:color="auto" w:fill="auto"/>
          </w:tcPr>
          <w:p w14:paraId="47A1F791" w14:textId="77777777" w:rsidR="005104B3" w:rsidRPr="00C24B47" w:rsidRDefault="005104B3" w:rsidP="005104B3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0DF57D" w14:textId="0B0BEA18" w:rsidR="005104B3" w:rsidRPr="00C24B47" w:rsidRDefault="005104B3" w:rsidP="004D2025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959290F" w14:textId="77777777" w:rsidR="005104B3" w:rsidRPr="00C24B47" w:rsidRDefault="005104B3" w:rsidP="005104B3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E4C53" w14:textId="6ECA50E4" w:rsidR="005104B3" w:rsidRPr="00C24B47" w:rsidRDefault="005104B3" w:rsidP="005104B3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  <w:r w:rsidR="00632FB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386CD" w14:textId="77777777" w:rsidR="005104B3" w:rsidRPr="00C24B47" w:rsidRDefault="005104B3" w:rsidP="005104B3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EED07C" w14:textId="750F5D19" w:rsidR="005104B3" w:rsidRPr="00C24B47" w:rsidRDefault="005104B3" w:rsidP="005104B3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233</w:t>
            </w:r>
          </w:p>
        </w:tc>
      </w:tr>
      <w:tr w:rsidR="00294589" w:rsidRPr="00202E90" w14:paraId="582CAAFF" w14:textId="77777777" w:rsidTr="00B93F91">
        <w:trPr>
          <w:trHeight w:val="123"/>
        </w:trPr>
        <w:tc>
          <w:tcPr>
            <w:tcW w:w="4229" w:type="dxa"/>
            <w:shd w:val="clear" w:color="auto" w:fill="auto"/>
            <w:vAlign w:val="bottom"/>
          </w:tcPr>
          <w:p w14:paraId="718EF448" w14:textId="77777777" w:rsidR="00294589" w:rsidRPr="00202E90" w:rsidRDefault="00294589" w:rsidP="00294589">
            <w:pPr>
              <w:ind w:right="-10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85FB31" w14:textId="77777777" w:rsidR="00294589" w:rsidRPr="00202E90" w:rsidRDefault="00294589" w:rsidP="00294589">
            <w:pPr>
              <w:tabs>
                <w:tab w:val="decimal" w:pos="950"/>
              </w:tabs>
              <w:ind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F521B06" w14:textId="77777777" w:rsidR="00294589" w:rsidRPr="00202E90" w:rsidRDefault="00294589" w:rsidP="0029458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7B2103" w14:textId="77777777" w:rsidR="00294589" w:rsidRPr="00202E90" w:rsidRDefault="00294589" w:rsidP="00294589">
            <w:pPr>
              <w:tabs>
                <w:tab w:val="decimal" w:pos="92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1C7DFABA" w14:textId="77777777" w:rsidR="00294589" w:rsidRPr="00202E90" w:rsidRDefault="00294589" w:rsidP="0029458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5284E4" w14:textId="77777777" w:rsidR="00294589" w:rsidRPr="00202E90" w:rsidRDefault="00294589" w:rsidP="0029458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36A2DEB6" w14:textId="77777777" w:rsidR="00294589" w:rsidRPr="00202E90" w:rsidRDefault="00294589" w:rsidP="0029458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47D1D5" w14:textId="77777777" w:rsidR="00294589" w:rsidRPr="00202E90" w:rsidRDefault="00294589" w:rsidP="00294589">
            <w:pPr>
              <w:tabs>
                <w:tab w:val="decimal" w:pos="95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7B31768D" w14:textId="02168F2D" w:rsidR="00860E1A" w:rsidRDefault="00860E1A">
      <w:pPr>
        <w:rPr>
          <w:rFonts w:asciiTheme="majorBidi" w:hAnsiTheme="majorBidi" w:cstheme="majorBidi"/>
          <w:sz w:val="28"/>
        </w:rPr>
      </w:pPr>
    </w:p>
    <w:p w14:paraId="367F6307" w14:textId="5006C76E" w:rsidR="00FA1976" w:rsidRDefault="00FA1976">
      <w:pPr>
        <w:rPr>
          <w:rFonts w:asciiTheme="majorBidi" w:hAnsiTheme="majorBidi" w:cstheme="majorBidi"/>
          <w:sz w:val="28"/>
        </w:rPr>
      </w:pPr>
    </w:p>
    <w:p w14:paraId="2F1DA72C" w14:textId="1FA2FF27" w:rsidR="00FA1976" w:rsidRDefault="00FA1976">
      <w:pPr>
        <w:rPr>
          <w:rFonts w:asciiTheme="majorBidi" w:hAnsiTheme="majorBidi" w:cstheme="majorBidi"/>
          <w:sz w:val="28"/>
        </w:rPr>
      </w:pPr>
    </w:p>
    <w:p w14:paraId="4B234F89" w14:textId="24AF28D7" w:rsidR="00FA1976" w:rsidRDefault="00FA1976">
      <w:pPr>
        <w:rPr>
          <w:rFonts w:asciiTheme="majorBidi" w:hAnsiTheme="majorBidi" w:cstheme="majorBidi"/>
          <w:sz w:val="28"/>
        </w:rPr>
      </w:pPr>
    </w:p>
    <w:p w14:paraId="6EBE936C" w14:textId="202A95D7" w:rsidR="00FA1976" w:rsidRDefault="00FA1976">
      <w:pPr>
        <w:rPr>
          <w:rFonts w:asciiTheme="majorBidi" w:hAnsiTheme="majorBidi" w:cstheme="majorBidi"/>
          <w:sz w:val="28"/>
        </w:rPr>
      </w:pPr>
    </w:p>
    <w:p w14:paraId="1CC31979" w14:textId="03B4EB90" w:rsidR="00FA1976" w:rsidRDefault="00FA1976">
      <w:pPr>
        <w:rPr>
          <w:rFonts w:asciiTheme="majorBidi" w:hAnsiTheme="majorBidi" w:cstheme="majorBidi"/>
          <w:sz w:val="28"/>
        </w:rPr>
      </w:pPr>
    </w:p>
    <w:p w14:paraId="4EBD940E" w14:textId="59E5C563" w:rsidR="00FA1976" w:rsidRDefault="00FA1976">
      <w:pPr>
        <w:rPr>
          <w:rFonts w:asciiTheme="majorBidi" w:hAnsiTheme="majorBidi" w:cstheme="majorBidi"/>
          <w:sz w:val="28"/>
        </w:rPr>
      </w:pPr>
    </w:p>
    <w:p w14:paraId="5ED23ACF" w14:textId="4226FADB" w:rsidR="00FA1976" w:rsidRDefault="00FA1976">
      <w:pPr>
        <w:rPr>
          <w:rFonts w:asciiTheme="majorBidi" w:hAnsiTheme="majorBidi" w:cstheme="majorBidi"/>
          <w:sz w:val="28"/>
        </w:rPr>
      </w:pPr>
    </w:p>
    <w:p w14:paraId="6C726D5C" w14:textId="77777777" w:rsidR="00FA1976" w:rsidRPr="00202E90" w:rsidRDefault="00FA1976">
      <w:pPr>
        <w:rPr>
          <w:rFonts w:asciiTheme="majorBidi" w:hAnsiTheme="majorBidi" w:cstheme="majorBidi"/>
          <w:sz w:val="28"/>
        </w:rPr>
      </w:pP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80"/>
        <w:gridCol w:w="181"/>
        <w:gridCol w:w="1079"/>
        <w:gridCol w:w="181"/>
        <w:gridCol w:w="990"/>
        <w:gridCol w:w="180"/>
        <w:gridCol w:w="9"/>
        <w:gridCol w:w="1071"/>
        <w:gridCol w:w="9"/>
      </w:tblGrid>
      <w:tr w:rsidR="00F53166" w:rsidRPr="002D5555" w14:paraId="257B64E2" w14:textId="77777777" w:rsidTr="00B93F91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</w:tcPr>
          <w:p w14:paraId="284F2E65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87CCB83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6F7A8D2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22B57783" w14:textId="77777777" w:rsidR="00F53166" w:rsidRPr="002D5555" w:rsidRDefault="009E4C64">
            <w:pPr>
              <w:ind w:left="-10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2D5555" w14:paraId="30A46E6B" w14:textId="77777777" w:rsidTr="00B93F91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</w:tcPr>
          <w:p w14:paraId="3CDFBF48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D10A9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0F964381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181B3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D5555" w14:paraId="048A344A" w14:textId="77777777" w:rsidTr="000D2630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</w:tcPr>
          <w:p w14:paraId="6B253C85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C1141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37098E63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8DB04E6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0A377B76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08DFDC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AEEB9C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90F947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2D5555" w14:paraId="797FDCC3" w14:textId="77777777" w:rsidTr="000D2630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</w:tcPr>
          <w:p w14:paraId="42246A39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585160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36CAC27D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441F7F0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2EAF0182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B41B33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2C360CA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76A4B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2D5555" w14:paraId="2AE8E03A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FD4194D" w14:textId="41A0EDB9" w:rsidR="00F53166" w:rsidRPr="002D5555" w:rsidRDefault="009E4C64" w:rsidP="0065772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="002A73F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- </w:t>
            </w:r>
            <w:r w:rsidRPr="002D555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="003C1C7F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="003C1C7F"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="00860E1A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9</w:t>
            </w:r>
            <w:r w:rsidR="003C1C7F" w:rsidRPr="002D5555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44676D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9871886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AC7C029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BD1ED56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29E5B4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3FB565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2D5555" w14:paraId="38DF3336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3C61CD59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67CFFB7E" w:rsidR="00F53166" w:rsidRPr="002D5555" w:rsidRDefault="00294589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BDDEA17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7540E0E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7CBE861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AE8FA5" w14:textId="6150FE9B" w:rsidR="00F53166" w:rsidRPr="002D5555" w:rsidRDefault="00050F5C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 w:hint="cs"/>
                <w:sz w:val="28"/>
                <w:cs/>
              </w:rPr>
              <w:t>64</w:t>
            </w:r>
            <w:r w:rsidRPr="002D5555">
              <w:rPr>
                <w:rFonts w:asciiTheme="majorBidi" w:hAnsiTheme="majorBidi" w:cstheme="majorBidi"/>
                <w:sz w:val="28"/>
              </w:rPr>
              <w:t>,636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2D6E55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54,204</w:t>
            </w:r>
          </w:p>
        </w:tc>
      </w:tr>
      <w:tr w:rsidR="00F53166" w:rsidRPr="002D5555" w14:paraId="5AF40184" w14:textId="77777777" w:rsidTr="000D2630">
        <w:trPr>
          <w:gridAfter w:val="1"/>
          <w:wAfter w:w="9" w:type="dxa"/>
          <w:trHeight w:val="288"/>
        </w:trPr>
        <w:tc>
          <w:tcPr>
            <w:tcW w:w="4229" w:type="dxa"/>
            <w:shd w:val="clear" w:color="auto" w:fill="auto"/>
            <w:vAlign w:val="bottom"/>
          </w:tcPr>
          <w:p w14:paraId="2EF5F1CC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10CFF313" w:rsidR="00F53166" w:rsidRPr="002D5555" w:rsidRDefault="00294589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9,053</w:t>
            </w:r>
          </w:p>
        </w:tc>
        <w:tc>
          <w:tcPr>
            <w:tcW w:w="181" w:type="dxa"/>
            <w:shd w:val="clear" w:color="auto" w:fill="auto"/>
          </w:tcPr>
          <w:p w14:paraId="65803923" w14:textId="77777777" w:rsidR="00F53166" w:rsidRPr="002D5555" w:rsidRDefault="00F53166" w:rsidP="00C24B47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E45962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8,002</w:t>
            </w:r>
          </w:p>
        </w:tc>
        <w:tc>
          <w:tcPr>
            <w:tcW w:w="181" w:type="dxa"/>
            <w:shd w:val="clear" w:color="auto" w:fill="auto"/>
          </w:tcPr>
          <w:p w14:paraId="7F2612E7" w14:textId="77777777" w:rsidR="00F53166" w:rsidRPr="002D5555" w:rsidRDefault="00F53166" w:rsidP="00C24B47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E1433" w14:textId="44992871" w:rsidR="00F53166" w:rsidRPr="002D5555" w:rsidRDefault="000A19DD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9,053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F53166" w:rsidRPr="002D5555" w:rsidRDefault="00F53166" w:rsidP="00C24B47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978FDD" w14:textId="77777777" w:rsidR="00F53166" w:rsidRPr="002D5555" w:rsidRDefault="009E4C64" w:rsidP="00C24B47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8,002</w:t>
            </w:r>
          </w:p>
        </w:tc>
      </w:tr>
      <w:tr w:rsidR="00F53166" w:rsidRPr="002D5555" w14:paraId="3FAD144C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5773941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183572" w14:textId="2F1D48CF" w:rsidR="00F53166" w:rsidRPr="002D5555" w:rsidRDefault="004B54BC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4744A9B7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8941E47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14:paraId="4375995E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47E010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2CB341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A8C1BC" w14:textId="77777777" w:rsidR="00F53166" w:rsidRPr="002D5555" w:rsidRDefault="009E4C64" w:rsidP="00C24B47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166" w:rsidRPr="002D5555" w14:paraId="5A3DD061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A42514B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71AD1" w14:textId="4E1160F6" w:rsidR="00F53166" w:rsidRPr="002D5555" w:rsidRDefault="007745D6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2,391</w:t>
            </w:r>
          </w:p>
        </w:tc>
        <w:tc>
          <w:tcPr>
            <w:tcW w:w="181" w:type="dxa"/>
            <w:shd w:val="clear" w:color="auto" w:fill="auto"/>
          </w:tcPr>
          <w:p w14:paraId="7E4E85DF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0F67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2,379</w:t>
            </w:r>
          </w:p>
        </w:tc>
        <w:tc>
          <w:tcPr>
            <w:tcW w:w="181" w:type="dxa"/>
            <w:shd w:val="clear" w:color="auto" w:fill="auto"/>
          </w:tcPr>
          <w:p w14:paraId="1C009A51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7858" w14:textId="77777777" w:rsidR="00F53166" w:rsidRPr="002D5555" w:rsidRDefault="009E4C64" w:rsidP="00C24B4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C72599" w14:textId="55BEA048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6EE9C" w14:textId="77777777" w:rsidR="00F53166" w:rsidRPr="002D5555" w:rsidRDefault="009E4C64" w:rsidP="00C24B47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166" w:rsidRPr="002D5555" w14:paraId="1B870019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8C5F934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4CA91112" w:rsidR="00F53166" w:rsidRPr="002D5555" w:rsidRDefault="007745D6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11,44</w:t>
            </w:r>
            <w:r w:rsidR="004B54B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6416B0FC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10,386</w:t>
            </w:r>
          </w:p>
        </w:tc>
        <w:tc>
          <w:tcPr>
            <w:tcW w:w="181" w:type="dxa"/>
            <w:shd w:val="clear" w:color="auto" w:fill="auto"/>
          </w:tcPr>
          <w:p w14:paraId="051EBC08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16FB25FD" w:rsidR="00F53166" w:rsidRPr="002D5555" w:rsidRDefault="000A19DD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73,6</w:t>
            </w:r>
            <w:r w:rsidR="003C1C7F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62,206</w:t>
            </w:r>
          </w:p>
        </w:tc>
      </w:tr>
      <w:tr w:rsidR="00F53166" w:rsidRPr="002D5555" w14:paraId="00B35EF1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center"/>
          </w:tcPr>
          <w:p w14:paraId="33DE7754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</w:rPr>
              <w:t>: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038F8358" w:rsidR="00F53166" w:rsidRPr="002D5555" w:rsidRDefault="005104B3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104B3">
              <w:rPr>
                <w:rFonts w:asciiTheme="majorBidi" w:hAnsiTheme="majorBidi" w:cstheme="majorBidi" w:hint="eastAsia"/>
                <w:sz w:val="28"/>
              </w:rPr>
              <w:t>(3,485)</w:t>
            </w:r>
          </w:p>
        </w:tc>
        <w:tc>
          <w:tcPr>
            <w:tcW w:w="181" w:type="dxa"/>
            <w:shd w:val="clear" w:color="auto" w:fill="auto"/>
          </w:tcPr>
          <w:p w14:paraId="7C6EB220" w14:textId="77777777" w:rsidR="00F53166" w:rsidRPr="002D5555" w:rsidRDefault="00F53166" w:rsidP="00C24B47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(3,485)</w:t>
            </w:r>
          </w:p>
        </w:tc>
        <w:tc>
          <w:tcPr>
            <w:tcW w:w="181" w:type="dxa"/>
            <w:shd w:val="clear" w:color="auto" w:fill="auto"/>
          </w:tcPr>
          <w:p w14:paraId="142D48B9" w14:textId="77777777" w:rsidR="00F53166" w:rsidRPr="002D5555" w:rsidRDefault="00F53166" w:rsidP="00C24B47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(22,130)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F53166" w:rsidRPr="002D5555" w:rsidRDefault="00F53166" w:rsidP="00C24B47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(22,130)</w:t>
            </w:r>
          </w:p>
        </w:tc>
      </w:tr>
      <w:tr w:rsidR="00F53166" w:rsidRPr="002D5555" w14:paraId="1AD1F89D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27BCBA5F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6EC65C10" w:rsidR="00F53166" w:rsidRPr="002D5555" w:rsidRDefault="005104B3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04B3">
              <w:rPr>
                <w:rFonts w:asciiTheme="majorBidi" w:hAnsiTheme="majorBidi" w:cstheme="majorBidi" w:hint="eastAsia"/>
                <w:b/>
                <w:bCs/>
                <w:sz w:val="28"/>
              </w:rPr>
              <w:t>7,96</w:t>
            </w:r>
            <w:r w:rsidR="004B54BC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04165889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6,901</w:t>
            </w:r>
          </w:p>
        </w:tc>
        <w:tc>
          <w:tcPr>
            <w:tcW w:w="181" w:type="dxa"/>
            <w:shd w:val="clear" w:color="auto" w:fill="auto"/>
          </w:tcPr>
          <w:p w14:paraId="012247C8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7CB7A2FC" w:rsidR="00F53166" w:rsidRPr="002D5555" w:rsidRDefault="000A19DD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51,559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40,076</w:t>
            </w:r>
          </w:p>
        </w:tc>
      </w:tr>
      <w:tr w:rsidR="00F53166" w:rsidRPr="002D5555" w14:paraId="72241D2F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EEAC298" w14:textId="77777777" w:rsidR="00F53166" w:rsidRPr="002D5555" w:rsidRDefault="00F53166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F53166" w:rsidRPr="002D5555" w:rsidRDefault="00F53166" w:rsidP="00C24B47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6348AF1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F53166" w:rsidRPr="002D5555" w:rsidRDefault="00F53166" w:rsidP="00C24B47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E1D9252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F53166" w:rsidRPr="002D5555" w:rsidRDefault="00F53166" w:rsidP="00C24B47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2D5555" w14:paraId="5D7DF87D" w14:textId="77777777" w:rsidTr="000D2630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  <w:vAlign w:val="bottom"/>
          </w:tcPr>
          <w:p w14:paraId="727A0E22" w14:textId="0E803EEB" w:rsidR="00F53166" w:rsidRPr="002D5555" w:rsidRDefault="009E4C6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เงินมัดจำเพื่อตรวจสอบธุรกิจ</w:t>
            </w:r>
            <w:r w:rsidR="003C1C7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ก่อนซื้อกิจการ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-</w:t>
            </w:r>
          </w:p>
          <w:p w14:paraId="0C2A61C2" w14:textId="4ED74940" w:rsidR="00F53166" w:rsidRPr="002D5555" w:rsidRDefault="009E4C64">
            <w:pPr>
              <w:ind w:left="162" w:right="50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(ดูหมายเหตุข้อ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248C1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957790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0947E076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A640445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03B2860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A8064C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65D47E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FF7917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53166" w:rsidRPr="002D5555" w14:paraId="7EDF330E" w14:textId="77777777" w:rsidTr="000D2630">
        <w:trPr>
          <w:gridAfter w:val="1"/>
          <w:wAfter w:w="9" w:type="dxa"/>
          <w:tblHeader/>
        </w:trPr>
        <w:tc>
          <w:tcPr>
            <w:tcW w:w="4229" w:type="dxa"/>
            <w:shd w:val="clear" w:color="auto" w:fill="auto"/>
            <w:vAlign w:val="center"/>
          </w:tcPr>
          <w:p w14:paraId="79FC974F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6995BE" w14:textId="0045392A" w:rsidR="00F53166" w:rsidRPr="002D5555" w:rsidRDefault="00CE1537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1" w:type="dxa"/>
            <w:shd w:val="clear" w:color="auto" w:fill="auto"/>
          </w:tcPr>
          <w:p w14:paraId="6001B9DC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6FF2CF4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1" w:type="dxa"/>
            <w:shd w:val="clear" w:color="auto" w:fill="auto"/>
          </w:tcPr>
          <w:p w14:paraId="796FC920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030D71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99C28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D42AA" w14:textId="77777777" w:rsidR="00F53166" w:rsidRPr="002D5555" w:rsidRDefault="009E4C64" w:rsidP="00C24B47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F53166" w:rsidRPr="00202E90" w14:paraId="509DF56D" w14:textId="77777777" w:rsidTr="000D2630">
        <w:tc>
          <w:tcPr>
            <w:tcW w:w="4229" w:type="dxa"/>
            <w:shd w:val="clear" w:color="auto" w:fill="auto"/>
            <w:vAlign w:val="bottom"/>
          </w:tcPr>
          <w:p w14:paraId="0BA59437" w14:textId="105E3B41" w:rsidR="00F53166" w:rsidRPr="002D5555" w:rsidRDefault="009E4C64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รวมเงินมัดจำเพื่อตรวจสอบธุรกิจ</w:t>
            </w:r>
            <w:r w:rsidR="00A304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ก่อนซื้อกิจการ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- </w:t>
            </w:r>
          </w:p>
          <w:p w14:paraId="52D27B8A" w14:textId="77777777" w:rsidR="00F53166" w:rsidRPr="002D5555" w:rsidRDefault="009E4C64">
            <w:pPr>
              <w:ind w:left="450" w:right="-36" w:hanging="4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1A337" w14:textId="555C7B2B" w:rsidR="00F53166" w:rsidRPr="002D5555" w:rsidRDefault="00CE1537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AACD5B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0816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47C054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7BDAA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217CFA7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17014" w14:textId="77777777" w:rsidR="00F53166" w:rsidRPr="002D5555" w:rsidRDefault="009E4C64" w:rsidP="00C24B47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</w:tr>
      <w:tr w:rsidR="00F53166" w:rsidRPr="002D5555" w14:paraId="34A5E1FD" w14:textId="77777777" w:rsidTr="000D2630">
        <w:trPr>
          <w:gridAfter w:val="1"/>
          <w:wAfter w:w="9" w:type="dxa"/>
          <w:trHeight w:val="189"/>
          <w:tblHeader/>
        </w:trPr>
        <w:tc>
          <w:tcPr>
            <w:tcW w:w="4229" w:type="dxa"/>
            <w:shd w:val="clear" w:color="auto" w:fill="auto"/>
          </w:tcPr>
          <w:p w14:paraId="5E68AB9A" w14:textId="77777777" w:rsidR="00F53166" w:rsidRPr="002D5555" w:rsidRDefault="00F53166">
            <w:pPr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556220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7681F587" w14:textId="77777777" w:rsidR="00F53166" w:rsidRPr="002D5555" w:rsidRDefault="00F53166" w:rsidP="00C24B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</w:tcPr>
          <w:p w14:paraId="6A26B542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1BF0CA24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7FCDD83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21032C9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C527AD" w14:textId="77777777" w:rsidR="00F53166" w:rsidRPr="002D5555" w:rsidRDefault="00F53166" w:rsidP="00C24B47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53166" w:rsidRPr="00202E90" w14:paraId="6A9E4773" w14:textId="77777777" w:rsidTr="000D2630">
        <w:tc>
          <w:tcPr>
            <w:tcW w:w="4229" w:type="dxa"/>
            <w:shd w:val="clear" w:color="auto" w:fill="auto"/>
            <w:vAlign w:val="bottom"/>
          </w:tcPr>
          <w:p w14:paraId="6A7D7342" w14:textId="77777777" w:rsidR="00F53166" w:rsidRPr="002D5555" w:rsidRDefault="009E4C6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0588D278" w14:textId="13EAF90D" w:rsidR="00F53166" w:rsidRPr="002D5555" w:rsidRDefault="009E4C64" w:rsidP="009666E9">
            <w:pPr>
              <w:ind w:left="180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248C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F53166" w:rsidRPr="002D5555" w:rsidRDefault="00F53166" w:rsidP="00C24B47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7C028FB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9C8CAA1" w14:textId="77777777" w:rsidR="00F53166" w:rsidRPr="002D5555" w:rsidRDefault="00F53166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9EFBFC0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A2A7C9" w14:textId="77777777" w:rsidR="00F53166" w:rsidRPr="002D5555" w:rsidRDefault="00F53166" w:rsidP="00C24B47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02DD8F0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A89B89" w14:textId="77777777" w:rsidR="00F53166" w:rsidRPr="002D5555" w:rsidRDefault="00F53166" w:rsidP="00C24B47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04B3" w:rsidRPr="00202E90" w14:paraId="7700E76E" w14:textId="77777777" w:rsidTr="000D2630">
        <w:tc>
          <w:tcPr>
            <w:tcW w:w="4229" w:type="dxa"/>
            <w:shd w:val="clear" w:color="auto" w:fill="auto"/>
            <w:vAlign w:val="center"/>
          </w:tcPr>
          <w:p w14:paraId="067E2A06" w14:textId="77777777" w:rsidR="005104B3" w:rsidRPr="002D5555" w:rsidRDefault="005104B3" w:rsidP="005104B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2DC1B2F1" w:rsidR="005104B3" w:rsidRPr="002D5555" w:rsidRDefault="005104B3" w:rsidP="005104B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1,509</w:t>
            </w:r>
          </w:p>
        </w:tc>
        <w:tc>
          <w:tcPr>
            <w:tcW w:w="181" w:type="dxa"/>
            <w:shd w:val="clear" w:color="auto" w:fill="auto"/>
          </w:tcPr>
          <w:p w14:paraId="1206202A" w14:textId="77777777" w:rsidR="005104B3" w:rsidRPr="002D5555" w:rsidRDefault="005104B3" w:rsidP="005104B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77777777" w:rsidR="005104B3" w:rsidRPr="002D5555" w:rsidRDefault="005104B3" w:rsidP="005104B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81" w:type="dxa"/>
            <w:shd w:val="clear" w:color="auto" w:fill="auto"/>
          </w:tcPr>
          <w:p w14:paraId="3C8A857E" w14:textId="77777777" w:rsidR="005104B3" w:rsidRPr="002D5555" w:rsidRDefault="005104B3" w:rsidP="005104B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77777777" w:rsidR="005104B3" w:rsidRPr="002D5555" w:rsidRDefault="005104B3" w:rsidP="005104B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CB0D7CB" w14:textId="77777777" w:rsidR="005104B3" w:rsidRPr="002D5555" w:rsidRDefault="005104B3" w:rsidP="005104B3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5104B3" w:rsidRPr="002D5555" w:rsidRDefault="005104B3" w:rsidP="005104B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04B3" w:rsidRPr="00202E90" w14:paraId="2DD66EFC" w14:textId="77777777" w:rsidTr="000D2630">
        <w:tc>
          <w:tcPr>
            <w:tcW w:w="4229" w:type="dxa"/>
            <w:shd w:val="clear" w:color="auto" w:fill="auto"/>
            <w:vAlign w:val="bottom"/>
          </w:tcPr>
          <w:p w14:paraId="3A1A7214" w14:textId="77777777" w:rsidR="005104B3" w:rsidRPr="002D5555" w:rsidRDefault="005104B3" w:rsidP="005104B3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7CB5037F" w:rsidR="005104B3" w:rsidRPr="002D5555" w:rsidRDefault="005104B3" w:rsidP="005104B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1,509</w:t>
            </w:r>
          </w:p>
        </w:tc>
        <w:tc>
          <w:tcPr>
            <w:tcW w:w="181" w:type="dxa"/>
            <w:shd w:val="clear" w:color="auto" w:fill="auto"/>
          </w:tcPr>
          <w:p w14:paraId="05B20969" w14:textId="77777777" w:rsidR="005104B3" w:rsidRPr="002D5555" w:rsidRDefault="005104B3" w:rsidP="005104B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77777777" w:rsidR="005104B3" w:rsidRPr="002D5555" w:rsidRDefault="005104B3" w:rsidP="005104B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796</w:t>
            </w:r>
          </w:p>
        </w:tc>
        <w:tc>
          <w:tcPr>
            <w:tcW w:w="181" w:type="dxa"/>
            <w:shd w:val="clear" w:color="auto" w:fill="auto"/>
          </w:tcPr>
          <w:p w14:paraId="6C9ECDB7" w14:textId="77777777" w:rsidR="005104B3" w:rsidRPr="002D5555" w:rsidRDefault="005104B3" w:rsidP="005104B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77777777" w:rsidR="005104B3" w:rsidRPr="002D5555" w:rsidRDefault="005104B3" w:rsidP="005104B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0EE03AE" w14:textId="77777777" w:rsidR="005104B3" w:rsidRPr="002D5555" w:rsidRDefault="005104B3" w:rsidP="005104B3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5104B3" w:rsidRPr="002D5555" w:rsidRDefault="005104B3" w:rsidP="005104B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F53166" w:rsidRPr="00202E90" w14:paraId="05DC0218" w14:textId="77777777" w:rsidTr="000D2630">
        <w:tc>
          <w:tcPr>
            <w:tcW w:w="4229" w:type="dxa"/>
            <w:shd w:val="clear" w:color="auto" w:fill="auto"/>
            <w:vAlign w:val="bottom"/>
          </w:tcPr>
          <w:p w14:paraId="176924FD" w14:textId="77777777" w:rsidR="00F53166" w:rsidRPr="002D5555" w:rsidRDefault="00F5316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F53166" w:rsidRPr="002D5555" w:rsidRDefault="00F53166" w:rsidP="00C24B47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636455E4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F53166" w:rsidRPr="002D5555" w:rsidRDefault="00F53166" w:rsidP="00C24B47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5090789D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F53166" w:rsidRPr="002D5555" w:rsidRDefault="00F53166" w:rsidP="00C24B47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C13B6A8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F53166" w:rsidRPr="002D5555" w:rsidRDefault="00F53166" w:rsidP="00C24B47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53166" w:rsidRPr="00202E90" w14:paraId="7C346E01" w14:textId="77777777" w:rsidTr="000D2630">
        <w:tc>
          <w:tcPr>
            <w:tcW w:w="4229" w:type="dxa"/>
            <w:shd w:val="clear" w:color="auto" w:fill="auto"/>
            <w:vAlign w:val="bottom"/>
          </w:tcPr>
          <w:p w14:paraId="4C1DDE8E" w14:textId="38ACFA54" w:rsidR="00F53166" w:rsidRPr="002D5555" w:rsidRDefault="009E4C6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  <w:r w:rsidR="0028670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</w:t>
            </w:r>
            <w:r w:rsidR="00657729"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น</w:t>
            </w:r>
            <w:r w:rsidR="009666E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666E9"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9666E9" w:rsidRPr="002D5555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248C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9666E9"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CD822F" w14:textId="77777777" w:rsidR="00F53166" w:rsidRPr="002D5555" w:rsidRDefault="00F53166" w:rsidP="00C24B47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0916780B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85B6095" w14:textId="77777777" w:rsidR="00F53166" w:rsidRPr="002D5555" w:rsidRDefault="00F53166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CF6D4EB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B079D7" w14:textId="77777777" w:rsidR="00F53166" w:rsidRPr="002D5555" w:rsidRDefault="00F53166" w:rsidP="00C24B47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7E3F437" w14:textId="77777777" w:rsidR="00F53166" w:rsidRPr="002D5555" w:rsidRDefault="00F53166" w:rsidP="00C24B47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BFC9B0" w14:textId="77777777" w:rsidR="00F53166" w:rsidRPr="002D5555" w:rsidRDefault="00F53166" w:rsidP="00C24B47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202E90" w14:paraId="670460DC" w14:textId="77777777" w:rsidTr="000D2630">
        <w:tc>
          <w:tcPr>
            <w:tcW w:w="4229" w:type="dxa"/>
            <w:shd w:val="clear" w:color="auto" w:fill="auto"/>
            <w:vAlign w:val="bottom"/>
          </w:tcPr>
          <w:p w14:paraId="6B5AC7DC" w14:textId="77777777" w:rsidR="00F53166" w:rsidRPr="002D5555" w:rsidRDefault="009E4C64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FF35B" w14:textId="3E2AFB3F" w:rsidR="00F53166" w:rsidRPr="002D5555" w:rsidRDefault="00CE1537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1" w:type="dxa"/>
            <w:shd w:val="clear" w:color="auto" w:fill="auto"/>
          </w:tcPr>
          <w:p w14:paraId="426CF7B8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176C12" w14:textId="77777777" w:rsidR="00F53166" w:rsidRPr="002D5555" w:rsidRDefault="009E4C64" w:rsidP="00C24B47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1" w:type="dxa"/>
            <w:shd w:val="clear" w:color="auto" w:fill="auto"/>
          </w:tcPr>
          <w:p w14:paraId="4DD7F606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EA9AA3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1814BFE" w14:textId="77777777" w:rsidR="00F53166" w:rsidRPr="002D5555" w:rsidRDefault="00F53166" w:rsidP="00C24B47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E36C90" w14:textId="77777777" w:rsidR="00F53166" w:rsidRPr="002D5555" w:rsidRDefault="009E4C64" w:rsidP="00C24B47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9,245</w:t>
            </w:r>
          </w:p>
        </w:tc>
      </w:tr>
      <w:tr w:rsidR="00F53166" w:rsidRPr="009449A8" w14:paraId="7E432BAC" w14:textId="77777777" w:rsidTr="000D2630">
        <w:tc>
          <w:tcPr>
            <w:tcW w:w="4229" w:type="dxa"/>
            <w:shd w:val="clear" w:color="auto" w:fill="auto"/>
            <w:vAlign w:val="bottom"/>
          </w:tcPr>
          <w:p w14:paraId="3246AC42" w14:textId="77777777" w:rsidR="00F53166" w:rsidRPr="002D5555" w:rsidRDefault="009E4C6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9AC3" w14:textId="13894773" w:rsidR="00F53166" w:rsidRPr="002D5555" w:rsidRDefault="00CE1537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1" w:type="dxa"/>
            <w:shd w:val="clear" w:color="auto" w:fill="auto"/>
          </w:tcPr>
          <w:p w14:paraId="5D148105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5FC46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1" w:type="dxa"/>
            <w:shd w:val="clear" w:color="auto" w:fill="auto"/>
          </w:tcPr>
          <w:p w14:paraId="1CA3D955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9C418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B71455C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D62FF" w14:textId="77777777" w:rsidR="00F53166" w:rsidRPr="002D5555" w:rsidRDefault="009E4C64" w:rsidP="00C24B47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F53166" w:rsidRPr="009449A8" w14:paraId="5C0F3B52" w14:textId="77777777" w:rsidTr="000D2630">
        <w:tc>
          <w:tcPr>
            <w:tcW w:w="4229" w:type="dxa"/>
            <w:shd w:val="clear" w:color="auto" w:fill="auto"/>
            <w:vAlign w:val="bottom"/>
          </w:tcPr>
          <w:p w14:paraId="222920BF" w14:textId="77777777" w:rsidR="00F53166" w:rsidRPr="002D5555" w:rsidRDefault="009E4C64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55DC" w14:textId="19A46C77" w:rsidR="00F53166" w:rsidRPr="002D5555" w:rsidRDefault="00CE1537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1" w:type="dxa"/>
            <w:shd w:val="clear" w:color="auto" w:fill="auto"/>
          </w:tcPr>
          <w:p w14:paraId="37DD0DF6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C77F" w14:textId="77777777" w:rsidR="00F53166" w:rsidRPr="002D5555" w:rsidRDefault="009E4C64" w:rsidP="00C24B47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1" w:type="dxa"/>
            <w:shd w:val="clear" w:color="auto" w:fill="auto"/>
          </w:tcPr>
          <w:p w14:paraId="065335F8" w14:textId="77777777" w:rsidR="00F53166" w:rsidRPr="002D5555" w:rsidRDefault="00F53166" w:rsidP="00C24B4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F161" w14:textId="77777777" w:rsidR="00F53166" w:rsidRPr="002D5555" w:rsidRDefault="009E4C64" w:rsidP="00C24B47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B77A62B" w14:textId="77777777" w:rsidR="00F53166" w:rsidRPr="002D5555" w:rsidRDefault="00F53166" w:rsidP="00C24B47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EBE41" w14:textId="77777777" w:rsidR="00F53166" w:rsidRPr="002D5555" w:rsidRDefault="009E4C64" w:rsidP="00C24B47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</w:tr>
    </w:tbl>
    <w:p w14:paraId="6FAC2E1B" w14:textId="4C952D46" w:rsidR="00860E1A" w:rsidRDefault="00860E1A" w:rsidP="004252D5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1F6C70D" w14:textId="433EF16C" w:rsidR="004252D5" w:rsidRDefault="004252D5" w:rsidP="004252D5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0C0A2CF" w14:textId="5932D296" w:rsidR="004252D5" w:rsidRDefault="004252D5" w:rsidP="004252D5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212FE48" w14:textId="77777777" w:rsidR="00AE3FC6" w:rsidRDefault="00AE3FC6" w:rsidP="004252D5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28"/>
        </w:rPr>
      </w:pP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80"/>
        <w:gridCol w:w="162"/>
        <w:gridCol w:w="18"/>
        <w:gridCol w:w="1071"/>
        <w:gridCol w:w="9"/>
        <w:gridCol w:w="181"/>
        <w:gridCol w:w="990"/>
        <w:gridCol w:w="180"/>
        <w:gridCol w:w="9"/>
        <w:gridCol w:w="1071"/>
        <w:gridCol w:w="9"/>
      </w:tblGrid>
      <w:tr w:rsidR="009449A8" w:rsidRPr="00063D03" w14:paraId="4DF54016" w14:textId="77777777" w:rsidTr="000D2630">
        <w:tc>
          <w:tcPr>
            <w:tcW w:w="4229" w:type="dxa"/>
            <w:shd w:val="clear" w:color="auto" w:fill="auto"/>
            <w:vAlign w:val="bottom"/>
          </w:tcPr>
          <w:p w14:paraId="08CA63C4" w14:textId="77777777" w:rsidR="009449A8" w:rsidRPr="00063D03" w:rsidRDefault="009449A8" w:rsidP="002541A7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B1F61A" w14:textId="1B934652" w:rsidR="009449A8" w:rsidRPr="00063D03" w:rsidRDefault="009449A8" w:rsidP="009449A8">
            <w:pPr>
              <w:tabs>
                <w:tab w:val="decimal" w:pos="539"/>
              </w:tabs>
              <w:ind w:left="-108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583B054E" w14:textId="77777777" w:rsidR="009449A8" w:rsidRPr="00063D03" w:rsidRDefault="009449A8" w:rsidP="002541A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FC9538" w14:textId="1296BA8E" w:rsidR="009449A8" w:rsidRPr="00063D03" w:rsidRDefault="009449A8" w:rsidP="009449A8">
            <w:pPr>
              <w:tabs>
                <w:tab w:val="decimal" w:pos="539"/>
              </w:tabs>
              <w:ind w:left="-18"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449A8" w:rsidRPr="00063D03" w14:paraId="66EEF2F7" w14:textId="77777777" w:rsidTr="000D2630">
        <w:tc>
          <w:tcPr>
            <w:tcW w:w="4229" w:type="dxa"/>
            <w:shd w:val="clear" w:color="auto" w:fill="auto"/>
            <w:vAlign w:val="bottom"/>
          </w:tcPr>
          <w:p w14:paraId="1A6C767E" w14:textId="77777777" w:rsidR="009449A8" w:rsidRPr="00063D03" w:rsidRDefault="009449A8" w:rsidP="009449A8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0A7DBD" w14:textId="55013F2F" w:rsidR="009449A8" w:rsidRPr="00063D03" w:rsidRDefault="009449A8" w:rsidP="009449A8">
            <w:pPr>
              <w:ind w:left="4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3D03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62" w:type="dxa"/>
            <w:shd w:val="clear" w:color="auto" w:fill="auto"/>
          </w:tcPr>
          <w:p w14:paraId="03869DD2" w14:textId="77777777" w:rsidR="009449A8" w:rsidRPr="00063D03" w:rsidRDefault="009449A8" w:rsidP="009449A8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5E6132D1" w14:textId="2BE1CC56" w:rsidR="009449A8" w:rsidRPr="00063D03" w:rsidRDefault="009449A8" w:rsidP="009449A8">
            <w:pPr>
              <w:ind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3D0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51E7583D" w14:textId="77777777" w:rsidR="009449A8" w:rsidRPr="00063D03" w:rsidRDefault="009449A8" w:rsidP="009449A8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30ED9C" w14:textId="1068C60D" w:rsidR="009449A8" w:rsidRPr="00063D03" w:rsidRDefault="009449A8" w:rsidP="009449A8">
            <w:pPr>
              <w:ind w:left="2"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3D03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7183E27" w14:textId="77777777" w:rsidR="009449A8" w:rsidRPr="00063D03" w:rsidRDefault="009449A8" w:rsidP="009449A8">
            <w:pPr>
              <w:tabs>
                <w:tab w:val="decimal" w:pos="882"/>
              </w:tabs>
              <w:ind w:left="-18"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155F1E" w14:textId="1E82AD27" w:rsidR="009449A8" w:rsidRPr="00063D03" w:rsidRDefault="009449A8" w:rsidP="009449A8">
            <w:pPr>
              <w:ind w:left="-10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63D0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9449A8" w:rsidRPr="00063D03" w14:paraId="548EB725" w14:textId="77777777" w:rsidTr="000D2630">
        <w:tc>
          <w:tcPr>
            <w:tcW w:w="4229" w:type="dxa"/>
            <w:shd w:val="clear" w:color="auto" w:fill="auto"/>
            <w:vAlign w:val="bottom"/>
          </w:tcPr>
          <w:p w14:paraId="3899EF30" w14:textId="77777777" w:rsidR="009449A8" w:rsidRPr="00063D03" w:rsidRDefault="009449A8" w:rsidP="009449A8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79CDCC" w14:textId="69A8D222" w:rsidR="009449A8" w:rsidRPr="00063D03" w:rsidRDefault="009449A8" w:rsidP="009449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4FD8B7EA" w14:textId="0C925166" w:rsidR="009449A8" w:rsidRPr="00063D03" w:rsidRDefault="009449A8" w:rsidP="009449A8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47DAD" w14:textId="707C0B67" w:rsidR="009449A8" w:rsidRPr="00063D03" w:rsidRDefault="009449A8" w:rsidP="009449A8">
            <w:pPr>
              <w:tabs>
                <w:tab w:val="decimal" w:pos="539"/>
              </w:tabs>
              <w:ind w:left="-108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55261E61" w14:textId="77777777" w:rsidR="009449A8" w:rsidRPr="00063D03" w:rsidRDefault="009449A8" w:rsidP="009449A8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8427C" w14:textId="177A42C2" w:rsidR="009449A8" w:rsidRPr="00063D03" w:rsidRDefault="009449A8" w:rsidP="009449A8">
            <w:pPr>
              <w:ind w:left="2" w:right="-1" w:hanging="20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4CB6151" w14:textId="77777777" w:rsidR="009449A8" w:rsidRPr="00063D03" w:rsidRDefault="009449A8" w:rsidP="009449A8">
            <w:pPr>
              <w:tabs>
                <w:tab w:val="decimal" w:pos="882"/>
              </w:tabs>
              <w:ind w:left="-18"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14B32" w14:textId="445D3F34" w:rsidR="009449A8" w:rsidRPr="00063D03" w:rsidRDefault="009449A8" w:rsidP="009449A8">
            <w:pPr>
              <w:tabs>
                <w:tab w:val="decimal" w:pos="440"/>
              </w:tabs>
              <w:ind w:left="-18"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9449A8" w:rsidRPr="00063D03" w14:paraId="66442542" w14:textId="77777777" w:rsidTr="000D2630">
        <w:tc>
          <w:tcPr>
            <w:tcW w:w="4229" w:type="dxa"/>
            <w:shd w:val="clear" w:color="auto" w:fill="auto"/>
            <w:vAlign w:val="bottom"/>
          </w:tcPr>
          <w:p w14:paraId="119B71BF" w14:textId="70891AB3" w:rsidR="009666E9" w:rsidRDefault="009449A8" w:rsidP="002541A7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 w:rsidR="0028670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="009666E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550D26F4" w:rsidR="009449A8" w:rsidRPr="00063D03" w:rsidRDefault="009666E9" w:rsidP="009666E9">
            <w:pPr>
              <w:ind w:right="50" w:firstLine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248C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06CB99" w14:textId="77777777" w:rsidR="009449A8" w:rsidRPr="00063D03" w:rsidRDefault="009449A8" w:rsidP="002541A7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1FBD5785" w14:textId="77777777" w:rsidR="009449A8" w:rsidRPr="00063D03" w:rsidRDefault="009449A8" w:rsidP="002541A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D33FDE" w14:textId="77777777" w:rsidR="009449A8" w:rsidRPr="00063D03" w:rsidRDefault="009449A8" w:rsidP="009449A8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C45F1C0" w14:textId="77777777" w:rsidR="009449A8" w:rsidRPr="00063D03" w:rsidRDefault="009449A8" w:rsidP="002541A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258453D" w14:textId="77777777" w:rsidR="009449A8" w:rsidRPr="00063D03" w:rsidRDefault="009449A8" w:rsidP="002541A7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F6523FB" w14:textId="77777777" w:rsidR="009449A8" w:rsidRPr="00063D03" w:rsidRDefault="009449A8" w:rsidP="002541A7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222077" w14:textId="77777777" w:rsidR="009449A8" w:rsidRPr="00063D03" w:rsidRDefault="009449A8" w:rsidP="009449A8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04B3" w:rsidRPr="00063D03" w14:paraId="0AD1C31F" w14:textId="77777777" w:rsidTr="000D2630">
        <w:tc>
          <w:tcPr>
            <w:tcW w:w="4229" w:type="dxa"/>
            <w:shd w:val="clear" w:color="auto" w:fill="auto"/>
            <w:vAlign w:val="bottom"/>
          </w:tcPr>
          <w:p w14:paraId="788E4C87" w14:textId="77777777" w:rsidR="005104B3" w:rsidRPr="00063D03" w:rsidRDefault="005104B3" w:rsidP="005104B3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01AD83D3" w:rsidR="005104B3" w:rsidRPr="00063D03" w:rsidRDefault="005104B3" w:rsidP="005104B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104B3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62" w:type="dxa"/>
            <w:shd w:val="clear" w:color="auto" w:fill="auto"/>
          </w:tcPr>
          <w:p w14:paraId="4F41B7BD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2732AD6C" w14:textId="77777777" w:rsidR="005104B3" w:rsidRPr="00063D03" w:rsidRDefault="005104B3" w:rsidP="005104B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81" w:type="dxa"/>
            <w:shd w:val="clear" w:color="auto" w:fill="auto"/>
          </w:tcPr>
          <w:p w14:paraId="5E33C0F4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E3DBE" w14:textId="560892D0" w:rsidR="005104B3" w:rsidRPr="00063D03" w:rsidRDefault="005104B3" w:rsidP="005104B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013411E" w14:textId="77777777" w:rsidR="005104B3" w:rsidRPr="00063D03" w:rsidRDefault="005104B3" w:rsidP="005104B3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B6045A" w14:textId="77777777" w:rsidR="005104B3" w:rsidRPr="00063D03" w:rsidRDefault="005104B3" w:rsidP="005104B3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04B3" w:rsidRPr="00063D03" w14:paraId="44755E60" w14:textId="77777777" w:rsidTr="000D2630">
        <w:tc>
          <w:tcPr>
            <w:tcW w:w="4229" w:type="dxa"/>
            <w:shd w:val="clear" w:color="auto" w:fill="auto"/>
            <w:vAlign w:val="bottom"/>
          </w:tcPr>
          <w:p w14:paraId="2C37283F" w14:textId="77777777" w:rsidR="005104B3" w:rsidRPr="00063D03" w:rsidRDefault="005104B3" w:rsidP="005104B3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78A6F4F7" w:rsidR="005104B3" w:rsidRPr="005104B3" w:rsidRDefault="005104B3" w:rsidP="005104B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04B3">
              <w:rPr>
                <w:rFonts w:asciiTheme="majorBidi" w:hAnsiTheme="majorBidi" w:cstheme="majorBidi"/>
                <w:b/>
                <w:bCs/>
                <w:sz w:val="28"/>
              </w:rPr>
              <w:t>289</w:t>
            </w:r>
          </w:p>
        </w:tc>
        <w:tc>
          <w:tcPr>
            <w:tcW w:w="162" w:type="dxa"/>
            <w:shd w:val="clear" w:color="auto" w:fill="auto"/>
          </w:tcPr>
          <w:p w14:paraId="06E93435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47E04" w14:textId="77777777" w:rsidR="005104B3" w:rsidRPr="00063D03" w:rsidRDefault="005104B3" w:rsidP="005104B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181" w:type="dxa"/>
            <w:shd w:val="clear" w:color="auto" w:fill="auto"/>
          </w:tcPr>
          <w:p w14:paraId="64E33219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5D054" w14:textId="2AE6AC2E" w:rsidR="005104B3" w:rsidRPr="00063D03" w:rsidRDefault="005104B3" w:rsidP="005104B3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9163242" w14:textId="77777777" w:rsidR="005104B3" w:rsidRPr="00063D03" w:rsidRDefault="005104B3" w:rsidP="005104B3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DEAC" w14:textId="77777777" w:rsidR="005104B3" w:rsidRPr="00063D03" w:rsidRDefault="005104B3" w:rsidP="005104B3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104B3" w:rsidRPr="00063D03" w14:paraId="002886EE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65B2664F" w14:textId="77777777" w:rsidR="005104B3" w:rsidRPr="00063D03" w:rsidRDefault="005104B3" w:rsidP="005104B3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26FD762B" w:rsidR="005104B3" w:rsidRPr="00063D03" w:rsidRDefault="005104B3" w:rsidP="005104B3">
            <w:pPr>
              <w:ind w:left="92"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248C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5104B3" w:rsidRPr="00063D03" w:rsidRDefault="005104B3" w:rsidP="005104B3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EC2AE8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536E8D1" w14:textId="77777777" w:rsidR="005104B3" w:rsidRPr="00063D03" w:rsidRDefault="005104B3" w:rsidP="005104B3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268E47EF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A6388" w14:textId="77777777" w:rsidR="005104B3" w:rsidRPr="00063D03" w:rsidRDefault="005104B3" w:rsidP="005104B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5104B3" w:rsidRPr="00063D03" w:rsidRDefault="005104B3" w:rsidP="005104B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8F57CF" w14:textId="77777777" w:rsidR="005104B3" w:rsidRPr="00063D03" w:rsidRDefault="005104B3" w:rsidP="005104B3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5104B3" w:rsidRPr="00063D03" w14:paraId="481E34E6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2DCD0D23" w14:textId="77777777" w:rsidR="005104B3" w:rsidRPr="00063D03" w:rsidRDefault="005104B3" w:rsidP="005104B3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491BBBAA" w:rsidR="005104B3" w:rsidRPr="00063D03" w:rsidRDefault="00D35F23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19C8F3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A3EE1B4" w14:textId="77777777" w:rsidR="005104B3" w:rsidRPr="00063D03" w:rsidRDefault="005104B3" w:rsidP="005104B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19657E8D" w14:textId="77777777" w:rsidR="005104B3" w:rsidRPr="00063D03" w:rsidRDefault="005104B3" w:rsidP="005104B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1C9C0" w14:textId="756D78E9" w:rsidR="005104B3" w:rsidRPr="00063D03" w:rsidRDefault="005104B3" w:rsidP="005104B3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104B3">
              <w:rPr>
                <w:rFonts w:asciiTheme="majorBidi" w:hAnsiTheme="majorBidi" w:cstheme="majorBidi" w:hint="eastAsia"/>
                <w:sz w:val="28"/>
              </w:rPr>
              <w:t>9,01</w:t>
            </w:r>
            <w:r w:rsidR="004252D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5104B3" w:rsidRPr="00063D03" w:rsidRDefault="005104B3" w:rsidP="005104B3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29BC00" w14:textId="77777777" w:rsidR="005104B3" w:rsidRPr="00063D03" w:rsidRDefault="005104B3" w:rsidP="005104B3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7,487</w:t>
            </w:r>
          </w:p>
        </w:tc>
      </w:tr>
      <w:tr w:rsidR="00D35F23" w:rsidRPr="00063D03" w14:paraId="0AA325BF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49E040C8" w14:textId="77777777" w:rsidR="00D35F23" w:rsidRPr="00063D03" w:rsidRDefault="00D35F23" w:rsidP="00D35F23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B2221B5" w14:textId="41F23BEA" w:rsidR="00D35F23" w:rsidRPr="00063D03" w:rsidRDefault="00D35F23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35F23">
              <w:rPr>
                <w:rFonts w:asciiTheme="majorBidi" w:hAnsiTheme="majorBidi" w:cstheme="majorBidi"/>
                <w:sz w:val="28"/>
              </w:rPr>
              <w:t>1,173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73E98F" w14:textId="77777777" w:rsidR="00D35F23" w:rsidRPr="00063D03" w:rsidRDefault="00D35F23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4D3CD65" w14:textId="77777777" w:rsidR="00D35F23" w:rsidRPr="00063D03" w:rsidRDefault="00D35F23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6C7B693D" w14:textId="77777777" w:rsidR="00D35F23" w:rsidRPr="00063D03" w:rsidRDefault="00D35F23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708F72" w14:textId="77777777" w:rsidR="00D35F23" w:rsidRPr="00063D03" w:rsidRDefault="00D35F23" w:rsidP="00D35F2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14949" w14:textId="0431BEC7" w:rsidR="00D35F23" w:rsidRPr="00063D03" w:rsidRDefault="00D35F23" w:rsidP="00D35F2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E566BC" w14:textId="77777777" w:rsidR="00D35F23" w:rsidRPr="00063D03" w:rsidRDefault="00D35F23" w:rsidP="00D35F23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5F23" w:rsidRPr="00063D03" w14:paraId="64ABC1CF" w14:textId="77777777" w:rsidTr="001B4152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2FEBD5FF" w14:textId="77777777" w:rsidR="00D35F23" w:rsidRPr="00063D03" w:rsidRDefault="00D35F23" w:rsidP="00D35F23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D67AA" w14:textId="04F16278" w:rsidR="00D35F23" w:rsidRPr="00D35F23" w:rsidRDefault="00D35F23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5F23">
              <w:rPr>
                <w:rFonts w:asciiTheme="majorBidi" w:hAnsiTheme="majorBidi" w:cstheme="majorBidi"/>
                <w:b/>
                <w:bCs/>
                <w:sz w:val="28"/>
              </w:rPr>
              <w:t>1,173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FE97EF" w14:textId="77777777" w:rsidR="00D35F23" w:rsidRPr="00063D03" w:rsidRDefault="00D35F23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787FC" w14:textId="77777777" w:rsidR="00D35F23" w:rsidRPr="00063D03" w:rsidRDefault="00D35F23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1,053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01C8B86D" w14:textId="77777777" w:rsidR="00D35F23" w:rsidRPr="00063D03" w:rsidRDefault="00D35F23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7D3F7" w14:textId="23B75DC6" w:rsidR="00D35F23" w:rsidRPr="00063D03" w:rsidRDefault="00D35F23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9,0</w:t>
            </w:r>
            <w:r w:rsidR="001257B5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252D5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D35F23" w:rsidRPr="00063D03" w:rsidRDefault="00D35F23" w:rsidP="00D35F23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9FFEB" w14:textId="77777777" w:rsidR="00D35F23" w:rsidRPr="00063D03" w:rsidRDefault="00D35F23" w:rsidP="00D35F23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7,487</w:t>
            </w:r>
          </w:p>
        </w:tc>
      </w:tr>
      <w:tr w:rsidR="001B4152" w:rsidRPr="00063D03" w14:paraId="176272FA" w14:textId="77777777" w:rsidTr="004B54BC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6CED3F5B" w14:textId="77777777" w:rsidR="001B4152" w:rsidRPr="00063D03" w:rsidRDefault="001B4152" w:rsidP="00D35F23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73D4" w14:textId="77777777" w:rsidR="001B4152" w:rsidRPr="00D35F23" w:rsidRDefault="001B4152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FC69E7" w14:textId="77777777" w:rsidR="001B4152" w:rsidRPr="00063D03" w:rsidRDefault="001B4152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78D3F" w14:textId="77777777" w:rsidR="001B4152" w:rsidRPr="00063D03" w:rsidRDefault="001B4152" w:rsidP="00D35F2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66728AEB" w14:textId="77777777" w:rsidR="001B4152" w:rsidRPr="00063D03" w:rsidRDefault="001B4152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83BD3" w14:textId="77777777" w:rsidR="001B4152" w:rsidRPr="00063D03" w:rsidRDefault="001B4152" w:rsidP="00D35F2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C016B" w14:textId="77777777" w:rsidR="001B4152" w:rsidRPr="00063D03" w:rsidRDefault="001B4152" w:rsidP="00D35F23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31B3" w14:textId="77777777" w:rsidR="001B4152" w:rsidRPr="00063D03" w:rsidRDefault="001B4152" w:rsidP="00D35F23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F1FFE" w:rsidRPr="00063D03" w14:paraId="19FF3F61" w14:textId="77777777" w:rsidTr="004B54BC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A04F7FC" w14:textId="77777777" w:rsidR="005F1FFE" w:rsidRPr="00063D03" w:rsidRDefault="005F1FFE" w:rsidP="005F1FF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5F1FFE" w:rsidRPr="00063D03" w:rsidRDefault="005F1FFE" w:rsidP="005F1FFE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466F03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A1D907F" w14:textId="77777777" w:rsidR="005F1FFE" w:rsidRPr="00063D03" w:rsidRDefault="005F1FFE" w:rsidP="005F1FF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7B3D19C5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29F43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5F1FFE" w:rsidRPr="00063D03" w:rsidRDefault="005F1FFE" w:rsidP="005F1FF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3233EF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5F1FFE" w:rsidRPr="00063D03" w14:paraId="50655E6C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702F20C3" w14:textId="77777777" w:rsidR="005F1FFE" w:rsidRPr="00063D03" w:rsidRDefault="005F1FFE" w:rsidP="005F1FF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5E4B6F4B" w:rsidR="005F1FFE" w:rsidRPr="00063D03" w:rsidRDefault="005F1FFE" w:rsidP="005F1FF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35F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9A15906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DE13503" w14:textId="77777777" w:rsidR="005F1FFE" w:rsidRPr="00063D03" w:rsidRDefault="005F1FFE" w:rsidP="005F1FF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03BB9B6C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461DDA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5F1FFE" w:rsidRPr="00063D03" w:rsidRDefault="005F1FFE" w:rsidP="005F1FF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8B55BF" w14:textId="77777777" w:rsidR="005F1FFE" w:rsidRPr="00063D03" w:rsidRDefault="005F1FFE" w:rsidP="005F1FF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5F1FFE" w:rsidRPr="00063D03" w14:paraId="6B408D9E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5BE42D80" w14:textId="77777777" w:rsidR="005F1FFE" w:rsidRPr="00063D03" w:rsidRDefault="005F1FFE" w:rsidP="005F1FF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0EF96E0F" w:rsidR="005F1FFE" w:rsidRPr="00063D03" w:rsidRDefault="005F1FFE" w:rsidP="005F1FF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35F23"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24DA16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1CF6AB6" w14:textId="77777777" w:rsidR="005F1FFE" w:rsidRPr="00063D03" w:rsidRDefault="005F1FFE" w:rsidP="005F1FF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1D3DB777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B4008F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5F1FFE" w:rsidRPr="00063D03" w:rsidRDefault="005F1FFE" w:rsidP="005F1FF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65B794" w14:textId="77777777" w:rsidR="005F1FFE" w:rsidRPr="00063D03" w:rsidRDefault="005F1FFE" w:rsidP="005F1FFE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63D03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5F1FFE" w:rsidRPr="00063D03" w14:paraId="020615A8" w14:textId="77777777" w:rsidTr="000D2630">
        <w:trPr>
          <w:gridAfter w:val="1"/>
          <w:wAfter w:w="9" w:type="dxa"/>
        </w:trPr>
        <w:tc>
          <w:tcPr>
            <w:tcW w:w="4229" w:type="dxa"/>
            <w:shd w:val="clear" w:color="auto" w:fill="auto"/>
            <w:vAlign w:val="bottom"/>
          </w:tcPr>
          <w:p w14:paraId="09F2FF44" w14:textId="77777777" w:rsidR="005F1FFE" w:rsidRPr="00063D03" w:rsidRDefault="005F1FFE" w:rsidP="005F1FF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23F9025B" w:rsidR="005F1FFE" w:rsidRPr="00D35F23" w:rsidRDefault="005F1FFE" w:rsidP="005F1FF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35F23"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9A6945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77777777" w:rsidR="005F1FFE" w:rsidRPr="00063D03" w:rsidRDefault="005F1FFE" w:rsidP="005F1FF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7499B320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77777777" w:rsidR="005F1FFE" w:rsidRPr="00063D03" w:rsidRDefault="005F1FFE" w:rsidP="005F1FF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5F1FFE" w:rsidRPr="00063D03" w:rsidRDefault="005F1FFE" w:rsidP="005F1FF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77777777" w:rsidR="005F1FFE" w:rsidRPr="00063D03" w:rsidRDefault="005F1FFE" w:rsidP="005F1FF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3D03"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</w:tr>
    </w:tbl>
    <w:p w14:paraId="5B39793B" w14:textId="77777777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3B8AECF" w14:textId="77777777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711391B" w14:textId="77777777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114B39C" w14:textId="77777777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5391CAE" w14:textId="77777777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2DEC7B2" w14:textId="0C2452F4" w:rsidR="000D2630" w:rsidRDefault="000D2630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88F0221" w14:textId="51519241" w:rsidR="004A0345" w:rsidRDefault="004A0345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164B635" w14:textId="4FAEECFD" w:rsidR="004A0345" w:rsidRDefault="004A0345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4C688AB" w14:textId="39E1C04A" w:rsidR="004A0345" w:rsidRDefault="004A0345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49AA1BD" w14:textId="77777777" w:rsidR="00D31B21" w:rsidRDefault="00D31B21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379FBC39" w:rsidR="00F53166" w:rsidRPr="002D5555" w:rsidRDefault="009E4C64" w:rsidP="00D332B9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</w:p>
    <w:p w14:paraId="5A803713" w14:textId="1DA40A7C" w:rsidR="00F53166" w:rsidRPr="002D5555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D332B9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32B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>รวมถึง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D332B9" w:rsidRPr="002D5555" w14:paraId="0CF4AAF2" w14:textId="77777777" w:rsidTr="0056490B">
        <w:trPr>
          <w:trHeight w:val="80"/>
        </w:trPr>
        <w:tc>
          <w:tcPr>
            <w:tcW w:w="2340" w:type="dxa"/>
            <w:vAlign w:val="bottom"/>
          </w:tcPr>
          <w:p w14:paraId="0A2944FB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2D5555" w:rsidRDefault="00D332B9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2D5555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F53166" w:rsidRPr="002D5555" w14:paraId="6F92C63C" w14:textId="77777777" w:rsidTr="0056490B">
        <w:trPr>
          <w:trHeight w:val="80"/>
        </w:trPr>
        <w:tc>
          <w:tcPr>
            <w:tcW w:w="2340" w:type="dxa"/>
            <w:vAlign w:val="bottom"/>
          </w:tcPr>
          <w:p w14:paraId="27AC5906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2D5555" w:rsidRDefault="00F53166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2D5555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6490B" w:rsidRPr="002D5555" w14:paraId="0A4BEDD1" w14:textId="77777777" w:rsidTr="00AF13A9">
        <w:trPr>
          <w:trHeight w:val="80"/>
        </w:trPr>
        <w:tc>
          <w:tcPr>
            <w:tcW w:w="2340" w:type="dxa"/>
            <w:tcBorders>
              <w:bottom w:val="nil"/>
            </w:tcBorders>
            <w:vAlign w:val="bottom"/>
          </w:tcPr>
          <w:p w14:paraId="702AE95C" w14:textId="77777777" w:rsidR="0056490B" w:rsidRPr="002D5555" w:rsidRDefault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9476B07" w14:textId="77777777" w:rsidR="0056490B" w:rsidRPr="002D5555" w:rsidRDefault="0056490B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3E1C815" w14:textId="77777777" w:rsidR="0056490B" w:rsidRPr="002D5555" w:rsidRDefault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7C58D9F" w14:textId="77777777" w:rsidR="0056490B" w:rsidRPr="002D5555" w:rsidRDefault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3C0EE17" w14:textId="0D6B72D5" w:rsidR="0056490B" w:rsidRPr="002D5555" w:rsidRDefault="0056490B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B7ADBAB" w14:textId="6E210568" w:rsidR="0056490B" w:rsidRPr="002D5555" w:rsidRDefault="0056490B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0D6C4E2" w14:textId="12A23466" w:rsidR="0056490B" w:rsidRPr="002D5555" w:rsidRDefault="0056490B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53166" w:rsidRPr="002D5555" w14:paraId="5109A8A6" w14:textId="77777777" w:rsidTr="00AF13A9">
        <w:trPr>
          <w:trHeight w:val="8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2B91666" w14:textId="77777777" w:rsidR="00F53166" w:rsidRPr="002D5555" w:rsidRDefault="009E4C64" w:rsidP="006D2E7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575E8942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6A8354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5CEEFB32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10199B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br/>
              <w:t>1</w:t>
            </w: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มกราคม 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>2563</w:t>
            </w:r>
          </w:p>
        </w:tc>
        <w:tc>
          <w:tcPr>
            <w:tcW w:w="180" w:type="dxa"/>
            <w:tcBorders>
              <w:bottom w:val="nil"/>
            </w:tcBorders>
          </w:tcPr>
          <w:p w14:paraId="0169A01B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2B632A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83DB5E4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75474F1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32145E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22D84D5D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  <w:p w14:paraId="21E8E801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BAD8CA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มีนาคม 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>2563</w:t>
            </w:r>
          </w:p>
        </w:tc>
      </w:tr>
      <w:tr w:rsidR="000F66BB" w:rsidRPr="002D5555" w14:paraId="38A93BDB" w14:textId="77777777" w:rsidTr="00AF13A9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51FC44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0F66BB" w:rsidRPr="002D5555" w:rsidRDefault="000F66BB" w:rsidP="00AF13A9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77777777" w:rsidR="000F66BB" w:rsidRPr="002D5555" w:rsidRDefault="000F66BB" w:rsidP="000F66BB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6,661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7129CB" w14:textId="6432EA83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F4FEE" w14:textId="77777777" w:rsidR="000F66BB" w:rsidRPr="002D5555" w:rsidRDefault="000F66BB" w:rsidP="000F66BB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12B317" w14:textId="105B872C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5281E567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6,661</w:t>
            </w:r>
          </w:p>
        </w:tc>
      </w:tr>
      <w:tr w:rsidR="000F66BB" w:rsidRPr="002D5555" w14:paraId="5006C277" w14:textId="77777777" w:rsidTr="00AF13A9">
        <w:trPr>
          <w:trHeight w:val="20"/>
        </w:trPr>
        <w:tc>
          <w:tcPr>
            <w:tcW w:w="2340" w:type="dxa"/>
            <w:vAlign w:val="bottom"/>
          </w:tcPr>
          <w:p w14:paraId="337956B2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ปาล์มทองคำ จำกัด</w:t>
            </w:r>
          </w:p>
        </w:tc>
        <w:tc>
          <w:tcPr>
            <w:tcW w:w="90" w:type="dxa"/>
            <w:vAlign w:val="bottom"/>
          </w:tcPr>
          <w:p w14:paraId="27A13E15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85C73F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05E24249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080" w:type="dxa"/>
          </w:tcPr>
          <w:p w14:paraId="3E913598" w14:textId="77777777" w:rsidR="000F66BB" w:rsidRPr="002D5555" w:rsidRDefault="000F66BB" w:rsidP="000F66B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180" w:type="dxa"/>
            <w:tcBorders>
              <w:top w:val="nil"/>
            </w:tcBorders>
          </w:tcPr>
          <w:p w14:paraId="5B9C5B62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AB52D" w14:textId="225D65D3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36B41D" w14:textId="77777777" w:rsidR="000F66BB" w:rsidRPr="002D5555" w:rsidRDefault="000F66BB" w:rsidP="000F66BB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44D4F4" w14:textId="74180406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D4B1A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A8D000" w14:textId="5C4A826C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1,500</w:t>
            </w:r>
          </w:p>
        </w:tc>
      </w:tr>
      <w:tr w:rsidR="000F66BB" w:rsidRPr="002D5555" w14:paraId="5E295B43" w14:textId="77777777" w:rsidTr="00AF13A9">
        <w:trPr>
          <w:trHeight w:val="20"/>
        </w:trPr>
        <w:tc>
          <w:tcPr>
            <w:tcW w:w="2340" w:type="dxa"/>
          </w:tcPr>
          <w:p w14:paraId="08A46689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2A588897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6D33444C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B5826E2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E9BB85E" w14:textId="19C90439" w:rsidR="000F66BB" w:rsidRPr="002D5555" w:rsidRDefault="000F66BB" w:rsidP="000F66B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4203D4C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7DD8D4" w14:textId="2C59C80E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6DB3B76" w14:textId="77777777" w:rsidR="000F66BB" w:rsidRPr="002D5555" w:rsidRDefault="000F66BB" w:rsidP="000F66BB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21D320" w14:textId="254C84D1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54A74E2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886204F" w14:textId="064D3D55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F66BB" w:rsidRPr="002D5555" w14:paraId="343967CC" w14:textId="77777777" w:rsidTr="00AF13A9">
        <w:trPr>
          <w:trHeight w:val="20"/>
        </w:trPr>
        <w:tc>
          <w:tcPr>
            <w:tcW w:w="2340" w:type="dxa"/>
          </w:tcPr>
          <w:p w14:paraId="2D9134A9" w14:textId="1D2BAAFE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8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1B47C2D3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7EA46F9" w14:textId="62D00ED2" w:rsidR="000F66BB" w:rsidRPr="002D5555" w:rsidRDefault="00DB5F7B" w:rsidP="00AF13A9">
            <w:pPr>
              <w:ind w:left="-54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079EDBA1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81A66FA" w14:textId="45CFCF4B" w:rsidR="000F66BB" w:rsidRPr="002D5555" w:rsidRDefault="00DB5F7B" w:rsidP="000F66B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DB5F7B">
              <w:rPr>
                <w:rFonts w:asciiTheme="majorBidi" w:hAnsiTheme="majorBidi" w:hint="eastAsia"/>
                <w:szCs w:val="24"/>
                <w:cs/>
              </w:rPr>
              <w:t>62</w:t>
            </w:r>
            <w:r w:rsidRPr="00DB5F7B">
              <w:rPr>
                <w:rFonts w:asciiTheme="majorBidi" w:hAnsiTheme="majorBidi" w:cstheme="majorBidi" w:hint="eastAsia"/>
                <w:szCs w:val="24"/>
              </w:rPr>
              <w:t>,</w:t>
            </w:r>
            <w:r w:rsidRPr="00DB5F7B">
              <w:rPr>
                <w:rFonts w:asciiTheme="majorBidi" w:hAnsiTheme="majorBidi" w:hint="eastAsia"/>
                <w:szCs w:val="24"/>
                <w:cs/>
              </w:rPr>
              <w:t>600</w:t>
            </w:r>
          </w:p>
        </w:tc>
        <w:tc>
          <w:tcPr>
            <w:tcW w:w="180" w:type="dxa"/>
            <w:tcBorders>
              <w:top w:val="nil"/>
            </w:tcBorders>
          </w:tcPr>
          <w:p w14:paraId="7749EFAC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C5D1A2" w14:textId="2DEC4C9C" w:rsidR="000F66BB" w:rsidRPr="002D5555" w:rsidRDefault="00DB5F7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DB5F7B">
              <w:rPr>
                <w:rFonts w:asciiTheme="majorBidi" w:hAnsiTheme="majorBidi" w:hint="eastAsia"/>
                <w:szCs w:val="24"/>
                <w:cs/>
              </w:rPr>
              <w:t>750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7B2F132" w14:textId="77777777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665AD1" w14:textId="1A19FBE8" w:rsidR="000F66BB" w:rsidRPr="002D5555" w:rsidRDefault="00DB5F7B" w:rsidP="00C53895">
            <w:pPr>
              <w:tabs>
                <w:tab w:val="decimal" w:pos="719"/>
              </w:tabs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 w:rsidRPr="00DB5F7B">
              <w:rPr>
                <w:rFonts w:asciiTheme="majorBidi" w:hAnsiTheme="majorBidi" w:hint="eastAsia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45E4F6A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D1D62D" w14:textId="7AB10E41" w:rsidR="000F66BB" w:rsidRPr="002D5555" w:rsidRDefault="00DB5F7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DB5F7B">
              <w:rPr>
                <w:rFonts w:asciiTheme="majorBidi" w:hAnsiTheme="majorBidi" w:hint="eastAsia"/>
                <w:szCs w:val="24"/>
                <w:cs/>
              </w:rPr>
              <w:t>63</w:t>
            </w:r>
            <w:r w:rsidRPr="00DB5F7B">
              <w:rPr>
                <w:rFonts w:asciiTheme="majorBidi" w:hAnsiTheme="majorBidi" w:cstheme="majorBidi" w:hint="eastAsia"/>
                <w:szCs w:val="24"/>
              </w:rPr>
              <w:t>,</w:t>
            </w:r>
            <w:r w:rsidRPr="00DB5F7B">
              <w:rPr>
                <w:rFonts w:asciiTheme="majorBidi" w:hAnsiTheme="majorBidi" w:hint="eastAsia"/>
                <w:szCs w:val="24"/>
                <w:cs/>
              </w:rPr>
              <w:t>350</w:t>
            </w:r>
          </w:p>
        </w:tc>
      </w:tr>
      <w:tr w:rsidR="000F66BB" w:rsidRPr="002D5555" w14:paraId="0E4242F2" w14:textId="77777777" w:rsidTr="00AF13A9">
        <w:trPr>
          <w:trHeight w:val="20"/>
        </w:trPr>
        <w:tc>
          <w:tcPr>
            <w:tcW w:w="2340" w:type="dxa"/>
          </w:tcPr>
          <w:p w14:paraId="57F72D8A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77777777" w:rsidR="000F66BB" w:rsidRPr="002D5555" w:rsidRDefault="000F66BB" w:rsidP="000F66BB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71,761</w:t>
            </w:r>
          </w:p>
        </w:tc>
        <w:tc>
          <w:tcPr>
            <w:tcW w:w="180" w:type="dxa"/>
          </w:tcPr>
          <w:p w14:paraId="15BA3315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FDC51" w14:textId="66B4D9D6" w:rsidR="000F66BB" w:rsidRPr="002D5555" w:rsidRDefault="000F66BB" w:rsidP="000F66BB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202AA75C" w14:textId="77777777" w:rsidR="000F66BB" w:rsidRPr="002D5555" w:rsidRDefault="000F66BB" w:rsidP="000F66BB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1CF04" w14:textId="4315D70F" w:rsidR="000F66BB" w:rsidRPr="002D5555" w:rsidRDefault="000F66BB" w:rsidP="00C53895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79342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D4CF92" w14:textId="170954FE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71,511</w:t>
            </w:r>
          </w:p>
        </w:tc>
      </w:tr>
      <w:tr w:rsidR="000F66BB" w:rsidRPr="002D5555" w14:paraId="1DD3742E" w14:textId="77777777" w:rsidTr="00AF13A9">
        <w:trPr>
          <w:trHeight w:val="80"/>
        </w:trPr>
        <w:tc>
          <w:tcPr>
            <w:tcW w:w="2340" w:type="dxa"/>
            <w:vAlign w:val="bottom"/>
          </w:tcPr>
          <w:p w14:paraId="7FD4AF6D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>: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4671AF1F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E5225" w14:textId="77777777" w:rsidR="000F66BB" w:rsidRPr="002D5555" w:rsidRDefault="000F66BB" w:rsidP="000F66BB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</w:tcPr>
          <w:p w14:paraId="7DB604B1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7D7A43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AC2E156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07A44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134476" w14:textId="5C0E5FCD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</w:tr>
      <w:tr w:rsidR="000F66BB" w:rsidRPr="002D5555" w14:paraId="58E927F1" w14:textId="77777777" w:rsidTr="00AF13A9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2EA7AC42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77777777" w:rsidR="000F66BB" w:rsidRPr="002D5555" w:rsidRDefault="000F66BB" w:rsidP="000D2630">
            <w:pPr>
              <w:tabs>
                <w:tab w:val="decimal" w:pos="808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9,161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0F66BB" w:rsidRPr="002D5555" w:rsidRDefault="000F66B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E6EC5B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17836EA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5FB8F6F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0F66BB" w:rsidRPr="002D5555" w:rsidRDefault="000F66B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2E7E18E9" w:rsidR="000F66BB" w:rsidRPr="002D5555" w:rsidRDefault="000F66B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8,911</w:t>
            </w:r>
          </w:p>
        </w:tc>
      </w:tr>
      <w:tr w:rsidR="00DB5F7B" w:rsidRPr="002D5555" w14:paraId="68CC985F" w14:textId="77777777" w:rsidTr="00AF13A9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0F69BDFC" w14:textId="77777777" w:rsidR="00DB5F7B" w:rsidRPr="002D5555" w:rsidRDefault="00DB5F7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6AA233E" w14:textId="77777777" w:rsidR="00DB5F7B" w:rsidRPr="002D5555" w:rsidRDefault="00DB5F7B" w:rsidP="000F66B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16F24B" w14:textId="77777777" w:rsidR="00DB5F7B" w:rsidRPr="002D5555" w:rsidRDefault="00DB5F7B" w:rsidP="000F66B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359E8E3" w14:textId="77777777" w:rsidR="00DB5F7B" w:rsidRPr="002D5555" w:rsidRDefault="00DB5F7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B48046F" w14:textId="77777777" w:rsidR="00DB5F7B" w:rsidRPr="002D5555" w:rsidRDefault="00DB5F7B" w:rsidP="000F66BB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4DF0A77" w14:textId="77777777" w:rsidR="00DB5F7B" w:rsidRPr="002D5555" w:rsidRDefault="00DB5F7B" w:rsidP="000F66B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A13FB0" w14:textId="77777777" w:rsidR="00DB5F7B" w:rsidRPr="002D5555" w:rsidRDefault="00DB5F7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4150F38" w14:textId="77777777" w:rsidR="00DB5F7B" w:rsidRPr="002D5555" w:rsidRDefault="00DB5F7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6F58760" w14:textId="77777777" w:rsidR="00DB5F7B" w:rsidRPr="002D5555" w:rsidRDefault="00DB5F7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45731EA" w14:textId="77777777" w:rsidR="00DB5F7B" w:rsidRPr="002D5555" w:rsidRDefault="00DB5F7B" w:rsidP="000F66B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228ECA" w14:textId="77777777" w:rsidR="00DB5F7B" w:rsidRDefault="00DB5F7B" w:rsidP="000F66B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10CA2B42" w14:textId="11670E11" w:rsidR="00F53166" w:rsidRPr="00D332B9" w:rsidRDefault="00F531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10"/>
          <w:szCs w:val="10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B10E88" w:rsidRPr="002D5555" w14:paraId="57A82798" w14:textId="77777777" w:rsidTr="00684249">
        <w:trPr>
          <w:trHeight w:val="20"/>
        </w:trPr>
        <w:tc>
          <w:tcPr>
            <w:tcW w:w="2340" w:type="dxa"/>
            <w:vAlign w:val="bottom"/>
          </w:tcPr>
          <w:p w14:paraId="55F11FDA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65D180E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9734FD5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FCAA76F" w14:textId="7418CD47" w:rsidR="00B10E88" w:rsidRPr="002D5555" w:rsidRDefault="00801454" w:rsidP="0080145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01454" w:rsidRPr="002D5555" w14:paraId="1A4CA563" w14:textId="77777777" w:rsidTr="00684249">
        <w:trPr>
          <w:trHeight w:val="20"/>
        </w:trPr>
        <w:tc>
          <w:tcPr>
            <w:tcW w:w="2340" w:type="dxa"/>
            <w:vAlign w:val="bottom"/>
          </w:tcPr>
          <w:p w14:paraId="24C72B9B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7E0A956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2D61408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10E88" w:rsidRPr="002D5555" w14:paraId="2F2B383D" w14:textId="77777777" w:rsidTr="00684249">
        <w:trPr>
          <w:trHeight w:val="20"/>
        </w:trPr>
        <w:tc>
          <w:tcPr>
            <w:tcW w:w="2340" w:type="dxa"/>
            <w:vAlign w:val="bottom"/>
          </w:tcPr>
          <w:p w14:paraId="4A1A4690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90" w:type="dxa"/>
          </w:tcPr>
          <w:p w14:paraId="01F7AB23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84A9812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28C423F2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5B25FB" w14:textId="77CA58F8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65F6E2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vAlign w:val="bottom"/>
          </w:tcPr>
          <w:p w14:paraId="2CCB82BF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B10E88" w:rsidRPr="002D5555" w14:paraId="4EE95CBF" w14:textId="77777777" w:rsidTr="00AF13A9">
        <w:trPr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26B33999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7C12D97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F5B240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1E99003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552C" w14:textId="07A3CC84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80" w:type="dxa"/>
          </w:tcPr>
          <w:p w14:paraId="5A325083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2ACCE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203BB18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7F74EB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5D615E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bottom"/>
          </w:tcPr>
          <w:p w14:paraId="4C43F0E8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B10E88" w:rsidRPr="002D5555" w14:paraId="268D3C5A" w14:textId="77777777" w:rsidTr="00AF13A9">
        <w:trPr>
          <w:trHeight w:val="180"/>
        </w:trPr>
        <w:tc>
          <w:tcPr>
            <w:tcW w:w="2340" w:type="dxa"/>
            <w:tcBorders>
              <w:top w:val="single" w:sz="4" w:space="0" w:color="auto"/>
            </w:tcBorders>
          </w:tcPr>
          <w:p w14:paraId="0BC8CECA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FC2781" w14:textId="6846956F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332,280</w:t>
            </w:r>
          </w:p>
        </w:tc>
        <w:tc>
          <w:tcPr>
            <w:tcW w:w="180" w:type="dxa"/>
          </w:tcPr>
          <w:p w14:paraId="1D99066B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77777777" w:rsidR="00B10E88" w:rsidRPr="002D5555" w:rsidRDefault="00B10E88" w:rsidP="00B10E8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22,400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DFA65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77777777" w:rsidR="00B10E88" w:rsidRPr="002D5555" w:rsidRDefault="00B10E88" w:rsidP="00C56BD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(2,018)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352,662</w:t>
            </w:r>
          </w:p>
        </w:tc>
      </w:tr>
      <w:tr w:rsidR="00B10E88" w:rsidRPr="002D5555" w14:paraId="1D8D45EF" w14:textId="77777777" w:rsidTr="00AF13A9">
        <w:trPr>
          <w:trHeight w:val="20"/>
        </w:trPr>
        <w:tc>
          <w:tcPr>
            <w:tcW w:w="2340" w:type="dxa"/>
          </w:tcPr>
          <w:p w14:paraId="0E0FAB5F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75492E" w14:textId="7F321CAC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153,000</w:t>
            </w:r>
          </w:p>
        </w:tc>
        <w:tc>
          <w:tcPr>
            <w:tcW w:w="180" w:type="dxa"/>
          </w:tcPr>
          <w:p w14:paraId="5B11012F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9B0EF" w14:textId="77777777" w:rsidR="00B10E88" w:rsidRPr="002D5555" w:rsidRDefault="00B10E88" w:rsidP="00B10E8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9E104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281A9" w14:textId="77777777" w:rsidR="00B10E88" w:rsidRPr="002D5555" w:rsidRDefault="00B10E88" w:rsidP="00C56BD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(24,681)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128,319</w:t>
            </w:r>
          </w:p>
        </w:tc>
      </w:tr>
      <w:tr w:rsidR="00B10E88" w:rsidRPr="002D5555" w14:paraId="1E2B22F0" w14:textId="77777777" w:rsidTr="00AF13A9">
        <w:trPr>
          <w:trHeight w:val="20"/>
        </w:trPr>
        <w:tc>
          <w:tcPr>
            <w:tcW w:w="2340" w:type="dxa"/>
          </w:tcPr>
          <w:p w14:paraId="2FBF8B6F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708D2E40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BC1629D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0152C76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02C679" w14:textId="790CEE0C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32,704</w:t>
            </w:r>
          </w:p>
        </w:tc>
        <w:tc>
          <w:tcPr>
            <w:tcW w:w="180" w:type="dxa"/>
          </w:tcPr>
          <w:p w14:paraId="6C812024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6B3F4" w14:textId="77777777" w:rsidR="00B10E88" w:rsidRPr="002D5555" w:rsidRDefault="00B10E88" w:rsidP="00B10E88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eastAsia="Times New Roman" w:hAnsiTheme="majorBidi" w:cstheme="majorBidi"/>
                <w:szCs w:val="24"/>
                <w:lang w:val="en-GB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B1A92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9B543" w14:textId="77777777" w:rsidR="00B10E88" w:rsidRPr="002D5555" w:rsidRDefault="00B10E88" w:rsidP="00C56BD8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(1,188)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39869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CE6528D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31,716</w:t>
            </w:r>
          </w:p>
        </w:tc>
      </w:tr>
      <w:tr w:rsidR="00B10E88" w:rsidRPr="002D5555" w14:paraId="56D8E1B1" w14:textId="77777777" w:rsidTr="00AF13A9">
        <w:trPr>
          <w:trHeight w:val="20"/>
        </w:trPr>
        <w:tc>
          <w:tcPr>
            <w:tcW w:w="2340" w:type="dxa"/>
          </w:tcPr>
          <w:p w14:paraId="4243CF97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81D92E" w14:textId="47576623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50,600</w:t>
            </w:r>
          </w:p>
        </w:tc>
        <w:tc>
          <w:tcPr>
            <w:tcW w:w="180" w:type="dxa"/>
          </w:tcPr>
          <w:p w14:paraId="69943D69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73C04" w14:textId="77777777" w:rsidR="00B10E88" w:rsidRPr="002D5555" w:rsidRDefault="00B10E88" w:rsidP="00B10E88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64BBA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1FDC2" w14:textId="77777777" w:rsidR="00B10E88" w:rsidRPr="002D5555" w:rsidRDefault="00B10E88" w:rsidP="00C56BD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50,600</w:t>
            </w:r>
          </w:p>
        </w:tc>
      </w:tr>
      <w:tr w:rsidR="00B10E88" w:rsidRPr="002D5555" w14:paraId="33441840" w14:textId="77777777" w:rsidTr="00AF13A9">
        <w:trPr>
          <w:trHeight w:val="20"/>
        </w:trPr>
        <w:tc>
          <w:tcPr>
            <w:tcW w:w="2340" w:type="dxa"/>
          </w:tcPr>
          <w:p w14:paraId="6D0711CA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3AF142C6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0F2EA" w14:textId="4257AA3C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73,118</w:t>
            </w:r>
          </w:p>
        </w:tc>
        <w:tc>
          <w:tcPr>
            <w:tcW w:w="180" w:type="dxa"/>
          </w:tcPr>
          <w:p w14:paraId="12F32960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A8113" w14:textId="77777777" w:rsidR="00B10E88" w:rsidRPr="002D5555" w:rsidRDefault="00B10E88" w:rsidP="00B10E8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eastAsia="Times New Roman" w:hAnsiTheme="majorBidi" w:cstheme="majorBidi"/>
                <w:szCs w:val="24"/>
                <w:lang w:val="en-GB"/>
              </w:rPr>
              <w:t>31,500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07D01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D3E76" w14:textId="77777777" w:rsidR="00B10E88" w:rsidRPr="002D5555" w:rsidRDefault="00B10E88" w:rsidP="00C56BD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(5,867)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B10E88" w:rsidRPr="002D5555" w:rsidRDefault="00B10E8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98,751</w:t>
            </w:r>
          </w:p>
        </w:tc>
      </w:tr>
      <w:tr w:rsidR="00B10E88" w:rsidRPr="002D5555" w14:paraId="3F28B480" w14:textId="77777777" w:rsidTr="00AF13A9">
        <w:trPr>
          <w:trHeight w:val="20"/>
        </w:trPr>
        <w:tc>
          <w:tcPr>
            <w:tcW w:w="2340" w:type="dxa"/>
          </w:tcPr>
          <w:p w14:paraId="57B0A1FA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13D042DC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9DC57A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69898A" w14:textId="77777777" w:rsidR="00B10E88" w:rsidRPr="002D5555" w:rsidRDefault="00B10E88">
            <w:pPr>
              <w:tabs>
                <w:tab w:val="decimal" w:pos="72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9E48E3" w14:textId="540762E3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27,113</w:t>
            </w:r>
          </w:p>
        </w:tc>
        <w:tc>
          <w:tcPr>
            <w:tcW w:w="180" w:type="dxa"/>
          </w:tcPr>
          <w:p w14:paraId="004EB044" w14:textId="77777777" w:rsidR="00B10E88" w:rsidRPr="002D5555" w:rsidRDefault="00B10E8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46982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C4A8A" w14:textId="77777777" w:rsidR="00B10E88" w:rsidRPr="002D5555" w:rsidRDefault="00B10E88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3C0452" w14:textId="77777777" w:rsidR="00B10E88" w:rsidRPr="002D5555" w:rsidRDefault="00B10E88" w:rsidP="00C56BD8">
            <w:pPr>
              <w:tabs>
                <w:tab w:val="decimal" w:pos="470"/>
              </w:tabs>
              <w:ind w:right="58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(1,513)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E0A3E" w14:textId="77777777" w:rsidR="00B10E88" w:rsidRPr="002D5555" w:rsidRDefault="00B10E88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908F638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26,500</w:t>
            </w:r>
          </w:p>
        </w:tc>
      </w:tr>
      <w:tr w:rsidR="00B10E88" w:rsidRPr="002D5555" w14:paraId="51B97B6D" w14:textId="77777777" w:rsidTr="00AF13A9">
        <w:trPr>
          <w:trHeight w:val="20"/>
        </w:trPr>
        <w:tc>
          <w:tcPr>
            <w:tcW w:w="2340" w:type="dxa"/>
          </w:tcPr>
          <w:p w14:paraId="35850C1D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465B5B37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B10E88" w:rsidRPr="002D5555" w:rsidRDefault="00B10E88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E1C6DC" w14:textId="0615E023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1,39</w:t>
            </w:r>
            <w:r w:rsidR="00C542EF"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80" w:type="dxa"/>
          </w:tcPr>
          <w:p w14:paraId="5CF7733B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8E7F5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EA588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EEE452" w14:textId="428A9A3C" w:rsidR="00B10E88" w:rsidRPr="002D5555" w:rsidRDefault="00B10E88" w:rsidP="00C56BD8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="00F04509">
              <w:rPr>
                <w:rFonts w:asciiTheme="majorBidi" w:hAnsiTheme="majorBidi" w:cstheme="majorBidi" w:hint="cs"/>
                <w:szCs w:val="24"/>
                <w:cs/>
              </w:rPr>
              <w:t>599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3,396</w:t>
            </w:r>
          </w:p>
        </w:tc>
      </w:tr>
      <w:tr w:rsidR="00B10E88" w:rsidRPr="002D5555" w14:paraId="390A520F" w14:textId="77777777" w:rsidTr="00AF13A9">
        <w:trPr>
          <w:trHeight w:val="20"/>
        </w:trPr>
        <w:tc>
          <w:tcPr>
            <w:tcW w:w="2340" w:type="dxa"/>
          </w:tcPr>
          <w:p w14:paraId="35F9AC7E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630A26CE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D41D12A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51B4731" w14:textId="77777777" w:rsidR="00B10E88" w:rsidRPr="002D5555" w:rsidRDefault="00B10E88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060C04" w14:textId="271393D6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80" w:type="dxa"/>
          </w:tcPr>
          <w:p w14:paraId="58AB6466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2E967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E8550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0066A" w14:textId="77777777" w:rsidR="00B10E88" w:rsidRPr="002D5555" w:rsidRDefault="00B10E88" w:rsidP="00C56BD8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(2,050)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1A244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7590C05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2,950</w:t>
            </w:r>
          </w:p>
        </w:tc>
      </w:tr>
      <w:tr w:rsidR="00B10E88" w:rsidRPr="002D5555" w14:paraId="6F6B2CAB" w14:textId="77777777" w:rsidTr="00AF13A9">
        <w:trPr>
          <w:trHeight w:val="20"/>
        </w:trPr>
        <w:tc>
          <w:tcPr>
            <w:tcW w:w="2340" w:type="dxa"/>
          </w:tcPr>
          <w:p w14:paraId="39084159" w14:textId="7F045F0D" w:rsidR="00B10E88" w:rsidRPr="002D5555" w:rsidRDefault="00B10E88">
            <w:pPr>
              <w:tabs>
                <w:tab w:val="left" w:pos="360"/>
                <w:tab w:val="left" w:pos="2160"/>
              </w:tabs>
              <w:ind w:left="162" w:right="-36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4CCFD793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A9AED55" w14:textId="3E0AA938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09C857B" w14:textId="77777777" w:rsidR="00B10E88" w:rsidRPr="002D5555" w:rsidRDefault="00B10E88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B422C5" w14:textId="5EB8C243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078FBDF2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6633E" w14:textId="6DA6099C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13F765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22D34" w14:textId="34BDCDD1" w:rsidR="00B10E88" w:rsidRPr="002D5555" w:rsidRDefault="00B10E88" w:rsidP="00C56BD8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18739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0B131D4" w14:textId="1C3B02A9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</w:tr>
      <w:tr w:rsidR="00AF13A9" w:rsidRPr="002D5555" w14:paraId="491C3D55" w14:textId="77777777" w:rsidTr="00AF13A9">
        <w:trPr>
          <w:trHeight w:val="20"/>
        </w:trPr>
        <w:tc>
          <w:tcPr>
            <w:tcW w:w="2340" w:type="dxa"/>
          </w:tcPr>
          <w:p w14:paraId="79ED8B22" w14:textId="65BF7F84" w:rsidR="00AF13A9" w:rsidRPr="002D5555" w:rsidRDefault="00AF13A9" w:rsidP="00AF13A9">
            <w:pPr>
              <w:tabs>
                <w:tab w:val="left" w:pos="360"/>
                <w:tab w:val="left" w:pos="2160"/>
              </w:tabs>
              <w:ind w:left="162" w:right="-360" w:firstLine="105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28FFA2F2" w14:textId="77777777" w:rsidR="00AF13A9" w:rsidRPr="002D5555" w:rsidRDefault="00AF13A9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21AE0AC" w14:textId="3A0A96E5" w:rsidR="00AF13A9" w:rsidRPr="002D5555" w:rsidRDefault="00AF13A9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C2A209F" w14:textId="77777777" w:rsidR="00AF13A9" w:rsidRPr="002D5555" w:rsidRDefault="00AF13A9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322A3C" w14:textId="7101788D" w:rsidR="00AF13A9" w:rsidRPr="002D5555" w:rsidRDefault="00AF13A9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8,800</w:t>
            </w:r>
          </w:p>
        </w:tc>
        <w:tc>
          <w:tcPr>
            <w:tcW w:w="180" w:type="dxa"/>
          </w:tcPr>
          <w:p w14:paraId="6A8B1BA8" w14:textId="77777777" w:rsidR="00AF13A9" w:rsidRPr="002D5555" w:rsidRDefault="00AF13A9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0F064" w14:textId="15CBA9EC" w:rsidR="00AF13A9" w:rsidRPr="002D5555" w:rsidRDefault="00AF13A9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032FE8" w14:textId="77777777" w:rsidR="00AF13A9" w:rsidRPr="002D5555" w:rsidRDefault="00AF13A9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18942" w14:textId="708D98B3" w:rsidR="00AF13A9" w:rsidRPr="002D5555" w:rsidRDefault="00AF13A9" w:rsidP="00C56BD8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B88BD" w14:textId="77777777" w:rsidR="00AF13A9" w:rsidRPr="002D5555" w:rsidRDefault="00AF13A9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9897362" w14:textId="1EE1BD33" w:rsidR="00AF13A9" w:rsidRPr="002D5555" w:rsidRDefault="00AF13A9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11,500</w:t>
            </w:r>
          </w:p>
        </w:tc>
      </w:tr>
      <w:tr w:rsidR="00B10E88" w:rsidRPr="002D5555" w14:paraId="7EE650D2" w14:textId="77777777" w:rsidTr="00AF13A9">
        <w:trPr>
          <w:trHeight w:val="20"/>
        </w:trPr>
        <w:tc>
          <w:tcPr>
            <w:tcW w:w="2340" w:type="dxa"/>
          </w:tcPr>
          <w:p w14:paraId="27A33BAC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3E044A93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</w:tcPr>
          <w:p w14:paraId="7D74551D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F7FAD21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5CB7E" w14:textId="4FB9A1C4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BBD1561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49680" w14:textId="77777777" w:rsidR="00B10E88" w:rsidRPr="002D5555" w:rsidRDefault="00B10E88" w:rsidP="00B10E88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CFD307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063DA" w14:textId="77777777" w:rsidR="00B10E88" w:rsidRPr="002D5555" w:rsidRDefault="00B10E88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EB6819B" w14:textId="77777777" w:rsidR="00B10E88" w:rsidRPr="002D5555" w:rsidRDefault="00B10E88" w:rsidP="0038321D">
            <w:pPr>
              <w:tabs>
                <w:tab w:val="decimal" w:pos="678"/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</w:tr>
      <w:tr w:rsidR="00B10E88" w:rsidRPr="002D5555" w14:paraId="4713DF9A" w14:textId="77777777" w:rsidTr="00AF13A9">
        <w:trPr>
          <w:trHeight w:val="20"/>
        </w:trPr>
        <w:tc>
          <w:tcPr>
            <w:tcW w:w="2340" w:type="dxa"/>
          </w:tcPr>
          <w:p w14:paraId="685882EE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7867F1E3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7683C98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0FA6186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BD7BB" w14:textId="00218510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62,600</w:t>
            </w:r>
          </w:p>
        </w:tc>
        <w:tc>
          <w:tcPr>
            <w:tcW w:w="180" w:type="dxa"/>
            <w:shd w:val="clear" w:color="auto" w:fill="auto"/>
          </w:tcPr>
          <w:p w14:paraId="286A78DC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FB564C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E2CAE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27F27B" w14:textId="77777777" w:rsidR="00B10E88" w:rsidRPr="002D5555" w:rsidRDefault="00B10E88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F3D3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68A4B0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63,350</w:t>
            </w:r>
          </w:p>
        </w:tc>
      </w:tr>
      <w:tr w:rsidR="00B10E88" w:rsidRPr="002D5555" w14:paraId="7BC3EB74" w14:textId="77777777" w:rsidTr="00AF13A9">
        <w:trPr>
          <w:trHeight w:val="20"/>
        </w:trPr>
        <w:tc>
          <w:tcPr>
            <w:tcW w:w="2340" w:type="dxa"/>
          </w:tcPr>
          <w:p w14:paraId="066C4CAF" w14:textId="77777777" w:rsidR="00B10E88" w:rsidRPr="002D5555" w:rsidRDefault="00B10E88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3349A8C7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B998EFE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3F24C27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08D73" w14:textId="407C19B0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F25CBB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707FE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E9D786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A3B5D1" w14:textId="77777777" w:rsidR="00B10E88" w:rsidRPr="002D5555" w:rsidRDefault="00B10E88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C9684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CD0EA2D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1,400</w:t>
            </w:r>
          </w:p>
        </w:tc>
      </w:tr>
      <w:tr w:rsidR="00B10E88" w:rsidRPr="002D5555" w14:paraId="38E3D187" w14:textId="77777777" w:rsidTr="00AF13A9">
        <w:trPr>
          <w:trHeight w:val="20"/>
        </w:trPr>
        <w:tc>
          <w:tcPr>
            <w:tcW w:w="2340" w:type="dxa"/>
            <w:vAlign w:val="bottom"/>
          </w:tcPr>
          <w:p w14:paraId="12C7D312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67A8F284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F457A9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915D805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775537" w14:textId="31605E7E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746,610</w:t>
            </w:r>
          </w:p>
        </w:tc>
        <w:tc>
          <w:tcPr>
            <w:tcW w:w="180" w:type="dxa"/>
          </w:tcPr>
          <w:p w14:paraId="24C21CA0" w14:textId="77777777" w:rsidR="00B10E88" w:rsidRPr="002D5555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33F41" w14:textId="77777777" w:rsidR="00B10E88" w:rsidRPr="002D5555" w:rsidRDefault="00B10E8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76297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75CEC" w14:textId="77777777" w:rsidR="00B10E88" w:rsidRPr="002D5555" w:rsidRDefault="00B10E88" w:rsidP="00C56BD8">
            <w:pPr>
              <w:tabs>
                <w:tab w:val="decimal" w:pos="770"/>
              </w:tabs>
              <w:ind w:right="58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(37,916)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02F36" w14:textId="77777777" w:rsidR="00B10E88" w:rsidRPr="002D5555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6BF94A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771,144</w:t>
            </w:r>
          </w:p>
        </w:tc>
      </w:tr>
      <w:tr w:rsidR="00B10E88" w:rsidRPr="002D5555" w14:paraId="19469FBD" w14:textId="77777777" w:rsidTr="00AF13A9">
        <w:trPr>
          <w:trHeight w:val="20"/>
        </w:trPr>
        <w:tc>
          <w:tcPr>
            <w:tcW w:w="2340" w:type="dxa"/>
            <w:vAlign w:val="bottom"/>
          </w:tcPr>
          <w:p w14:paraId="331B3EBF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>: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</w:tcPr>
          <w:p w14:paraId="7F3C4B8E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6FE0342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181A824" w14:textId="77777777" w:rsidR="00B10E88" w:rsidRPr="002D5555" w:rsidRDefault="00B10E88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35895" w14:textId="360D2643" w:rsidR="00B10E88" w:rsidRPr="002D5555" w:rsidRDefault="00B10E88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</w:tcPr>
          <w:p w14:paraId="44045ECA" w14:textId="77777777" w:rsidR="00B10E88" w:rsidRPr="002D5555" w:rsidRDefault="00B10E8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21531C" w14:textId="77777777" w:rsidR="00B10E88" w:rsidRPr="002D5555" w:rsidRDefault="00B10E88" w:rsidP="00B10E88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E22A7F" w14:textId="77777777" w:rsidR="00B10E88" w:rsidRPr="002D5555" w:rsidRDefault="00B10E8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3C128" w14:textId="77777777" w:rsidR="00B10E88" w:rsidRPr="002D5555" w:rsidRDefault="00B10E88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006F" w14:textId="77777777" w:rsidR="00B10E88" w:rsidRPr="002D5555" w:rsidRDefault="00B10E8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5BE076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(62,600)</w:t>
            </w:r>
          </w:p>
        </w:tc>
      </w:tr>
      <w:tr w:rsidR="00B10E88" w:rsidRPr="002D5555" w14:paraId="2B70ED77" w14:textId="77777777" w:rsidTr="00AF13A9">
        <w:trPr>
          <w:trHeight w:val="20"/>
        </w:trPr>
        <w:tc>
          <w:tcPr>
            <w:tcW w:w="2340" w:type="dxa"/>
            <w:vAlign w:val="bottom"/>
          </w:tcPr>
          <w:p w14:paraId="2ABA426D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5BF459B2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6D5614B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2ABFBA5" w14:textId="77777777" w:rsidR="00B10E88" w:rsidRPr="002D5555" w:rsidRDefault="00B10E88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EF1C2" w14:textId="561C31B6" w:rsidR="00B10E88" w:rsidRPr="002D5555" w:rsidRDefault="00B10E88" w:rsidP="0038321D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  <w:tc>
          <w:tcPr>
            <w:tcW w:w="180" w:type="dxa"/>
          </w:tcPr>
          <w:p w14:paraId="13727FAD" w14:textId="77777777" w:rsidR="00B10E88" w:rsidRPr="002D5555" w:rsidRDefault="00B10E8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97B56" w14:textId="77777777" w:rsidR="00B10E88" w:rsidRPr="002D5555" w:rsidRDefault="00B10E88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DC1653" w14:textId="77777777" w:rsidR="00B10E88" w:rsidRPr="002D5555" w:rsidRDefault="00B10E8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38899" w14:textId="77777777" w:rsidR="00B10E88" w:rsidRPr="002D5555" w:rsidRDefault="00B10E88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8D698D" w14:textId="77777777" w:rsidR="00B10E88" w:rsidRPr="002D5555" w:rsidRDefault="00B10E8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EB771" w14:textId="77777777" w:rsidR="00B10E88" w:rsidRPr="002D5555" w:rsidRDefault="00B10E88" w:rsidP="0038321D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708,544</w:t>
            </w:r>
          </w:p>
        </w:tc>
      </w:tr>
    </w:tbl>
    <w:p w14:paraId="73783FC5" w14:textId="56209371" w:rsidR="00F53166" w:rsidRPr="002D5555" w:rsidRDefault="009E4C64" w:rsidP="00C56BD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ยอดคงเหลือของเงินกู้ยืมระยะสั้นจากบุคคลหรือกิจการที่เกี่ยวข้องกัน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C56BD8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972"/>
        <w:gridCol w:w="90"/>
        <w:gridCol w:w="900"/>
        <w:gridCol w:w="90"/>
        <w:gridCol w:w="1080"/>
      </w:tblGrid>
      <w:tr w:rsidR="008E1FB5" w:rsidRPr="00202E90" w14:paraId="7569C325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9FDE8A1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CD23F42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1947AF50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vAlign w:val="bottom"/>
          </w:tcPr>
          <w:p w14:paraId="6E1D4EED" w14:textId="6714E6F0" w:rsidR="008E1FB5" w:rsidRPr="002D5555" w:rsidRDefault="008E1FB5" w:rsidP="008E1F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F53166" w:rsidRPr="00202E90" w14:paraId="52EB8810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74D326C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2D5555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53166" w:rsidRPr="00202E90" w14:paraId="087870A9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FD53A21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90" w:type="dxa"/>
          </w:tcPr>
          <w:p w14:paraId="2FF92CA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375D0B12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86" w:type="dxa"/>
          </w:tcPr>
          <w:p w14:paraId="1579FC3E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1823F69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C2017A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FFD5B6E" w14:textId="77777777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53166" w:rsidRPr="00202E90" w14:paraId="51D54CAC" w14:textId="77777777" w:rsidTr="00801454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084C2DF3" w14:textId="77777777" w:rsidR="00F53166" w:rsidRPr="002D5555" w:rsidRDefault="009E4C64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4F24A91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1FD2CD1D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2112BDB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C099A7D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86" w:type="dxa"/>
          </w:tcPr>
          <w:p w14:paraId="2848D46B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4D0D46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9EC56A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ACAFEE2" w14:textId="77777777" w:rsidR="00F53166" w:rsidRPr="002D5555" w:rsidRDefault="009E4C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0F66BB" w:rsidRPr="00202E90" w14:paraId="18B47479" w14:textId="77777777" w:rsidTr="00801454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06CCA427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>กรรมการของบริษัทย่อย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7B060FF" w14:textId="77777777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36AE7B8A" w14:textId="77777777" w:rsidR="000F66BB" w:rsidRPr="002D5555" w:rsidRDefault="000F66BB" w:rsidP="00801454">
            <w:pPr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0F66BB" w:rsidRPr="002D5555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0EF4A84F" w:rsidR="000F66BB" w:rsidRPr="002D5555" w:rsidRDefault="000F66BB" w:rsidP="000F66B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86" w:type="dxa"/>
          </w:tcPr>
          <w:p w14:paraId="4B8FAAF7" w14:textId="77777777" w:rsidR="000F66BB" w:rsidRPr="002D5555" w:rsidRDefault="000F66BB" w:rsidP="000F66B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24905C4" w14:textId="5AE9A5CE" w:rsidR="000F66BB" w:rsidRPr="002D5555" w:rsidRDefault="000F66BB" w:rsidP="0068424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B8908" w14:textId="77777777" w:rsidR="000F66BB" w:rsidRPr="002D5555" w:rsidRDefault="000F66BB" w:rsidP="000F66BB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508AB823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6BE791E5" w14:textId="77777777" w:rsidR="000F66BB" w:rsidRPr="002D5555" w:rsidRDefault="000F66BB" w:rsidP="007366BD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74C6EA8F" w:rsidR="000F66BB" w:rsidRPr="002D5555" w:rsidRDefault="000F66BB" w:rsidP="000F66BB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F66BB" w:rsidRPr="00202E90" w14:paraId="4D686DDD" w14:textId="77777777" w:rsidTr="00801454">
        <w:trPr>
          <w:trHeight w:val="20"/>
        </w:trPr>
        <w:tc>
          <w:tcPr>
            <w:tcW w:w="2970" w:type="dxa"/>
          </w:tcPr>
          <w:p w14:paraId="0507EFEE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ยูนิเวอร์แซล เวสต์ แมเนจเม้นท์ จำกัด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 xml:space="preserve">  </w:t>
            </w:r>
          </w:p>
        </w:tc>
        <w:tc>
          <w:tcPr>
            <w:tcW w:w="90" w:type="dxa"/>
          </w:tcPr>
          <w:p w14:paraId="6F65D975" w14:textId="77777777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4B414ECB" w14:textId="77777777" w:rsidR="000F66BB" w:rsidRPr="002D5555" w:rsidRDefault="000F66BB" w:rsidP="00801454">
            <w:pPr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68722257" w14:textId="77777777" w:rsidR="000F66BB" w:rsidRPr="002D5555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B4E00B2" w14:textId="2F912B44" w:rsidR="000F66BB" w:rsidRPr="002D5555" w:rsidRDefault="000F66BB" w:rsidP="000F66B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62,454</w:t>
            </w:r>
          </w:p>
        </w:tc>
        <w:tc>
          <w:tcPr>
            <w:tcW w:w="86" w:type="dxa"/>
          </w:tcPr>
          <w:p w14:paraId="2A57222C" w14:textId="77777777" w:rsidR="000F66BB" w:rsidRPr="002D5555" w:rsidRDefault="000F66BB" w:rsidP="000F66B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98AEA28" w14:textId="6F358DE4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12,500</w:t>
            </w:r>
          </w:p>
        </w:tc>
        <w:tc>
          <w:tcPr>
            <w:tcW w:w="90" w:type="dxa"/>
            <w:shd w:val="clear" w:color="auto" w:fill="auto"/>
          </w:tcPr>
          <w:p w14:paraId="38A9EBA9" w14:textId="77777777" w:rsidR="000F66BB" w:rsidRPr="002D5555" w:rsidRDefault="000F66BB" w:rsidP="000F66BB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63A3E" w14:textId="74915AE3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(29,080)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027E06D" w14:textId="77777777" w:rsidR="000F66BB" w:rsidRPr="002D5555" w:rsidRDefault="000F66BB" w:rsidP="000F66BB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6C57FB9" w14:textId="0758A86F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45,874</w:t>
            </w:r>
          </w:p>
        </w:tc>
      </w:tr>
      <w:tr w:rsidR="000F66BB" w:rsidRPr="00202E90" w14:paraId="1905F297" w14:textId="77777777" w:rsidTr="00801454">
        <w:trPr>
          <w:trHeight w:val="20"/>
        </w:trPr>
        <w:tc>
          <w:tcPr>
            <w:tcW w:w="2970" w:type="dxa"/>
          </w:tcPr>
          <w:p w14:paraId="243526A8" w14:textId="4741D5F4" w:rsidR="000F66BB" w:rsidRPr="002D5555" w:rsidRDefault="000F66BB" w:rsidP="0080145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14163D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14163D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pacing w:val="-6"/>
                <w:szCs w:val="24"/>
                <w:cs/>
              </w:rPr>
              <w:t>เอเชีย</w:t>
            </w:r>
            <w:r w:rsidRPr="0014163D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pacing w:val="-6"/>
                <w:szCs w:val="24"/>
                <w:cs/>
              </w:rPr>
              <w:t>เวสต์</w:t>
            </w:r>
            <w:r w:rsidRPr="0014163D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pacing w:val="-6"/>
                <w:szCs w:val="24"/>
                <w:cs/>
              </w:rPr>
              <w:t>แมนเน็จเม้นท์</w:t>
            </w:r>
            <w:r w:rsidRPr="0014163D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0" w:type="dxa"/>
            <w:vAlign w:val="center"/>
          </w:tcPr>
          <w:p w14:paraId="2618CC2E" w14:textId="77777777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center"/>
          </w:tcPr>
          <w:p w14:paraId="77E3DD01" w14:textId="77777777" w:rsidR="00801454" w:rsidRDefault="000F66BB" w:rsidP="00801454">
            <w:pPr>
              <w:ind w:left="182" w:hanging="90"/>
              <w:rPr>
                <w:rFonts w:asciiTheme="majorBidi" w:hAnsiTheme="majorBidi"/>
                <w:szCs w:val="24"/>
              </w:rPr>
            </w:pPr>
            <w:r w:rsidRPr="0014163D">
              <w:rPr>
                <w:rFonts w:asciiTheme="majorBidi" w:hAnsiTheme="majorBidi" w:hint="cs"/>
                <w:szCs w:val="24"/>
                <w:cs/>
              </w:rPr>
              <w:t>บริษัทย่อยของบริษัท</w:t>
            </w:r>
            <w:r w:rsidRPr="0014163D"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205DCFB0" w14:textId="5F7DCB0F" w:rsidR="000F66BB" w:rsidRPr="002D5555" w:rsidRDefault="000F66BB" w:rsidP="00801454">
            <w:pPr>
              <w:ind w:left="182"/>
              <w:rPr>
                <w:rFonts w:asciiTheme="majorBidi" w:hAnsiTheme="majorBidi" w:cstheme="majorBidi"/>
                <w:szCs w:val="24"/>
                <w:cs/>
              </w:rPr>
            </w:pPr>
            <w:r w:rsidRPr="0014163D">
              <w:rPr>
                <w:rFonts w:asciiTheme="majorBidi" w:hAnsiTheme="majorBidi" w:hint="cs"/>
                <w:szCs w:val="24"/>
                <w:cs/>
              </w:rPr>
              <w:t>ยูนิเวอร์แซล</w:t>
            </w:r>
            <w:r w:rsidRPr="0014163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zCs w:val="24"/>
                <w:cs/>
              </w:rPr>
              <w:t>เวสต์</w:t>
            </w:r>
            <w:r w:rsidRPr="0014163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zCs w:val="24"/>
                <w:cs/>
              </w:rPr>
              <w:t>แมเนจเม้นท์</w:t>
            </w:r>
            <w:r w:rsidRPr="0014163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4163D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86" w:type="dxa"/>
          </w:tcPr>
          <w:p w14:paraId="49F557A5" w14:textId="77777777" w:rsidR="000F66BB" w:rsidRPr="002D5555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430446F" w14:textId="6F426870" w:rsidR="000F66BB" w:rsidRPr="002D5555" w:rsidRDefault="000F66BB" w:rsidP="000F66B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2ABE3AF4" w14:textId="77777777" w:rsidR="000F66BB" w:rsidRPr="002D5555" w:rsidRDefault="000F66BB" w:rsidP="000F66B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E87A4E" w14:textId="61AD80C7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7A8F01C" w14:textId="77777777" w:rsidR="000F66BB" w:rsidRPr="002D5555" w:rsidRDefault="000F66BB" w:rsidP="000F66BB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10199E" w14:textId="5832484E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FB3AC1F" w14:textId="77777777" w:rsidR="000F66BB" w:rsidRPr="002D5555" w:rsidRDefault="000F66BB" w:rsidP="000F66BB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3ADF066A" w14:textId="1C0CB566" w:rsidR="000F66BB" w:rsidRPr="002D5555" w:rsidRDefault="000F66BB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</w:tr>
      <w:tr w:rsidR="000F66BB" w:rsidRPr="00202E90" w14:paraId="2C856D12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03AC3467" w14:textId="77777777" w:rsidR="000F66BB" w:rsidRPr="002D5555" w:rsidRDefault="000F66BB" w:rsidP="000F66B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0F66BB" w:rsidRPr="002D5555" w:rsidRDefault="000F66BB" w:rsidP="000F66B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0F66BB" w:rsidRPr="002D5555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11BE7482" w:rsidR="000F66BB" w:rsidRPr="000F66BB" w:rsidRDefault="000F66BB" w:rsidP="000F66B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66BB">
              <w:rPr>
                <w:rFonts w:asciiTheme="majorBidi" w:hAnsiTheme="majorBidi" w:cstheme="majorBidi"/>
                <w:b/>
                <w:bCs/>
                <w:szCs w:val="24"/>
              </w:rPr>
              <w:t>62,704</w:t>
            </w:r>
          </w:p>
        </w:tc>
        <w:tc>
          <w:tcPr>
            <w:tcW w:w="86" w:type="dxa"/>
          </w:tcPr>
          <w:p w14:paraId="5DD04D78" w14:textId="77777777" w:rsidR="000F66BB" w:rsidRPr="000F66BB" w:rsidRDefault="000F66BB" w:rsidP="000F66B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52885732" w:rsidR="000F66BB" w:rsidRPr="000F66BB" w:rsidRDefault="000F66BB" w:rsidP="00C53895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66BB">
              <w:rPr>
                <w:rFonts w:asciiTheme="majorBidi" w:hAnsiTheme="majorBidi" w:cstheme="majorBidi"/>
                <w:b/>
                <w:bCs/>
                <w:szCs w:val="24"/>
              </w:rPr>
              <w:t>22,500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0F66BB" w:rsidRPr="000F66BB" w:rsidRDefault="000F66BB" w:rsidP="000F66BB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53860D4D" w:rsidR="000F66BB" w:rsidRPr="000F66BB" w:rsidRDefault="000F66BB" w:rsidP="000F66BB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66BB">
              <w:rPr>
                <w:rFonts w:asciiTheme="majorBidi" w:hAnsiTheme="majorBidi" w:cstheme="majorBidi"/>
                <w:b/>
                <w:bCs/>
                <w:szCs w:val="24"/>
              </w:rPr>
              <w:t>(29,330)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0F66BB" w:rsidRPr="000F66BB" w:rsidRDefault="000F66BB" w:rsidP="000F66BB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58B931A4" w:rsidR="000F66BB" w:rsidRPr="000F66BB" w:rsidRDefault="000F66BB" w:rsidP="000F66BB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66BB">
              <w:rPr>
                <w:rFonts w:asciiTheme="majorBidi" w:hAnsiTheme="majorBidi" w:cstheme="majorBidi"/>
                <w:b/>
                <w:bCs/>
                <w:szCs w:val="24"/>
              </w:rPr>
              <w:t>55,874</w:t>
            </w:r>
          </w:p>
        </w:tc>
      </w:tr>
    </w:tbl>
    <w:p w14:paraId="5F6DDEEA" w14:textId="318FF0F1" w:rsidR="00F53166" w:rsidRDefault="00F531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20"/>
        <w:gridCol w:w="90"/>
        <w:gridCol w:w="1080"/>
        <w:gridCol w:w="90"/>
        <w:gridCol w:w="990"/>
        <w:gridCol w:w="90"/>
        <w:gridCol w:w="900"/>
        <w:gridCol w:w="90"/>
        <w:gridCol w:w="1080"/>
      </w:tblGrid>
      <w:tr w:rsidR="00F53166" w:rsidRPr="00202E90" w14:paraId="3626C697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41058B71" w14:textId="77777777" w:rsidR="00F53166" w:rsidRPr="002D5555" w:rsidRDefault="00F531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B41F3D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D1EDC3E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6C7F3A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7A4CA50" w14:textId="77777777" w:rsidR="00F53166" w:rsidRPr="002D5555" w:rsidRDefault="009E4C64" w:rsidP="00801454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หน่วย: พันบาท)</w:t>
            </w:r>
          </w:p>
        </w:tc>
      </w:tr>
      <w:tr w:rsidR="00F53166" w:rsidRPr="00202E90" w14:paraId="74A991AB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FF55401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F7F498B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5D8470A3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02E90" w14:paraId="3F4C9E4B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6F88983D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90" w:type="dxa"/>
          </w:tcPr>
          <w:p w14:paraId="7669CDDC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B8C062C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90" w:type="dxa"/>
            <w:vAlign w:val="bottom"/>
          </w:tcPr>
          <w:p w14:paraId="569E1C2D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10E7D2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7B38DEE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53166" w:rsidRPr="00202E90" w14:paraId="25734EC5" w14:textId="77777777" w:rsidTr="00801454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2341EFDC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6184ADE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D6297E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4511BF3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190D01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90" w:type="dxa"/>
            <w:vAlign w:val="bottom"/>
          </w:tcPr>
          <w:p w14:paraId="4840CF3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4FB60F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555A8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7B76AFC" w14:textId="77777777" w:rsidR="00F53166" w:rsidRPr="002D5555" w:rsidRDefault="009E4C64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F53166" w:rsidRPr="00202E90" w14:paraId="076D7C6A" w14:textId="77777777" w:rsidTr="00801454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1066FF12" w14:textId="2F4B89CC" w:rsidR="00F53166" w:rsidRPr="00202E90" w:rsidRDefault="008B74AF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เอ็นเนอร์ยี่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ฟอร์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โซไซตี้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49EE1A5B" w14:textId="77777777" w:rsidR="00F53166" w:rsidRPr="00202E90" w:rsidRDefault="00F53166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F53166" w:rsidRPr="002D5555" w:rsidRDefault="009E4C64" w:rsidP="00C36D6D">
            <w:pPr>
              <w:spacing w:line="320" w:lineRule="exact"/>
              <w:ind w:left="-88" w:firstLine="180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F53166" w:rsidRPr="002D5555" w:rsidRDefault="00F5316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77777777" w:rsidR="00F53166" w:rsidRPr="002D5555" w:rsidRDefault="009E4C64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3599F414" w14:textId="77777777" w:rsidR="00F53166" w:rsidRPr="002D5555" w:rsidRDefault="00F53166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77777777" w:rsidR="00F53166" w:rsidRPr="002D5555" w:rsidRDefault="009E4C64" w:rsidP="008E1FB5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F53166" w:rsidRPr="002D5555" w:rsidRDefault="00F5316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77777777" w:rsidR="00F53166" w:rsidRPr="002D5555" w:rsidRDefault="009E4C64" w:rsidP="008E1FB5">
            <w:pPr>
              <w:spacing w:beforeLines="20" w:before="48" w:afterLines="20" w:after="48" w:line="320" w:lineRule="exact"/>
              <w:ind w:right="17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D5555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F53166" w:rsidRPr="002D5555" w:rsidRDefault="00F5316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77777777" w:rsidR="00F53166" w:rsidRPr="002D5555" w:rsidRDefault="009E4C64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94,605</w:t>
            </w:r>
          </w:p>
        </w:tc>
      </w:tr>
      <w:tr w:rsidR="00F53166" w:rsidRPr="00202E90" w14:paraId="2A314FAC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45B999B" w14:textId="77777777" w:rsidR="00F53166" w:rsidRPr="002D5555" w:rsidRDefault="009E4C64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F53166" w:rsidRPr="002D5555" w:rsidRDefault="00F5316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77777777" w:rsidR="00F53166" w:rsidRPr="002D5555" w:rsidRDefault="009E4C64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770E4F5D" w14:textId="77777777" w:rsidR="00F53166" w:rsidRPr="002D5555" w:rsidRDefault="00F53166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77777777" w:rsidR="00F53166" w:rsidRPr="002D5555" w:rsidRDefault="009E4C64" w:rsidP="008E1FB5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5,500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F53166" w:rsidRPr="002D5555" w:rsidRDefault="00F5316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77777777" w:rsidR="00F53166" w:rsidRPr="002D5555" w:rsidRDefault="009E4C64" w:rsidP="006F293A">
            <w:pPr>
              <w:spacing w:beforeLines="20" w:before="48" w:afterLines="20" w:after="48" w:line="320" w:lineRule="exact"/>
              <w:ind w:right="171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F53166" w:rsidRPr="002D5555" w:rsidRDefault="00F5316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77777777" w:rsidR="00F53166" w:rsidRPr="002D5555" w:rsidRDefault="009E4C64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94,605</w:t>
            </w:r>
          </w:p>
        </w:tc>
      </w:tr>
    </w:tbl>
    <w:p w14:paraId="35BB86AB" w14:textId="781A8540" w:rsidR="00F53166" w:rsidRPr="00902AC6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902AC6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205AF151" w14:textId="77777777" w:rsidR="00F53166" w:rsidRPr="002D5555" w:rsidRDefault="009E4C64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ในระหว่างงวดสามเดือนสิ้นสุดวันที่ 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B84441" w14:paraId="421BD2F7" w14:textId="77777777" w:rsidTr="00C2050A">
        <w:tc>
          <w:tcPr>
            <w:tcW w:w="4140" w:type="dxa"/>
            <w:vAlign w:val="bottom"/>
          </w:tcPr>
          <w:p w14:paraId="06235BB8" w14:textId="77777777" w:rsidR="004A699C" w:rsidRPr="004D57BF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4D57BF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4D57BF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B84441" w14:paraId="08E0EFAC" w14:textId="77777777" w:rsidTr="00C2050A">
        <w:tc>
          <w:tcPr>
            <w:tcW w:w="4140" w:type="dxa"/>
            <w:vAlign w:val="bottom"/>
          </w:tcPr>
          <w:p w14:paraId="79067890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D57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B84441" w14:paraId="349A403D" w14:textId="77777777" w:rsidTr="00C2050A">
        <w:tc>
          <w:tcPr>
            <w:tcW w:w="4140" w:type="dxa"/>
            <w:vAlign w:val="bottom"/>
          </w:tcPr>
          <w:p w14:paraId="3F40A433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84441" w14:paraId="3D687550" w14:textId="77777777" w:rsidTr="00C2050A">
        <w:tc>
          <w:tcPr>
            <w:tcW w:w="4140" w:type="dxa"/>
            <w:vAlign w:val="bottom"/>
          </w:tcPr>
          <w:p w14:paraId="7D470512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0F66BB" w:rsidRPr="00B84441" w14:paraId="1523EDE9" w14:textId="77777777" w:rsidTr="00C2050A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0F66BB" w:rsidRPr="004D57BF" w:rsidRDefault="000F66BB" w:rsidP="004D57B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63AE8994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9,763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0F66BB" w:rsidRPr="004D57BF" w:rsidRDefault="000F66BB" w:rsidP="004D57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005B24E1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8,096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0F66BB" w:rsidRPr="004D57BF" w:rsidRDefault="000F66BB" w:rsidP="004D57B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43A28EF3" w:rsidR="000F66BB" w:rsidRPr="004D57BF" w:rsidRDefault="000F66BB" w:rsidP="004D57BF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3,472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0F66BB" w:rsidRPr="004D57BF" w:rsidRDefault="000F66BB" w:rsidP="004D57B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5B21F57B" w:rsidR="000F66BB" w:rsidRPr="004D57BF" w:rsidRDefault="000F66BB" w:rsidP="004D57BF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2,257</w:t>
            </w:r>
          </w:p>
        </w:tc>
      </w:tr>
      <w:tr w:rsidR="000F66BB" w:rsidRPr="00B84441" w14:paraId="5ED01DBC" w14:textId="77777777" w:rsidTr="00C2050A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0F66BB" w:rsidRPr="004D57BF" w:rsidRDefault="000F66BB" w:rsidP="004D57B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40D3616D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1,473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0F66BB" w:rsidRPr="004D57BF" w:rsidRDefault="000F66BB" w:rsidP="004D57B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1BB92835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0F66BB" w:rsidRPr="004D57BF" w:rsidRDefault="000F66BB" w:rsidP="004D57B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29484BE7" w:rsidR="000F66BB" w:rsidRPr="004D57BF" w:rsidRDefault="000F66BB" w:rsidP="004D57BF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0F66BB" w:rsidRPr="004D57BF" w:rsidRDefault="000F66BB" w:rsidP="004D57B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4176CD37" w:rsidR="000F66BB" w:rsidRPr="004D57BF" w:rsidRDefault="000F66BB" w:rsidP="004D57BF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0F66BB" w:rsidRPr="00B84441" w14:paraId="2A6A909A" w14:textId="77777777" w:rsidTr="00C2050A">
        <w:tc>
          <w:tcPr>
            <w:tcW w:w="4140" w:type="dxa"/>
            <w:shd w:val="clear" w:color="auto" w:fill="auto"/>
            <w:vAlign w:val="center"/>
          </w:tcPr>
          <w:p w14:paraId="3AC18E73" w14:textId="77777777" w:rsidR="000F66BB" w:rsidRPr="004D57BF" w:rsidRDefault="000F66BB" w:rsidP="004D57B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05AB879B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</w:rPr>
              <w:t>11,236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0F66BB" w:rsidRPr="004D57BF" w:rsidRDefault="000F66BB" w:rsidP="004D57B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1E4D6B35" w:rsidR="000F66BB" w:rsidRPr="004D57BF" w:rsidRDefault="000F66BB" w:rsidP="004D57B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</w:rPr>
              <w:t>8,999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0F66BB" w:rsidRPr="004D57BF" w:rsidRDefault="000F66BB" w:rsidP="004D57B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1B1696C4" w:rsidR="000F66BB" w:rsidRPr="004D57BF" w:rsidRDefault="000F66BB" w:rsidP="004D57BF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</w:rPr>
              <w:t>3,779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0F66BB" w:rsidRPr="004D57BF" w:rsidRDefault="000F66BB" w:rsidP="004D57B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132519EE" w:rsidR="000F66BB" w:rsidRPr="004D57BF" w:rsidRDefault="000F66BB" w:rsidP="004D57BF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</w:rPr>
              <w:t>2,303</w:t>
            </w:r>
          </w:p>
        </w:tc>
      </w:tr>
    </w:tbl>
    <w:p w14:paraId="6A9B72EF" w14:textId="271FCE51" w:rsidR="00F53166" w:rsidRPr="002D5555" w:rsidRDefault="009E4C64" w:rsidP="004A69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452FB995" w14:textId="12A50519" w:rsidR="002403B3" w:rsidRDefault="009E4C64" w:rsidP="00FC1C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4C3C2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248C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4C3C2E">
        <w:rPr>
          <w:rFonts w:asciiTheme="majorBidi" w:hAnsiTheme="majorBidi" w:cstheme="majorBidi"/>
          <w:color w:val="000000"/>
          <w:spacing w:val="-2"/>
          <w:sz w:val="28"/>
        </w:rPr>
        <w:t>.2.2</w:t>
      </w:r>
    </w:p>
    <w:p w14:paraId="14B1A95D" w14:textId="29F3C466" w:rsidR="00590DA7" w:rsidRDefault="00590DA7" w:rsidP="00FC1C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7C25519" w14:textId="77777777" w:rsidR="00B84441" w:rsidRDefault="00B84441" w:rsidP="00FC1C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60BB199" w14:textId="6D2702E5" w:rsidR="002403B3" w:rsidRPr="00FC1CA7" w:rsidRDefault="002403B3" w:rsidP="002403B3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FC1CA7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FC1CA7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5006F56E" w:rsidR="002403B3" w:rsidRPr="002403B3" w:rsidRDefault="002403B3" w:rsidP="00AA5409">
      <w:pPr>
        <w:tabs>
          <w:tab w:val="left" w:pos="45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7.1</w:t>
      </w:r>
      <w:r w:rsidR="00AA5409">
        <w:rPr>
          <w:rFonts w:asciiTheme="majorBidi" w:hAnsiTheme="majorBidi" w:cstheme="majorBidi"/>
          <w:color w:val="000000" w:themeColor="text1"/>
          <w:spacing w:val="-2"/>
          <w:sz w:val="28"/>
        </w:rPr>
        <w:t>    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มีนาคม 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</w:t>
      </w:r>
      <w:r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2403B3" w:rsidRPr="00BC1439" w14:paraId="1AD8173E" w14:textId="77777777" w:rsidTr="00C36D6D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65F34" w:rsidRDefault="002403B3" w:rsidP="00BA2D3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Cs w:val="24"/>
              </w:rPr>
            </w:pPr>
            <w:r w:rsidRPr="00065F34">
              <w:rPr>
                <w:rFonts w:asciiTheme="majorBidi" w:hAnsiTheme="majorBidi" w:cstheme="majorBidi"/>
                <w:caps/>
                <w:szCs w:val="24"/>
                <w:cs/>
              </w:rPr>
              <w:t>(หน่วย: พันบาท)</w:t>
            </w:r>
          </w:p>
        </w:tc>
      </w:tr>
      <w:tr w:rsidR="002403B3" w:rsidRPr="00BC1439" w14:paraId="34926B92" w14:textId="77777777" w:rsidTr="00C36D6D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65F34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403B3" w:rsidRPr="00BC1439" w14:paraId="07C36501" w14:textId="77777777" w:rsidTr="00BD615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8109F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24428A6A" w14:textId="55EBCDA4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8D5AB85" w14:textId="2CE416F4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C56AC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7305D22F" w14:textId="06717C43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EA9EBAE" w14:textId="5EA0AE2C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403B3" w:rsidRPr="00BC1439" w14:paraId="3DBCE5CB" w14:textId="77777777" w:rsidTr="00BD615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2403B3" w:rsidRPr="00BC1439" w:rsidRDefault="002403B3" w:rsidP="002403B3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C143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4659005D" w:rsidR="002403B3" w:rsidRPr="00BC1439" w:rsidRDefault="00DB3212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 w:hint="eastAsia"/>
                <w:szCs w:val="24"/>
              </w:rPr>
              <w:t>1,392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2403B3" w:rsidRPr="00BC1439" w:rsidRDefault="002403B3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11B4DCCA" w:rsidR="002403B3" w:rsidRPr="00BC1439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/>
                <w:szCs w:val="24"/>
              </w:rPr>
              <w:t>2,839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2403B3" w:rsidRPr="00BC1439" w:rsidRDefault="002403B3" w:rsidP="002403B3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8AA7308" w:rsidR="002403B3" w:rsidRPr="00BC1439" w:rsidRDefault="00DB3212" w:rsidP="002403B3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 w:hint="eastAsia"/>
                <w:szCs w:val="24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2403B3" w:rsidRPr="00BC1439" w:rsidRDefault="002403B3" w:rsidP="002403B3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68503193" w:rsidR="002403B3" w:rsidRPr="00BC1439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/>
                <w:szCs w:val="24"/>
              </w:rPr>
              <w:t>135</w:t>
            </w:r>
          </w:p>
        </w:tc>
      </w:tr>
      <w:tr w:rsidR="002403B3" w:rsidRPr="00BC1439" w14:paraId="604395A7" w14:textId="77777777" w:rsidTr="00C36D6D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2403B3" w:rsidRPr="00BC1439" w:rsidRDefault="002403B3" w:rsidP="002403B3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C143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34A303B1" w:rsidR="002403B3" w:rsidRPr="00BC1439" w:rsidRDefault="00DB3212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 w:hint="eastAsia"/>
                <w:szCs w:val="24"/>
              </w:rPr>
              <w:t>78,503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2403B3" w:rsidRPr="00BC1439" w:rsidRDefault="002403B3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058DEABD" w:rsidR="002403B3" w:rsidRPr="00BC1439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/>
                <w:szCs w:val="24"/>
              </w:rPr>
              <w:t>108,802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2403B3" w:rsidRPr="00BC1439" w:rsidRDefault="002403B3" w:rsidP="002403B3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37A864F5" w:rsidR="002403B3" w:rsidRPr="00BC1439" w:rsidRDefault="00DB3212" w:rsidP="002403B3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 w:hint="eastAsia"/>
                <w:szCs w:val="24"/>
              </w:rPr>
              <w:t>1,222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2403B3" w:rsidRPr="00BC1439" w:rsidRDefault="002403B3" w:rsidP="002403B3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6102FCB0" w:rsidR="002403B3" w:rsidRPr="00BC1439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C1439">
              <w:rPr>
                <w:rFonts w:asciiTheme="majorBidi" w:hAnsiTheme="majorBidi" w:cstheme="majorBidi"/>
                <w:szCs w:val="24"/>
              </w:rPr>
              <w:t>6,842</w:t>
            </w:r>
          </w:p>
        </w:tc>
      </w:tr>
      <w:tr w:rsidR="002403B3" w:rsidRPr="00BC1439" w14:paraId="7012E879" w14:textId="77777777" w:rsidTr="00C36D6D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1A37EC78" w:rsidR="002403B3" w:rsidRPr="00C1042D" w:rsidRDefault="00C1042D" w:rsidP="00C1042D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042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36A54D6B" w:rsidR="002403B3" w:rsidRPr="00C1042D" w:rsidRDefault="00DB3212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042D">
              <w:rPr>
                <w:rFonts w:asciiTheme="majorBidi" w:hAnsiTheme="majorBidi" w:cstheme="majorBidi" w:hint="eastAsia"/>
                <w:b/>
                <w:bCs/>
                <w:szCs w:val="24"/>
              </w:rPr>
              <w:t>79,895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2403B3" w:rsidRPr="00C1042D" w:rsidRDefault="002403B3" w:rsidP="002403B3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3119E1D7" w:rsidR="002403B3" w:rsidRPr="00645D9F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5D9F">
              <w:rPr>
                <w:rFonts w:asciiTheme="majorBidi" w:hAnsiTheme="majorBidi" w:cstheme="majorBidi"/>
                <w:b/>
                <w:bCs/>
                <w:szCs w:val="24"/>
              </w:rPr>
              <w:t>111,641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2403B3" w:rsidRPr="00C1042D" w:rsidRDefault="002403B3" w:rsidP="002403B3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6898D9D3" w:rsidR="002403B3" w:rsidRPr="00C1042D" w:rsidRDefault="00DB3212" w:rsidP="002403B3">
            <w:pPr>
              <w:tabs>
                <w:tab w:val="decimal" w:pos="1074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042D">
              <w:rPr>
                <w:rFonts w:asciiTheme="majorBidi" w:hAnsiTheme="majorBidi" w:cstheme="majorBidi" w:hint="eastAsia"/>
                <w:b/>
                <w:bCs/>
                <w:szCs w:val="24"/>
              </w:rPr>
              <w:t>1,381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2403B3" w:rsidRPr="00C1042D" w:rsidRDefault="002403B3" w:rsidP="002403B3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146CBF3B" w:rsidR="002403B3" w:rsidRPr="00645D9F" w:rsidRDefault="00BA2D3C" w:rsidP="00645D9F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5D9F">
              <w:rPr>
                <w:rFonts w:asciiTheme="majorBidi" w:hAnsiTheme="majorBidi" w:cstheme="majorBidi"/>
                <w:b/>
                <w:bCs/>
                <w:szCs w:val="24"/>
              </w:rPr>
              <w:t>6,977</w:t>
            </w:r>
          </w:p>
        </w:tc>
      </w:tr>
    </w:tbl>
    <w:p w14:paraId="7A62A954" w14:textId="77777777" w:rsidR="00BC1439" w:rsidRDefault="00BC1439" w:rsidP="00BC1439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</w:p>
    <w:p w14:paraId="7FC59A56" w14:textId="7B1C8C8B" w:rsidR="00BC1439" w:rsidRDefault="00AA5409" w:rsidP="00AE3FC6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ณ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วันที่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มีนาคม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และวันที่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ธันวาคม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</w:t>
      </w:r>
      <w:r w:rsidRPr="000F66BB">
        <w:rPr>
          <w:rFonts w:asciiTheme="majorBidi" w:hAnsiTheme="majorBidi" w:hint="cs"/>
          <w:color w:val="000000" w:themeColor="text1"/>
          <w:spacing w:val="-2"/>
          <w:sz w:val="28"/>
          <w:cs/>
        </w:rPr>
        <w:t>อัตราดอกเบี้ยร้อยละ</w:t>
      </w:r>
      <w:r w:rsidRPr="000F66BB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="000F66BB" w:rsidRPr="000F66BB">
        <w:rPr>
          <w:rFonts w:asciiTheme="majorBidi" w:hAnsiTheme="majorBidi" w:cstheme="majorBidi" w:hint="eastAsia"/>
          <w:color w:val="000000" w:themeColor="text1"/>
          <w:spacing w:val="-2"/>
          <w:sz w:val="28"/>
        </w:rPr>
        <w:t xml:space="preserve">0.05 - 0.38 </w:t>
      </w:r>
      <w:r w:rsidRPr="000F66BB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</w:t>
      </w:r>
      <w:r w:rsidRPr="000F66BB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0F66BB">
        <w:rPr>
          <w:rFonts w:asciiTheme="majorBidi" w:hAnsiTheme="majorBidi" w:cstheme="majorBidi"/>
          <w:color w:val="000000" w:themeColor="text1"/>
          <w:spacing w:val="-2"/>
          <w:sz w:val="28"/>
        </w:rPr>
        <w:t>0.</w:t>
      </w:r>
      <w:r w:rsidR="00E120C6">
        <w:rPr>
          <w:rFonts w:asciiTheme="majorBidi" w:hAnsiTheme="majorBidi" w:cstheme="majorBidi"/>
          <w:color w:val="000000" w:themeColor="text1"/>
          <w:spacing w:val="-2"/>
          <w:sz w:val="28"/>
        </w:rPr>
        <w:t>05</w:t>
      </w:r>
      <w:r w:rsidRPr="000F66BB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- 0.38 </w:t>
      </w:r>
      <w:r w:rsidRPr="000F66BB">
        <w:rPr>
          <w:rFonts w:asciiTheme="majorBidi" w:hAnsiTheme="majorBidi" w:hint="cs"/>
          <w:color w:val="000000" w:themeColor="text1"/>
          <w:spacing w:val="-2"/>
          <w:sz w:val="28"/>
          <w:cs/>
        </w:rPr>
        <w:t>ต่อปี</w:t>
      </w:r>
      <w:r w:rsidRPr="000F66BB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0F66BB">
        <w:rPr>
          <w:rFonts w:asciiTheme="majorBidi" w:hAnsiTheme="majorBidi" w:hint="cs"/>
          <w:color w:val="000000" w:themeColor="text1"/>
          <w:spacing w:val="-2"/>
          <w:sz w:val="28"/>
          <w:cs/>
        </w:rPr>
        <w:t>ตามลำดับ</w:t>
      </w:r>
    </w:p>
    <w:p w14:paraId="3D2E766D" w14:textId="77777777" w:rsidR="005708BC" w:rsidRDefault="00AA5409" w:rsidP="00BD6153">
      <w:pPr>
        <w:tabs>
          <w:tab w:val="left" w:pos="360"/>
        </w:tabs>
        <w:spacing w:before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7.2 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เงินสดจ่ายเพื่อซื้ออุปกรณ์สำหรับ</w:t>
      </w:r>
      <w:r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งวดสามเดือนสิ้นสุดวันที่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สำหรับปีสิ้นสุดวันที่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ธันวาคม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</w:p>
    <w:p w14:paraId="60613A83" w14:textId="3A8FECBB" w:rsidR="002403B3" w:rsidRDefault="005708BC" w:rsidP="00F70DA9">
      <w:pPr>
        <w:tabs>
          <w:tab w:val="left" w:pos="90"/>
          <w:tab w:val="left" w:pos="360"/>
        </w:tabs>
        <w:spacing w:before="120"/>
        <w:ind w:left="36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</w:t>
      </w:r>
      <w:r w:rsidR="008451EE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AA5409" w:rsidRPr="00AA5409" w14:paraId="762E23CD" w14:textId="77777777" w:rsidTr="00C36D6D">
        <w:trPr>
          <w:cantSplit/>
          <w:trHeight w:val="108"/>
        </w:trPr>
        <w:tc>
          <w:tcPr>
            <w:tcW w:w="3870" w:type="dxa"/>
          </w:tcPr>
          <w:p w14:paraId="5657512C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ED1F2E7" w14:textId="77777777" w:rsidR="00AA5409" w:rsidRPr="002F684A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2F684A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A422264" w14:textId="77777777" w:rsidR="00AA5409" w:rsidRPr="002F684A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caps/>
                <w:szCs w:val="24"/>
                <w:cs/>
              </w:rPr>
              <w:t>(หน่วย: พันบาท)</w:t>
            </w:r>
          </w:p>
        </w:tc>
      </w:tr>
      <w:tr w:rsidR="00AA5409" w:rsidRPr="00AA5409" w14:paraId="331B5174" w14:textId="77777777" w:rsidTr="00C36D6D">
        <w:trPr>
          <w:cantSplit/>
          <w:trHeight w:val="108"/>
        </w:trPr>
        <w:tc>
          <w:tcPr>
            <w:tcW w:w="3870" w:type="dxa"/>
          </w:tcPr>
          <w:p w14:paraId="632068A1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2F684A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2F684A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2F684A" w:rsidRDefault="00AA5409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A5409" w:rsidRPr="00AA5409" w14:paraId="56DF460C" w14:textId="77777777" w:rsidTr="00C36D6D">
        <w:trPr>
          <w:cantSplit/>
        </w:trPr>
        <w:tc>
          <w:tcPr>
            <w:tcW w:w="3870" w:type="dxa"/>
          </w:tcPr>
          <w:p w14:paraId="3A10AA7B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68F445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516FCEC3" w14:textId="76D940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Pr="002F684A">
              <w:rPr>
                <w:rFonts w:asciiTheme="majorBidi" w:hAnsiTheme="majorBidi" w:cstheme="majorBidi" w:hint="cs"/>
                <w:szCs w:val="24"/>
                <w:cs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5C13FE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สำหรับปีสิ้นสุดวันที่</w:t>
            </w:r>
          </w:p>
          <w:p w14:paraId="1877F382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  <w:p w14:paraId="4CC57BD9" w14:textId="79F680C8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Pr="002F684A">
              <w:rPr>
                <w:rFonts w:asciiTheme="majorBidi" w:hAnsiTheme="majorBidi" w:cstheme="majorBidi" w:hint="cs"/>
                <w:szCs w:val="24"/>
                <w:cs/>
              </w:rPr>
              <w:t>2</w:t>
            </w:r>
          </w:p>
        </w:tc>
        <w:tc>
          <w:tcPr>
            <w:tcW w:w="90" w:type="dxa"/>
          </w:tcPr>
          <w:p w14:paraId="4F2D0175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EADD43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1BCAD8BF" w14:textId="49371AF9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Pr="002F684A">
              <w:rPr>
                <w:rFonts w:asciiTheme="majorBidi" w:hAnsiTheme="majorBidi" w:cstheme="majorBidi" w:hint="cs"/>
                <w:szCs w:val="24"/>
                <w:cs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65D618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สำหรับปีสิ้นสุดวันที่</w:t>
            </w:r>
          </w:p>
          <w:p w14:paraId="1AD34012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  <w:p w14:paraId="4E7AC4DE" w14:textId="354DB4DA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Pr="002F684A">
              <w:rPr>
                <w:rFonts w:asciiTheme="majorBidi" w:hAnsiTheme="majorBidi" w:cstheme="majorBidi" w:hint="cs"/>
                <w:szCs w:val="24"/>
                <w:cs/>
              </w:rPr>
              <w:t>2</w:t>
            </w:r>
          </w:p>
        </w:tc>
      </w:tr>
      <w:tr w:rsidR="00AA5409" w:rsidRPr="00AA5409" w14:paraId="2FBC3CDE" w14:textId="77777777" w:rsidTr="00C36D6D">
        <w:trPr>
          <w:cantSplit/>
        </w:trPr>
        <w:tc>
          <w:tcPr>
            <w:tcW w:w="3870" w:type="dxa"/>
          </w:tcPr>
          <w:p w14:paraId="4E8F2C8D" w14:textId="77777777" w:rsidR="00AA5409" w:rsidRPr="00AA5409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AA5409">
              <w:rPr>
                <w:rFonts w:asciiTheme="majorBidi" w:eastAsia="MS Mincho" w:hAnsiTheme="majorBidi" w:cstheme="majorBidi"/>
                <w:szCs w:val="24"/>
                <w:cs/>
              </w:rPr>
              <w:t>เจ้าหนี้ค่าซื้ออุปกรณ์ยกมา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AA5409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AA5409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AA5409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655BC43" w14:textId="77777777" w:rsidR="00AA5409" w:rsidRPr="00AA5409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AA5409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C0C636C" w14:textId="77777777" w:rsidR="00AA5409" w:rsidRPr="00AA5409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24F1A9A" w14:textId="77777777" w:rsidR="00AA5409" w:rsidRPr="00AA5409" w:rsidRDefault="00AA5409" w:rsidP="00E54490">
            <w:pPr>
              <w:ind w:right="-225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2B2EE2" w:rsidRPr="00AA5409" w14:paraId="490D9BAC" w14:textId="77777777" w:rsidTr="00C36D6D">
        <w:trPr>
          <w:cantSplit/>
        </w:trPr>
        <w:tc>
          <w:tcPr>
            <w:tcW w:w="3870" w:type="dxa"/>
          </w:tcPr>
          <w:p w14:paraId="6377EFF5" w14:textId="49C0CD55" w:rsidR="002B2EE2" w:rsidRPr="00AA5409" w:rsidRDefault="00C1042D" w:rsidP="00C1042D">
            <w:pPr>
              <w:ind w:left="270" w:right="63" w:hanging="1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</w:t>
            </w:r>
            <w:r w:rsidR="002B2EE2" w:rsidRPr="00AA5409">
              <w:rPr>
                <w:rFonts w:asciiTheme="majorBidi" w:eastAsia="MS Mincho" w:hAnsiTheme="majorBidi" w:cstheme="majorBidi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vAlign w:val="bottom"/>
          </w:tcPr>
          <w:p w14:paraId="0B3D7CA6" w14:textId="5DCA78CB" w:rsidR="002B2EE2" w:rsidRPr="00C1042D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C1042D">
              <w:rPr>
                <w:rFonts w:asciiTheme="majorBidi" w:hAnsiTheme="majorBidi" w:cstheme="majorBidi"/>
                <w:szCs w:val="24"/>
              </w:rPr>
              <w:t>,</w:t>
            </w:r>
            <w:r w:rsidRPr="00C1042D">
              <w:rPr>
                <w:rFonts w:asciiTheme="majorBidi" w:hAnsiTheme="majorBidi" w:cstheme="majorBidi"/>
                <w:szCs w:val="24"/>
                <w:cs/>
              </w:rPr>
              <w:t>233</w:t>
            </w:r>
          </w:p>
        </w:tc>
        <w:tc>
          <w:tcPr>
            <w:tcW w:w="90" w:type="dxa"/>
            <w:vAlign w:val="bottom"/>
          </w:tcPr>
          <w:p w14:paraId="50E39C55" w14:textId="77777777" w:rsidR="002B2EE2" w:rsidRPr="00C1042D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6F15347" w14:textId="5C2A8221" w:rsidR="002B2EE2" w:rsidRPr="00C1042D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</w:rPr>
              <w:t>8,136</w:t>
            </w:r>
          </w:p>
        </w:tc>
        <w:tc>
          <w:tcPr>
            <w:tcW w:w="90" w:type="dxa"/>
          </w:tcPr>
          <w:p w14:paraId="3314A1F0" w14:textId="77777777" w:rsidR="002B2EE2" w:rsidRPr="00AA5409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95312E" w14:textId="0191C787" w:rsidR="002B2EE2" w:rsidRPr="00AA5409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2278D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B8C8602" w14:textId="77777777" w:rsidR="002B2EE2" w:rsidRPr="00AA5409" w:rsidRDefault="002B2EE2" w:rsidP="002B2EE2">
            <w:pPr>
              <w:ind w:left="-90" w:right="18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FDBB77" w14:textId="3A7CCC70" w:rsidR="002B2EE2" w:rsidRPr="00AA5409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B2EE2" w:rsidRPr="00AA5409" w14:paraId="3CB4EE03" w14:textId="77777777" w:rsidTr="00C36D6D">
        <w:trPr>
          <w:cantSplit/>
        </w:trPr>
        <w:tc>
          <w:tcPr>
            <w:tcW w:w="3870" w:type="dxa"/>
          </w:tcPr>
          <w:p w14:paraId="2A19EE5A" w14:textId="77777777" w:rsidR="002B2EE2" w:rsidRPr="00AA5409" w:rsidRDefault="002B2EE2" w:rsidP="002B2EE2">
            <w:pPr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u w:val="single"/>
              </w:rPr>
            </w:pPr>
            <w:r w:rsidRPr="00AA5409">
              <w:rPr>
                <w:rFonts w:asciiTheme="majorBidi" w:eastAsia="MS Mincho" w:hAnsiTheme="majorBidi" w:cstheme="majorBidi"/>
                <w:szCs w:val="24"/>
                <w:u w:val="single"/>
                <w:cs/>
              </w:rPr>
              <w:t>บวก</w:t>
            </w:r>
            <w:r w:rsidRPr="00AA5409">
              <w:rPr>
                <w:rFonts w:asciiTheme="majorBidi" w:eastAsia="MS Mincho" w:hAnsiTheme="majorBidi" w:cstheme="majorBidi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260" w:type="dxa"/>
            <w:vAlign w:val="bottom"/>
          </w:tcPr>
          <w:p w14:paraId="3FD9B681" w14:textId="6A64D35B" w:rsidR="002B2EE2" w:rsidRPr="00C1042D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  <w:cs/>
              </w:rPr>
              <w:t>124</w:t>
            </w:r>
            <w:r w:rsidRPr="00C1042D">
              <w:rPr>
                <w:rFonts w:asciiTheme="majorBidi" w:hAnsiTheme="majorBidi" w:cstheme="majorBidi"/>
                <w:szCs w:val="24"/>
              </w:rPr>
              <w:t>,</w:t>
            </w:r>
            <w:r w:rsidR="00D844B9" w:rsidRPr="00C1042D">
              <w:rPr>
                <w:rFonts w:asciiTheme="majorBidi" w:hAnsiTheme="majorBidi" w:cstheme="majorBidi"/>
                <w:szCs w:val="24"/>
              </w:rPr>
              <w:t>747</w:t>
            </w:r>
          </w:p>
        </w:tc>
        <w:tc>
          <w:tcPr>
            <w:tcW w:w="90" w:type="dxa"/>
            <w:vAlign w:val="bottom"/>
          </w:tcPr>
          <w:p w14:paraId="1E3B5B77" w14:textId="77777777" w:rsidR="002B2EE2" w:rsidRPr="00C1042D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30AD95" w14:textId="6D471CD8" w:rsidR="002B2EE2" w:rsidRPr="00C1042D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1042D">
              <w:rPr>
                <w:rFonts w:asciiTheme="majorBidi" w:hAnsiTheme="majorBidi" w:cstheme="majorBidi"/>
                <w:szCs w:val="24"/>
              </w:rPr>
              <w:t>86,856</w:t>
            </w:r>
          </w:p>
        </w:tc>
        <w:tc>
          <w:tcPr>
            <w:tcW w:w="90" w:type="dxa"/>
          </w:tcPr>
          <w:p w14:paraId="748026A9" w14:textId="77777777" w:rsidR="002B2EE2" w:rsidRPr="00AA5409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58130F" w14:textId="50A03925" w:rsidR="002B2EE2" w:rsidRPr="00AA5409" w:rsidRDefault="002B2EE2" w:rsidP="002B2EE2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2278DA">
              <w:rPr>
                <w:rFonts w:asciiTheme="majorBidi" w:hAnsiTheme="majorBidi" w:cstheme="majorBidi" w:hint="cs"/>
                <w:szCs w:val="24"/>
                <w:cs/>
              </w:rPr>
              <w:t>106</w:t>
            </w:r>
          </w:p>
        </w:tc>
        <w:tc>
          <w:tcPr>
            <w:tcW w:w="90" w:type="dxa"/>
          </w:tcPr>
          <w:p w14:paraId="14E0156C" w14:textId="77777777" w:rsidR="002B2EE2" w:rsidRPr="00560D16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A28428" w14:textId="1D014354" w:rsidR="002B2EE2" w:rsidRPr="00AA5409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4,229</w:t>
            </w:r>
          </w:p>
        </w:tc>
      </w:tr>
      <w:tr w:rsidR="002B2EE2" w:rsidRPr="00AA5409" w14:paraId="6CB2E41B" w14:textId="77777777" w:rsidTr="00C36D6D">
        <w:trPr>
          <w:cantSplit/>
        </w:trPr>
        <w:tc>
          <w:tcPr>
            <w:tcW w:w="3870" w:type="dxa"/>
          </w:tcPr>
          <w:p w14:paraId="407B3109" w14:textId="3297B195" w:rsidR="002B2EE2" w:rsidRPr="00AA5409" w:rsidRDefault="002B2EE2" w:rsidP="002B2EE2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AA5409">
              <w:rPr>
                <w:rFonts w:asciiTheme="majorBidi" w:eastAsia="MS Mincho" w:hAnsiTheme="majorBidi" w:cstheme="majorBidi" w:hint="cs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5114FE29" w14:textId="529FF1DA" w:rsidR="002B2EE2" w:rsidRPr="00C1042D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  <w:cs/>
              </w:rPr>
              <w:t>868</w:t>
            </w:r>
          </w:p>
        </w:tc>
        <w:tc>
          <w:tcPr>
            <w:tcW w:w="90" w:type="dxa"/>
            <w:vAlign w:val="bottom"/>
          </w:tcPr>
          <w:p w14:paraId="2D674735" w14:textId="77777777" w:rsidR="002B2EE2" w:rsidRPr="00C1042D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238DB3" w14:textId="66EC6713" w:rsidR="002B2EE2" w:rsidRPr="00C1042D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90" w:type="dxa"/>
          </w:tcPr>
          <w:p w14:paraId="64FFF6E0" w14:textId="77777777" w:rsidR="002B2EE2" w:rsidRPr="00AA5409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AECA1D" w14:textId="2DBD15A3" w:rsidR="002B2EE2" w:rsidRPr="00AA5409" w:rsidRDefault="002B2EE2" w:rsidP="002B2EE2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2278DA">
              <w:rPr>
                <w:rFonts w:asciiTheme="majorBidi" w:hAnsiTheme="majorBidi" w:cstheme="majorBidi" w:hint="cs"/>
                <w:szCs w:val="24"/>
                <w:cs/>
              </w:rPr>
              <w:t>39</w:t>
            </w:r>
          </w:p>
        </w:tc>
        <w:tc>
          <w:tcPr>
            <w:tcW w:w="90" w:type="dxa"/>
          </w:tcPr>
          <w:p w14:paraId="2E8C931A" w14:textId="77777777" w:rsidR="002B2EE2" w:rsidRPr="00560D16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F41ABE" w14:textId="540A7548" w:rsidR="002B2EE2" w:rsidRPr="00AA5409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531</w:t>
            </w:r>
          </w:p>
        </w:tc>
      </w:tr>
      <w:tr w:rsidR="002B2EE2" w:rsidRPr="00AA5409" w14:paraId="46952886" w14:textId="77777777" w:rsidTr="00C36D6D">
        <w:trPr>
          <w:cantSplit/>
        </w:trPr>
        <w:tc>
          <w:tcPr>
            <w:tcW w:w="3870" w:type="dxa"/>
          </w:tcPr>
          <w:p w14:paraId="041BD01F" w14:textId="77777777" w:rsidR="002B2EE2" w:rsidRPr="00AA5409" w:rsidRDefault="002B2EE2" w:rsidP="002B2EE2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AA5409">
              <w:rPr>
                <w:rFonts w:asciiTheme="majorBidi" w:eastAsia="MS Mincho" w:hAnsiTheme="majorBidi" w:cstheme="majorBidi"/>
                <w:szCs w:val="24"/>
                <w:u w:val="single"/>
                <w:cs/>
              </w:rPr>
              <w:t>หัก</w:t>
            </w:r>
            <w:r w:rsidRPr="00AA5409">
              <w:rPr>
                <w:rFonts w:asciiTheme="majorBidi" w:eastAsia="MS Mincho" w:hAnsiTheme="majorBidi" w:cstheme="majorBidi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260" w:type="dxa"/>
            <w:vAlign w:val="bottom"/>
          </w:tcPr>
          <w:p w14:paraId="3A0BDF5F" w14:textId="2BDE4C4E" w:rsidR="002B2EE2" w:rsidRPr="00C1042D" w:rsidRDefault="002B2EE2" w:rsidP="00287797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287797" w:rsidRPr="00C1042D">
              <w:rPr>
                <w:rFonts w:asciiTheme="majorBidi" w:hAnsiTheme="majorBidi" w:cstheme="majorBidi"/>
                <w:szCs w:val="24"/>
              </w:rPr>
              <w:t>43,602</w:t>
            </w:r>
            <w:r w:rsidRPr="00C1042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2B2EE2" w:rsidRPr="00C1042D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A31DF0" w14:textId="588B263F" w:rsidR="002B2EE2" w:rsidRPr="00C1042D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</w:rPr>
              <w:t>(84,845)</w:t>
            </w:r>
          </w:p>
        </w:tc>
        <w:tc>
          <w:tcPr>
            <w:tcW w:w="90" w:type="dxa"/>
          </w:tcPr>
          <w:p w14:paraId="59C045F2" w14:textId="77777777" w:rsidR="002B2EE2" w:rsidRPr="00AA5409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4832E0" w14:textId="7A0CC3DB" w:rsidR="002B2EE2" w:rsidRPr="00AA5409" w:rsidRDefault="002B2EE2" w:rsidP="002B2EE2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2278DA">
              <w:rPr>
                <w:rFonts w:asciiTheme="majorBidi" w:hAnsiTheme="majorBidi" w:cstheme="majorBidi"/>
                <w:szCs w:val="24"/>
              </w:rPr>
              <w:t>(</w:t>
            </w:r>
            <w:r w:rsidR="006B2234">
              <w:rPr>
                <w:rFonts w:asciiTheme="majorBidi" w:hAnsiTheme="majorBidi" w:cstheme="majorBidi"/>
                <w:szCs w:val="24"/>
              </w:rPr>
              <w:t>145</w:t>
            </w:r>
            <w:r w:rsidRPr="002278DA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CD48CAC" w14:textId="77777777" w:rsidR="002B2EE2" w:rsidRPr="00560D16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257F65" w14:textId="0F2C0DAC" w:rsidR="002B2EE2" w:rsidRPr="00AA5409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(1,939)</w:t>
            </w:r>
          </w:p>
        </w:tc>
      </w:tr>
      <w:tr w:rsidR="002B2EE2" w:rsidRPr="00AA5409" w14:paraId="5FE718CC" w14:textId="77777777" w:rsidTr="00C36D6D">
        <w:trPr>
          <w:cantSplit/>
        </w:trPr>
        <w:tc>
          <w:tcPr>
            <w:tcW w:w="3870" w:type="dxa"/>
          </w:tcPr>
          <w:p w14:paraId="634066A2" w14:textId="09528A75" w:rsidR="002B2EE2" w:rsidRPr="00AA5409" w:rsidRDefault="002B2EE2" w:rsidP="002B2EE2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AA5409">
              <w:rPr>
                <w:rFonts w:asciiTheme="majorBidi" w:eastAsia="MS Mincho" w:hAnsiTheme="majorBidi" w:cstheme="majorBidi"/>
                <w:szCs w:val="24"/>
              </w:rPr>
              <w:tab/>
            </w:r>
            <w:r w:rsidRPr="00AA5409">
              <w:rPr>
                <w:rFonts w:asciiTheme="majorBidi" w:eastAsia="MS Mincho" w:hAnsiTheme="majorBidi" w:cstheme="majorBidi"/>
                <w:szCs w:val="24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AE3968" w14:textId="5467E37E" w:rsidR="002B2EE2" w:rsidRPr="00C1042D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DD1B7B" w14:textId="77777777" w:rsidR="002B2EE2" w:rsidRPr="00C1042D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740936" w14:textId="481B40A0" w:rsidR="002B2EE2" w:rsidRPr="00C1042D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1042D">
              <w:rPr>
                <w:rFonts w:asciiTheme="majorBidi" w:hAnsiTheme="majorBidi" w:cstheme="majorBidi"/>
                <w:szCs w:val="24"/>
              </w:rPr>
              <w:t>(3,527)</w:t>
            </w:r>
          </w:p>
        </w:tc>
        <w:tc>
          <w:tcPr>
            <w:tcW w:w="90" w:type="dxa"/>
          </w:tcPr>
          <w:p w14:paraId="25923A0E" w14:textId="77777777" w:rsidR="002B2EE2" w:rsidRPr="00AA5409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9F1F7" w14:textId="2C177E66" w:rsidR="002B2EE2" w:rsidRPr="00AA5409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2278DA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F548A7D" w14:textId="77777777" w:rsidR="002B2EE2" w:rsidRPr="00560D16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51BDB1" w14:textId="6782FCCC" w:rsidR="002B2EE2" w:rsidRPr="00AA5409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(2,821)</w:t>
            </w:r>
          </w:p>
        </w:tc>
      </w:tr>
      <w:tr w:rsidR="002B2EE2" w:rsidRPr="00AA5409" w14:paraId="39591A9E" w14:textId="77777777" w:rsidTr="00C36D6D">
        <w:trPr>
          <w:cantSplit/>
        </w:trPr>
        <w:tc>
          <w:tcPr>
            <w:tcW w:w="3870" w:type="dxa"/>
          </w:tcPr>
          <w:p w14:paraId="3FAF40B9" w14:textId="77777777" w:rsidR="002B2EE2" w:rsidRPr="00B67F80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B67F80">
              <w:rPr>
                <w:rFonts w:asciiTheme="majorBidi" w:eastAsia="MS Mincho" w:hAnsiTheme="majorBidi" w:cstheme="majorBidi"/>
                <w:szCs w:val="24"/>
                <w:cs/>
              </w:rPr>
              <w:t>เจ้าหนี้ค่าซื้ออุปกรณ์ยกไป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2B2EE2" w:rsidRPr="00B67F80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2B2EE2" w:rsidRPr="00B67F80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2B2EE2" w:rsidRPr="00B67F80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2B2EE2" w:rsidRPr="00B67F80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2B2EE2" w:rsidRPr="00B67F80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2B2EE2" w:rsidRPr="00B67F80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2B2EE2" w:rsidRPr="00B67F80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B2EE2" w:rsidRPr="00AA5409" w14:paraId="5B615832" w14:textId="77777777" w:rsidTr="00C36D6D">
        <w:trPr>
          <w:cantSplit/>
        </w:trPr>
        <w:tc>
          <w:tcPr>
            <w:tcW w:w="3870" w:type="dxa"/>
          </w:tcPr>
          <w:p w14:paraId="2A5EE0E3" w14:textId="77777777" w:rsidR="002B2EE2" w:rsidRPr="00B67F80" w:rsidRDefault="002B2EE2" w:rsidP="002B2EE2">
            <w:pPr>
              <w:ind w:left="175" w:right="63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B67F80">
              <w:rPr>
                <w:rFonts w:asciiTheme="majorBidi" w:eastAsia="MS Mincho" w:hAnsiTheme="majorBidi" w:cstheme="majorBidi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5291DBEF" w:rsidR="002B2EE2" w:rsidRPr="00B67F80" w:rsidRDefault="00287797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B67F80">
              <w:rPr>
                <w:rFonts w:asciiTheme="majorBidi" w:hAnsiTheme="majorBidi" w:cstheme="majorBidi"/>
                <w:szCs w:val="24"/>
              </w:rPr>
              <w:t>89,246</w:t>
            </w:r>
          </w:p>
        </w:tc>
        <w:tc>
          <w:tcPr>
            <w:tcW w:w="90" w:type="dxa"/>
            <w:vAlign w:val="bottom"/>
          </w:tcPr>
          <w:p w14:paraId="5E86D84D" w14:textId="77777777" w:rsidR="002B2EE2" w:rsidRPr="00B67F80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0C021CE5" w:rsidR="002B2EE2" w:rsidRPr="00B67F80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7F80">
              <w:rPr>
                <w:rFonts w:asciiTheme="majorBidi" w:hAnsiTheme="majorBidi" w:cstheme="majorBidi"/>
                <w:szCs w:val="24"/>
              </w:rPr>
              <w:t>7,233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2B2EE2" w:rsidRPr="00B67F80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6EAD3E44" w:rsidR="002B2EE2" w:rsidRPr="00B67F80" w:rsidRDefault="004A0345" w:rsidP="002B2EE2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B67F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2B2EE2" w:rsidRPr="00B67F80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02F64C69" w:rsidR="002B2EE2" w:rsidRPr="00B67F80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B67F8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1F8B1635" w14:textId="4DC1ECF5" w:rsidR="002403B3" w:rsidRDefault="002403B3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3AC408F" w14:textId="573EDC09" w:rsidR="000D2630" w:rsidRDefault="000D2630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18C3A62" w14:textId="298E01F5" w:rsidR="00C36D6D" w:rsidRDefault="00C36D6D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7EDD351" w14:textId="390D3163" w:rsidR="00F70DA9" w:rsidRDefault="00F70DA9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61DAF6F" w14:textId="77777777" w:rsidR="00D844B9" w:rsidRDefault="00D844B9" w:rsidP="00002FF6">
      <w:pPr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1C5A30B8" w:rsidR="002403B3" w:rsidRDefault="000D7B8A" w:rsidP="000D7B8A">
      <w:pPr>
        <w:spacing w:before="120" w:after="120"/>
        <w:ind w:left="360" w:hanging="45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7.3 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รายการที่ไม่เกี่ยวข้องกับเงินสดสำหรับงวดสามเดือนสิ้นสุดวันที่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มีนาคม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และ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ธันวาคม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</w:t>
      </w:r>
      <w:r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0D7B8A" w:rsidRPr="004A7000" w14:paraId="33F58921" w14:textId="77777777" w:rsidTr="004353E2">
        <w:trPr>
          <w:cantSplit/>
        </w:trPr>
        <w:tc>
          <w:tcPr>
            <w:tcW w:w="4230" w:type="dxa"/>
          </w:tcPr>
          <w:p w14:paraId="24B538C4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74F7398" w14:textId="77777777" w:rsidR="000D7B8A" w:rsidRPr="002F684A" w:rsidRDefault="000D7B8A" w:rsidP="00E5449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2F684A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57EFE7B" w14:textId="77777777" w:rsidR="000D7B8A" w:rsidRPr="002F684A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0D7B8A" w:rsidRPr="004A7000" w14:paraId="42F2E7B0" w14:textId="77777777" w:rsidTr="004353E2">
        <w:trPr>
          <w:cantSplit/>
        </w:trPr>
        <w:tc>
          <w:tcPr>
            <w:tcW w:w="4230" w:type="dxa"/>
          </w:tcPr>
          <w:p w14:paraId="6D9A85A9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2F684A" w:rsidRDefault="000D7B8A" w:rsidP="00E5449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2F684A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2F684A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53E2" w:rsidRPr="004A7000" w14:paraId="5F00FBCF" w14:textId="77777777" w:rsidTr="00001A39">
        <w:trPr>
          <w:cantSplit/>
        </w:trPr>
        <w:tc>
          <w:tcPr>
            <w:tcW w:w="4230" w:type="dxa"/>
          </w:tcPr>
          <w:p w14:paraId="7BAF1869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486D4F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</w:p>
          <w:p w14:paraId="0096183D" w14:textId="4CA2B31D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19002B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</w:p>
          <w:p w14:paraId="5D286160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712C89AC" w14:textId="56B15244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" w:type="dxa"/>
          </w:tcPr>
          <w:p w14:paraId="54AA779B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C09E0A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</w:p>
          <w:p w14:paraId="6F792F3B" w14:textId="7E7BBE6B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1D91A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</w:p>
          <w:p w14:paraId="73729BC6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315D2FD6" w14:textId="0ECEF943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>2562</w:t>
            </w:r>
          </w:p>
        </w:tc>
      </w:tr>
      <w:tr w:rsidR="000D7B8A" w:rsidRPr="004A7000" w14:paraId="07286DB7" w14:textId="77777777" w:rsidTr="00001A39">
        <w:trPr>
          <w:cantSplit/>
        </w:trPr>
        <w:tc>
          <w:tcPr>
            <w:tcW w:w="4230" w:type="dxa"/>
          </w:tcPr>
          <w:p w14:paraId="43C91096" w14:textId="30EE3FDD" w:rsidR="000D7B8A" w:rsidRPr="004A7000" w:rsidRDefault="000D7B8A" w:rsidP="000D7B8A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4A700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4A7000" w:rsidRDefault="000D7B8A" w:rsidP="00E54490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4A7000" w:rsidRDefault="000D7B8A" w:rsidP="00E54490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4A7000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3BB6568" w14:textId="77777777" w:rsidR="000D7B8A" w:rsidRPr="004A7000" w:rsidRDefault="000D7B8A" w:rsidP="00E54490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4A7000" w:rsidRDefault="000D7B8A" w:rsidP="00E54490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1D10C79" w14:textId="77777777" w:rsidR="000D7B8A" w:rsidRPr="004A7000" w:rsidRDefault="000D7B8A" w:rsidP="00E54490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170" w:type="dxa"/>
          </w:tcPr>
          <w:p w14:paraId="0BD861B1" w14:textId="77777777" w:rsidR="000D7B8A" w:rsidRPr="004A7000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B2EE2" w:rsidRPr="004A7000" w14:paraId="7DC0D2C0" w14:textId="77777777" w:rsidTr="000D7B8A">
        <w:trPr>
          <w:cantSplit/>
        </w:trPr>
        <w:tc>
          <w:tcPr>
            <w:tcW w:w="4230" w:type="dxa"/>
          </w:tcPr>
          <w:p w14:paraId="3505B19D" w14:textId="77777777" w:rsidR="002B2EE2" w:rsidRPr="004A7000" w:rsidRDefault="002B2EE2" w:rsidP="002B2EE2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4A7000">
              <w:rPr>
                <w:rFonts w:ascii="Angsana New" w:eastAsia="MS Mincho" w:hAnsi="Angsana New" w:hint="cs"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65128D05" w:rsidR="002B2EE2" w:rsidRPr="004A700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10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  <w:cs/>
              </w:rPr>
              <w:t>488</w:t>
            </w:r>
          </w:p>
        </w:tc>
        <w:tc>
          <w:tcPr>
            <w:tcW w:w="90" w:type="dxa"/>
            <w:vAlign w:val="bottom"/>
          </w:tcPr>
          <w:p w14:paraId="41B61CF4" w14:textId="77777777" w:rsidR="002B2EE2" w:rsidRPr="004A7000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818C85" w14:textId="10A7E534" w:rsidR="002B2EE2" w:rsidRPr="004A7000" w:rsidRDefault="002B2EE2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9,932</w:t>
            </w:r>
          </w:p>
        </w:tc>
        <w:tc>
          <w:tcPr>
            <w:tcW w:w="90" w:type="dxa"/>
          </w:tcPr>
          <w:p w14:paraId="3EF86F8E" w14:textId="77777777" w:rsidR="002B2EE2" w:rsidRPr="004A7000" w:rsidRDefault="002B2EE2" w:rsidP="002B2EE2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DC7EFE" w14:textId="6DC94AD5" w:rsidR="002B2EE2" w:rsidRPr="004A7000" w:rsidRDefault="002B2EE2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 w:rsidRPr="002278DA">
              <w:rPr>
                <w:rFonts w:ascii="Angsana New" w:hAnsi="Angsana New" w:hint="cs"/>
                <w:szCs w:val="24"/>
                <w:cs/>
              </w:rPr>
              <w:t>9,619</w:t>
            </w:r>
          </w:p>
        </w:tc>
        <w:tc>
          <w:tcPr>
            <w:tcW w:w="90" w:type="dxa"/>
          </w:tcPr>
          <w:p w14:paraId="3500B00A" w14:textId="77777777" w:rsidR="002B2EE2" w:rsidRPr="00050ABF" w:rsidRDefault="002B2EE2" w:rsidP="002B2EE2">
            <w:pPr>
              <w:tabs>
                <w:tab w:val="decimal" w:pos="810"/>
              </w:tabs>
              <w:ind w:left="-90"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6E3A55" w14:textId="26511BE5" w:rsidR="002B2EE2" w:rsidRPr="004A7000" w:rsidRDefault="002B2EE2" w:rsidP="00EF3853">
            <w:pPr>
              <w:tabs>
                <w:tab w:val="decimal" w:pos="810"/>
                <w:tab w:val="decimal" w:pos="90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8,690</w:t>
            </w:r>
          </w:p>
        </w:tc>
      </w:tr>
      <w:tr w:rsidR="002B2EE2" w:rsidRPr="004A7000" w14:paraId="3265E05E" w14:textId="77777777" w:rsidTr="00A64063">
        <w:trPr>
          <w:cantSplit/>
        </w:trPr>
        <w:tc>
          <w:tcPr>
            <w:tcW w:w="4230" w:type="dxa"/>
          </w:tcPr>
          <w:p w14:paraId="696203F6" w14:textId="7E961E1A" w:rsidR="002B2EE2" w:rsidRPr="00050ABF" w:rsidRDefault="002B2EE2" w:rsidP="00785558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  <w:u w:val="single"/>
                <w:cs/>
              </w:rPr>
            </w:pPr>
            <w:r w:rsidRPr="004A7000">
              <w:rPr>
                <w:rFonts w:ascii="Angsana New" w:eastAsia="MS Mincho" w:hAnsi="Angsana New"/>
                <w:szCs w:val="24"/>
                <w:u w:val="single"/>
                <w:cs/>
              </w:rPr>
              <w:t>บวก</w:t>
            </w:r>
            <w:r w:rsidRPr="004A7000">
              <w:rPr>
                <w:rFonts w:ascii="Angsana New" w:eastAsia="MS Mincho" w:hAnsi="Angsana New"/>
                <w:szCs w:val="24"/>
                <w:cs/>
              </w:rPr>
              <w:tab/>
            </w:r>
            <w:r w:rsidRPr="004A7000">
              <w:rPr>
                <w:rFonts w:ascii="Angsana New" w:eastAsia="MS Mincho" w:hAnsi="Angsana New" w:hint="cs"/>
                <w:szCs w:val="24"/>
                <w:cs/>
              </w:rPr>
              <w:t>รายการที่เพิ่ม</w:t>
            </w:r>
            <w:r w:rsidRPr="004A7000">
              <w:rPr>
                <w:rFonts w:ascii="Angsana New" w:eastAsia="MS Mincho" w:hAnsi="Angsana New"/>
                <w:spacing w:val="-4"/>
                <w:szCs w:val="24"/>
                <w:cs/>
              </w:rPr>
              <w:t>ระหว่าง</w:t>
            </w:r>
            <w:r>
              <w:rPr>
                <w:rFonts w:ascii="Angsana New" w:eastAsia="MS Mincho" w:hAnsi="Angsana New" w:hint="cs"/>
                <w:spacing w:val="-4"/>
                <w:szCs w:val="24"/>
                <w:cs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>
              <w:rPr>
                <w:rFonts w:ascii="Angsana New" w:eastAsia="MS Mincho" w:hAnsi="Angsana New" w:hint="cs"/>
                <w:spacing w:val="-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03EEA14" w14:textId="352880B0" w:rsidR="002B2EE2" w:rsidRPr="004A700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A6E8D1" w14:textId="77777777" w:rsidR="002B2EE2" w:rsidRPr="004A7000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3E74F6" w14:textId="2EBF3020" w:rsidR="002B2EE2" w:rsidRPr="004A7000" w:rsidRDefault="00F00214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2,874</w:t>
            </w:r>
          </w:p>
        </w:tc>
        <w:tc>
          <w:tcPr>
            <w:tcW w:w="90" w:type="dxa"/>
          </w:tcPr>
          <w:p w14:paraId="5519F5CE" w14:textId="77777777" w:rsidR="002B2EE2" w:rsidRPr="004A7000" w:rsidRDefault="002B2EE2" w:rsidP="002B2EE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F7C42A" w14:textId="5E48B3CE" w:rsidR="002B2EE2" w:rsidRPr="004A7000" w:rsidRDefault="002B2EE2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 w:rsidRPr="002278D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F2D616A" w14:textId="77777777" w:rsidR="002B2EE2" w:rsidRPr="00050ABF" w:rsidRDefault="002B2EE2" w:rsidP="002B2EE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FEF766" w14:textId="16F73FA3" w:rsidR="002B2EE2" w:rsidRPr="004A7000" w:rsidRDefault="002B2EE2" w:rsidP="00B84BE7">
            <w:pPr>
              <w:tabs>
                <w:tab w:val="decimal" w:pos="1081"/>
              </w:tabs>
              <w:ind w:right="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2,821</w:t>
            </w:r>
          </w:p>
        </w:tc>
      </w:tr>
      <w:tr w:rsidR="002B2EE2" w:rsidRPr="004A7000" w14:paraId="568AE10D" w14:textId="77777777" w:rsidTr="00A64063">
        <w:trPr>
          <w:cantSplit/>
        </w:trPr>
        <w:tc>
          <w:tcPr>
            <w:tcW w:w="4230" w:type="dxa"/>
          </w:tcPr>
          <w:p w14:paraId="095D4799" w14:textId="600DC2CE" w:rsidR="002B2EE2" w:rsidRPr="004A7000" w:rsidRDefault="002B2EE2" w:rsidP="002B2EE2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4A7000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Pr="004A7000">
              <w:rPr>
                <w:rFonts w:ascii="Angsana New" w:eastAsia="MS Mincho" w:hAnsi="Angsana New"/>
                <w:szCs w:val="24"/>
                <w:cs/>
              </w:rPr>
              <w:tab/>
            </w:r>
            <w:r w:rsidRPr="004A7000">
              <w:rPr>
                <w:rFonts w:ascii="Angsana New" w:eastAsia="MS Mincho" w:hAnsi="Angsana New"/>
                <w:spacing w:val="-2"/>
                <w:szCs w:val="24"/>
                <w:cs/>
              </w:rPr>
              <w:t>เงินสดจ่าย</w:t>
            </w:r>
            <w:r w:rsidRPr="004A7000">
              <w:rPr>
                <w:rFonts w:ascii="Angsana New" w:eastAsia="MS Mincho" w:hAnsi="Angsana New"/>
                <w:spacing w:val="-4"/>
                <w:szCs w:val="24"/>
                <w:cs/>
              </w:rPr>
              <w:t>ระหว่าง</w:t>
            </w:r>
            <w:r>
              <w:rPr>
                <w:rFonts w:ascii="Angsana New" w:eastAsia="MS Mincho" w:hAnsi="Angsana New" w:hint="cs"/>
                <w:spacing w:val="-4"/>
                <w:szCs w:val="24"/>
                <w:cs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>
              <w:rPr>
                <w:rFonts w:ascii="Angsana New" w:eastAsia="MS Mincho" w:hAnsi="Angsana New" w:hint="cs"/>
                <w:spacing w:val="-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A907D11" w14:textId="1B198197" w:rsidR="002B2EE2" w:rsidRPr="004A700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 w:rsidR="00D844B9">
              <w:rPr>
                <w:rFonts w:ascii="Angsana New" w:hAnsi="Angsana New"/>
                <w:szCs w:val="24"/>
              </w:rPr>
              <w:t>3,256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2B2EE2" w:rsidRPr="004A7000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A15CD5" w14:textId="56DA5F83" w:rsidR="002B2EE2" w:rsidRPr="004A7000" w:rsidRDefault="002B2EE2" w:rsidP="00A64063">
            <w:pPr>
              <w:tabs>
                <w:tab w:val="decimal" w:pos="990"/>
              </w:tabs>
              <w:ind w:right="18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(2,318)</w:t>
            </w:r>
          </w:p>
        </w:tc>
        <w:tc>
          <w:tcPr>
            <w:tcW w:w="90" w:type="dxa"/>
          </w:tcPr>
          <w:p w14:paraId="20732DEC" w14:textId="77777777" w:rsidR="002B2EE2" w:rsidRPr="004A7000" w:rsidRDefault="002B2EE2" w:rsidP="002B2EE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B588B4" w14:textId="2626CB5E" w:rsidR="002B2EE2" w:rsidRPr="004A7000" w:rsidRDefault="002B2EE2" w:rsidP="00A64063">
            <w:pPr>
              <w:tabs>
                <w:tab w:val="decimal" w:pos="990"/>
              </w:tabs>
              <w:ind w:right="180"/>
              <w:rPr>
                <w:rFonts w:ascii="Angsana New" w:hAnsi="Angsana New"/>
                <w:szCs w:val="24"/>
              </w:rPr>
            </w:pPr>
            <w:r w:rsidRPr="002278DA">
              <w:rPr>
                <w:rFonts w:ascii="Angsana New" w:hAnsi="Angsana New" w:hint="cs"/>
                <w:szCs w:val="24"/>
                <w:cs/>
              </w:rPr>
              <w:t>(609)</w:t>
            </w:r>
          </w:p>
        </w:tc>
        <w:tc>
          <w:tcPr>
            <w:tcW w:w="90" w:type="dxa"/>
          </w:tcPr>
          <w:p w14:paraId="384A56A7" w14:textId="77777777" w:rsidR="002B2EE2" w:rsidRPr="00050ABF" w:rsidRDefault="002B2EE2" w:rsidP="002B2EE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EB28DA" w14:textId="10653D8F" w:rsidR="002B2EE2" w:rsidRPr="004A7000" w:rsidRDefault="002B2EE2" w:rsidP="00B84BE7">
            <w:pPr>
              <w:tabs>
                <w:tab w:val="decimal" w:pos="1081"/>
              </w:tabs>
              <w:ind w:right="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(1,892)</w:t>
            </w:r>
          </w:p>
        </w:tc>
      </w:tr>
      <w:tr w:rsidR="002B2EE2" w:rsidRPr="004A7000" w14:paraId="6C426070" w14:textId="77777777" w:rsidTr="00A64063">
        <w:trPr>
          <w:cantSplit/>
        </w:trPr>
        <w:tc>
          <w:tcPr>
            <w:tcW w:w="4230" w:type="dxa"/>
          </w:tcPr>
          <w:p w14:paraId="0E7BC9FF" w14:textId="77777777" w:rsidR="002B2EE2" w:rsidRDefault="002B2EE2" w:rsidP="002B2EE2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0EF3D8E" w14:textId="0369D778" w:rsidR="002B2EE2" w:rsidRPr="004A7000" w:rsidRDefault="002B2EE2" w:rsidP="002B2EE2">
            <w:pPr>
              <w:tabs>
                <w:tab w:val="left" w:pos="535"/>
              </w:tabs>
              <w:ind w:left="358" w:hanging="18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</w:rPr>
            </w:pPr>
            <w:r>
              <w:rPr>
                <w:rFonts w:ascii="Angsana New" w:eastAsia="MS Mincho" w:hAnsi="Angsana New"/>
                <w:szCs w:val="24"/>
                <w:cs/>
              </w:rPr>
              <w:t xml:space="preserve">ทางการเงิน ฉบับที่ </w:t>
            </w:r>
            <w:r w:rsidRPr="00A64063">
              <w:rPr>
                <w:rFonts w:ascii="Angsana New" w:hAnsi="Angsana New"/>
                <w:sz w:val="26"/>
                <w:szCs w:val="26"/>
                <w:cs/>
              </w:rPr>
              <w:t xml:space="preserve">16 </w:t>
            </w:r>
            <w:r>
              <w:rPr>
                <w:rFonts w:ascii="Angsana New" w:eastAsia="MS Mincho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97270" w14:textId="4F8B1FE7" w:rsidR="002B2EE2" w:rsidRPr="002278DA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22</w:t>
            </w:r>
            <w:r w:rsidR="00D844B9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,</w:t>
            </w:r>
            <w:r w:rsidR="00D844B9">
              <w:rPr>
                <w:rFonts w:ascii="Angsana New" w:hAnsi="Angsana New"/>
                <w:szCs w:val="24"/>
              </w:rPr>
              <w:t>059</w:t>
            </w:r>
          </w:p>
        </w:tc>
        <w:tc>
          <w:tcPr>
            <w:tcW w:w="90" w:type="dxa"/>
            <w:vAlign w:val="bottom"/>
          </w:tcPr>
          <w:p w14:paraId="5C480448" w14:textId="77777777" w:rsidR="002B2EE2" w:rsidRPr="004A7000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D936F1" w14:textId="145C098B" w:rsidR="002B2EE2" w:rsidRDefault="00A64063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51D8DE6" w14:textId="77777777" w:rsidR="002B2EE2" w:rsidRPr="004A7000" w:rsidRDefault="002B2EE2" w:rsidP="002B2EE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D97BEF" w14:textId="29E6DE95" w:rsidR="002B2EE2" w:rsidRPr="002278DA" w:rsidRDefault="00A64063" w:rsidP="002B2EE2">
            <w:pPr>
              <w:tabs>
                <w:tab w:val="decimal" w:pos="10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7744F53" w14:textId="77777777" w:rsidR="002B2EE2" w:rsidRPr="00050ABF" w:rsidRDefault="002B2EE2" w:rsidP="002B2EE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13F246" w14:textId="18F5BFBD" w:rsidR="002B2EE2" w:rsidRDefault="00A64063" w:rsidP="00EF3853">
            <w:pPr>
              <w:tabs>
                <w:tab w:val="decimal" w:pos="901"/>
              </w:tabs>
              <w:ind w:right="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B2EE2" w:rsidRPr="004A7000" w14:paraId="664C71E9" w14:textId="77777777" w:rsidTr="000D7B8A">
        <w:trPr>
          <w:cantSplit/>
        </w:trPr>
        <w:tc>
          <w:tcPr>
            <w:tcW w:w="4230" w:type="dxa"/>
          </w:tcPr>
          <w:p w14:paraId="28E88FDB" w14:textId="77777777" w:rsidR="002B2EE2" w:rsidRPr="00B67F80" w:rsidRDefault="002B2EE2" w:rsidP="002B2EE2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B67F8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2B2EE2" w:rsidRPr="00B67F8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2B2EE2" w:rsidRPr="00B67F80" w:rsidRDefault="002B2EE2" w:rsidP="002B2EE2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77777777" w:rsidR="002B2EE2" w:rsidRPr="00B67F80" w:rsidRDefault="002B2EE2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2B2EE2" w:rsidRPr="00B67F80" w:rsidRDefault="002B2EE2" w:rsidP="002B2EE2">
            <w:pPr>
              <w:tabs>
                <w:tab w:val="decimal" w:pos="841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2B2EE2" w:rsidRPr="00B67F8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2B2EE2" w:rsidRPr="00B67F80" w:rsidRDefault="002B2EE2" w:rsidP="002B2EE2">
            <w:pPr>
              <w:tabs>
                <w:tab w:val="decimal" w:pos="1060"/>
              </w:tabs>
              <w:ind w:left="-90"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77777777" w:rsidR="002B2EE2" w:rsidRPr="00B67F80" w:rsidRDefault="002B2EE2" w:rsidP="00EF3853">
            <w:pPr>
              <w:tabs>
                <w:tab w:val="decimal" w:pos="901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</w:tr>
      <w:tr w:rsidR="002B2EE2" w:rsidRPr="004A7000" w14:paraId="323B5F6E" w14:textId="77777777" w:rsidTr="000D7B8A">
        <w:trPr>
          <w:cantSplit/>
        </w:trPr>
        <w:tc>
          <w:tcPr>
            <w:tcW w:w="4230" w:type="dxa"/>
          </w:tcPr>
          <w:p w14:paraId="24004857" w14:textId="2A20080E" w:rsidR="002B2EE2" w:rsidRPr="00B67F80" w:rsidRDefault="002B2EE2" w:rsidP="00785558">
            <w:pPr>
              <w:ind w:left="85" w:right="108" w:firstLine="9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B67F80">
              <w:rPr>
                <w:rFonts w:ascii="Angsana New" w:eastAsia="MS Mincho" w:hAnsi="Angsana New" w:hint="cs"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717FCED3" w:rsidR="002B2EE2" w:rsidRPr="00B67F80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B67F80">
              <w:rPr>
                <w:rFonts w:ascii="Angsana New" w:hAnsi="Angsana New"/>
                <w:szCs w:val="24"/>
                <w:cs/>
              </w:rPr>
              <w:t>231</w:t>
            </w:r>
            <w:r w:rsidRPr="00B67F80">
              <w:rPr>
                <w:rFonts w:ascii="Angsana New" w:hAnsi="Angsana New"/>
                <w:szCs w:val="24"/>
              </w:rPr>
              <w:t>,</w:t>
            </w:r>
            <w:r w:rsidRPr="00B67F80">
              <w:rPr>
                <w:rFonts w:ascii="Angsana New" w:hAnsi="Angsana New"/>
                <w:szCs w:val="24"/>
                <w:cs/>
              </w:rPr>
              <w:t>291</w:t>
            </w:r>
          </w:p>
        </w:tc>
        <w:tc>
          <w:tcPr>
            <w:tcW w:w="90" w:type="dxa"/>
            <w:vAlign w:val="bottom"/>
          </w:tcPr>
          <w:p w14:paraId="79EBC4DD" w14:textId="77777777" w:rsidR="002B2EE2" w:rsidRPr="00B67F80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11BE8D8A" w:rsidR="002B2EE2" w:rsidRPr="00B67F80" w:rsidRDefault="002A5A46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 w:rsidRPr="00B67F80">
              <w:rPr>
                <w:rFonts w:ascii="Angsana New" w:hAnsi="Angsana New"/>
                <w:szCs w:val="24"/>
              </w:rPr>
              <w:t>1</w:t>
            </w:r>
            <w:r w:rsidRPr="00B67F80">
              <w:rPr>
                <w:rFonts w:ascii="Angsana New" w:hAnsi="Angsana New" w:hint="cs"/>
                <w:szCs w:val="24"/>
                <w:cs/>
              </w:rPr>
              <w:t>0</w:t>
            </w:r>
            <w:r w:rsidRPr="00B67F80">
              <w:rPr>
                <w:rFonts w:ascii="Angsana New" w:hAnsi="Angsana New" w:hint="cs"/>
                <w:szCs w:val="24"/>
              </w:rPr>
              <w:t>,</w:t>
            </w:r>
            <w:r w:rsidRPr="00B67F80">
              <w:rPr>
                <w:rFonts w:ascii="Angsana New" w:hAnsi="Angsana New" w:hint="cs"/>
                <w:szCs w:val="24"/>
                <w:cs/>
              </w:rPr>
              <w:t>488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2B2EE2" w:rsidRPr="00B67F80" w:rsidRDefault="002B2EE2" w:rsidP="002B2EE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39548D58" w:rsidR="002B2EE2" w:rsidRPr="00B67F80" w:rsidRDefault="002B2EE2" w:rsidP="002B2EE2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B67F80">
              <w:rPr>
                <w:rFonts w:ascii="Angsana New" w:hAnsi="Angsana New" w:hint="cs"/>
                <w:szCs w:val="24"/>
                <w:cs/>
              </w:rPr>
              <w:t>9,010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2B2EE2" w:rsidRPr="00B67F80" w:rsidRDefault="002B2EE2" w:rsidP="002B2EE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45C77877" w:rsidR="002B2EE2" w:rsidRPr="00B67F80" w:rsidRDefault="002B2EE2" w:rsidP="00EF3853">
            <w:pPr>
              <w:tabs>
                <w:tab w:val="decimal" w:pos="1081"/>
              </w:tabs>
              <w:ind w:right="6"/>
              <w:rPr>
                <w:rFonts w:ascii="Angsana New" w:hAnsi="Angsana New"/>
                <w:szCs w:val="24"/>
              </w:rPr>
            </w:pPr>
            <w:r w:rsidRPr="00B67F80">
              <w:rPr>
                <w:rFonts w:ascii="Angsana New" w:hAnsi="Angsana New"/>
                <w:szCs w:val="24"/>
              </w:rPr>
              <w:t>9,619</w:t>
            </w:r>
          </w:p>
        </w:tc>
      </w:tr>
    </w:tbl>
    <w:p w14:paraId="0B59533B" w14:textId="77777777" w:rsidR="00E0218D" w:rsidRDefault="00E0218D" w:rsidP="00AE3FC6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601E741D" w:rsidR="002403B3" w:rsidRDefault="00806EA2" w:rsidP="00E0218D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7.4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</w:t>
      </w:r>
      <w:r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เงิน</w:t>
      </w:r>
      <w:r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งวดสามเดือนสิ้นสุดวันที่ </w:t>
      </w:r>
      <w:r w:rsidRPr="00806EA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Pr="00806EA2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170"/>
        <w:gridCol w:w="90"/>
        <w:gridCol w:w="1080"/>
      </w:tblGrid>
      <w:tr w:rsidR="004353E2" w:rsidRPr="004A7000" w14:paraId="6AEB9EE9" w14:textId="77777777" w:rsidTr="00D844B9">
        <w:trPr>
          <w:trHeight w:val="80"/>
        </w:trPr>
        <w:tc>
          <w:tcPr>
            <w:tcW w:w="3150" w:type="dxa"/>
          </w:tcPr>
          <w:p w14:paraId="0E621658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7FFDD5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77CD63D4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0641E2E6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2F38B099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vAlign w:val="center"/>
          </w:tcPr>
          <w:p w14:paraId="63FFE471" w14:textId="699C60C1" w:rsidR="004353E2" w:rsidRPr="002F684A" w:rsidRDefault="004353E2" w:rsidP="00001A39">
            <w:pPr>
              <w:ind w:right="4"/>
              <w:jc w:val="right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4353E2" w:rsidRPr="004A7000" w14:paraId="5854C179" w14:textId="77777777" w:rsidTr="00D844B9">
        <w:trPr>
          <w:trHeight w:val="80"/>
        </w:trPr>
        <w:tc>
          <w:tcPr>
            <w:tcW w:w="3150" w:type="dxa"/>
          </w:tcPr>
          <w:p w14:paraId="6C3C4501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</w:tcPr>
          <w:p w14:paraId="5F303B03" w14:textId="2CDB97F4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353E2" w:rsidRPr="004A7000" w14:paraId="0D02A6B9" w14:textId="77777777" w:rsidTr="00D844B9">
        <w:trPr>
          <w:trHeight w:val="80"/>
        </w:trPr>
        <w:tc>
          <w:tcPr>
            <w:tcW w:w="3150" w:type="dxa"/>
          </w:tcPr>
          <w:p w14:paraId="468F2190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76CA6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61F65F15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3E00641" w14:textId="25379FB3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70EDE3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45CBF76" w14:textId="0DD951BB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949BA0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29CF28" w14:textId="4EC18B01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BD228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D21B3" w14:textId="404427F1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4353E2" w:rsidRPr="004A7000" w14:paraId="3EA4B1E2" w14:textId="77777777" w:rsidTr="00D844B9">
        <w:trPr>
          <w:trHeight w:val="80"/>
        </w:trPr>
        <w:tc>
          <w:tcPr>
            <w:tcW w:w="3150" w:type="dxa"/>
          </w:tcPr>
          <w:p w14:paraId="39C2C0C1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6972C4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3635F998" w14:textId="5FF538D5" w:rsidR="004353E2" w:rsidRPr="002F684A" w:rsidRDefault="004353E2" w:rsidP="007904D9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="007904D9" w:rsidRPr="002F684A">
              <w:rPr>
                <w:rFonts w:ascii="Angsana New" w:hAnsi="Angsana New"/>
                <w:szCs w:val="24"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" w:type="dxa"/>
            <w:gridSpan w:val="2"/>
          </w:tcPr>
          <w:p w14:paraId="7FEEA0A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FB50533" w14:textId="43AA864A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จากกิจกรรม</w:t>
            </w:r>
          </w:p>
          <w:p w14:paraId="6E954C38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B198034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099E040" w14:textId="65213ADD" w:rsidR="004353E2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="004353E2" w:rsidRPr="002F684A">
              <w:rPr>
                <w:rFonts w:ascii="Angsana New" w:hAnsi="Angsana New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7D60B92C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3CE445" w14:textId="71FE9527" w:rsidR="004353E2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="004353E2" w:rsidRPr="002F684A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90" w:type="dxa"/>
          </w:tcPr>
          <w:p w14:paraId="5EE1352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E0FFE" w14:textId="1FE2E7BE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4142E700" w14:textId="4C717CBE" w:rsidR="004353E2" w:rsidRPr="002F684A" w:rsidRDefault="004353E2" w:rsidP="007904D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 xml:space="preserve">31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7904D9" w:rsidRPr="002F684A">
              <w:rPr>
                <w:rFonts w:ascii="Angsana New" w:hAnsi="Angsana New"/>
                <w:szCs w:val="24"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2563</w:t>
            </w:r>
          </w:p>
        </w:tc>
      </w:tr>
      <w:tr w:rsidR="002B2EE2" w:rsidRPr="004A7000" w14:paraId="0234C680" w14:textId="77777777" w:rsidTr="00D844B9">
        <w:trPr>
          <w:trHeight w:val="80"/>
        </w:trPr>
        <w:tc>
          <w:tcPr>
            <w:tcW w:w="3150" w:type="dxa"/>
          </w:tcPr>
          <w:p w14:paraId="4F48FE7F" w14:textId="58C17AF9" w:rsidR="002B2EE2" w:rsidRPr="00D844B9" w:rsidRDefault="00D844B9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D844B9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เงินเบิกเกินบัญชีธนาคารและ</w:t>
            </w:r>
            <w:r w:rsidR="002B2EE2" w:rsidRPr="00D844B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D844B9">
              <w:rPr>
                <w:rFonts w:ascii="Angsana New" w:hAnsi="Angsana New"/>
                <w:szCs w:val="24"/>
              </w:rPr>
              <w:t xml:space="preserve"> (</w:t>
            </w:r>
            <w:r w:rsidRPr="00D844B9">
              <w:rPr>
                <w:rFonts w:ascii="Angsana New" w:hAnsi="Angsana New" w:hint="cs"/>
                <w:szCs w:val="24"/>
                <w:cs/>
              </w:rPr>
              <w:t xml:space="preserve">ดูหมายเหตข้อ </w:t>
            </w:r>
            <w:r w:rsidRPr="00D844B9">
              <w:rPr>
                <w:rFonts w:ascii="Angsana New" w:hAnsi="Angsana New"/>
                <w:szCs w:val="24"/>
              </w:rPr>
              <w:t>2</w:t>
            </w:r>
            <w:r w:rsidR="001248C1">
              <w:rPr>
                <w:rFonts w:ascii="Angsana New" w:hAnsi="Angsana New"/>
                <w:szCs w:val="24"/>
              </w:rPr>
              <w:t>3</w:t>
            </w:r>
            <w:r w:rsidRPr="00D844B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62662E3E" w14:textId="77777777" w:rsidR="00002FF6" w:rsidRDefault="00002FF6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3E582E58" w14:textId="5EC2633E" w:rsidR="002B2EE2" w:rsidRPr="00D844B9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110</w:t>
            </w:r>
            <w:r w:rsidRPr="00D844B9">
              <w:rPr>
                <w:rFonts w:ascii="Angsana New" w:hAnsi="Angsana New"/>
                <w:szCs w:val="24"/>
              </w:rPr>
              <w:t>,</w:t>
            </w:r>
            <w:r w:rsidRPr="00D844B9">
              <w:rPr>
                <w:rFonts w:ascii="Angsana New" w:hAnsi="Angsana New"/>
                <w:szCs w:val="24"/>
                <w:cs/>
              </w:rPr>
              <w:t>000</w:t>
            </w:r>
          </w:p>
        </w:tc>
        <w:tc>
          <w:tcPr>
            <w:tcW w:w="90" w:type="dxa"/>
            <w:gridSpan w:val="2"/>
          </w:tcPr>
          <w:p w14:paraId="2F8B8249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2E6EE57" w14:textId="77777777" w:rsidR="00002FF6" w:rsidRDefault="00002FF6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  <w:p w14:paraId="57F6C880" w14:textId="0508EFDF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4</w:t>
            </w:r>
            <w:r w:rsidR="00D844B9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,</w:t>
            </w:r>
            <w:r w:rsidR="00D844B9"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90" w:type="dxa"/>
          </w:tcPr>
          <w:p w14:paraId="3AAE80D1" w14:textId="77777777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327119C" w14:textId="77777777" w:rsidR="00002FF6" w:rsidRDefault="00002FF6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  <w:p w14:paraId="3176AADF" w14:textId="30525F84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879B115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F85818" w14:textId="77777777" w:rsidR="006E4EF2" w:rsidRDefault="006E4EF2" w:rsidP="00002FF6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  <w:p w14:paraId="3085F4B8" w14:textId="5936F240" w:rsidR="002B2EE2" w:rsidRPr="004A7000" w:rsidRDefault="002B2EE2" w:rsidP="00002FF6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0554D14" w14:textId="77777777" w:rsidR="002B2EE2" w:rsidRPr="004A7000" w:rsidRDefault="002B2EE2" w:rsidP="002B2E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8DB8BA" w14:textId="77777777" w:rsidR="00002FF6" w:rsidRDefault="00002FF6" w:rsidP="00EF3853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1E0A0A2B" w14:textId="0A4D3DC9" w:rsidR="002B2EE2" w:rsidRPr="004A7000" w:rsidRDefault="002B2EE2" w:rsidP="00EF3853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15</w:t>
            </w:r>
            <w:r w:rsidR="00002FF6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,</w:t>
            </w:r>
            <w:r w:rsidR="00D844B9">
              <w:rPr>
                <w:rFonts w:ascii="Angsana New" w:hAnsi="Angsana New"/>
                <w:szCs w:val="24"/>
              </w:rPr>
              <w:t>254</w:t>
            </w:r>
          </w:p>
        </w:tc>
      </w:tr>
      <w:tr w:rsidR="002B2EE2" w:rsidRPr="004A7000" w14:paraId="799A185A" w14:textId="77777777" w:rsidTr="00D844B9">
        <w:trPr>
          <w:trHeight w:val="80"/>
        </w:trPr>
        <w:tc>
          <w:tcPr>
            <w:tcW w:w="3150" w:type="dxa"/>
          </w:tcPr>
          <w:p w14:paraId="3DAFDCCA" w14:textId="119790AE" w:rsidR="002B2EE2" w:rsidRPr="00D844B9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D844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44B9">
              <w:rPr>
                <w:rFonts w:ascii="Angsana New" w:hAnsi="Angsana New"/>
                <w:szCs w:val="24"/>
              </w:rPr>
              <w:t>(</w:t>
            </w:r>
            <w:r w:rsidRPr="00D844B9">
              <w:rPr>
                <w:rFonts w:ascii="Angsana New" w:hAnsi="Angsana New" w:hint="cs"/>
                <w:szCs w:val="24"/>
                <w:cs/>
              </w:rPr>
              <w:t>ดูหมายเหตข้อ</w:t>
            </w:r>
            <w:r w:rsidR="00D844B9" w:rsidRPr="00D844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844B9" w:rsidRPr="00D844B9">
              <w:rPr>
                <w:rFonts w:ascii="Angsana New" w:hAnsi="Angsana New"/>
                <w:szCs w:val="24"/>
              </w:rPr>
              <w:t>2</w:t>
            </w:r>
            <w:r w:rsidR="001248C1">
              <w:rPr>
                <w:rFonts w:ascii="Angsana New" w:hAnsi="Angsana New"/>
                <w:szCs w:val="24"/>
              </w:rPr>
              <w:t>6</w:t>
            </w:r>
            <w:r w:rsidRPr="00D844B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1EB60562" w14:textId="16D59F3A" w:rsidR="002B2EE2" w:rsidRPr="00D844B9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69</w:t>
            </w:r>
            <w:r w:rsidRPr="00D844B9">
              <w:rPr>
                <w:rFonts w:ascii="Angsana New" w:hAnsi="Angsana New"/>
                <w:szCs w:val="24"/>
              </w:rPr>
              <w:t>,</w:t>
            </w:r>
            <w:r w:rsidRPr="00D844B9">
              <w:rPr>
                <w:rFonts w:ascii="Angsana New" w:hAnsi="Angsana New" w:hint="cs"/>
                <w:szCs w:val="24"/>
                <w:cs/>
              </w:rPr>
              <w:t>392</w:t>
            </w:r>
          </w:p>
        </w:tc>
        <w:tc>
          <w:tcPr>
            <w:tcW w:w="90" w:type="dxa"/>
            <w:gridSpan w:val="2"/>
          </w:tcPr>
          <w:p w14:paraId="4BF63DD4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7F93C78" w14:textId="146B4B6B" w:rsidR="002B2EE2" w:rsidRPr="004A7000" w:rsidRDefault="002B2EE2" w:rsidP="002B2EE2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(6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  <w:cs/>
              </w:rPr>
              <w:t>830)</w:t>
            </w:r>
          </w:p>
        </w:tc>
        <w:tc>
          <w:tcPr>
            <w:tcW w:w="90" w:type="dxa"/>
          </w:tcPr>
          <w:p w14:paraId="6DD5A9FF" w14:textId="77777777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F91A674" w14:textId="6FFD69BD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BF937AE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AB8855" w14:textId="67CE607C" w:rsidR="002B2EE2" w:rsidRPr="004A7000" w:rsidRDefault="002B2EE2" w:rsidP="00002FF6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75A2FD3" w14:textId="77777777" w:rsidR="002B2EE2" w:rsidRPr="004A7000" w:rsidRDefault="002B2EE2" w:rsidP="002B2E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C99F6B3" w14:textId="73585361" w:rsidR="002B2EE2" w:rsidRPr="004A7000" w:rsidRDefault="002B2EE2" w:rsidP="00EF3853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62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  <w:cs/>
              </w:rPr>
              <w:t>562</w:t>
            </w:r>
          </w:p>
        </w:tc>
      </w:tr>
      <w:tr w:rsidR="002B2EE2" w:rsidRPr="004A7000" w14:paraId="31BFC698" w14:textId="77777777" w:rsidTr="00D844B9">
        <w:trPr>
          <w:trHeight w:val="80"/>
        </w:trPr>
        <w:tc>
          <w:tcPr>
            <w:tcW w:w="3150" w:type="dxa"/>
          </w:tcPr>
          <w:p w14:paraId="27A5210B" w14:textId="26C985AF" w:rsidR="002B2EE2" w:rsidRPr="00D844B9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หนี้สินภายใต้สัญญาเช่า</w:t>
            </w:r>
          </w:p>
        </w:tc>
        <w:tc>
          <w:tcPr>
            <w:tcW w:w="1080" w:type="dxa"/>
          </w:tcPr>
          <w:p w14:paraId="04F16FA7" w14:textId="63381EE7" w:rsidR="002B2EE2" w:rsidRPr="00D844B9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10</w:t>
            </w:r>
            <w:r w:rsidRPr="00D844B9">
              <w:rPr>
                <w:rFonts w:ascii="Angsana New" w:hAnsi="Angsana New"/>
                <w:szCs w:val="24"/>
              </w:rPr>
              <w:t>,</w:t>
            </w:r>
            <w:r w:rsidRPr="00D844B9">
              <w:rPr>
                <w:rFonts w:ascii="Angsana New" w:hAnsi="Angsana New"/>
                <w:szCs w:val="24"/>
                <w:cs/>
              </w:rPr>
              <w:t>488</w:t>
            </w:r>
          </w:p>
        </w:tc>
        <w:tc>
          <w:tcPr>
            <w:tcW w:w="90" w:type="dxa"/>
            <w:gridSpan w:val="2"/>
          </w:tcPr>
          <w:p w14:paraId="0C87DA83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3D55062D" w14:textId="3E0006CC" w:rsidR="002B2EE2" w:rsidRPr="004A7000" w:rsidRDefault="002B2EE2" w:rsidP="002B2EE2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D844B9">
              <w:rPr>
                <w:rFonts w:ascii="Angsana New" w:hAnsi="Angsana New"/>
                <w:szCs w:val="24"/>
              </w:rPr>
              <w:t>3,256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26866D8C" w14:textId="77777777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1DAC225" w14:textId="534958F1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07C1AE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56B818" w14:textId="328078ED" w:rsidR="002B2EE2" w:rsidRPr="004A7000" w:rsidRDefault="002B2EE2" w:rsidP="00002FF6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22</w:t>
            </w:r>
            <w:r w:rsidR="00D844B9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,</w:t>
            </w:r>
            <w:r w:rsidR="00D844B9">
              <w:rPr>
                <w:rFonts w:ascii="Angsana New" w:hAnsi="Angsana New"/>
                <w:szCs w:val="24"/>
              </w:rPr>
              <w:t>059</w:t>
            </w:r>
          </w:p>
        </w:tc>
        <w:tc>
          <w:tcPr>
            <w:tcW w:w="90" w:type="dxa"/>
          </w:tcPr>
          <w:p w14:paraId="0BB80F22" w14:textId="77777777" w:rsidR="002B2EE2" w:rsidRPr="004A7000" w:rsidRDefault="002B2EE2" w:rsidP="002B2E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9E14277" w14:textId="7598E46A" w:rsidR="002B2EE2" w:rsidRPr="004A7000" w:rsidRDefault="002B2EE2" w:rsidP="00EF3853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231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  <w:cs/>
              </w:rPr>
              <w:t>291</w:t>
            </w:r>
          </w:p>
        </w:tc>
      </w:tr>
      <w:tr w:rsidR="004353E2" w:rsidRPr="004A7000" w14:paraId="04F5BD97" w14:textId="77777777" w:rsidTr="00D844B9">
        <w:trPr>
          <w:trHeight w:val="80"/>
        </w:trPr>
        <w:tc>
          <w:tcPr>
            <w:tcW w:w="3150" w:type="dxa"/>
          </w:tcPr>
          <w:p w14:paraId="25327642" w14:textId="030E9F6F" w:rsidR="004353E2" w:rsidRPr="004A7000" w:rsidRDefault="004353E2" w:rsidP="004353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BEF8EEE" w14:textId="4AD5B1B1" w:rsidR="004353E2" w:rsidRPr="004A7000" w:rsidRDefault="004353E2" w:rsidP="007904D9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</w:tcPr>
          <w:p w14:paraId="0A16F3B7" w14:textId="77777777" w:rsidR="004353E2" w:rsidRPr="004A7000" w:rsidRDefault="004353E2" w:rsidP="004353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4B08D7" w14:textId="52D680C5" w:rsidR="004353E2" w:rsidRPr="004A7000" w:rsidRDefault="004353E2" w:rsidP="004353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93C883F" w14:textId="7777777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99F0BC6" w14:textId="0E25550D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1A4980E" w14:textId="7777777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93ABCF" w14:textId="4C9DED4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A1776CF" w14:textId="77777777" w:rsidR="004353E2" w:rsidRPr="004A7000" w:rsidRDefault="004353E2" w:rsidP="004353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D32E7DC" w14:textId="2F292FB1" w:rsidR="004353E2" w:rsidRPr="004A7000" w:rsidRDefault="004353E2" w:rsidP="004353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</w:tbl>
    <w:p w14:paraId="49872189" w14:textId="77777777" w:rsidR="00E0218D" w:rsidRDefault="00E0218D">
      <w:pPr>
        <w:rPr>
          <w:rFonts w:hint="eastAsia"/>
        </w:rPr>
      </w:pPr>
      <w:r>
        <w:br w:type="page"/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170"/>
        <w:gridCol w:w="90"/>
        <w:gridCol w:w="1080"/>
      </w:tblGrid>
      <w:tr w:rsidR="007904D9" w:rsidRPr="004A7000" w14:paraId="3E2F6B9A" w14:textId="77777777" w:rsidTr="006C0F13">
        <w:trPr>
          <w:trHeight w:val="80"/>
        </w:trPr>
        <w:tc>
          <w:tcPr>
            <w:tcW w:w="3150" w:type="dxa"/>
          </w:tcPr>
          <w:p w14:paraId="655C28F1" w14:textId="293DF906" w:rsidR="007904D9" w:rsidRPr="004A7000" w:rsidRDefault="00E0218D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080" w:type="dxa"/>
          </w:tcPr>
          <w:p w14:paraId="1B9B8696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vAlign w:val="center"/>
          </w:tcPr>
          <w:p w14:paraId="35594EC3" w14:textId="77777777" w:rsidR="007904D9" w:rsidRPr="002F684A" w:rsidRDefault="007904D9" w:rsidP="00001A39">
            <w:pPr>
              <w:ind w:right="4"/>
              <w:jc w:val="right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7904D9" w:rsidRPr="004A7000" w14:paraId="06EC6EE9" w14:textId="77777777" w:rsidTr="006C0F13">
        <w:trPr>
          <w:trHeight w:val="80"/>
        </w:trPr>
        <w:tc>
          <w:tcPr>
            <w:tcW w:w="3150" w:type="dxa"/>
          </w:tcPr>
          <w:p w14:paraId="3C3FC7D7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</w:tcPr>
          <w:p w14:paraId="75E25539" w14:textId="0B529625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904D9" w:rsidRPr="004A7000" w14:paraId="4CBE34B9" w14:textId="77777777" w:rsidTr="006C0F13">
        <w:trPr>
          <w:trHeight w:val="80"/>
        </w:trPr>
        <w:tc>
          <w:tcPr>
            <w:tcW w:w="3150" w:type="dxa"/>
          </w:tcPr>
          <w:p w14:paraId="37679638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FAB751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C575126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CD11DE2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744357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0482B16" w14:textId="5510CC02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A9B399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5BCECC" w14:textId="2A847E41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193643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436D21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904D9" w:rsidRPr="004A7000" w14:paraId="67CE0698" w14:textId="77777777" w:rsidTr="006C0F13">
        <w:trPr>
          <w:trHeight w:val="80"/>
        </w:trPr>
        <w:tc>
          <w:tcPr>
            <w:tcW w:w="3150" w:type="dxa"/>
          </w:tcPr>
          <w:p w14:paraId="37F97DB8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58C485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5D7829DC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2F684A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90" w:type="dxa"/>
            <w:gridSpan w:val="2"/>
          </w:tcPr>
          <w:p w14:paraId="65EACD63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BD64174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จากกิจกรรม</w:t>
            </w:r>
          </w:p>
          <w:p w14:paraId="6599EDF5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D4AC2B8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1CEA35" w14:textId="7B24FD27" w:rsidR="007904D9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Pr="002F684A">
              <w:rPr>
                <w:rFonts w:ascii="Angsana New" w:hAnsi="Angsana New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851B32B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35023" w14:textId="44B33852" w:rsidR="007904D9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Pr="002F684A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90" w:type="dxa"/>
          </w:tcPr>
          <w:p w14:paraId="54362E8C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496EA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6E3E519E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 xml:space="preserve">31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2B2EE2" w:rsidRPr="004A7000" w14:paraId="3CE55460" w14:textId="77777777" w:rsidTr="006C0F13">
        <w:trPr>
          <w:trHeight w:val="80"/>
        </w:trPr>
        <w:tc>
          <w:tcPr>
            <w:tcW w:w="3150" w:type="dxa"/>
          </w:tcPr>
          <w:p w14:paraId="65DFDA25" w14:textId="03D52CDA" w:rsidR="002B2EE2" w:rsidRPr="006C0F13" w:rsidRDefault="006C0F13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6C0F13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เงินเบิกเกินบัญชีธนาคารและ</w:t>
            </w:r>
            <w:r w:rsidR="002B2EE2" w:rsidRPr="006C0F13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น </w:t>
            </w:r>
            <w:r w:rsidRPr="006C0F13">
              <w:rPr>
                <w:rFonts w:ascii="Angsana New" w:hAnsi="Angsana New"/>
                <w:szCs w:val="24"/>
              </w:rPr>
              <w:t>(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ดูหมายเหตข้อ </w:t>
            </w:r>
            <w:r w:rsidRPr="006C0F13">
              <w:rPr>
                <w:rFonts w:ascii="Angsana New" w:hAnsi="Angsana New"/>
                <w:szCs w:val="24"/>
              </w:rPr>
              <w:t>2</w:t>
            </w:r>
            <w:r w:rsidR="001248C1">
              <w:rPr>
                <w:rFonts w:ascii="Angsana New" w:hAnsi="Angsana New"/>
                <w:szCs w:val="24"/>
              </w:rPr>
              <w:t>3</w:t>
            </w:r>
            <w:r w:rsidRPr="006C0F1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76C6EEF1" w14:textId="77777777" w:rsidR="00002FF6" w:rsidRDefault="00002FF6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57C0B0FB" w14:textId="50480A7B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90" w:type="dxa"/>
            <w:gridSpan w:val="2"/>
          </w:tcPr>
          <w:p w14:paraId="16526A79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55C05B5" w14:textId="77777777" w:rsidR="00002FF6" w:rsidRDefault="00002FF6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72CB5CE6" w14:textId="48C980B9" w:rsidR="002B2EE2" w:rsidRPr="004A7000" w:rsidRDefault="002C5A3E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7,098</w:t>
            </w:r>
          </w:p>
        </w:tc>
        <w:tc>
          <w:tcPr>
            <w:tcW w:w="90" w:type="dxa"/>
          </w:tcPr>
          <w:p w14:paraId="7EB7E58D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A2DBCC2" w14:textId="77777777" w:rsidR="00002FF6" w:rsidRDefault="00002FF6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6FEE581E" w14:textId="6653DC0D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5B76785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7D3EFD0" w14:textId="77777777" w:rsidR="00002FF6" w:rsidRDefault="00002FF6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080B0D18" w14:textId="07AF36BF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B0218E7" w14:textId="77777777" w:rsidR="002B2EE2" w:rsidRPr="004A7000" w:rsidRDefault="002B2EE2" w:rsidP="002B2EE2">
            <w:pPr>
              <w:tabs>
                <w:tab w:val="decimal" w:pos="840"/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1908EC" w14:textId="77777777" w:rsidR="00002FF6" w:rsidRDefault="00002FF6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0A821ED4" w14:textId="48A3E1C4" w:rsidR="002B2EE2" w:rsidRPr="004A7000" w:rsidRDefault="002B2EE2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="002C5A3E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,0</w:t>
            </w:r>
            <w:r w:rsidR="002C5A3E">
              <w:rPr>
                <w:rFonts w:ascii="Angsana New" w:hAnsi="Angsana New"/>
                <w:szCs w:val="24"/>
              </w:rPr>
              <w:t>98</w:t>
            </w:r>
          </w:p>
        </w:tc>
      </w:tr>
      <w:tr w:rsidR="002B2EE2" w:rsidRPr="004A7000" w14:paraId="4FE87514" w14:textId="77777777" w:rsidTr="006C0F13">
        <w:trPr>
          <w:trHeight w:val="80"/>
        </w:trPr>
        <w:tc>
          <w:tcPr>
            <w:tcW w:w="3150" w:type="dxa"/>
          </w:tcPr>
          <w:p w14:paraId="44E2CAE7" w14:textId="6F62BF4A" w:rsidR="002B2EE2" w:rsidRPr="006C0F13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6C0F13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C0F13">
              <w:rPr>
                <w:rFonts w:ascii="Angsana New" w:hAnsi="Angsana New"/>
                <w:szCs w:val="24"/>
              </w:rPr>
              <w:t>(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ดูหมายเหตข้อ </w:t>
            </w:r>
            <w:r w:rsidR="006C0F13" w:rsidRPr="006C0F13">
              <w:rPr>
                <w:rFonts w:ascii="Angsana New" w:hAnsi="Angsana New"/>
                <w:szCs w:val="24"/>
              </w:rPr>
              <w:t>2</w:t>
            </w:r>
            <w:r w:rsidR="001248C1">
              <w:rPr>
                <w:rFonts w:ascii="Angsana New" w:hAnsi="Angsana New"/>
                <w:szCs w:val="24"/>
              </w:rPr>
              <w:t>6</w:t>
            </w:r>
            <w:r w:rsidRPr="006C0F1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4B8EEC90" w14:textId="64522D0D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89,105</w:t>
            </w:r>
          </w:p>
        </w:tc>
        <w:tc>
          <w:tcPr>
            <w:tcW w:w="90" w:type="dxa"/>
            <w:gridSpan w:val="2"/>
          </w:tcPr>
          <w:p w14:paraId="451638B0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08992C1" w14:textId="24C81424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5,500</w:t>
            </w:r>
          </w:p>
        </w:tc>
        <w:tc>
          <w:tcPr>
            <w:tcW w:w="90" w:type="dxa"/>
          </w:tcPr>
          <w:p w14:paraId="38CFAF49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2844DB4" w14:textId="27B85BE0" w:rsidR="002B2EE2" w:rsidRPr="004A7000" w:rsidRDefault="002B2EE2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78A5AA95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68E1F2D" w14:textId="0C893B43" w:rsidR="002B2EE2" w:rsidRPr="004A7000" w:rsidRDefault="002B2EE2" w:rsidP="006E4EF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54EBD5E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8C38596" w14:textId="01468E88" w:rsidR="002B2EE2" w:rsidRPr="004A7000" w:rsidRDefault="002B2EE2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94,605</w:t>
            </w:r>
          </w:p>
        </w:tc>
      </w:tr>
      <w:tr w:rsidR="002B2EE2" w:rsidRPr="004A7000" w14:paraId="1AFD1578" w14:textId="77777777" w:rsidTr="006C0F13">
        <w:trPr>
          <w:trHeight w:val="80"/>
        </w:trPr>
        <w:tc>
          <w:tcPr>
            <w:tcW w:w="3150" w:type="dxa"/>
          </w:tcPr>
          <w:p w14:paraId="23E052D7" w14:textId="1C1A641E" w:rsidR="002B2EE2" w:rsidRPr="004A7000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4A7000">
              <w:rPr>
                <w:rFonts w:ascii="Angsana New" w:hAnsi="Angsana New"/>
                <w:szCs w:val="24"/>
                <w:cs/>
              </w:rPr>
              <w:t>หนี้สินภายใต้สัญญาเช่า</w:t>
            </w:r>
          </w:p>
        </w:tc>
        <w:tc>
          <w:tcPr>
            <w:tcW w:w="1080" w:type="dxa"/>
          </w:tcPr>
          <w:p w14:paraId="6FD6BC06" w14:textId="674CBE72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  <w:tc>
          <w:tcPr>
            <w:tcW w:w="90" w:type="dxa"/>
            <w:gridSpan w:val="2"/>
          </w:tcPr>
          <w:p w14:paraId="1BF81BAE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184AB276" w14:textId="70A7AA54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(609)</w:t>
            </w:r>
          </w:p>
        </w:tc>
        <w:tc>
          <w:tcPr>
            <w:tcW w:w="90" w:type="dxa"/>
          </w:tcPr>
          <w:p w14:paraId="04AD20F4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0D5DA15" w14:textId="4D71CF8B" w:rsidR="002B2EE2" w:rsidRPr="004A7000" w:rsidRDefault="002B2EE2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71BF5E7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6B56114" w14:textId="3E329111" w:rsidR="002B2EE2" w:rsidRPr="004A7000" w:rsidRDefault="002B2EE2" w:rsidP="006E4EF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75A3085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A041DEE" w14:textId="10D565C9" w:rsidR="002B2EE2" w:rsidRPr="004A7000" w:rsidRDefault="002B2EE2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9,010</w:t>
            </w:r>
          </w:p>
        </w:tc>
      </w:tr>
      <w:tr w:rsidR="007904D9" w:rsidRPr="004A7000" w14:paraId="05D051A9" w14:textId="77777777" w:rsidTr="006C0F13">
        <w:trPr>
          <w:trHeight w:val="80"/>
        </w:trPr>
        <w:tc>
          <w:tcPr>
            <w:tcW w:w="3150" w:type="dxa"/>
          </w:tcPr>
          <w:p w14:paraId="7A2D668B" w14:textId="77777777" w:rsidR="007904D9" w:rsidRPr="004A7000" w:rsidRDefault="007904D9" w:rsidP="00E5449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AC3ED6A" w14:textId="77777777" w:rsidR="007904D9" w:rsidRPr="004A7000" w:rsidRDefault="007904D9" w:rsidP="007904D9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</w:tcPr>
          <w:p w14:paraId="0977CC5C" w14:textId="77777777" w:rsidR="007904D9" w:rsidRPr="004A7000" w:rsidRDefault="007904D9" w:rsidP="00E54490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3E79886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76D321DF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CC75602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63B5715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D8877A0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7621B68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C215EF" w14:textId="77777777" w:rsidR="007904D9" w:rsidRPr="004A7000" w:rsidRDefault="007904D9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  <w:tr w:rsidR="00994E9F" w:rsidRPr="004A7000" w14:paraId="24919951" w14:textId="77777777" w:rsidTr="006C0F13">
        <w:trPr>
          <w:trHeight w:val="80"/>
        </w:trPr>
        <w:tc>
          <w:tcPr>
            <w:tcW w:w="3150" w:type="dxa"/>
          </w:tcPr>
          <w:p w14:paraId="3B7EC033" w14:textId="77777777" w:rsidR="00994E9F" w:rsidRPr="004A7000" w:rsidRDefault="00994E9F" w:rsidP="00E5449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8A02AF7" w14:textId="77777777" w:rsidR="00994E9F" w:rsidRPr="004A7000" w:rsidRDefault="00994E9F" w:rsidP="007904D9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</w:tcPr>
          <w:p w14:paraId="039CEF52" w14:textId="77777777" w:rsidR="00994E9F" w:rsidRPr="004A7000" w:rsidRDefault="00994E9F" w:rsidP="00E54490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3695C8FF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2B4CBEEC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A4526DF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9F10943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EFD176B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E785A08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22CFFA" w14:textId="77777777" w:rsidR="00994E9F" w:rsidRPr="004A7000" w:rsidRDefault="00994E9F" w:rsidP="009F086F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</w:tbl>
    <w:bookmarkEnd w:id="2"/>
    <w:p w14:paraId="223A4A1A" w14:textId="35182576" w:rsidR="00F53166" w:rsidRPr="00994E9F" w:rsidRDefault="001248C1" w:rsidP="00994E9F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ind w:hanging="45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สินทรัพย์ทางการเงินหมุนเวียนอื่น</w:t>
      </w:r>
    </w:p>
    <w:p w14:paraId="320E1540" w14:textId="7F9F6155" w:rsidR="00F53166" w:rsidRPr="002D5555" w:rsidRDefault="009E4C64" w:rsidP="000361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รายการเปลี่ยนแปลงของบัญชีเงินลงทุนชั่วคราวใน</w:t>
      </w:r>
      <w:r w:rsidR="00C4717E">
        <w:rPr>
          <w:rFonts w:asciiTheme="majorBidi" w:hAnsiTheme="majorBidi" w:cstheme="majorBidi" w:hint="cs"/>
          <w:color w:val="000000"/>
          <w:spacing w:val="-2"/>
          <w:sz w:val="28"/>
          <w:cs/>
        </w:rPr>
        <w:t>ตราสารทุน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สำหรับงวดสามเดือนสิ้นสุดวันที่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10"/>
        <w:gridCol w:w="270"/>
        <w:gridCol w:w="1620"/>
      </w:tblGrid>
      <w:tr w:rsidR="00A92F42" w:rsidRPr="002D5555" w14:paraId="0644F88D" w14:textId="77777777" w:rsidTr="005613E7">
        <w:tc>
          <w:tcPr>
            <w:tcW w:w="4140" w:type="dxa"/>
          </w:tcPr>
          <w:p w14:paraId="3EE4D1AF" w14:textId="77777777" w:rsidR="00A92F42" w:rsidRPr="002D5555" w:rsidRDefault="00A92F42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1249611" w14:textId="77777777" w:rsidR="00A92F42" w:rsidRPr="002D5555" w:rsidRDefault="00A92F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39DC2BE" w14:textId="44DF3D4B" w:rsidR="00A92F42" w:rsidRPr="002D5555" w:rsidRDefault="00A92F42" w:rsidP="00001A39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92F42" w:rsidRPr="002D5555" w14:paraId="30A1A166" w14:textId="77777777" w:rsidTr="005613E7">
        <w:tc>
          <w:tcPr>
            <w:tcW w:w="4140" w:type="dxa"/>
          </w:tcPr>
          <w:p w14:paraId="004FFE0F" w14:textId="77777777" w:rsidR="00A92F42" w:rsidRPr="002D5555" w:rsidRDefault="00A92F42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4B29659" w14:textId="77777777" w:rsidR="00A92F42" w:rsidRPr="002D5555" w:rsidRDefault="00A92F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50318B" w14:textId="77777777" w:rsidR="00A92F42" w:rsidRPr="002D5555" w:rsidRDefault="00A92F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</w:p>
        </w:tc>
      </w:tr>
      <w:tr w:rsidR="00A92F42" w:rsidRPr="002D5555" w14:paraId="1F0B2244" w14:textId="77777777" w:rsidTr="005613E7">
        <w:tc>
          <w:tcPr>
            <w:tcW w:w="4140" w:type="dxa"/>
          </w:tcPr>
          <w:p w14:paraId="03CCF771" w14:textId="77777777" w:rsidR="00A92F42" w:rsidRPr="002D5555" w:rsidRDefault="00A92F42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C494B24" w14:textId="77777777" w:rsidR="00A92F42" w:rsidRPr="002D5555" w:rsidRDefault="00A92F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52E80966" w14:textId="77777777" w:rsidR="00A92F42" w:rsidRPr="002D5555" w:rsidRDefault="00A92F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92F42" w:rsidRPr="002D5555" w14:paraId="4CCD19F3" w14:textId="77777777" w:rsidTr="005613E7">
        <w:tc>
          <w:tcPr>
            <w:tcW w:w="4140" w:type="dxa"/>
          </w:tcPr>
          <w:p w14:paraId="038A5A99" w14:textId="77777777" w:rsidR="00A92F42" w:rsidRPr="002D5555" w:rsidRDefault="00A92F42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77672DC" w14:textId="77777777" w:rsidR="00A92F42" w:rsidRPr="002D5555" w:rsidRDefault="00A92F4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944CD9" w14:textId="05D926DD" w:rsidR="00A92F42" w:rsidRPr="002D5555" w:rsidRDefault="00A92F4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55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55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91378" w14:textId="77777777" w:rsidR="00A92F42" w:rsidRPr="002D5555" w:rsidRDefault="00A92F4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9E8AE7" w14:textId="707E7764" w:rsidR="00A92F42" w:rsidRPr="002D5555" w:rsidRDefault="00A92F4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55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92F42" w:rsidRPr="002D5555" w14:paraId="4E9087AD" w14:textId="77777777" w:rsidTr="005613E7">
        <w:tc>
          <w:tcPr>
            <w:tcW w:w="4140" w:type="dxa"/>
          </w:tcPr>
          <w:p w14:paraId="50F1E1B6" w14:textId="77777777" w:rsidR="00A92F42" w:rsidRPr="002D5555" w:rsidRDefault="00A92F42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360A4BC9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66889D" w14:textId="77777777" w:rsidR="00A92F42" w:rsidRPr="002D5555" w:rsidRDefault="00A92F42" w:rsidP="00A92F4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  <w:tc>
          <w:tcPr>
            <w:tcW w:w="270" w:type="dxa"/>
          </w:tcPr>
          <w:p w14:paraId="29952033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4F4F24" w14:textId="16663F6A" w:rsidR="00A92F42" w:rsidRPr="002D5555" w:rsidRDefault="00A92F4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5555">
              <w:rPr>
                <w:rFonts w:asciiTheme="majorBidi" w:hAnsiTheme="majorBidi" w:cstheme="majorBidi"/>
                <w:sz w:val="28"/>
                <w:szCs w:val="28"/>
              </w:rPr>
              <w:t>9,354</w:t>
            </w:r>
          </w:p>
        </w:tc>
      </w:tr>
      <w:tr w:rsidR="00A92F42" w:rsidRPr="002D5555" w14:paraId="5DD64B6B" w14:textId="77777777" w:rsidTr="005613E7">
        <w:tc>
          <w:tcPr>
            <w:tcW w:w="4140" w:type="dxa"/>
          </w:tcPr>
          <w:p w14:paraId="4D74F440" w14:textId="77777777" w:rsidR="00A92F42" w:rsidRPr="002D5555" w:rsidRDefault="00A92F42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51FE5184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8A72F5" w14:textId="77777777" w:rsidR="00A92F42" w:rsidRPr="002D5555" w:rsidRDefault="00A92F42" w:rsidP="00A92F4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CF408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293A3C" w14:textId="6B9B91B5" w:rsidR="00A92F42" w:rsidRPr="002D5555" w:rsidRDefault="00A92F42">
            <w:pPr>
              <w:pStyle w:val="BodyText2"/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2D5555">
              <w:rPr>
                <w:rFonts w:asciiTheme="majorBidi" w:hAnsiTheme="majorBidi" w:cstheme="majorBidi"/>
                <w:sz w:val="28"/>
                <w:szCs w:val="28"/>
              </w:rPr>
              <w:t>(2,238)</w:t>
            </w:r>
          </w:p>
        </w:tc>
      </w:tr>
      <w:tr w:rsidR="00A92F42" w:rsidRPr="002D5555" w14:paraId="7CE5A72C" w14:textId="77777777" w:rsidTr="005613E7">
        <w:tc>
          <w:tcPr>
            <w:tcW w:w="4140" w:type="dxa"/>
          </w:tcPr>
          <w:p w14:paraId="083B97D1" w14:textId="77777777" w:rsidR="00A92F42" w:rsidRPr="002D5555" w:rsidRDefault="00A92F42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2D5555">
              <w:rPr>
                <w:rFonts w:asciiTheme="majorBidi" w:hAnsiTheme="majorBidi" w:cstheme="majorBidi"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จากการเปลี่ยนแปลงมูลค่า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1B66BCC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36966" w14:textId="77777777" w:rsidR="00A92F42" w:rsidRPr="002D5555" w:rsidRDefault="00A92F42" w:rsidP="00A92F4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>(2,700)</w:t>
            </w:r>
          </w:p>
        </w:tc>
        <w:tc>
          <w:tcPr>
            <w:tcW w:w="270" w:type="dxa"/>
          </w:tcPr>
          <w:p w14:paraId="3E40B834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CC075C" w14:textId="77777777" w:rsidR="00A92F42" w:rsidRPr="002D5555" w:rsidRDefault="00A92F4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A92F42" w:rsidRPr="00202E90" w14:paraId="36857F36" w14:textId="77777777" w:rsidTr="005613E7">
        <w:tc>
          <w:tcPr>
            <w:tcW w:w="4140" w:type="dxa"/>
          </w:tcPr>
          <w:p w14:paraId="49DEA5D8" w14:textId="77777777" w:rsidR="00A92F42" w:rsidRPr="002D5555" w:rsidRDefault="00A92F42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6F2B999F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FC973" w14:textId="77777777" w:rsidR="00A92F42" w:rsidRPr="00A92F42" w:rsidRDefault="00A92F42" w:rsidP="00A92F4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F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4,671</w:t>
            </w:r>
          </w:p>
        </w:tc>
        <w:tc>
          <w:tcPr>
            <w:tcW w:w="270" w:type="dxa"/>
          </w:tcPr>
          <w:p w14:paraId="2DA193D2" w14:textId="77777777" w:rsidR="00A92F42" w:rsidRPr="002D5555" w:rsidRDefault="00A92F4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449196" w14:textId="77777777" w:rsidR="00A92F42" w:rsidRPr="002D5555" w:rsidRDefault="00A92F4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7,371</w:t>
            </w:r>
          </w:p>
        </w:tc>
      </w:tr>
    </w:tbl>
    <w:p w14:paraId="131FA8BF" w14:textId="409963B4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6488975" w14:textId="07CE4D8F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0822AB0" w14:textId="6CAC5D34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B8087BB" w14:textId="7CE3E3E0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DAA0B80" w14:textId="0F88028C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324B66" w14:textId="1F8355FB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C86546E" w14:textId="1861B610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7923CD4" w14:textId="403499FC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D0433E3" w14:textId="04E85277" w:rsidR="00897666" w:rsidRDefault="008976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FB05999" w14:textId="0B6A2F88" w:rsidR="007C2EC9" w:rsidRDefault="007C2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3AE2BEF" w14:textId="4BD813CA" w:rsidR="007C2EC9" w:rsidRDefault="007C2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6BC3A22" w14:textId="6E0EF62D" w:rsidR="007C2EC9" w:rsidRDefault="007C2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C5A70F3" w14:textId="5D9D493C" w:rsidR="00151816" w:rsidRPr="00151816" w:rsidRDefault="009E4C64" w:rsidP="00151816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4392D4DE" w:rsidR="00F53166" w:rsidRPr="00151816" w:rsidRDefault="009E4C64" w:rsidP="00E120C6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151816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Pr="00151816">
        <w:rPr>
          <w:rFonts w:asciiTheme="majorBidi" w:hAnsiTheme="majorBidi" w:cstheme="majorBidi"/>
          <w:spacing w:val="-6"/>
          <w:sz w:val="28"/>
        </w:rPr>
        <w:t>31</w:t>
      </w:r>
      <w:r w:rsidRPr="00151816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Pr="00151816">
        <w:rPr>
          <w:rFonts w:asciiTheme="majorBidi" w:hAnsiTheme="majorBidi" w:cstheme="majorBidi"/>
          <w:spacing w:val="-6"/>
          <w:sz w:val="28"/>
        </w:rPr>
        <w:t>2563</w:t>
      </w:r>
      <w:r w:rsidRPr="00151816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151816">
        <w:rPr>
          <w:rFonts w:asciiTheme="majorBidi" w:hAnsiTheme="majorBidi" w:cstheme="majorBidi"/>
          <w:spacing w:val="-6"/>
          <w:sz w:val="28"/>
        </w:rPr>
        <w:t xml:space="preserve">31 </w:t>
      </w:r>
      <w:r w:rsidRPr="00151816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151816">
        <w:rPr>
          <w:rFonts w:asciiTheme="majorBidi" w:hAnsiTheme="majorBidi" w:cstheme="majorBidi"/>
          <w:spacing w:val="-6"/>
          <w:sz w:val="28"/>
        </w:rPr>
        <w:t>2562</w:t>
      </w:r>
      <w:r w:rsidRPr="00151816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C6FF8" w:rsidRPr="002D5555" w14:paraId="0643FA6E" w14:textId="77777777" w:rsidTr="00E120C6">
        <w:tc>
          <w:tcPr>
            <w:tcW w:w="9000" w:type="dxa"/>
            <w:gridSpan w:val="8"/>
          </w:tcPr>
          <w:p w14:paraId="5C8570C4" w14:textId="529685D4" w:rsidR="009C6FF8" w:rsidRPr="002D5555" w:rsidRDefault="009C6FF8" w:rsidP="009C6FF8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53166" w:rsidRPr="002D5555" w14:paraId="56F6DE99" w14:textId="77777777" w:rsidTr="00063A36">
        <w:tc>
          <w:tcPr>
            <w:tcW w:w="4320" w:type="dxa"/>
          </w:tcPr>
          <w:p w14:paraId="6B1233DF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2D5555" w:rsidRDefault="009E4C64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1A30619E" w14:textId="77777777" w:rsidR="00F53166" w:rsidRPr="002D5555" w:rsidRDefault="00F5316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2D5555" w:rsidRDefault="009E4C64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D5555" w14:paraId="39214489" w14:textId="77777777" w:rsidTr="00063A36">
        <w:tc>
          <w:tcPr>
            <w:tcW w:w="4320" w:type="dxa"/>
          </w:tcPr>
          <w:p w14:paraId="6364809C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76" w:type="dxa"/>
          </w:tcPr>
          <w:p w14:paraId="7DCB64A3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20ABC1F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5E6500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D5555" w14:paraId="6064DFDB" w14:textId="77777777" w:rsidTr="00063A36">
        <w:tc>
          <w:tcPr>
            <w:tcW w:w="4320" w:type="dxa"/>
          </w:tcPr>
          <w:p w14:paraId="488BA21A" w14:textId="77777777" w:rsidR="00F53166" w:rsidRPr="002D5555" w:rsidRDefault="00F53166" w:rsidP="00641EAF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547B027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76" w:type="dxa"/>
          </w:tcPr>
          <w:p w14:paraId="63A44AA9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A8A5836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43B6CAA5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393411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210E6" w:rsidRPr="002D5555" w14:paraId="405E6661" w14:textId="77777777" w:rsidTr="00063A36">
        <w:tc>
          <w:tcPr>
            <w:tcW w:w="4320" w:type="dxa"/>
          </w:tcPr>
          <w:p w14:paraId="32139534" w14:textId="0104CF62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ลูกหนี้การค้า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8D48F4" w14:textId="0EDA2EA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1,528 </w:t>
            </w:r>
          </w:p>
        </w:tc>
        <w:tc>
          <w:tcPr>
            <w:tcW w:w="90" w:type="dxa"/>
          </w:tcPr>
          <w:p w14:paraId="314B1702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0BF0" w14:textId="183862A3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               </w:t>
            </w: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6" w:type="dxa"/>
          </w:tcPr>
          <w:p w14:paraId="19801FAE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0BB2" w14:textId="77777777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90" w:type="dxa"/>
          </w:tcPr>
          <w:p w14:paraId="3681B50A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0B91A" w14:textId="030DD645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210E6" w:rsidRPr="002D5555" w14:paraId="37FFADAF" w14:textId="77777777" w:rsidTr="00063A36">
        <w:tc>
          <w:tcPr>
            <w:tcW w:w="4320" w:type="dxa"/>
          </w:tcPr>
          <w:p w14:paraId="54F3EF33" w14:textId="66D38AA5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ลูกหนี้การค้า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33C0645" w:rsidR="002210E6" w:rsidRPr="0067656B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7656B">
              <w:rPr>
                <w:rFonts w:asciiTheme="majorBidi" w:hAnsiTheme="majorBidi" w:cstheme="majorBidi" w:hint="eastAsia"/>
                <w:szCs w:val="24"/>
              </w:rPr>
              <w:t xml:space="preserve"> 126,980 </w:t>
            </w:r>
          </w:p>
        </w:tc>
        <w:tc>
          <w:tcPr>
            <w:tcW w:w="90" w:type="dxa"/>
          </w:tcPr>
          <w:p w14:paraId="59654BC1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2AF3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154,942</w:t>
            </w:r>
          </w:p>
        </w:tc>
        <w:tc>
          <w:tcPr>
            <w:tcW w:w="176" w:type="dxa"/>
          </w:tcPr>
          <w:p w14:paraId="52B526D4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2E21EB" w14:textId="7F5E75BB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</w:t>
            </w: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32000A8" w14:textId="77777777" w:rsidR="002210E6" w:rsidRPr="002D5555" w:rsidRDefault="002210E6" w:rsidP="002210E6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7A6CC" w14:textId="29AFB648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            -</w:t>
            </w:r>
          </w:p>
        </w:tc>
      </w:tr>
      <w:tr w:rsidR="002210E6" w:rsidRPr="002D5555" w14:paraId="401DB500" w14:textId="77777777" w:rsidTr="00063A36">
        <w:tc>
          <w:tcPr>
            <w:tcW w:w="4320" w:type="dxa"/>
          </w:tcPr>
          <w:p w14:paraId="533A757D" w14:textId="260ECE0B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ลูกหนี้อื่น - 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ดูหมายเหตุข้อ</w:t>
            </w:r>
            <w:r>
              <w:rPr>
                <w:rFonts w:asciiTheme="majorBidi" w:hAnsiTheme="majorBidi" w:cstheme="majorBidi"/>
                <w:szCs w:val="24"/>
              </w:rPr>
              <w:t xml:space="preserve"> 6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42B47C1" w14:textId="10C963DB" w:rsidR="002210E6" w:rsidRPr="0067656B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7656B">
              <w:rPr>
                <w:rFonts w:asciiTheme="majorBidi" w:hAnsiTheme="majorBidi" w:cstheme="majorBidi" w:hint="eastAsia"/>
                <w:szCs w:val="24"/>
              </w:rPr>
              <w:t xml:space="preserve"> 2,907 </w:t>
            </w:r>
          </w:p>
        </w:tc>
        <w:tc>
          <w:tcPr>
            <w:tcW w:w="90" w:type="dxa"/>
          </w:tcPr>
          <w:p w14:paraId="701ACD31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18,465 </w:t>
            </w:r>
          </w:p>
        </w:tc>
        <w:tc>
          <w:tcPr>
            <w:tcW w:w="176" w:type="dxa"/>
          </w:tcPr>
          <w:p w14:paraId="1DAA3989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DA8A850" w14:textId="450531C9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</w:rPr>
              <w:t>19,</w:t>
            </w:r>
            <w:r w:rsidR="0067656B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8FC2B95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20,118 </w:t>
            </w:r>
          </w:p>
        </w:tc>
      </w:tr>
      <w:tr w:rsidR="002210E6" w:rsidRPr="002D5555" w14:paraId="30E54D4E" w14:textId="77777777" w:rsidTr="00063A36">
        <w:tc>
          <w:tcPr>
            <w:tcW w:w="4320" w:type="dxa"/>
          </w:tcPr>
          <w:p w14:paraId="119C9865" w14:textId="30882071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ลูกหนี้อื่น </w:t>
            </w: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1908736C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27,740 </w:t>
            </w:r>
          </w:p>
        </w:tc>
        <w:tc>
          <w:tcPr>
            <w:tcW w:w="90" w:type="dxa"/>
          </w:tcPr>
          <w:p w14:paraId="19244D31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14,339 </w:t>
            </w:r>
          </w:p>
        </w:tc>
        <w:tc>
          <w:tcPr>
            <w:tcW w:w="176" w:type="dxa"/>
          </w:tcPr>
          <w:p w14:paraId="644F1F94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E34955E" w14:textId="709A2E17" w:rsidR="002210E6" w:rsidRPr="002D5555" w:rsidRDefault="0067656B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39A7A2C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228 </w:t>
            </w:r>
          </w:p>
        </w:tc>
      </w:tr>
      <w:tr w:rsidR="002210E6" w:rsidRPr="002D5555" w14:paraId="798DED39" w14:textId="77777777" w:rsidTr="00063A36">
        <w:tc>
          <w:tcPr>
            <w:tcW w:w="4320" w:type="dxa"/>
          </w:tcPr>
          <w:p w14:paraId="7D0EABB1" w14:textId="1603FB4F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รายได้ค้างรับ - 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271F007" w14:textId="7440A5D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264 </w:t>
            </w:r>
          </w:p>
        </w:tc>
        <w:tc>
          <w:tcPr>
            <w:tcW w:w="90" w:type="dxa"/>
          </w:tcPr>
          <w:p w14:paraId="115D8599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7F53F4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143 </w:t>
            </w:r>
          </w:p>
        </w:tc>
        <w:tc>
          <w:tcPr>
            <w:tcW w:w="176" w:type="dxa"/>
          </w:tcPr>
          <w:p w14:paraId="0084921B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21AC064" w14:textId="3AAD0CE9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</w:t>
            </w:r>
            <w:r w:rsidR="0067656B">
              <w:rPr>
                <w:rFonts w:asciiTheme="majorBidi" w:hAnsiTheme="majorBidi" w:cstheme="majorBidi"/>
                <w:szCs w:val="24"/>
              </w:rPr>
              <w:t>6</w:t>
            </w:r>
            <w:r w:rsidR="00C4717E"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E10E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5238FC6" w14:textId="2D2BD4B6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23</w:t>
            </w:r>
            <w:r w:rsidR="006A341C">
              <w:rPr>
                <w:rFonts w:asciiTheme="majorBidi" w:hAnsiTheme="majorBidi" w:cstheme="majorBidi"/>
                <w:szCs w:val="24"/>
              </w:rPr>
              <w:t>3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2210E6" w:rsidRPr="002D5555" w14:paraId="619E0467" w14:textId="77777777" w:rsidTr="00063A36">
        <w:tc>
          <w:tcPr>
            <w:tcW w:w="4320" w:type="dxa"/>
          </w:tcPr>
          <w:p w14:paraId="14128765" w14:textId="57BF4C34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รายได้ค้างรับ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6F260383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27,648 </w:t>
            </w:r>
          </w:p>
        </w:tc>
        <w:tc>
          <w:tcPr>
            <w:tcW w:w="90" w:type="dxa"/>
          </w:tcPr>
          <w:p w14:paraId="35062C13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18,239 </w:t>
            </w:r>
          </w:p>
        </w:tc>
        <w:tc>
          <w:tcPr>
            <w:tcW w:w="176" w:type="dxa"/>
          </w:tcPr>
          <w:p w14:paraId="6538E8BC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DCB3458" w14:textId="5FB0E871" w:rsidR="002210E6" w:rsidRPr="002D5555" w:rsidRDefault="0067656B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3205488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96 </w:t>
            </w:r>
          </w:p>
        </w:tc>
      </w:tr>
      <w:tr w:rsidR="002210E6" w:rsidRPr="002D5555" w14:paraId="539D6409" w14:textId="77777777" w:rsidTr="00063A36">
        <w:tc>
          <w:tcPr>
            <w:tcW w:w="4320" w:type="dxa"/>
          </w:tcPr>
          <w:p w14:paraId="21331FF8" w14:textId="15EBA4E5" w:rsidR="002210E6" w:rsidRPr="002D5555" w:rsidRDefault="002210E6" w:rsidP="002210E6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ดอกเบี้ยค้างรับ - กิจการที่เกี่ยวข้องกัน </w:t>
            </w: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EA3F9A6" w14:textId="7FD6906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11,44</w:t>
            </w:r>
            <w:r w:rsidR="00C4717E">
              <w:rPr>
                <w:rFonts w:asciiTheme="majorBidi" w:hAnsiTheme="majorBidi" w:cstheme="majorBidi" w:hint="cs"/>
                <w:szCs w:val="24"/>
                <w:cs/>
              </w:rPr>
              <w:t>7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B069F14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10,386</w:t>
            </w:r>
          </w:p>
        </w:tc>
        <w:tc>
          <w:tcPr>
            <w:tcW w:w="176" w:type="dxa"/>
          </w:tcPr>
          <w:p w14:paraId="6531487E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B1432D1" w14:textId="2D420EE5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73</w:t>
            </w:r>
            <w:r w:rsidRPr="002D5555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="0067656B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F8DCBB" w14:textId="77777777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62,206</w:t>
            </w:r>
          </w:p>
        </w:tc>
      </w:tr>
      <w:tr w:rsidR="002210E6" w:rsidRPr="002D5555" w14:paraId="74341DC8" w14:textId="77777777" w:rsidTr="00063A36">
        <w:tc>
          <w:tcPr>
            <w:tcW w:w="4320" w:type="dxa"/>
          </w:tcPr>
          <w:p w14:paraId="7D808BA5" w14:textId="562119AC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5D8E316D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8,733 </w:t>
            </w:r>
          </w:p>
        </w:tc>
        <w:tc>
          <w:tcPr>
            <w:tcW w:w="90" w:type="dxa"/>
          </w:tcPr>
          <w:p w14:paraId="1361D890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6D6624F9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36,735</w:t>
            </w:r>
          </w:p>
        </w:tc>
        <w:tc>
          <w:tcPr>
            <w:tcW w:w="176" w:type="dxa"/>
          </w:tcPr>
          <w:p w14:paraId="63ECFDF2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AC6309" w14:textId="4B07A483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</w:t>
            </w: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2E9FEFD" w14:textId="77777777" w:rsidR="002210E6" w:rsidRPr="002D5555" w:rsidRDefault="002210E6" w:rsidP="002210E6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35574E8" w14:textId="623A2B06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            -</w:t>
            </w:r>
          </w:p>
        </w:tc>
      </w:tr>
      <w:tr w:rsidR="002210E6" w:rsidRPr="002D5555" w14:paraId="59731BA1" w14:textId="77777777" w:rsidTr="00063A36">
        <w:tc>
          <w:tcPr>
            <w:tcW w:w="4320" w:type="dxa"/>
          </w:tcPr>
          <w:p w14:paraId="1D720809" w14:textId="4EE2D072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330B0AC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37,273 </w:t>
            </w:r>
          </w:p>
        </w:tc>
        <w:tc>
          <w:tcPr>
            <w:tcW w:w="90" w:type="dxa"/>
          </w:tcPr>
          <w:p w14:paraId="15F5D167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177F90C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32,516</w:t>
            </w:r>
          </w:p>
        </w:tc>
        <w:tc>
          <w:tcPr>
            <w:tcW w:w="176" w:type="dxa"/>
          </w:tcPr>
          <w:p w14:paraId="6C98C48F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902FBEF" w14:textId="3C34EF28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2210E6" w:rsidRPr="002D5555" w:rsidRDefault="002210E6" w:rsidP="002210E6">
            <w:pPr>
              <w:tabs>
                <w:tab w:val="decimal" w:pos="100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B9B96E9" w14:textId="34D0770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2D5555">
              <w:rPr>
                <w:rFonts w:asciiTheme="majorBidi" w:hAnsiTheme="majorBidi" w:cstheme="majorBidi"/>
                <w:szCs w:val="24"/>
              </w:rPr>
              <w:t>976</w:t>
            </w:r>
          </w:p>
        </w:tc>
      </w:tr>
      <w:tr w:rsidR="002210E6" w:rsidRPr="002D5555" w14:paraId="37AC36D4" w14:textId="77777777" w:rsidTr="00063A36">
        <w:tc>
          <w:tcPr>
            <w:tcW w:w="4320" w:type="dxa"/>
          </w:tcPr>
          <w:p w14:paraId="383B47AF" w14:textId="6E639401" w:rsidR="002210E6" w:rsidRPr="002D5555" w:rsidRDefault="002210E6" w:rsidP="002210E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F99A6E3" w14:textId="68E48E2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4,46</w:t>
            </w:r>
            <w:r w:rsidR="0067656B">
              <w:rPr>
                <w:rFonts w:asciiTheme="majorBidi" w:hAnsiTheme="majorBidi" w:cstheme="majorBidi"/>
                <w:szCs w:val="24"/>
              </w:rPr>
              <w:t>2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114D114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6014D" w14:textId="1FC22283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16,526</w:t>
            </w:r>
          </w:p>
        </w:tc>
        <w:tc>
          <w:tcPr>
            <w:tcW w:w="176" w:type="dxa"/>
          </w:tcPr>
          <w:p w14:paraId="1EA110C5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9B958E6" w14:textId="66DB43D7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539D1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3CAD576" w14:textId="4E35B53C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9,764</w:t>
            </w:r>
          </w:p>
        </w:tc>
      </w:tr>
      <w:tr w:rsidR="002210E6" w:rsidRPr="002D5555" w14:paraId="665B7958" w14:textId="77777777" w:rsidTr="00063A36">
        <w:tc>
          <w:tcPr>
            <w:tcW w:w="4320" w:type="dxa"/>
          </w:tcPr>
          <w:p w14:paraId="2C7F4077" w14:textId="7D31EE75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53EC71ED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8,999 </w:t>
            </w:r>
          </w:p>
        </w:tc>
        <w:tc>
          <w:tcPr>
            <w:tcW w:w="90" w:type="dxa"/>
          </w:tcPr>
          <w:p w14:paraId="06AB143E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013A5FDB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8,760</w:t>
            </w:r>
          </w:p>
        </w:tc>
        <w:tc>
          <w:tcPr>
            <w:tcW w:w="176" w:type="dxa"/>
          </w:tcPr>
          <w:p w14:paraId="43491B7B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0D544FF" w14:textId="69C85CA4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3,58</w:t>
            </w:r>
            <w:r w:rsidR="006A341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2A75313" w14:textId="20CE4362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3,271</w:t>
            </w:r>
          </w:p>
        </w:tc>
      </w:tr>
      <w:tr w:rsidR="002210E6" w:rsidRPr="002D5555" w14:paraId="7DECD93C" w14:textId="77777777" w:rsidTr="00063A36">
        <w:tc>
          <w:tcPr>
            <w:tcW w:w="4320" w:type="dxa"/>
            <w:vAlign w:val="bottom"/>
          </w:tcPr>
          <w:p w14:paraId="3F5B1428" w14:textId="7F9607B2" w:rsidR="002210E6" w:rsidRPr="002D5555" w:rsidRDefault="002210E6" w:rsidP="002210E6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3421177C" w14:textId="30DB808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2,155 </w:t>
            </w:r>
          </w:p>
        </w:tc>
        <w:tc>
          <w:tcPr>
            <w:tcW w:w="90" w:type="dxa"/>
          </w:tcPr>
          <w:p w14:paraId="42D3B307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2750276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176" w:type="dxa"/>
          </w:tcPr>
          <w:p w14:paraId="4A6AD2C8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F23A942" w14:textId="20B1E00C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55F3C14" w14:textId="3456C649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210E6" w:rsidRPr="002D5555" w14:paraId="103BE776" w14:textId="77777777" w:rsidTr="00063A36">
        <w:tc>
          <w:tcPr>
            <w:tcW w:w="4320" w:type="dxa"/>
            <w:vAlign w:val="bottom"/>
          </w:tcPr>
          <w:p w14:paraId="4565EC73" w14:textId="39B227FB" w:rsidR="002210E6" w:rsidRPr="002D5555" w:rsidRDefault="002210E6" w:rsidP="002210E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5AD8791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1</w:t>
            </w:r>
            <w:r w:rsidR="0067656B">
              <w:rPr>
                <w:rFonts w:asciiTheme="majorBidi" w:hAnsiTheme="majorBidi" w:cstheme="majorBidi"/>
                <w:szCs w:val="24"/>
              </w:rPr>
              <w:t>2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>,</w:t>
            </w:r>
            <w:r w:rsidR="0067656B">
              <w:rPr>
                <w:rFonts w:asciiTheme="majorBidi" w:hAnsiTheme="majorBidi" w:cstheme="majorBidi"/>
                <w:szCs w:val="24"/>
              </w:rPr>
              <w:t>812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EF78BE9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28E2A6E4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8,426</w:t>
            </w:r>
          </w:p>
        </w:tc>
        <w:tc>
          <w:tcPr>
            <w:tcW w:w="176" w:type="dxa"/>
          </w:tcPr>
          <w:p w14:paraId="18EA9311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0B36E55" w14:textId="3D63C6A8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1,833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7D4409C" w14:textId="33781FE9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1,759 </w:t>
            </w:r>
          </w:p>
        </w:tc>
      </w:tr>
      <w:tr w:rsidR="002210E6" w:rsidRPr="002D5555" w14:paraId="5AA8A8BA" w14:textId="77777777" w:rsidTr="00A725BD">
        <w:tc>
          <w:tcPr>
            <w:tcW w:w="4320" w:type="dxa"/>
            <w:vAlign w:val="bottom"/>
          </w:tcPr>
          <w:p w14:paraId="650E9271" w14:textId="15DCF2EE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เงินมัดจำโครงการ </w:t>
            </w:r>
          </w:p>
        </w:tc>
        <w:tc>
          <w:tcPr>
            <w:tcW w:w="1170" w:type="dxa"/>
            <w:shd w:val="clear" w:color="auto" w:fill="auto"/>
          </w:tcPr>
          <w:p w14:paraId="078B1F7D" w14:textId="3855D3D3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96,800 </w:t>
            </w:r>
          </w:p>
        </w:tc>
        <w:tc>
          <w:tcPr>
            <w:tcW w:w="90" w:type="dxa"/>
          </w:tcPr>
          <w:p w14:paraId="132321E1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4925AE" w14:textId="48D970D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77,</w:t>
            </w:r>
            <w:r w:rsidR="006A341C">
              <w:rPr>
                <w:rFonts w:asciiTheme="majorBidi" w:hAnsiTheme="majorBidi" w:cstheme="majorBidi"/>
                <w:szCs w:val="24"/>
              </w:rPr>
              <w:t>747</w:t>
            </w:r>
          </w:p>
        </w:tc>
        <w:tc>
          <w:tcPr>
            <w:tcW w:w="176" w:type="dxa"/>
          </w:tcPr>
          <w:p w14:paraId="367FEE38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1339BE8" w14:textId="59DB223C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1A4E6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2B6668A" w14:textId="679E186A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210E6" w:rsidRPr="002D5555" w14:paraId="30274B16" w14:textId="77777777" w:rsidTr="00A725BD">
        <w:tc>
          <w:tcPr>
            <w:tcW w:w="4320" w:type="dxa"/>
            <w:vAlign w:val="bottom"/>
          </w:tcPr>
          <w:p w14:paraId="6B473369" w14:textId="586052CD" w:rsidR="002210E6" w:rsidRPr="002D5555" w:rsidRDefault="002210E6" w:rsidP="002210E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3A148143" w:rsidR="002210E6" w:rsidRPr="00FC4AF6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C4AF6">
              <w:rPr>
                <w:rFonts w:asciiTheme="majorBidi" w:hAnsiTheme="majorBidi" w:cstheme="majorBidi" w:hint="eastAsia"/>
                <w:szCs w:val="24"/>
              </w:rPr>
              <w:t xml:space="preserve"> 13,88</w:t>
            </w:r>
            <w:r w:rsidR="00FC4AF6" w:rsidRPr="00FC4AF6">
              <w:rPr>
                <w:rFonts w:asciiTheme="majorBidi" w:hAnsiTheme="majorBidi" w:cstheme="majorBidi"/>
                <w:szCs w:val="24"/>
              </w:rPr>
              <w:t>0</w:t>
            </w:r>
            <w:r w:rsidRPr="00FC4AF6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4536F65" w14:textId="77777777" w:rsidR="002210E6" w:rsidRPr="00FC4AF6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00EAD98A" w:rsidR="002210E6" w:rsidRPr="00FC4AF6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C4AF6">
              <w:rPr>
                <w:rFonts w:asciiTheme="majorBidi" w:hAnsiTheme="majorBidi" w:cstheme="majorBidi"/>
                <w:szCs w:val="24"/>
              </w:rPr>
              <w:t>1</w:t>
            </w:r>
            <w:r w:rsidR="006A341C" w:rsidRPr="00FC4AF6">
              <w:rPr>
                <w:rFonts w:asciiTheme="majorBidi" w:hAnsiTheme="majorBidi" w:cstheme="majorBidi"/>
                <w:szCs w:val="24"/>
              </w:rPr>
              <w:t>0</w:t>
            </w:r>
            <w:r w:rsidRPr="00FC4AF6">
              <w:rPr>
                <w:rFonts w:asciiTheme="majorBidi" w:hAnsiTheme="majorBidi" w:cstheme="majorBidi"/>
                <w:szCs w:val="24"/>
              </w:rPr>
              <w:t>,</w:t>
            </w:r>
            <w:r w:rsidR="006A341C" w:rsidRPr="00FC4AF6">
              <w:rPr>
                <w:rFonts w:asciiTheme="majorBidi" w:hAnsiTheme="majorBidi" w:cstheme="majorBidi"/>
                <w:szCs w:val="24"/>
              </w:rPr>
              <w:t>530</w:t>
            </w:r>
          </w:p>
        </w:tc>
        <w:tc>
          <w:tcPr>
            <w:tcW w:w="176" w:type="dxa"/>
          </w:tcPr>
          <w:p w14:paraId="71AB3246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0F86F559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1,13</w:t>
            </w:r>
            <w:r w:rsidR="0067656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2210E6" w:rsidRPr="002D5555" w:rsidRDefault="002210E6" w:rsidP="002210E6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05997" w14:textId="6337A85E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1,687</w:t>
            </w:r>
          </w:p>
        </w:tc>
      </w:tr>
      <w:tr w:rsidR="002210E6" w:rsidRPr="002D5555" w14:paraId="2F7D9B3E" w14:textId="77777777" w:rsidTr="00A725BD">
        <w:tc>
          <w:tcPr>
            <w:tcW w:w="4320" w:type="dxa"/>
            <w:vAlign w:val="bottom"/>
          </w:tcPr>
          <w:p w14:paraId="1F83FCC9" w14:textId="2BE00D5E" w:rsidR="002210E6" w:rsidRPr="002D5555" w:rsidRDefault="002210E6" w:rsidP="002210E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43292C13" w:rsidR="002210E6" w:rsidRPr="002D5555" w:rsidRDefault="002210E6" w:rsidP="00DB689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38</w:t>
            </w:r>
            <w:r w:rsidR="0067656B">
              <w:rPr>
                <w:rFonts w:asciiTheme="majorBidi" w:hAnsiTheme="majorBidi" w:cstheme="majorBidi"/>
                <w:szCs w:val="24"/>
              </w:rPr>
              <w:t>3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>,</w:t>
            </w:r>
            <w:r w:rsidR="0067656B">
              <w:rPr>
                <w:rFonts w:asciiTheme="majorBidi" w:hAnsiTheme="majorBidi" w:cstheme="majorBidi"/>
                <w:szCs w:val="24"/>
              </w:rPr>
              <w:t>628</w:t>
            </w: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D515F16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50ECE3E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407,963</w:t>
            </w:r>
          </w:p>
        </w:tc>
        <w:tc>
          <w:tcPr>
            <w:tcW w:w="176" w:type="dxa"/>
          </w:tcPr>
          <w:p w14:paraId="266A105A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214564" w14:textId="72D975D2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04</w:t>
            </w:r>
            <w:r w:rsidRPr="002D5555">
              <w:rPr>
                <w:rFonts w:asciiTheme="majorBidi" w:hAnsiTheme="majorBidi" w:cstheme="majorBidi"/>
                <w:szCs w:val="24"/>
              </w:rPr>
              <w:t>,1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  <w:r w:rsidR="0067656B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84ECD" w14:textId="74596052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100,33</w:t>
            </w:r>
            <w:r w:rsidR="000708E3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2210E6" w:rsidRPr="002D5555" w14:paraId="123C8B75" w14:textId="77777777" w:rsidTr="00063A36">
        <w:tc>
          <w:tcPr>
            <w:tcW w:w="4320" w:type="dxa"/>
            <w:vAlign w:val="center"/>
          </w:tcPr>
          <w:p w14:paraId="23857ED6" w14:textId="406BCD2B" w:rsidR="002210E6" w:rsidRPr="002D5555" w:rsidRDefault="002210E6" w:rsidP="002210E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>: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71819804" w14:textId="46D6E2F2" w:rsidR="002210E6" w:rsidRPr="002D5555" w:rsidRDefault="002210E6" w:rsidP="002210E6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 xml:space="preserve"> (34,521)</w:t>
            </w:r>
          </w:p>
        </w:tc>
        <w:tc>
          <w:tcPr>
            <w:tcW w:w="90" w:type="dxa"/>
          </w:tcPr>
          <w:p w14:paraId="5B5EAB93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DD8C04" w14:textId="6E9C955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(12,12</w:t>
            </w:r>
            <w:r w:rsidR="006A341C">
              <w:rPr>
                <w:rFonts w:asciiTheme="majorBidi" w:hAnsiTheme="majorBidi" w:cstheme="majorBidi"/>
                <w:szCs w:val="24"/>
              </w:rPr>
              <w:t>6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6" w:type="dxa"/>
          </w:tcPr>
          <w:p w14:paraId="73A2C048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B30895" w14:textId="7AFF7907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="0067656B">
              <w:rPr>
                <w:rFonts w:asciiTheme="majorBidi" w:hAnsiTheme="majorBidi" w:cstheme="majorBidi"/>
                <w:szCs w:val="24"/>
              </w:rPr>
              <w:t>36</w:t>
            </w:r>
            <w:r w:rsidRPr="002D5555">
              <w:rPr>
                <w:rFonts w:asciiTheme="majorBidi" w:hAnsiTheme="majorBidi" w:cstheme="majorBidi"/>
                <w:szCs w:val="24"/>
              </w:rPr>
              <w:t>,</w:t>
            </w:r>
            <w:r w:rsidR="0067656B">
              <w:rPr>
                <w:rFonts w:asciiTheme="majorBidi" w:hAnsiTheme="majorBidi" w:cstheme="majorBidi"/>
                <w:szCs w:val="24"/>
              </w:rPr>
              <w:t>829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2210E6" w:rsidRPr="002D5555" w:rsidRDefault="002210E6" w:rsidP="002210E6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DB9150B" w14:textId="3D49CF9C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(22,130)</w:t>
            </w:r>
          </w:p>
        </w:tc>
      </w:tr>
      <w:tr w:rsidR="002210E6" w:rsidRPr="002D5555" w14:paraId="48F8F732" w14:textId="77777777" w:rsidTr="00063A36">
        <w:tc>
          <w:tcPr>
            <w:tcW w:w="4320" w:type="dxa"/>
            <w:vAlign w:val="bottom"/>
          </w:tcPr>
          <w:p w14:paraId="2F07F7E0" w14:textId="7824F794" w:rsidR="002210E6" w:rsidRPr="002D5555" w:rsidRDefault="002210E6" w:rsidP="002210E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24222F" w14:textId="77777777" w:rsidR="002210E6" w:rsidRPr="002D5555" w:rsidRDefault="002210E6" w:rsidP="002210E6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8C87D92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59E564" w14:textId="5590EBF9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6" w:type="dxa"/>
          </w:tcPr>
          <w:p w14:paraId="322AC4DE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D9FA98A" w14:textId="33B9A073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BD8923D" w14:textId="734D3251" w:rsidR="002210E6" w:rsidRPr="002D5555" w:rsidRDefault="002210E6" w:rsidP="002210E6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2210E6" w:rsidRPr="002D5555" w14:paraId="0A5245D8" w14:textId="77777777" w:rsidTr="00063A36">
        <w:tc>
          <w:tcPr>
            <w:tcW w:w="4320" w:type="dxa"/>
            <w:vAlign w:val="bottom"/>
          </w:tcPr>
          <w:p w14:paraId="79CED54A" w14:textId="2BDB6FE0" w:rsidR="002210E6" w:rsidRPr="002D5555" w:rsidRDefault="002210E6" w:rsidP="002210E6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EA70FC" w14:textId="3CCD3009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szCs w:val="24"/>
              </w:rPr>
              <w:t>(9,478)</w:t>
            </w:r>
          </w:p>
        </w:tc>
        <w:tc>
          <w:tcPr>
            <w:tcW w:w="90" w:type="dxa"/>
          </w:tcPr>
          <w:p w14:paraId="7321CEEA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16693" w14:textId="45B97350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(42,29</w:t>
            </w:r>
            <w:r w:rsidR="006A341C">
              <w:rPr>
                <w:rFonts w:asciiTheme="majorBidi" w:hAnsiTheme="majorBidi" w:cstheme="majorBidi"/>
                <w:szCs w:val="24"/>
              </w:rPr>
              <w:t>2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6" w:type="dxa"/>
          </w:tcPr>
          <w:p w14:paraId="6A563D35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24B639B" w14:textId="5E9A561B" w:rsidR="002210E6" w:rsidRPr="002D5555" w:rsidRDefault="002210E6" w:rsidP="002210E6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(2,380)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0611E" w14:textId="19980BCA" w:rsidR="002210E6" w:rsidRPr="002D5555" w:rsidRDefault="002210E6" w:rsidP="002210E6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(2,39</w:t>
            </w:r>
            <w:r w:rsidR="006A341C">
              <w:rPr>
                <w:rFonts w:asciiTheme="majorBidi" w:hAnsiTheme="majorBidi" w:cstheme="majorBidi"/>
                <w:szCs w:val="24"/>
              </w:rPr>
              <w:t>3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210E6" w:rsidRPr="002D5555" w14:paraId="4A0A54D1" w14:textId="77777777" w:rsidTr="00063A36">
        <w:tc>
          <w:tcPr>
            <w:tcW w:w="4320" w:type="dxa"/>
          </w:tcPr>
          <w:p w14:paraId="0F006976" w14:textId="3739508C" w:rsidR="002210E6" w:rsidRPr="002D5555" w:rsidRDefault="002210E6" w:rsidP="002210E6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86EE2" w14:textId="0566C011" w:rsidR="002210E6" w:rsidRPr="002D5555" w:rsidRDefault="002210E6" w:rsidP="002210E6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4DD4">
              <w:rPr>
                <w:rFonts w:asciiTheme="majorBidi" w:hAnsiTheme="majorBidi" w:cstheme="majorBidi" w:hint="eastAsia"/>
                <w:b/>
                <w:bCs/>
                <w:szCs w:val="24"/>
              </w:rPr>
              <w:t>33</w:t>
            </w:r>
            <w:r w:rsidR="0067656B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  <w:r w:rsidRPr="00324DD4">
              <w:rPr>
                <w:rFonts w:asciiTheme="majorBidi" w:hAnsiTheme="majorBidi" w:cstheme="majorBidi" w:hint="eastAsia"/>
                <w:b/>
                <w:bCs/>
                <w:szCs w:val="24"/>
              </w:rPr>
              <w:t>,</w:t>
            </w:r>
            <w:r w:rsidR="0067656B">
              <w:rPr>
                <w:rFonts w:asciiTheme="majorBidi" w:hAnsiTheme="majorBidi" w:cstheme="majorBidi"/>
                <w:b/>
                <w:bCs/>
                <w:szCs w:val="24"/>
              </w:rPr>
              <w:t>629</w:t>
            </w:r>
          </w:p>
        </w:tc>
        <w:tc>
          <w:tcPr>
            <w:tcW w:w="90" w:type="dxa"/>
          </w:tcPr>
          <w:p w14:paraId="5F1B6497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5EC5" w14:textId="691FD6BB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353,545</w:t>
            </w:r>
          </w:p>
        </w:tc>
        <w:tc>
          <w:tcPr>
            <w:tcW w:w="176" w:type="dxa"/>
          </w:tcPr>
          <w:p w14:paraId="5DA8F2E2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B064" w14:textId="77E935A4" w:rsidR="002210E6" w:rsidRPr="002D5555" w:rsidRDefault="0067656B" w:rsidP="002210E6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64</w:t>
            </w:r>
            <w:r w:rsidR="002210E6" w:rsidRPr="002D5555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101728" w14:textId="77777777" w:rsidR="002210E6" w:rsidRPr="002D5555" w:rsidRDefault="002210E6" w:rsidP="002210E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19318B" w14:textId="468FDDAF" w:rsidR="002210E6" w:rsidRPr="002D5555" w:rsidRDefault="002210E6" w:rsidP="002210E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75,815</w:t>
            </w:r>
          </w:p>
        </w:tc>
      </w:tr>
    </w:tbl>
    <w:p w14:paraId="0CA43E4E" w14:textId="5BE5A3FB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D0C09C" w14:textId="4A79CDC7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DD83278" w14:textId="2A150401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3476F1C" w14:textId="667E495B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5D10D24" w14:textId="0FF1E9D5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EA45C5B" w14:textId="77777777" w:rsidR="002C0580" w:rsidRDefault="002C0580" w:rsidP="002C0580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CAD6C1C" w14:textId="33101FE4" w:rsidR="00F53166" w:rsidRPr="00E120C6" w:rsidRDefault="009E4C64" w:rsidP="002C0580">
      <w:pPr>
        <w:pStyle w:val="ListParagraph"/>
        <w:numPr>
          <w:ilvl w:val="1"/>
          <w:numId w:val="21"/>
        </w:numPr>
        <w:spacing w:before="240" w:after="120" w:line="400" w:lineRule="exact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120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การวิเคราะห์อายุของลูกหนี้การค้า ณ วันที่ </w:t>
      </w:r>
      <w:r w:rsidRPr="00E120C6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E120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E120C6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E120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E120C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E120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E120C6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E120C6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2541A7" w:rsidRPr="00202E90" w14:paraId="6ECB3850" w14:textId="77777777" w:rsidTr="00094C0C">
        <w:trPr>
          <w:trHeight w:val="20"/>
        </w:trPr>
        <w:tc>
          <w:tcPr>
            <w:tcW w:w="4320" w:type="dxa"/>
          </w:tcPr>
          <w:p w14:paraId="7A2A6543" w14:textId="77777777" w:rsidR="002541A7" w:rsidRPr="00202E9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202E9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202E9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3585540" w14:textId="4D250179" w:rsidR="002541A7" w:rsidRPr="00202E9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202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53166" w:rsidRPr="00202E90" w14:paraId="67B9F530" w14:textId="77777777" w:rsidTr="00094C0C">
        <w:trPr>
          <w:trHeight w:val="20"/>
        </w:trPr>
        <w:tc>
          <w:tcPr>
            <w:tcW w:w="4320" w:type="dxa"/>
          </w:tcPr>
          <w:p w14:paraId="76545399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02E90" w14:paraId="5A880E83" w14:textId="77777777" w:rsidTr="00063A36">
        <w:trPr>
          <w:trHeight w:val="20"/>
        </w:trPr>
        <w:tc>
          <w:tcPr>
            <w:tcW w:w="4320" w:type="dxa"/>
          </w:tcPr>
          <w:p w14:paraId="06FBE73B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9F17DC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02E90" w14:paraId="3D4D6727" w14:textId="77777777" w:rsidTr="00063A36">
        <w:trPr>
          <w:trHeight w:val="20"/>
        </w:trPr>
        <w:tc>
          <w:tcPr>
            <w:tcW w:w="4320" w:type="dxa"/>
          </w:tcPr>
          <w:p w14:paraId="370DDD72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6D32839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80" w:type="dxa"/>
          </w:tcPr>
          <w:p w14:paraId="7789EB60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19C9F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4D0ECF97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B32CB9" w:rsidRPr="00202E90" w14:paraId="075C3280" w14:textId="77777777" w:rsidTr="00063A36">
        <w:trPr>
          <w:trHeight w:val="20"/>
        </w:trPr>
        <w:tc>
          <w:tcPr>
            <w:tcW w:w="4320" w:type="dxa"/>
          </w:tcPr>
          <w:p w14:paraId="7EE37BB5" w14:textId="77777777" w:rsidR="00B32CB9" w:rsidRPr="00202E90" w:rsidRDefault="00B32CB9" w:rsidP="002C0580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0DF1EA46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86,76</w:t>
            </w:r>
            <w:r w:rsidR="0067656B">
              <w:rPr>
                <w:rFonts w:asciiTheme="majorBidi" w:hAnsiTheme="majorBidi" w:cstheme="majorBidi"/>
                <w:szCs w:val="24"/>
              </w:rPr>
              <w:t>8</w:t>
            </w: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7F6B4BC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119,071</w:t>
            </w:r>
          </w:p>
        </w:tc>
        <w:tc>
          <w:tcPr>
            <w:tcW w:w="180" w:type="dxa"/>
          </w:tcPr>
          <w:p w14:paraId="6A35F5B5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2CB9" w:rsidRPr="00202E90" w14:paraId="5B7413E9" w14:textId="77777777" w:rsidTr="00063A36">
        <w:trPr>
          <w:trHeight w:val="20"/>
        </w:trPr>
        <w:tc>
          <w:tcPr>
            <w:tcW w:w="4320" w:type="dxa"/>
          </w:tcPr>
          <w:p w14:paraId="70C70548" w14:textId="77777777" w:rsidR="00B32CB9" w:rsidRPr="00202E90" w:rsidRDefault="00B32CB9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052A718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378261BF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B3335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568BE5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32CB9" w:rsidRPr="00202E90" w14:paraId="1361C087" w14:textId="77777777" w:rsidTr="00063A36">
        <w:trPr>
          <w:trHeight w:val="20"/>
        </w:trPr>
        <w:tc>
          <w:tcPr>
            <w:tcW w:w="4320" w:type="dxa"/>
          </w:tcPr>
          <w:p w14:paraId="443E1552" w14:textId="77777777" w:rsidR="00B32CB9" w:rsidRPr="00202E90" w:rsidRDefault="00B32CB9" w:rsidP="002C05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ไม่เกิน </w:t>
            </w:r>
            <w:r w:rsidRPr="00202E90">
              <w:rPr>
                <w:rFonts w:asciiTheme="majorBidi" w:hAnsiTheme="majorBidi" w:cstheme="majorBidi"/>
                <w:szCs w:val="24"/>
              </w:rPr>
              <w:t>3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7CF99C12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33,304 </w:t>
            </w:r>
          </w:p>
        </w:tc>
        <w:tc>
          <w:tcPr>
            <w:tcW w:w="90" w:type="dxa"/>
          </w:tcPr>
          <w:p w14:paraId="646FF8F6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17,993</w:t>
            </w:r>
          </w:p>
        </w:tc>
        <w:tc>
          <w:tcPr>
            <w:tcW w:w="180" w:type="dxa"/>
          </w:tcPr>
          <w:p w14:paraId="2F46D11F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D028A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6BB2C3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2CB9" w:rsidRPr="00202E90" w14:paraId="04F9CCE1" w14:textId="77777777" w:rsidTr="00063A36">
        <w:trPr>
          <w:trHeight w:val="20"/>
        </w:trPr>
        <w:tc>
          <w:tcPr>
            <w:tcW w:w="4320" w:type="dxa"/>
          </w:tcPr>
          <w:p w14:paraId="4E8A4057" w14:textId="77777777" w:rsidR="00B32CB9" w:rsidRPr="00202E90" w:rsidRDefault="00B32CB9" w:rsidP="002C05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  <w:t xml:space="preserve">3 - 6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0EE5498A" w:rsidR="00B32CB9" w:rsidRPr="00B32CB9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6,869 </w:t>
            </w:r>
          </w:p>
        </w:tc>
        <w:tc>
          <w:tcPr>
            <w:tcW w:w="90" w:type="dxa"/>
          </w:tcPr>
          <w:p w14:paraId="33A812B9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13,648</w:t>
            </w:r>
          </w:p>
        </w:tc>
        <w:tc>
          <w:tcPr>
            <w:tcW w:w="180" w:type="dxa"/>
          </w:tcPr>
          <w:p w14:paraId="56138402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E767A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8987E4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2CB9" w:rsidRPr="00202E90" w14:paraId="108E8D22" w14:textId="77777777" w:rsidTr="00063A36">
        <w:trPr>
          <w:trHeight w:val="243"/>
        </w:trPr>
        <w:tc>
          <w:tcPr>
            <w:tcW w:w="4320" w:type="dxa"/>
          </w:tcPr>
          <w:p w14:paraId="7C395087" w14:textId="77777777" w:rsidR="00B32CB9" w:rsidRPr="00202E90" w:rsidRDefault="00B32CB9" w:rsidP="002C05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6 - 12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0D42F54C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1324CF8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3,463</w:t>
            </w:r>
          </w:p>
        </w:tc>
        <w:tc>
          <w:tcPr>
            <w:tcW w:w="180" w:type="dxa"/>
          </w:tcPr>
          <w:p w14:paraId="617571CF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E9068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40F64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2CB9" w:rsidRPr="00202E90" w14:paraId="08482F96" w14:textId="77777777" w:rsidTr="00063A36">
        <w:trPr>
          <w:trHeight w:val="20"/>
        </w:trPr>
        <w:tc>
          <w:tcPr>
            <w:tcW w:w="4320" w:type="dxa"/>
          </w:tcPr>
          <w:p w14:paraId="7F1BCCF4" w14:textId="77777777" w:rsidR="00B32CB9" w:rsidRPr="00202E90" w:rsidRDefault="00B32CB9" w:rsidP="002C05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 12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74D8B" w14:textId="5CC926FF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B32CB9">
              <w:rPr>
                <w:rFonts w:asciiTheme="majorBidi" w:hAnsiTheme="majorBidi" w:cstheme="majorBidi" w:hint="eastAsia"/>
                <w:szCs w:val="24"/>
              </w:rPr>
              <w:t xml:space="preserve"> 1,567 </w:t>
            </w:r>
          </w:p>
        </w:tc>
        <w:tc>
          <w:tcPr>
            <w:tcW w:w="90" w:type="dxa"/>
          </w:tcPr>
          <w:p w14:paraId="6BCB62FD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400EA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767</w:t>
            </w:r>
          </w:p>
        </w:tc>
        <w:tc>
          <w:tcPr>
            <w:tcW w:w="180" w:type="dxa"/>
          </w:tcPr>
          <w:p w14:paraId="7F78DFC3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8553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4C62C" w14:textId="77777777" w:rsidR="00B32CB9" w:rsidRPr="00202E90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1C316B" w14:textId="77777777" w:rsidR="00B32CB9" w:rsidRPr="00202E90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2CB9" w:rsidRPr="00202E90" w14:paraId="5AEFB673" w14:textId="77777777" w:rsidTr="00063A36">
        <w:trPr>
          <w:trHeight w:val="20"/>
        </w:trPr>
        <w:tc>
          <w:tcPr>
            <w:tcW w:w="4320" w:type="dxa"/>
          </w:tcPr>
          <w:p w14:paraId="212A2598" w14:textId="77777777" w:rsidR="00B32CB9" w:rsidRPr="009043EB" w:rsidRDefault="00B32CB9" w:rsidP="002C05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43EB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05550CA2" w:rsidR="00B32CB9" w:rsidRPr="0067656B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7656B">
              <w:rPr>
                <w:rFonts w:asciiTheme="majorBidi" w:hAnsiTheme="majorBidi" w:cstheme="majorBidi" w:hint="eastAsia"/>
                <w:b/>
                <w:bCs/>
                <w:szCs w:val="24"/>
                <w:cs/>
              </w:rPr>
              <w:t>128</w:t>
            </w:r>
            <w:r w:rsidRPr="0067656B">
              <w:rPr>
                <w:rFonts w:asciiTheme="majorBidi" w:hAnsiTheme="majorBidi" w:cstheme="majorBidi" w:hint="eastAsia"/>
                <w:b/>
                <w:bCs/>
                <w:szCs w:val="24"/>
              </w:rPr>
              <w:t>,</w:t>
            </w:r>
            <w:r w:rsidRPr="0067656B">
              <w:rPr>
                <w:rFonts w:asciiTheme="majorBidi" w:hAnsiTheme="majorBidi" w:cstheme="majorBidi" w:hint="eastAsia"/>
                <w:b/>
                <w:bCs/>
                <w:szCs w:val="24"/>
                <w:cs/>
              </w:rPr>
              <w:t>50</w:t>
            </w:r>
            <w:r w:rsidR="0067656B" w:rsidRPr="0067656B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3EB5B443" w14:textId="77777777" w:rsidR="00B32CB9" w:rsidRPr="0067656B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77777777" w:rsidR="00B32CB9" w:rsidRPr="0067656B" w:rsidRDefault="00B32CB9" w:rsidP="002C05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7656B">
              <w:rPr>
                <w:rFonts w:asciiTheme="majorBidi" w:hAnsiTheme="majorBidi" w:cstheme="majorBidi"/>
                <w:b/>
                <w:bCs/>
                <w:szCs w:val="24"/>
              </w:rPr>
              <w:t>154,942</w:t>
            </w:r>
          </w:p>
        </w:tc>
        <w:tc>
          <w:tcPr>
            <w:tcW w:w="180" w:type="dxa"/>
          </w:tcPr>
          <w:p w14:paraId="3849B6AC" w14:textId="77777777" w:rsidR="00B32CB9" w:rsidRPr="009043EB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77777777" w:rsidR="00B32CB9" w:rsidRPr="009043EB" w:rsidRDefault="00B32CB9" w:rsidP="002C05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43EB">
              <w:rPr>
                <w:rFonts w:asciiTheme="majorBidi" w:hAnsiTheme="majorBidi" w:cstheme="majorBidi"/>
                <w:b/>
                <w:bCs/>
                <w:szCs w:val="24"/>
              </w:rPr>
              <w:t>126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B32CB9" w:rsidRPr="009043EB" w:rsidRDefault="00B32CB9" w:rsidP="002C05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77777777" w:rsidR="00B32CB9" w:rsidRPr="009043EB" w:rsidRDefault="00B32CB9" w:rsidP="002C05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043E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372DD5F0" w14:textId="6D9BAEC1" w:rsidR="00F53166" w:rsidRPr="002D5555" w:rsidRDefault="009E4C64" w:rsidP="00E60E9D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เงินให้กู้ยืมระยะสั้นและเงินให้กู้ยืมระยะยาว</w:t>
      </w:r>
      <w:r w:rsidR="001C03D9"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75FA16" w14:textId="77777777" w:rsidR="00F53166" w:rsidRPr="002D5555" w:rsidRDefault="009E4C64" w:rsidP="00E60E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854744" w:rsidRPr="00202E90" w14:paraId="7FA0B98B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BCF91F" w14:textId="77777777" w:rsidR="00854744" w:rsidRPr="00586F43" w:rsidRDefault="0085474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DE784" w14:textId="77777777" w:rsidR="00854744" w:rsidRPr="00586F43" w:rsidRDefault="0085474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770D8" w14:textId="77777777" w:rsidR="00854744" w:rsidRPr="00586F43" w:rsidRDefault="0085474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0E9A9" w14:textId="714AE100" w:rsidR="00854744" w:rsidRPr="00586F43" w:rsidRDefault="00854744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86F43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F53166" w:rsidRPr="00202E90" w14:paraId="2918F1A8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50A035" w14:textId="77777777" w:rsidR="00F53166" w:rsidRPr="00586F43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CB92B" w14:textId="77777777" w:rsidR="00F53166" w:rsidRPr="00586F43" w:rsidRDefault="009E4C64" w:rsidP="00586F4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86F43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FAE8" w14:textId="77777777" w:rsidR="00F53166" w:rsidRPr="00586F43" w:rsidRDefault="00F53166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2642A" w14:textId="77777777" w:rsidR="00F53166" w:rsidRPr="00586F43" w:rsidRDefault="009E4C64" w:rsidP="00E60E9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86F4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02E90" w14:paraId="3739EFC2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E4D5EE" w14:textId="77777777" w:rsidR="00F53166" w:rsidRPr="00586F43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F8215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31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BB6D3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897B7" w14:textId="77777777" w:rsidR="00F53166" w:rsidRPr="00202E90" w:rsidRDefault="009E4C64" w:rsidP="00E60E9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819E0F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6E4E2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31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AACCA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22591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02E90" w14:paraId="1B50F523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4A2B26" w14:textId="77777777" w:rsidR="00F53166" w:rsidRPr="00586F43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3D8B3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F0B4B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F6336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C25536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F8E04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93889" w14:textId="77777777" w:rsidR="00F53166" w:rsidRPr="00202E90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C22A4" w14:textId="77777777" w:rsidR="00F53166" w:rsidRPr="00202E90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53166" w:rsidRPr="00202E90" w14:paraId="11AA910E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DCA4E1" w14:textId="56AEF77D" w:rsidR="00F53166" w:rsidRPr="008454DA" w:rsidRDefault="009E4C64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ดูหมายเหตุข้อ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457C94"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B9AF5" w14:textId="6C964CA9" w:rsidR="00F53166" w:rsidRPr="00202E90" w:rsidRDefault="009839FF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71,51</w:t>
            </w:r>
            <w:r w:rsidR="004E64F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870501" w14:textId="77777777" w:rsidR="00F53166" w:rsidRPr="00202E90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C9490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71,761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74FFE8" w14:textId="77777777" w:rsidR="00F53166" w:rsidRPr="00202E90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B61E3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771,144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862B3" w14:textId="77777777" w:rsidR="00F53166" w:rsidRPr="00202E90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302C3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746,610</w:t>
            </w:r>
          </w:p>
        </w:tc>
      </w:tr>
      <w:tr w:rsidR="00F53166" w:rsidRPr="00202E90" w14:paraId="2D335E19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EB9C55" w14:textId="691220A6" w:rsidR="00F53166" w:rsidRPr="008454DA" w:rsidRDefault="009E4C64" w:rsidP="004C151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37A0C" w14:textId="1954C7B5" w:rsidR="00F53166" w:rsidRPr="00202E90" w:rsidRDefault="00A1074D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91D7E" w14:textId="77777777" w:rsidR="00F53166" w:rsidRPr="00202E90" w:rsidRDefault="00F53166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80CB5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E015CF" w14:textId="77777777" w:rsidR="00F53166" w:rsidRPr="00202E90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226CB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50021" w14:textId="77777777" w:rsidR="00F53166" w:rsidRPr="00202E90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D7509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(62,600)</w:t>
            </w:r>
          </w:p>
        </w:tc>
      </w:tr>
      <w:tr w:rsidR="00F53166" w:rsidRPr="00202E90" w14:paraId="43D96850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E5455C" w14:textId="606CCCF2" w:rsidR="00F53166" w:rsidRPr="008454DA" w:rsidRDefault="009E4C64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54D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="00E60E9D" w:rsidRPr="008454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54D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60E9D" w:rsidRPr="008454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54D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75E3E" w14:textId="12B3A706" w:rsidR="00F53166" w:rsidRPr="00FC18AE" w:rsidRDefault="009839FF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  <w:r w:rsidR="00A1074D">
              <w:rPr>
                <w:rFonts w:asciiTheme="majorBidi" w:hAnsiTheme="majorBidi" w:cstheme="majorBidi"/>
                <w:b/>
                <w:bCs/>
                <w:szCs w:val="24"/>
              </w:rPr>
              <w:t>,91</w:t>
            </w:r>
            <w:r w:rsidR="004E64F3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D7396" w14:textId="77777777" w:rsidR="00F53166" w:rsidRPr="00FC18AE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3200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9,161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557938" w14:textId="77777777" w:rsidR="00F53166" w:rsidRPr="00FC18AE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4A8AA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708,544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79C46" w14:textId="77777777" w:rsidR="00F53166" w:rsidRPr="00FC18AE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8451D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</w:tr>
      <w:tr w:rsidR="00F53166" w:rsidRPr="00202E90" w14:paraId="2B25DDD1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F8F8EC" w14:textId="77777777" w:rsidR="00F53166" w:rsidRPr="008454DA" w:rsidRDefault="00F53166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1C783" w14:textId="77777777" w:rsidR="00F53166" w:rsidRPr="00202E90" w:rsidRDefault="00F53166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32344" w14:textId="77777777" w:rsidR="00F53166" w:rsidRPr="00202E90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65BDA0" w14:textId="77777777" w:rsidR="00F53166" w:rsidRPr="00202E90" w:rsidRDefault="00F53166" w:rsidP="00E60E9D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7DD654" w14:textId="77777777" w:rsidR="00F53166" w:rsidRPr="00202E90" w:rsidRDefault="00F53166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04347" w14:textId="77777777" w:rsidR="00F53166" w:rsidRPr="00202E90" w:rsidRDefault="00F53166" w:rsidP="00E60E9D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49343" w14:textId="77777777" w:rsidR="00F53166" w:rsidRPr="00202E90" w:rsidRDefault="00F53166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025BF3" w14:textId="77777777" w:rsidR="00F53166" w:rsidRPr="00202E90" w:rsidRDefault="00F53166" w:rsidP="00E60E9D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F53166" w:rsidRPr="00202E90" w14:paraId="152BBC00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36B3AF" w14:textId="77777777" w:rsidR="00F53166" w:rsidRPr="008454DA" w:rsidRDefault="009E4C64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4901A" w14:textId="0DEC352D" w:rsidR="00F53166" w:rsidRPr="00202E90" w:rsidRDefault="00A1074D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16,00</w:t>
            </w:r>
            <w:r w:rsidR="001E55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8F993" w14:textId="77777777" w:rsidR="00F53166" w:rsidRPr="00202E90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F1E66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D0BF2C" w14:textId="77777777" w:rsidR="00F53166" w:rsidRPr="00202E90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8999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16,000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EE565" w14:textId="77777777" w:rsidR="00F53166" w:rsidRPr="00202E90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29670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20,000</w:t>
            </w:r>
          </w:p>
        </w:tc>
      </w:tr>
      <w:tr w:rsidR="00F53166" w:rsidRPr="00202E90" w14:paraId="4D1DF71E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C1895" w14:textId="777B6D53" w:rsidR="00F53166" w:rsidRPr="008454DA" w:rsidRDefault="009E4C64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454DA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F69CB" w14:textId="29AD3C98" w:rsidR="00F53166" w:rsidRPr="00202E90" w:rsidRDefault="00A1074D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B29B4C" w14:textId="77777777" w:rsidR="00F53166" w:rsidRPr="00202E90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6780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11F6EC" w14:textId="77777777" w:rsidR="00F53166" w:rsidRPr="00202E90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6E85A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66AF1" w14:textId="77777777" w:rsidR="00F53166" w:rsidRPr="00202E90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13CDF" w14:textId="77777777" w:rsidR="00F53166" w:rsidRPr="00202E90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(12,000)</w:t>
            </w:r>
          </w:p>
        </w:tc>
      </w:tr>
      <w:tr w:rsidR="00F53166" w:rsidRPr="00202E90" w14:paraId="61E7ECF8" w14:textId="77777777" w:rsidTr="0026275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3683A6D" w14:textId="5BC34EE4" w:rsidR="00F53166" w:rsidRPr="002C0580" w:rsidRDefault="009E4C64" w:rsidP="00E60E9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058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  <w:r w:rsidR="00F04509" w:rsidRPr="002C058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แก่กิจการที่ไม่เกี่ยวข้องกัน </w:t>
            </w:r>
            <w:r w:rsidR="00F04509" w:rsidRPr="002C058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04509" w:rsidRPr="002C058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82362C" w14:textId="2F17EBA8" w:rsidR="00F53166" w:rsidRPr="00FC18AE" w:rsidRDefault="00A1074D" w:rsidP="00E60E9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4,00</w:t>
            </w:r>
            <w:r w:rsidR="001E55BA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5A678B" w14:textId="77777777" w:rsidR="00F53166" w:rsidRPr="00FC18AE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FDECD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0A24E9" w14:textId="77777777" w:rsidR="00F53166" w:rsidRPr="00FC18AE" w:rsidRDefault="00F53166" w:rsidP="001255F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9C099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4,000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E04A6" w14:textId="77777777" w:rsidR="00F53166" w:rsidRPr="00FC18AE" w:rsidRDefault="00F53166" w:rsidP="001255F0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6E36E" w14:textId="77777777" w:rsidR="00F53166" w:rsidRPr="00FC18AE" w:rsidRDefault="009E4C64" w:rsidP="00E60E9D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18AE"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</w:tr>
    </w:tbl>
    <w:p w14:paraId="55BB2597" w14:textId="6D83C305" w:rsidR="00F53166" w:rsidRDefault="009E4C64" w:rsidP="00586F4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บริษัทมีเงินให้กู้ยืมแก่กิจการที่ไม่เกี่ยวข้องกันจำนวน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เงินกู้ยืมดังกล่าวไม่มีการคิดดอกเบี้ย</w:t>
      </w:r>
    </w:p>
    <w:p w14:paraId="72DD8329" w14:textId="36FDAEE9" w:rsidR="008454DA" w:rsidRDefault="008454DA" w:rsidP="00586F4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D2BF397" w14:textId="5A2CC49E" w:rsidR="008454DA" w:rsidRDefault="008454DA" w:rsidP="00586F4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7FB64C" w14:textId="78812D5D" w:rsidR="008454DA" w:rsidRDefault="008454DA" w:rsidP="00586F4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EB64BFE" w14:textId="77777777" w:rsidR="008454DA" w:rsidRDefault="008454DA" w:rsidP="00586F4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946803" w14:textId="6E963ECE" w:rsidR="00196CCB" w:rsidRPr="00AA626B" w:rsidRDefault="00196CCB" w:rsidP="00196CCB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A626B">
        <w:rPr>
          <w:rFonts w:asciiTheme="majorBidi" w:hAnsiTheme="majorBidi" w:hint="cs"/>
          <w:b/>
          <w:bCs/>
          <w:sz w:val="28"/>
          <w:cs/>
        </w:rPr>
        <w:t>ลูกหนี้ตามสัญญาเช่าการเงิน</w:t>
      </w:r>
    </w:p>
    <w:p w14:paraId="14F44E0A" w14:textId="76C10D76" w:rsidR="00196CCB" w:rsidRDefault="00196CCB" w:rsidP="00196CCB">
      <w:pPr>
        <w:pStyle w:val="ListParagraph"/>
        <w:spacing w:before="240" w:line="240" w:lineRule="atLeast"/>
        <w:ind w:left="360"/>
        <w:rPr>
          <w:rFonts w:asciiTheme="majorBidi" w:hAnsiTheme="majorBidi"/>
          <w:sz w:val="28"/>
        </w:rPr>
      </w:pPr>
      <w:r w:rsidRPr="00196CCB">
        <w:rPr>
          <w:rFonts w:asciiTheme="majorBidi" w:hAnsiTheme="majorBidi" w:hint="cs"/>
          <w:sz w:val="28"/>
          <w:cs/>
        </w:rPr>
        <w:t>ลูกหนี้ตามสัญญาเช่าการเงิน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hint="cs"/>
          <w:sz w:val="28"/>
          <w:cs/>
        </w:rPr>
        <w:t>ณ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hint="cs"/>
          <w:sz w:val="28"/>
          <w:cs/>
        </w:rPr>
        <w:t>วันที่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cstheme="majorBidi"/>
          <w:sz w:val="28"/>
        </w:rPr>
        <w:t xml:space="preserve">31 </w:t>
      </w:r>
      <w:r w:rsidRPr="00196CCB">
        <w:rPr>
          <w:rFonts w:asciiTheme="majorBidi" w:hAnsiTheme="majorBidi" w:hint="cs"/>
          <w:sz w:val="28"/>
          <w:cs/>
        </w:rPr>
        <w:t>มีนาคม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cstheme="majorBidi"/>
          <w:sz w:val="28"/>
        </w:rPr>
        <w:t xml:space="preserve">2563 </w:t>
      </w:r>
      <w:r w:rsidRPr="00196CCB">
        <w:rPr>
          <w:rFonts w:asciiTheme="majorBidi" w:hAnsiTheme="majorBidi" w:hint="cs"/>
          <w:sz w:val="28"/>
          <w:cs/>
        </w:rPr>
        <w:t>และ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hint="cs"/>
          <w:sz w:val="28"/>
          <w:cs/>
        </w:rPr>
        <w:t>ณ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hint="cs"/>
          <w:sz w:val="28"/>
          <w:cs/>
        </w:rPr>
        <w:t>วันที่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cstheme="majorBidi"/>
          <w:sz w:val="28"/>
        </w:rPr>
        <w:t xml:space="preserve">31 </w:t>
      </w:r>
      <w:r w:rsidRPr="00196CCB">
        <w:rPr>
          <w:rFonts w:asciiTheme="majorBidi" w:hAnsiTheme="majorBidi" w:hint="cs"/>
          <w:sz w:val="28"/>
          <w:cs/>
        </w:rPr>
        <w:t>ธันวาคม</w:t>
      </w:r>
      <w:r w:rsidRPr="00196CCB">
        <w:rPr>
          <w:rFonts w:asciiTheme="majorBidi" w:hAnsiTheme="majorBidi"/>
          <w:sz w:val="28"/>
          <w:cs/>
        </w:rPr>
        <w:t xml:space="preserve"> </w:t>
      </w:r>
      <w:r w:rsidRPr="00196CCB">
        <w:rPr>
          <w:rFonts w:asciiTheme="majorBidi" w:hAnsiTheme="majorBidi" w:cstheme="majorBidi"/>
          <w:sz w:val="28"/>
        </w:rPr>
        <w:t xml:space="preserve">2562 </w:t>
      </w:r>
      <w:r w:rsidRPr="00196CCB">
        <w:rPr>
          <w:rFonts w:asciiTheme="majorBidi" w:hAnsiTheme="majorBidi" w:hint="cs"/>
          <w:sz w:val="28"/>
          <w:cs/>
        </w:rPr>
        <w:t>ประกอบด้วย</w:t>
      </w:r>
      <w:r w:rsidRPr="00196CCB">
        <w:rPr>
          <w:rFonts w:asciiTheme="majorBidi" w:hAnsiTheme="majorBidi"/>
          <w:sz w:val="28"/>
          <w:cs/>
        </w:rPr>
        <w:t xml:space="preserve"> (</w:t>
      </w:r>
      <w:r w:rsidRPr="00196CCB">
        <w:rPr>
          <w:rFonts w:asciiTheme="majorBidi" w:hAnsiTheme="majorBidi" w:hint="cs"/>
          <w:sz w:val="28"/>
          <w:cs/>
        </w:rPr>
        <w:t>งบเฉพาะกิจการ</w:t>
      </w:r>
      <w:r w:rsidRPr="00196CCB">
        <w:rPr>
          <w:rFonts w:asciiTheme="majorBidi" w:hAnsiTheme="majorBidi"/>
          <w:sz w:val="28"/>
          <w:cs/>
        </w:rPr>
        <w:t xml:space="preserve"> : </w:t>
      </w:r>
      <w:r w:rsidRPr="00196CCB">
        <w:rPr>
          <w:rFonts w:asciiTheme="majorBidi" w:hAnsiTheme="majorBidi" w:hint="cs"/>
          <w:sz w:val="28"/>
          <w:cs/>
        </w:rPr>
        <w:t>ไม่มี</w:t>
      </w:r>
      <w:r w:rsidRPr="00196CCB">
        <w:rPr>
          <w:rFonts w:asciiTheme="majorBidi" w:hAnsiTheme="majorBidi"/>
          <w:sz w:val="28"/>
          <w:cs/>
        </w:rPr>
        <w:t>)</w:t>
      </w:r>
    </w:p>
    <w:p w14:paraId="570D4242" w14:textId="613326FC" w:rsidR="00196CCB" w:rsidRPr="00AA626B" w:rsidRDefault="00D31B21" w:rsidP="00D31B21">
      <w:pPr>
        <w:tabs>
          <w:tab w:val="left" w:pos="540"/>
        </w:tabs>
        <w:ind w:right="-270"/>
        <w:jc w:val="right"/>
        <w:rPr>
          <w:rFonts w:ascii="Angsana New" w:hAnsi="Angsana New"/>
          <w:szCs w:val="24"/>
        </w:rPr>
      </w:pPr>
      <w:r>
        <w:rPr>
          <w:rFonts w:ascii="Angsana New" w:hAnsi="Angsana New" w:hint="cs"/>
          <w:szCs w:val="24"/>
          <w:cs/>
        </w:rPr>
        <w:t xml:space="preserve">     </w:t>
      </w:r>
      <w:r w:rsidR="00196CCB" w:rsidRPr="00AA626B">
        <w:rPr>
          <w:rFonts w:ascii="Angsana New" w:hAnsi="Angsana New"/>
          <w:szCs w:val="24"/>
        </w:rPr>
        <w:t>(</w:t>
      </w:r>
      <w:r w:rsidR="00196CCB" w:rsidRPr="00AA626B">
        <w:rPr>
          <w:rFonts w:ascii="Angsana New" w:hAnsi="Angsana New"/>
          <w:szCs w:val="24"/>
          <w:cs/>
        </w:rPr>
        <w:t>หน่วย</w:t>
      </w:r>
      <w:r w:rsidR="00196CCB" w:rsidRPr="00AA626B">
        <w:rPr>
          <w:rFonts w:ascii="Angsana New" w:hAnsi="Angsana New"/>
          <w:szCs w:val="24"/>
        </w:rPr>
        <w:t xml:space="preserve">: </w:t>
      </w:r>
      <w:r w:rsidR="00196CCB" w:rsidRPr="00AA626B">
        <w:rPr>
          <w:rFonts w:ascii="Angsana New" w:hAnsi="Angsana New"/>
          <w:szCs w:val="24"/>
          <w:cs/>
        </w:rPr>
        <w:t>พันบาท</w:t>
      </w:r>
      <w:r w:rsidR="00196CCB" w:rsidRPr="00AA626B">
        <w:rPr>
          <w:rFonts w:ascii="Angsana New" w:hAnsi="Angsana New"/>
          <w:szCs w:val="24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170"/>
        <w:gridCol w:w="90"/>
        <w:gridCol w:w="1170"/>
        <w:gridCol w:w="90"/>
        <w:gridCol w:w="1170"/>
      </w:tblGrid>
      <w:tr w:rsidR="00196CCB" w:rsidRPr="00AA626B" w14:paraId="22BE33E4" w14:textId="77777777" w:rsidTr="00656247">
        <w:tc>
          <w:tcPr>
            <w:tcW w:w="4320" w:type="dxa"/>
          </w:tcPr>
          <w:p w14:paraId="32B3CBBF" w14:textId="77777777" w:rsidR="00196CCB" w:rsidRPr="00AA626B" w:rsidRDefault="00196CCB" w:rsidP="00B33FD2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369C3C33" w14:textId="77777777" w:rsidR="00196CCB" w:rsidRPr="00AA626B" w:rsidRDefault="00196CCB" w:rsidP="00B33FD2">
            <w:pPr>
              <w:tabs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96CCB" w:rsidRPr="00AA626B" w14:paraId="4EADD12C" w14:textId="77777777" w:rsidTr="00656247">
        <w:tc>
          <w:tcPr>
            <w:tcW w:w="4320" w:type="dxa"/>
          </w:tcPr>
          <w:p w14:paraId="75D9709D" w14:textId="77777777" w:rsidR="00196CCB" w:rsidRPr="00AA626B" w:rsidRDefault="00196CCB" w:rsidP="00B33FD2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23F7B" w14:textId="77777777" w:rsidR="00196CCB" w:rsidRPr="00AA626B" w:rsidRDefault="00196CCB" w:rsidP="00556AF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จำนวนเงิน</w:t>
            </w:r>
          </w:p>
          <w:p w14:paraId="040A22AF" w14:textId="65301546" w:rsidR="00556AF4" w:rsidRPr="00AA626B" w:rsidRDefault="00196CCB" w:rsidP="00556AF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ขั้นต่ำที่จะได้รับ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E1549D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7D7FD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มูลค่าปัจจุบันของ</w:t>
            </w:r>
          </w:p>
          <w:p w14:paraId="39C17B8E" w14:textId="2E00C968" w:rsidR="00196CCB" w:rsidRPr="00AA626B" w:rsidRDefault="00196CCB" w:rsidP="00E0712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จำนวนเงินขั้นต่ำที่จะได้รับ</w:t>
            </w:r>
          </w:p>
        </w:tc>
      </w:tr>
      <w:tr w:rsidR="00196CCB" w:rsidRPr="00AA626B" w14:paraId="556F4FEA" w14:textId="77777777" w:rsidTr="00656247">
        <w:tc>
          <w:tcPr>
            <w:tcW w:w="4320" w:type="dxa"/>
          </w:tcPr>
          <w:p w14:paraId="1D8E659B" w14:textId="77777777" w:rsidR="00196CCB" w:rsidRPr="00AA626B" w:rsidRDefault="00196CCB" w:rsidP="00B33FD2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7ADCACF1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EE39E3F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7D3ACB19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38E73CB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AFD1A60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AE9905D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6D544887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96CCB" w:rsidRPr="00AA626B" w14:paraId="3A8955C8" w14:textId="77777777" w:rsidTr="00656247">
        <w:tc>
          <w:tcPr>
            <w:tcW w:w="4320" w:type="dxa"/>
          </w:tcPr>
          <w:p w14:paraId="2A599B00" w14:textId="77777777" w:rsidR="00196CCB" w:rsidRPr="00AA626B" w:rsidRDefault="00196CCB" w:rsidP="00B33FD2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C246B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32DF968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F121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45C083D6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8E8489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477F1C70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2D604" w14:textId="77777777" w:rsidR="00196CCB" w:rsidRPr="00AA626B" w:rsidRDefault="00196CCB" w:rsidP="00B33FD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96CCB" w:rsidRPr="00AA626B" w14:paraId="69B79549" w14:textId="77777777" w:rsidTr="00656247">
        <w:trPr>
          <w:trHeight w:val="20"/>
        </w:trPr>
        <w:tc>
          <w:tcPr>
            <w:tcW w:w="4320" w:type="dxa"/>
          </w:tcPr>
          <w:p w14:paraId="41ACBD16" w14:textId="77777777" w:rsidR="00196CCB" w:rsidRPr="00AA626B" w:rsidRDefault="00196CCB" w:rsidP="00E0712D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DED042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0E83097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9D0F0A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256A19D" w14:textId="77777777" w:rsidR="00196CCB" w:rsidRPr="00AA626B" w:rsidRDefault="00196CCB" w:rsidP="00B33FD2">
            <w:pPr>
              <w:tabs>
                <w:tab w:val="decimal" w:pos="990"/>
                <w:tab w:val="decimal" w:pos="1044"/>
                <w:tab w:val="left" w:pos="2160"/>
              </w:tabs>
              <w:spacing w:line="36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82D99A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6E2D36B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D58E0F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96CCB" w:rsidRPr="00AA626B" w14:paraId="18326692" w14:textId="77777777" w:rsidTr="00656247">
        <w:trPr>
          <w:trHeight w:val="20"/>
        </w:trPr>
        <w:tc>
          <w:tcPr>
            <w:tcW w:w="4320" w:type="dxa"/>
          </w:tcPr>
          <w:p w14:paraId="42E7086E" w14:textId="77777777" w:rsidR="00196CCB" w:rsidRPr="00AA626B" w:rsidRDefault="00196CCB" w:rsidP="00656247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AA626B">
              <w:rPr>
                <w:rFonts w:asciiTheme="majorBidi" w:hAnsiTheme="majorBidi" w:cstheme="majorBidi"/>
                <w:szCs w:val="24"/>
              </w:rPr>
              <w:t>1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43B47EB" w14:textId="77777777" w:rsidR="00196CCB" w:rsidRPr="00AA626B" w:rsidRDefault="00196CCB" w:rsidP="00B33FD2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78,870</w:t>
            </w:r>
          </w:p>
        </w:tc>
        <w:tc>
          <w:tcPr>
            <w:tcW w:w="90" w:type="dxa"/>
          </w:tcPr>
          <w:p w14:paraId="6142C1AF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590D4312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74,827</w:t>
            </w:r>
          </w:p>
        </w:tc>
        <w:tc>
          <w:tcPr>
            <w:tcW w:w="90" w:type="dxa"/>
          </w:tcPr>
          <w:p w14:paraId="6CD2E3FA" w14:textId="77777777" w:rsidR="00196CCB" w:rsidRPr="00AA626B" w:rsidRDefault="00196CCB" w:rsidP="00B33FD2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180D0DF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16,021</w:t>
            </w:r>
          </w:p>
        </w:tc>
        <w:tc>
          <w:tcPr>
            <w:tcW w:w="90" w:type="dxa"/>
          </w:tcPr>
          <w:p w14:paraId="75DA004E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474AB5EF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196CCB" w:rsidRPr="00AA626B" w14:paraId="2215865C" w14:textId="77777777" w:rsidTr="00656247">
        <w:trPr>
          <w:trHeight w:val="20"/>
        </w:trPr>
        <w:tc>
          <w:tcPr>
            <w:tcW w:w="4320" w:type="dxa"/>
          </w:tcPr>
          <w:p w14:paraId="6095B339" w14:textId="77777777" w:rsidR="00196CCB" w:rsidRPr="00AA626B" w:rsidRDefault="00196CCB" w:rsidP="00656247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</w:rPr>
              <w:t>1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AA626B">
              <w:rPr>
                <w:rFonts w:asciiTheme="majorBidi" w:hAnsiTheme="majorBidi" w:cstheme="majorBidi"/>
                <w:szCs w:val="24"/>
              </w:rPr>
              <w:t>5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976C8" w14:textId="77777777" w:rsidR="00196CCB" w:rsidRPr="00AA626B" w:rsidRDefault="00196CCB" w:rsidP="00B33FD2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250,896</w:t>
            </w:r>
          </w:p>
        </w:tc>
        <w:tc>
          <w:tcPr>
            <w:tcW w:w="90" w:type="dxa"/>
          </w:tcPr>
          <w:p w14:paraId="081ED823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566566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254,499</w:t>
            </w:r>
          </w:p>
        </w:tc>
        <w:tc>
          <w:tcPr>
            <w:tcW w:w="90" w:type="dxa"/>
          </w:tcPr>
          <w:p w14:paraId="677CB3BF" w14:textId="77777777" w:rsidR="00196CCB" w:rsidRPr="00AA626B" w:rsidRDefault="00196CCB" w:rsidP="00B33FD2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8A158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133,358</w:t>
            </w:r>
          </w:p>
        </w:tc>
        <w:tc>
          <w:tcPr>
            <w:tcW w:w="90" w:type="dxa"/>
          </w:tcPr>
          <w:p w14:paraId="04228996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4E016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196CCB" w:rsidRPr="00AA626B" w14:paraId="2200BD02" w14:textId="77777777" w:rsidTr="00656247">
        <w:trPr>
          <w:trHeight w:val="20"/>
        </w:trPr>
        <w:tc>
          <w:tcPr>
            <w:tcW w:w="4320" w:type="dxa"/>
          </w:tcPr>
          <w:p w14:paraId="2ED02D26" w14:textId="77777777" w:rsidR="00196CCB" w:rsidRPr="00AA626B" w:rsidRDefault="00196CCB" w:rsidP="00B33FD2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60C75A" w14:textId="77777777" w:rsidR="00196CCB" w:rsidRPr="00AA626B" w:rsidRDefault="00196CCB" w:rsidP="00B33FD2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329,766</w:t>
            </w:r>
          </w:p>
        </w:tc>
        <w:tc>
          <w:tcPr>
            <w:tcW w:w="90" w:type="dxa"/>
          </w:tcPr>
          <w:p w14:paraId="32CC722E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45282C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329,326</w:t>
            </w:r>
          </w:p>
        </w:tc>
        <w:tc>
          <w:tcPr>
            <w:tcW w:w="90" w:type="dxa"/>
          </w:tcPr>
          <w:p w14:paraId="40231B8B" w14:textId="77777777" w:rsidR="00196CCB" w:rsidRPr="00AA626B" w:rsidRDefault="00196CCB" w:rsidP="00B33FD2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E46B21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149,379</w:t>
            </w:r>
          </w:p>
        </w:tc>
        <w:tc>
          <w:tcPr>
            <w:tcW w:w="90" w:type="dxa"/>
          </w:tcPr>
          <w:p w14:paraId="5EEE9D57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16EFF8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143,228</w:t>
            </w:r>
          </w:p>
        </w:tc>
      </w:tr>
      <w:tr w:rsidR="00196CCB" w:rsidRPr="00AA626B" w14:paraId="7B643246" w14:textId="77777777" w:rsidTr="00656247">
        <w:trPr>
          <w:trHeight w:val="20"/>
        </w:trPr>
        <w:tc>
          <w:tcPr>
            <w:tcW w:w="4320" w:type="dxa"/>
          </w:tcPr>
          <w:p w14:paraId="115FCD40" w14:textId="3D84278E" w:rsidR="00196CCB" w:rsidRPr="00AA626B" w:rsidRDefault="00196CCB" w:rsidP="00656247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0712D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A626B">
              <w:rPr>
                <w:rFonts w:asciiTheme="majorBidi" w:hAnsiTheme="majorBidi" w:cstheme="majorBidi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51BA5D" w14:textId="77777777" w:rsidR="00196CCB" w:rsidRPr="00AA626B" w:rsidRDefault="00196CCB" w:rsidP="00B33FD2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  <w:lang w:eastAsia="ja-JP"/>
              </w:rPr>
              <w:t>(180</w:t>
            </w: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,</w:t>
            </w:r>
            <w:r w:rsidRPr="00AA626B">
              <w:rPr>
                <w:rFonts w:asciiTheme="majorBidi" w:hAnsiTheme="majorBidi" w:cstheme="majorBidi"/>
                <w:szCs w:val="24"/>
                <w:cs/>
                <w:lang w:eastAsia="ja-JP"/>
              </w:rPr>
              <w:t>387)</w:t>
            </w:r>
          </w:p>
        </w:tc>
        <w:tc>
          <w:tcPr>
            <w:tcW w:w="90" w:type="dxa"/>
          </w:tcPr>
          <w:p w14:paraId="11673869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EBD795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(186,098)</w:t>
            </w:r>
          </w:p>
        </w:tc>
        <w:tc>
          <w:tcPr>
            <w:tcW w:w="90" w:type="dxa"/>
          </w:tcPr>
          <w:p w14:paraId="55BA34E3" w14:textId="77777777" w:rsidR="00196CCB" w:rsidRPr="00AA626B" w:rsidRDefault="00196CCB" w:rsidP="00B33FD2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BC66C" w14:textId="77777777" w:rsidR="00196CCB" w:rsidRPr="00AA626B" w:rsidRDefault="00196CCB" w:rsidP="00656247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  <w:lang w:eastAsia="ja-JP"/>
              </w:rPr>
              <w:t>-</w:t>
            </w:r>
          </w:p>
        </w:tc>
        <w:tc>
          <w:tcPr>
            <w:tcW w:w="90" w:type="dxa"/>
          </w:tcPr>
          <w:p w14:paraId="044814E6" w14:textId="77777777" w:rsidR="00196CCB" w:rsidRPr="00AA626B" w:rsidRDefault="00196CCB" w:rsidP="00656247">
            <w:pPr>
              <w:spacing w:line="360" w:lineRule="exact"/>
              <w:ind w:left="-108" w:right="-270"/>
              <w:jc w:val="right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6721A" w14:textId="77777777" w:rsidR="00196CCB" w:rsidRPr="00AA626B" w:rsidRDefault="00196CCB" w:rsidP="00656247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-</w:t>
            </w:r>
          </w:p>
        </w:tc>
      </w:tr>
      <w:tr w:rsidR="00196CCB" w:rsidRPr="00AA626B" w14:paraId="5037BF74" w14:textId="77777777" w:rsidTr="00656247">
        <w:trPr>
          <w:trHeight w:val="20"/>
        </w:trPr>
        <w:tc>
          <w:tcPr>
            <w:tcW w:w="4320" w:type="dxa"/>
          </w:tcPr>
          <w:p w14:paraId="4DE997AC" w14:textId="33E3C16E" w:rsidR="00196CCB" w:rsidRPr="00E0712D" w:rsidRDefault="00E0712D" w:rsidP="00E0712D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0712D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C7F39" w14:textId="77777777" w:rsidR="00196CCB" w:rsidRPr="00E0712D" w:rsidRDefault="00196CCB" w:rsidP="00B33FD2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149,379</w:t>
            </w:r>
          </w:p>
        </w:tc>
        <w:tc>
          <w:tcPr>
            <w:tcW w:w="90" w:type="dxa"/>
          </w:tcPr>
          <w:p w14:paraId="7E596A19" w14:textId="77777777" w:rsidR="00196CCB" w:rsidRPr="00E0712D" w:rsidRDefault="00196CCB" w:rsidP="00B33FD2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482A5B" w14:textId="77777777" w:rsidR="00196CCB" w:rsidRPr="00E0712D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  <w:tc>
          <w:tcPr>
            <w:tcW w:w="90" w:type="dxa"/>
          </w:tcPr>
          <w:p w14:paraId="368DC6D7" w14:textId="77777777" w:rsidR="00196CCB" w:rsidRPr="00E0712D" w:rsidRDefault="00196CCB" w:rsidP="00B33FD2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120184" w14:textId="77777777" w:rsidR="00196CCB" w:rsidRPr="00E0712D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149,379</w:t>
            </w:r>
          </w:p>
        </w:tc>
        <w:tc>
          <w:tcPr>
            <w:tcW w:w="90" w:type="dxa"/>
          </w:tcPr>
          <w:p w14:paraId="65D115DE" w14:textId="77777777" w:rsidR="00196CCB" w:rsidRPr="00E0712D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40DBAA" w14:textId="77777777" w:rsidR="00196CCB" w:rsidRPr="00E0712D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  <w:tr w:rsidR="00196CCB" w:rsidRPr="00AA626B" w14:paraId="1A6C9141" w14:textId="77777777" w:rsidTr="00656247">
        <w:trPr>
          <w:trHeight w:val="20"/>
        </w:trPr>
        <w:tc>
          <w:tcPr>
            <w:tcW w:w="4320" w:type="dxa"/>
          </w:tcPr>
          <w:p w14:paraId="005C9236" w14:textId="6302312D" w:rsidR="00196CCB" w:rsidRPr="00AA626B" w:rsidRDefault="00E0712D" w:rsidP="00E0712D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ส่วนของลูกหนี้ตามสัญญาเช่าการเงิน</w:t>
            </w:r>
            <w:r w:rsidR="00196CCB" w:rsidRPr="00AA626B">
              <w:rPr>
                <w:rFonts w:asciiTheme="majorBidi" w:hAnsiTheme="majorBidi" w:cstheme="majorBidi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7A61DDDB" w14:textId="77777777" w:rsidR="00196CCB" w:rsidRPr="00AA626B" w:rsidRDefault="00196CCB" w:rsidP="00E0712D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7891C44" w14:textId="77777777" w:rsidR="00196CCB" w:rsidRPr="00AA626B" w:rsidRDefault="00196CCB" w:rsidP="00B33FD2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020E0864" w14:textId="77777777" w:rsidR="00196CCB" w:rsidRPr="00AA626B" w:rsidRDefault="00196CCB" w:rsidP="00B33FD2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6F6493D5" w14:textId="77777777" w:rsidR="00196CCB" w:rsidRPr="00AA626B" w:rsidRDefault="00196CCB" w:rsidP="00B33FD2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0088325E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16,021</w:t>
            </w:r>
          </w:p>
        </w:tc>
        <w:tc>
          <w:tcPr>
            <w:tcW w:w="90" w:type="dxa"/>
          </w:tcPr>
          <w:p w14:paraId="0400FE6B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352D002D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196CCB" w:rsidRPr="00AA626B" w14:paraId="0E04B197" w14:textId="77777777" w:rsidTr="00656247">
        <w:trPr>
          <w:trHeight w:val="20"/>
        </w:trPr>
        <w:tc>
          <w:tcPr>
            <w:tcW w:w="4320" w:type="dxa"/>
          </w:tcPr>
          <w:p w14:paraId="520D2911" w14:textId="77777777" w:rsidR="00196CCB" w:rsidRPr="00AA626B" w:rsidRDefault="00196CCB" w:rsidP="00E0712D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</w:rPr>
            </w:pPr>
            <w:r w:rsidRPr="00AA626B">
              <w:rPr>
                <w:rFonts w:asciiTheme="majorBidi" w:hAnsiTheme="majorBidi" w:cstheme="majorBidi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</w:tcPr>
          <w:p w14:paraId="5DED4714" w14:textId="77777777" w:rsidR="00196CCB" w:rsidRPr="00AA626B" w:rsidRDefault="00196CCB" w:rsidP="00E0712D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2CCC0F3" w14:textId="77777777" w:rsidR="00196CCB" w:rsidRPr="00AA626B" w:rsidRDefault="00196CCB" w:rsidP="00B33FD2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34131FB1" w14:textId="77777777" w:rsidR="00196CCB" w:rsidRPr="00AA626B" w:rsidRDefault="00196CCB" w:rsidP="00B33FD2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5CB3950D" w14:textId="77777777" w:rsidR="00196CCB" w:rsidRPr="00AA626B" w:rsidRDefault="00196CCB" w:rsidP="00B33FD2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6A0610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133,358</w:t>
            </w:r>
          </w:p>
        </w:tc>
        <w:tc>
          <w:tcPr>
            <w:tcW w:w="90" w:type="dxa"/>
          </w:tcPr>
          <w:p w14:paraId="2E7774B2" w14:textId="77777777" w:rsidR="00196CCB" w:rsidRPr="00AA626B" w:rsidRDefault="00196CCB" w:rsidP="00B33FD2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C4A542" w14:textId="77777777" w:rsidR="00196CCB" w:rsidRPr="00AA626B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 w:rsidRPr="00AA626B"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196CCB" w:rsidRPr="00AA626B" w14:paraId="25B361D2" w14:textId="77777777" w:rsidTr="00656247">
        <w:trPr>
          <w:trHeight w:val="20"/>
        </w:trPr>
        <w:tc>
          <w:tcPr>
            <w:tcW w:w="4320" w:type="dxa"/>
          </w:tcPr>
          <w:p w14:paraId="651DB4D0" w14:textId="4DBB9A66" w:rsidR="00196CCB" w:rsidRPr="00E0712D" w:rsidRDefault="00E0712D" w:rsidP="00E0712D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0712D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FAE69ED" w14:textId="77777777" w:rsidR="00196CCB" w:rsidRPr="00E0712D" w:rsidRDefault="00196CCB" w:rsidP="00B33FD2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21228530" w14:textId="77777777" w:rsidR="00196CCB" w:rsidRPr="00E0712D" w:rsidRDefault="00196CCB" w:rsidP="00B33FD2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445C3EFB" w14:textId="77777777" w:rsidR="00196CCB" w:rsidRPr="00E0712D" w:rsidRDefault="00196CCB" w:rsidP="00B33FD2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21E8F409" w14:textId="77777777" w:rsidR="00196CCB" w:rsidRPr="00E0712D" w:rsidRDefault="00196CCB" w:rsidP="00B33FD2">
            <w:pPr>
              <w:tabs>
                <w:tab w:val="decimal" w:pos="1230"/>
              </w:tabs>
              <w:spacing w:line="360" w:lineRule="exact"/>
              <w:ind w:left="-108" w:right="81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B060" w14:textId="77777777" w:rsidR="00196CCB" w:rsidRPr="00E0712D" w:rsidRDefault="00196CCB" w:rsidP="00B33FD2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149,379</w:t>
            </w:r>
          </w:p>
        </w:tc>
        <w:tc>
          <w:tcPr>
            <w:tcW w:w="90" w:type="dxa"/>
          </w:tcPr>
          <w:p w14:paraId="2D0901B5" w14:textId="77777777" w:rsidR="00196CCB" w:rsidRPr="00E0712D" w:rsidRDefault="00196CCB" w:rsidP="00B33FD2">
            <w:pPr>
              <w:tabs>
                <w:tab w:val="decimal" w:pos="1440"/>
              </w:tabs>
              <w:spacing w:line="360" w:lineRule="exact"/>
              <w:ind w:left="-108" w:right="126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34463" w14:textId="77777777" w:rsidR="00196CCB" w:rsidRPr="00E0712D" w:rsidRDefault="00196CCB" w:rsidP="00B33FD2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  <w:r w:rsidRPr="00E0712D"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</w:tbl>
    <w:p w14:paraId="4DA7A994" w14:textId="188C3A90" w:rsidR="00F53166" w:rsidRPr="002D5555" w:rsidRDefault="00586F43" w:rsidP="003A4CDE">
      <w:pPr>
        <w:pStyle w:val="ListParagraph"/>
        <w:numPr>
          <w:ilvl w:val="0"/>
          <w:numId w:val="2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 w:hint="cs"/>
          <w:b/>
          <w:bCs/>
          <w:sz w:val="28"/>
          <w:cs/>
        </w:rPr>
        <w:t>เ</w:t>
      </w:r>
      <w:r w:rsidR="009E4C64" w:rsidRPr="002D5555">
        <w:rPr>
          <w:rFonts w:asciiTheme="majorBidi" w:hAnsiTheme="majorBidi" w:cstheme="majorBidi"/>
          <w:b/>
          <w:bCs/>
          <w:sz w:val="28"/>
          <w:cs/>
        </w:rPr>
        <w:t>งินฝากธนาคารที่มีภาระค้ำประกัน</w:t>
      </w:r>
      <w:r w:rsidR="000D32C6"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E18C79E" w14:textId="209BA1CD" w:rsidR="006A341C" w:rsidRDefault="001E55BA" w:rsidP="000F528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2563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481F99">
        <w:rPr>
          <w:rFonts w:asciiTheme="majorBidi" w:hAnsiTheme="majorBidi"/>
          <w:color w:val="000000"/>
          <w:spacing w:val="-2"/>
          <w:sz w:val="28"/>
        </w:rPr>
        <w:t>2562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กลุ่มบริษัทมีเงินฝากธนาคารที่ติดภาระค้ำประกันในงบการเงินรวมจำนวน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116.05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76.21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ในอัตราดอกเบี้ยร้อยละ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481F99">
        <w:rPr>
          <w:rFonts w:asciiTheme="majorBidi" w:hAnsiTheme="majorBidi"/>
          <w:color w:val="000000"/>
          <w:spacing w:val="-2"/>
          <w:sz w:val="28"/>
        </w:rPr>
        <w:t>0.06</w:t>
      </w:r>
      <w:r w:rsidR="00CA0C68">
        <w:rPr>
          <w:rFonts w:asciiTheme="majorBidi" w:hAnsiTheme="majorBidi"/>
          <w:color w:val="000000"/>
          <w:spacing w:val="-2"/>
          <w:sz w:val="28"/>
        </w:rPr>
        <w:t xml:space="preserve"> -</w:t>
      </w:r>
      <w:r w:rsidRPr="00481F99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 w:rsidRPr="00481F99">
        <w:rPr>
          <w:rFonts w:asciiTheme="majorBidi" w:hAnsiTheme="majorBidi"/>
          <w:color w:val="000000"/>
          <w:spacing w:val="-2"/>
          <w:sz w:val="28"/>
        </w:rPr>
        <w:t>1.10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ต่อปี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1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ปี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งบการเงินเฉพาะกิจการ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: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ไม่มี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197C3BCA" w14:textId="39EEE67E" w:rsidR="00F53166" w:rsidRPr="00F8093D" w:rsidRDefault="009E4C64" w:rsidP="003A4CDE">
      <w:pPr>
        <w:pStyle w:val="ListParagraph"/>
        <w:numPr>
          <w:ilvl w:val="0"/>
          <w:numId w:val="2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F8093D">
        <w:rPr>
          <w:rFonts w:asciiTheme="majorBidi" w:hAnsiTheme="majorBidi" w:cstheme="majorBidi"/>
          <w:b/>
          <w:bCs/>
          <w:sz w:val="28"/>
          <w:cs/>
        </w:rPr>
        <w:t>เงินลงทุนใน</w:t>
      </w:r>
      <w:r w:rsidRPr="009F29B3">
        <w:rPr>
          <w:rFonts w:asciiTheme="majorBidi" w:hAnsiTheme="majorBidi" w:cstheme="majorBidi"/>
          <w:b/>
          <w:bCs/>
          <w:sz w:val="28"/>
          <w:cs/>
        </w:rPr>
        <w:t>บริษัทร่วม</w:t>
      </w:r>
      <w:r w:rsidRPr="009F29B3">
        <w:rPr>
          <w:rFonts w:asciiTheme="majorBidi" w:hAnsiTheme="majorBidi" w:cstheme="majorBidi"/>
          <w:b/>
          <w:bCs/>
          <w:sz w:val="28"/>
        </w:rPr>
        <w:t xml:space="preserve"> </w:t>
      </w:r>
      <w:r w:rsidR="00BC7A73" w:rsidRPr="009F29B3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23975A5" w14:textId="32932017" w:rsidR="00F53166" w:rsidRPr="002D5555" w:rsidRDefault="009E4C64" w:rsidP="00233F6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2A209B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A209B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33F63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2A209B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233F63"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="00233F63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13"/>
        <w:gridCol w:w="77"/>
        <w:gridCol w:w="2100"/>
        <w:gridCol w:w="40"/>
        <w:gridCol w:w="809"/>
        <w:gridCol w:w="21"/>
        <w:gridCol w:w="764"/>
        <w:gridCol w:w="23"/>
        <w:gridCol w:w="852"/>
        <w:gridCol w:w="38"/>
        <w:gridCol w:w="1087"/>
        <w:gridCol w:w="25"/>
        <w:gridCol w:w="907"/>
        <w:gridCol w:w="30"/>
        <w:gridCol w:w="8"/>
        <w:gridCol w:w="858"/>
      </w:tblGrid>
      <w:tr w:rsidR="00833980" w:rsidRPr="002D5555" w14:paraId="4942D399" w14:textId="77777777" w:rsidTr="000F5282">
        <w:trPr>
          <w:trHeight w:val="144"/>
        </w:trPr>
        <w:tc>
          <w:tcPr>
            <w:tcW w:w="959" w:type="pct"/>
            <w:gridSpan w:val="2"/>
            <w:vAlign w:val="bottom"/>
          </w:tcPr>
          <w:p w14:paraId="7786F049" w14:textId="77777777" w:rsidR="00833980" w:rsidRPr="002D5555" w:rsidRDefault="0083398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" w:type="pct"/>
          </w:tcPr>
          <w:p w14:paraId="4CEAFDF5" w14:textId="77777777" w:rsidR="00833980" w:rsidRPr="002D5555" w:rsidRDefault="00833980" w:rsidP="00114628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616B3502" w14:textId="2428D11D" w:rsidR="00833980" w:rsidRPr="002D5555" w:rsidRDefault="00833980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0771517B" w14:textId="77777777" w:rsidR="00833980" w:rsidRPr="002D5555" w:rsidRDefault="00833980" w:rsidP="00114628">
            <w:pPr>
              <w:ind w:left="-117" w:right="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3381BC4F" w14:textId="060EF8F4" w:rsidR="00833980" w:rsidRPr="002D5555" w:rsidRDefault="00833980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7840E5D1" w14:textId="77777777" w:rsidR="00833980" w:rsidRPr="002D5555" w:rsidRDefault="00833980" w:rsidP="00114628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gridSpan w:val="3"/>
            <w:vAlign w:val="bottom"/>
          </w:tcPr>
          <w:p w14:paraId="5F0173EA" w14:textId="3582DC0E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0C615C30" w14:textId="77777777" w:rsidR="00833980" w:rsidRPr="002D5555" w:rsidRDefault="00833980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2" w:type="pct"/>
            <w:gridSpan w:val="6"/>
            <w:vAlign w:val="bottom"/>
          </w:tcPr>
          <w:p w14:paraId="38204ACC" w14:textId="389D7A15" w:rsidR="00833980" w:rsidRPr="002D5555" w:rsidRDefault="00833980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 : พันบาท)</w:t>
            </w:r>
          </w:p>
        </w:tc>
      </w:tr>
      <w:tr w:rsidR="00833980" w:rsidRPr="002D5555" w14:paraId="4B9E3B42" w14:textId="77777777" w:rsidTr="000F5282">
        <w:trPr>
          <w:trHeight w:val="144"/>
        </w:trPr>
        <w:tc>
          <w:tcPr>
            <w:tcW w:w="959" w:type="pct"/>
            <w:gridSpan w:val="2"/>
            <w:vAlign w:val="bottom"/>
          </w:tcPr>
          <w:p w14:paraId="1F524515" w14:textId="77777777" w:rsidR="00833980" w:rsidRPr="002D5555" w:rsidRDefault="00833980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" w:type="pct"/>
          </w:tcPr>
          <w:p w14:paraId="7A8D9403" w14:textId="77777777" w:rsidR="00833980" w:rsidRPr="002D5555" w:rsidRDefault="00833980" w:rsidP="00114628">
            <w:pPr>
              <w:ind w:left="198" w:right="-8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41415F9B" w14:textId="6E1D7139" w:rsidR="00833980" w:rsidRPr="002D5555" w:rsidRDefault="00833980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042B49F5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Merge w:val="restart"/>
          </w:tcPr>
          <w:p w14:paraId="5FA708D8" w14:textId="214F8EF0" w:rsidR="00833980" w:rsidRPr="002D5555" w:rsidRDefault="0083398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3A799C0C" w14:textId="77777777" w:rsidR="00833980" w:rsidRPr="002D5555" w:rsidRDefault="00833980" w:rsidP="00114628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67" w:type="pct"/>
            <w:gridSpan w:val="3"/>
            <w:vAlign w:val="bottom"/>
          </w:tcPr>
          <w:p w14:paraId="2E2F7F76" w14:textId="6CBD6FDE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pct"/>
          </w:tcPr>
          <w:p w14:paraId="21404276" w14:textId="77777777" w:rsidR="00833980" w:rsidRPr="002D5555" w:rsidRDefault="0083398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2" w:type="pct"/>
            <w:gridSpan w:val="6"/>
            <w:tcBorders>
              <w:bottom w:val="single" w:sz="4" w:space="0" w:color="auto"/>
            </w:tcBorders>
            <w:vAlign w:val="bottom"/>
          </w:tcPr>
          <w:p w14:paraId="3EF5DE3C" w14:textId="0E1A47C6" w:rsidR="00833980" w:rsidRPr="002D5555" w:rsidRDefault="0083398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33980" w:rsidRPr="002D5555" w14:paraId="199ADA1E" w14:textId="77777777" w:rsidTr="000F5282">
        <w:trPr>
          <w:trHeight w:val="144"/>
        </w:trPr>
        <w:tc>
          <w:tcPr>
            <w:tcW w:w="959" w:type="pct"/>
            <w:gridSpan w:val="2"/>
            <w:vAlign w:val="bottom"/>
          </w:tcPr>
          <w:p w14:paraId="6E48D351" w14:textId="77777777" w:rsidR="00833980" w:rsidRPr="002D5555" w:rsidRDefault="0083398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" w:type="pct"/>
          </w:tcPr>
          <w:p w14:paraId="15B43573" w14:textId="77777777" w:rsidR="00833980" w:rsidRPr="002D5555" w:rsidRDefault="00833980" w:rsidP="00114628">
            <w:pPr>
              <w:ind w:left="198" w:right="-8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3A7B9259" w14:textId="24741E1E" w:rsidR="00833980" w:rsidRPr="002D5555" w:rsidRDefault="0083398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05791ECC" w14:textId="77777777" w:rsidR="00833980" w:rsidRPr="002D5555" w:rsidRDefault="00833980" w:rsidP="00114628">
            <w:pPr>
              <w:ind w:left="-117"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Merge/>
          </w:tcPr>
          <w:p w14:paraId="70CACE5C" w14:textId="0BC0FB66" w:rsidR="00833980" w:rsidRPr="002D5555" w:rsidRDefault="0083398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3178C2C9" w14:textId="77777777" w:rsidR="00833980" w:rsidRPr="002D5555" w:rsidRDefault="00833980" w:rsidP="00114628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67" w:type="pct"/>
            <w:gridSpan w:val="3"/>
            <w:tcBorders>
              <w:bottom w:val="single" w:sz="4" w:space="0" w:color="auto"/>
            </w:tcBorders>
            <w:vAlign w:val="bottom"/>
          </w:tcPr>
          <w:p w14:paraId="4CDC6B1D" w14:textId="666450B3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เป็นเจ้าของ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" w:type="pct"/>
          </w:tcPr>
          <w:p w14:paraId="4267676F" w14:textId="77777777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2902414" w14:textId="39425FF1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" w:type="pct"/>
            <w:tcBorders>
              <w:top w:val="single" w:sz="4" w:space="0" w:color="auto"/>
            </w:tcBorders>
            <w:vAlign w:val="bottom"/>
          </w:tcPr>
          <w:p w14:paraId="29CCCC98" w14:textId="77777777" w:rsidR="00833980" w:rsidRPr="002D5555" w:rsidRDefault="00833980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6D1FC44" w14:textId="77777777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0" w:type="pct"/>
            <w:gridSpan w:val="2"/>
            <w:tcBorders>
              <w:top w:val="single" w:sz="4" w:space="0" w:color="auto"/>
            </w:tcBorders>
            <w:vAlign w:val="bottom"/>
          </w:tcPr>
          <w:p w14:paraId="728E960B" w14:textId="77777777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B17316B" w14:textId="77777777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833980" w:rsidRPr="002D5555" w14:paraId="0DA71A3F" w14:textId="77777777" w:rsidTr="000F5282">
        <w:trPr>
          <w:trHeight w:val="144"/>
        </w:trPr>
        <w:tc>
          <w:tcPr>
            <w:tcW w:w="959" w:type="pct"/>
            <w:gridSpan w:val="2"/>
            <w:vAlign w:val="bottom"/>
          </w:tcPr>
          <w:p w14:paraId="5BCE6DF3" w14:textId="77777777" w:rsidR="00833980" w:rsidRPr="002D5555" w:rsidRDefault="0083398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" w:type="pct"/>
          </w:tcPr>
          <w:p w14:paraId="08930DD4" w14:textId="77777777" w:rsidR="00833980" w:rsidRPr="002D5555" w:rsidRDefault="00833980" w:rsidP="00114628">
            <w:pPr>
              <w:ind w:left="198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14:paraId="6C1FDF70" w14:textId="3D733A5E" w:rsidR="00833980" w:rsidRPr="002D5555" w:rsidRDefault="0083398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" w:type="pct"/>
          </w:tcPr>
          <w:p w14:paraId="7ED0D13D" w14:textId="77777777" w:rsidR="00833980" w:rsidRPr="002D5555" w:rsidRDefault="00833980" w:rsidP="00114628">
            <w:pPr>
              <w:ind w:left="-117" w:right="4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1981BFB2" w14:textId="129F2811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1" w:type="pct"/>
          </w:tcPr>
          <w:p w14:paraId="186D6A8B" w14:textId="77777777" w:rsidR="00833980" w:rsidRPr="002D5555" w:rsidRDefault="00833980" w:rsidP="00114628">
            <w:pPr>
              <w:ind w:right="868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3936BB38" w14:textId="00D5781C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2" w:type="pct"/>
            <w:tcBorders>
              <w:top w:val="single" w:sz="4" w:space="0" w:color="auto"/>
            </w:tcBorders>
          </w:tcPr>
          <w:p w14:paraId="1A3D86B1" w14:textId="77777777" w:rsidR="00833980" w:rsidRPr="002D5555" w:rsidRDefault="0083398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0AFEDEB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pct"/>
          </w:tcPr>
          <w:p w14:paraId="2774D30E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Align w:val="bottom"/>
          </w:tcPr>
          <w:p w14:paraId="69AAF0C4" w14:textId="13F7E0B9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3" w:type="pct"/>
          </w:tcPr>
          <w:p w14:paraId="0191B3CF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0" w:type="pct"/>
            <w:vAlign w:val="bottom"/>
          </w:tcPr>
          <w:p w14:paraId="5A25F46F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pct"/>
            <w:gridSpan w:val="2"/>
          </w:tcPr>
          <w:p w14:paraId="6B808A33" w14:textId="77777777" w:rsidR="00833980" w:rsidRPr="002D5555" w:rsidRDefault="0083398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Align w:val="bottom"/>
          </w:tcPr>
          <w:p w14:paraId="7B097E94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</w:tr>
      <w:tr w:rsidR="00833980" w:rsidRPr="002D5555" w14:paraId="51106532" w14:textId="77777777" w:rsidTr="000F5282">
        <w:trPr>
          <w:trHeight w:val="144"/>
        </w:trPr>
        <w:tc>
          <w:tcPr>
            <w:tcW w:w="959" w:type="pct"/>
            <w:gridSpan w:val="2"/>
            <w:tcBorders>
              <w:bottom w:val="single" w:sz="4" w:space="0" w:color="auto"/>
            </w:tcBorders>
            <w:vAlign w:val="bottom"/>
          </w:tcPr>
          <w:p w14:paraId="7BC0725F" w14:textId="77777777" w:rsidR="00833980" w:rsidRPr="002D5555" w:rsidRDefault="0083398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41" w:type="pct"/>
          </w:tcPr>
          <w:p w14:paraId="15F1403F" w14:textId="77777777" w:rsidR="00833980" w:rsidRPr="002D5555" w:rsidRDefault="00833980" w:rsidP="00114628">
            <w:pPr>
              <w:ind w:left="198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74775A3E" w14:textId="0C864427" w:rsidR="00833980" w:rsidRPr="002D5555" w:rsidRDefault="0083398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1" w:type="pct"/>
          </w:tcPr>
          <w:p w14:paraId="66F58C26" w14:textId="77777777" w:rsidR="00833980" w:rsidRPr="002D5555" w:rsidRDefault="00833980" w:rsidP="00114628">
            <w:pPr>
              <w:ind w:left="-117" w:right="4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BA73F60" w14:textId="2BF812CA" w:rsidR="00833980" w:rsidRPr="002D5555" w:rsidRDefault="0083398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11" w:type="pct"/>
          </w:tcPr>
          <w:p w14:paraId="7E465397" w14:textId="77777777" w:rsidR="00833980" w:rsidRPr="002D5555" w:rsidRDefault="00833980" w:rsidP="00114628">
            <w:pPr>
              <w:ind w:right="868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77AA9984" w14:textId="389D1BF5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2" w:type="pct"/>
          </w:tcPr>
          <w:p w14:paraId="3B3A9020" w14:textId="77777777" w:rsidR="00833980" w:rsidRPr="002D5555" w:rsidRDefault="0083398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4A251BDA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0" w:type="pct"/>
          </w:tcPr>
          <w:p w14:paraId="4A989DFB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54B3550" w14:textId="47D17C41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" w:type="pct"/>
          </w:tcPr>
          <w:p w14:paraId="5118C3B5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5435AE5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0" w:type="pct"/>
            <w:gridSpan w:val="2"/>
          </w:tcPr>
          <w:p w14:paraId="4843E1B9" w14:textId="77777777" w:rsidR="00833980" w:rsidRPr="002D5555" w:rsidRDefault="0083398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0C538E05" w14:textId="77777777" w:rsidR="00833980" w:rsidRPr="002D5555" w:rsidRDefault="0083398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</w:tr>
      <w:tr w:rsidR="00833980" w:rsidRPr="002D5555" w14:paraId="7554F542" w14:textId="77777777" w:rsidTr="000F5282">
        <w:trPr>
          <w:trHeight w:val="144"/>
        </w:trPr>
        <w:tc>
          <w:tcPr>
            <w:tcW w:w="959" w:type="pct"/>
            <w:gridSpan w:val="2"/>
            <w:tcBorders>
              <w:top w:val="single" w:sz="4" w:space="0" w:color="auto"/>
            </w:tcBorders>
          </w:tcPr>
          <w:p w14:paraId="50F233D5" w14:textId="77777777" w:rsidR="00833980" w:rsidRPr="002D5555" w:rsidRDefault="0083398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1" w:type="pct"/>
          </w:tcPr>
          <w:p w14:paraId="538AA58D" w14:textId="77777777" w:rsidR="00833980" w:rsidRPr="002D5555" w:rsidRDefault="00833980" w:rsidP="00114628">
            <w:pPr>
              <w:ind w:right="-81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48ACCE14" w14:textId="633A6D94" w:rsidR="00833980" w:rsidRPr="002D5555" w:rsidRDefault="00833980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4674020D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034F2E94" w14:textId="750E738E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3C063469" w14:textId="77777777" w:rsidR="00833980" w:rsidRPr="002D5555" w:rsidRDefault="00833980" w:rsidP="00114628">
            <w:pPr>
              <w:tabs>
                <w:tab w:val="decimal" w:pos="351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25F46DFC" w14:textId="6B01B83F" w:rsidR="00833980" w:rsidRPr="002D5555" w:rsidRDefault="0083398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198E26F8" w14:textId="77777777" w:rsidR="00833980" w:rsidRPr="002D5555" w:rsidRDefault="0083398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7DB7917E" w14:textId="77777777" w:rsidR="00833980" w:rsidRPr="002D5555" w:rsidRDefault="0083398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5DD154EF" w14:textId="77777777" w:rsidR="00833980" w:rsidRPr="002D5555" w:rsidRDefault="0083398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D43981B" w14:textId="5BF19440" w:rsidR="00833980" w:rsidRPr="002D5555" w:rsidRDefault="00833980" w:rsidP="00352938">
            <w:pPr>
              <w:tabs>
                <w:tab w:val="decimal" w:pos="720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0A0D402A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85A157D" w14:textId="77777777" w:rsidR="00833980" w:rsidRPr="002D5555" w:rsidRDefault="00833980" w:rsidP="00352938">
            <w:pPr>
              <w:tabs>
                <w:tab w:val="decimal" w:pos="567"/>
              </w:tabs>
              <w:ind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  <w:gridSpan w:val="2"/>
          </w:tcPr>
          <w:p w14:paraId="567ED519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12C7182B" w14:textId="77777777" w:rsidR="00833980" w:rsidRPr="002D5555" w:rsidRDefault="00833980" w:rsidP="00352938">
            <w:pPr>
              <w:tabs>
                <w:tab w:val="decimal" w:pos="567"/>
              </w:tabs>
              <w:ind w:right="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33980" w:rsidRPr="002D5555" w14:paraId="58682515" w14:textId="77777777" w:rsidTr="000F5282">
        <w:trPr>
          <w:trHeight w:val="144"/>
        </w:trPr>
        <w:tc>
          <w:tcPr>
            <w:tcW w:w="959" w:type="pct"/>
            <w:gridSpan w:val="2"/>
          </w:tcPr>
          <w:p w14:paraId="6AE170E5" w14:textId="77777777" w:rsidR="00833980" w:rsidRPr="002D5555" w:rsidRDefault="0083398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ยูนิเวอร์แซล เวสต์ </w:t>
            </w:r>
          </w:p>
        </w:tc>
        <w:tc>
          <w:tcPr>
            <w:tcW w:w="41" w:type="pct"/>
          </w:tcPr>
          <w:p w14:paraId="0F0B625C" w14:textId="77777777" w:rsidR="00833980" w:rsidRPr="002D5555" w:rsidRDefault="00833980" w:rsidP="00114628">
            <w:pPr>
              <w:ind w:right="-81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05F802EA" w14:textId="0BB7F2FF" w:rsidR="00833980" w:rsidRPr="002D5555" w:rsidRDefault="00833980" w:rsidP="00001A39">
            <w:pPr>
              <w:ind w:left="87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การบำบัดและกำจัดของเสียที่</w:t>
            </w:r>
            <w:r w:rsidR="00001A39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</w:t>
            </w:r>
          </w:p>
        </w:tc>
        <w:tc>
          <w:tcPr>
            <w:tcW w:w="21" w:type="pct"/>
          </w:tcPr>
          <w:p w14:paraId="15D5D9F0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706A2612" w14:textId="6B7F831D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31FBA0FB" w14:textId="77777777" w:rsidR="00833980" w:rsidRPr="002D5555" w:rsidRDefault="00833980" w:rsidP="00114628">
            <w:pPr>
              <w:tabs>
                <w:tab w:val="decimal" w:pos="351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</w:tcPr>
          <w:p w14:paraId="29002B9B" w14:textId="55156CCC" w:rsidR="00833980" w:rsidRPr="002D5555" w:rsidRDefault="0083398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018B85A" w14:textId="77777777" w:rsidR="00833980" w:rsidRPr="002D5555" w:rsidRDefault="0083398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78FCEB00" w14:textId="77777777" w:rsidR="00833980" w:rsidRPr="002D5555" w:rsidRDefault="0083398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15580278" w14:textId="77777777" w:rsidR="00833980" w:rsidRPr="002D5555" w:rsidRDefault="0083398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399FEACA" w14:textId="42B42E10" w:rsidR="00833980" w:rsidRPr="002D5555" w:rsidRDefault="00833980" w:rsidP="00352938">
            <w:pPr>
              <w:tabs>
                <w:tab w:val="decimal" w:pos="720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33538403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15EFF49A" w14:textId="77777777" w:rsidR="00833980" w:rsidRPr="002D5555" w:rsidRDefault="00833980" w:rsidP="00352938">
            <w:pPr>
              <w:tabs>
                <w:tab w:val="decimal" w:pos="567"/>
              </w:tabs>
              <w:ind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  <w:gridSpan w:val="2"/>
          </w:tcPr>
          <w:p w14:paraId="4F037147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</w:tcPr>
          <w:p w14:paraId="5757009C" w14:textId="77777777" w:rsidR="00833980" w:rsidRPr="002D5555" w:rsidRDefault="00833980" w:rsidP="00352938">
            <w:pPr>
              <w:tabs>
                <w:tab w:val="decimal" w:pos="567"/>
              </w:tabs>
              <w:ind w:right="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33980" w:rsidRPr="002D5555" w14:paraId="4CACFE08" w14:textId="77777777" w:rsidTr="000F5282">
        <w:trPr>
          <w:trHeight w:val="144"/>
        </w:trPr>
        <w:tc>
          <w:tcPr>
            <w:tcW w:w="959" w:type="pct"/>
            <w:gridSpan w:val="2"/>
          </w:tcPr>
          <w:p w14:paraId="77C5AFDA" w14:textId="77777777" w:rsidR="00833980" w:rsidRPr="002D5555" w:rsidRDefault="00833980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แมเนจเม้นท์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41" w:type="pct"/>
          </w:tcPr>
          <w:p w14:paraId="39775098" w14:textId="77777777" w:rsidR="00833980" w:rsidRPr="002D5555" w:rsidRDefault="00833980" w:rsidP="00114628">
            <w:pPr>
              <w:tabs>
                <w:tab w:val="decimal" w:pos="486"/>
              </w:tabs>
              <w:ind w:left="174" w:right="-81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5545E6AA" w14:textId="72F3BD74" w:rsidR="00833980" w:rsidRPr="002D5555" w:rsidRDefault="00833980" w:rsidP="00001A39">
            <w:pPr>
              <w:tabs>
                <w:tab w:val="decimal" w:pos="486"/>
              </w:tabs>
              <w:ind w:left="357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อันตรายรวมถึงการขนย้าย</w:t>
            </w:r>
          </w:p>
        </w:tc>
        <w:tc>
          <w:tcPr>
            <w:tcW w:w="21" w:type="pct"/>
          </w:tcPr>
          <w:p w14:paraId="21C4F316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16D8AB9C" w14:textId="48167CF7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1" w:type="pct"/>
          </w:tcPr>
          <w:p w14:paraId="5D2259D5" w14:textId="77777777" w:rsidR="00833980" w:rsidRPr="002D5555" w:rsidRDefault="00833980" w:rsidP="00114628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14:paraId="44678876" w14:textId="013D446A" w:rsidR="00833980" w:rsidRPr="002D5555" w:rsidRDefault="00CA05B7" w:rsidP="00001A39">
            <w:pPr>
              <w:tabs>
                <w:tab w:val="decimal" w:pos="115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" w:type="pct"/>
            <w:vAlign w:val="center"/>
          </w:tcPr>
          <w:p w14:paraId="28F129FA" w14:textId="77777777" w:rsidR="00833980" w:rsidRPr="002D5555" w:rsidRDefault="00833980" w:rsidP="00001A39">
            <w:pPr>
              <w:tabs>
                <w:tab w:val="decimal" w:pos="742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219897CE" w14:textId="77777777" w:rsidR="00833980" w:rsidRPr="002D5555" w:rsidRDefault="00833980" w:rsidP="00001A39">
            <w:pPr>
              <w:tabs>
                <w:tab w:val="decimal" w:pos="113"/>
              </w:tabs>
              <w:ind w:left="8" w:right="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" w:type="pct"/>
          </w:tcPr>
          <w:p w14:paraId="3BE2734D" w14:textId="77777777" w:rsidR="00833980" w:rsidRPr="002D5555" w:rsidRDefault="0083398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55953B1B" w14:textId="1E04A55B" w:rsidR="00833980" w:rsidRPr="002D5555" w:rsidRDefault="00BC7A73" w:rsidP="00352938">
            <w:pPr>
              <w:tabs>
                <w:tab w:val="decimal" w:pos="853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13" w:type="pct"/>
          </w:tcPr>
          <w:p w14:paraId="48D333DC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6CEC5866" w14:textId="115D4E89" w:rsidR="00833980" w:rsidRPr="002D5555" w:rsidRDefault="00BC7A73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20" w:type="pct"/>
            <w:gridSpan w:val="2"/>
          </w:tcPr>
          <w:p w14:paraId="7A6AB1B7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</w:tcPr>
          <w:p w14:paraId="38528073" w14:textId="5042606E" w:rsidR="00833980" w:rsidRPr="002D5555" w:rsidRDefault="00D41FCE" w:rsidP="00BC7A73">
            <w:pPr>
              <w:tabs>
                <w:tab w:val="decimal" w:pos="720"/>
              </w:tabs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139,085</w:t>
            </w:r>
          </w:p>
        </w:tc>
      </w:tr>
      <w:tr w:rsidR="00833980" w:rsidRPr="002D5555" w14:paraId="67257CFD" w14:textId="77777777" w:rsidTr="000F5282">
        <w:trPr>
          <w:trHeight w:val="144"/>
        </w:trPr>
        <w:tc>
          <w:tcPr>
            <w:tcW w:w="959" w:type="pct"/>
            <w:gridSpan w:val="2"/>
          </w:tcPr>
          <w:p w14:paraId="59741837" w14:textId="77777777" w:rsidR="00833980" w:rsidRPr="002D5555" w:rsidRDefault="0083398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ซิสเต็ม แอนด์ </w:t>
            </w:r>
          </w:p>
        </w:tc>
        <w:tc>
          <w:tcPr>
            <w:tcW w:w="41" w:type="pct"/>
          </w:tcPr>
          <w:p w14:paraId="26BB3194" w14:textId="77777777" w:rsidR="00833980" w:rsidRPr="002D5555" w:rsidRDefault="00833980" w:rsidP="00114628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51791BE5" w14:textId="315BB854" w:rsidR="00833980" w:rsidRPr="002D5555" w:rsidRDefault="00833980" w:rsidP="00001A39">
            <w:pPr>
              <w:ind w:left="177" w:right="-68" w:hanging="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ให้บริการและจำหน่ายอุปกรณ์</w:t>
            </w:r>
          </w:p>
        </w:tc>
        <w:tc>
          <w:tcPr>
            <w:tcW w:w="21" w:type="pct"/>
          </w:tcPr>
          <w:p w14:paraId="0CBD42A0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7ED476FB" w14:textId="1BAE674A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06CCF3C6" w14:textId="77777777" w:rsidR="00833980" w:rsidRPr="002D5555" w:rsidRDefault="00833980" w:rsidP="00114628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14:paraId="5FC95034" w14:textId="09DD387E" w:rsidR="00833980" w:rsidRPr="002D5555" w:rsidRDefault="00833980" w:rsidP="00001A39">
            <w:pPr>
              <w:tabs>
                <w:tab w:val="decimal" w:pos="623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center"/>
          </w:tcPr>
          <w:p w14:paraId="228C12D6" w14:textId="77777777" w:rsidR="00833980" w:rsidRPr="002D5555" w:rsidRDefault="00833980" w:rsidP="00001A39">
            <w:pPr>
              <w:tabs>
                <w:tab w:val="decimal" w:pos="742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000CBB84" w14:textId="77777777" w:rsidR="00833980" w:rsidRPr="002D5555" w:rsidRDefault="00833980" w:rsidP="00001A39">
            <w:pPr>
              <w:tabs>
                <w:tab w:val="decimal" w:pos="623"/>
              </w:tabs>
              <w:ind w:left="8" w:right="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0EC9E924" w14:textId="77777777" w:rsidR="00833980" w:rsidRPr="002D5555" w:rsidRDefault="0083398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5B2F7827" w14:textId="796E1288" w:rsidR="00833980" w:rsidRPr="002D5555" w:rsidRDefault="00833980" w:rsidP="00352938">
            <w:pPr>
              <w:tabs>
                <w:tab w:val="decimal" w:pos="853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602FD7B7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570485E5" w14:textId="77777777" w:rsidR="00833980" w:rsidRPr="002D5555" w:rsidRDefault="00833980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  <w:gridSpan w:val="2"/>
          </w:tcPr>
          <w:p w14:paraId="6AA4F0F0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</w:tcPr>
          <w:p w14:paraId="55568049" w14:textId="77777777" w:rsidR="00833980" w:rsidRPr="002D5555" w:rsidRDefault="00833980" w:rsidP="00352938">
            <w:pPr>
              <w:tabs>
                <w:tab w:val="decimal" w:pos="803"/>
              </w:tabs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33980" w:rsidRPr="002D5555" w14:paraId="21BBE9E2" w14:textId="77777777" w:rsidTr="000F5282">
        <w:trPr>
          <w:trHeight w:val="144"/>
        </w:trPr>
        <w:tc>
          <w:tcPr>
            <w:tcW w:w="959" w:type="pct"/>
            <w:gridSpan w:val="2"/>
          </w:tcPr>
          <w:p w14:paraId="2D696471" w14:textId="6E98CD72" w:rsidR="00833980" w:rsidRPr="002D5555" w:rsidRDefault="00833980" w:rsidP="00352938">
            <w:pPr>
              <w:ind w:right="-486" w:firstLine="1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ซอฟท์แวร์ เซอร์วิสเซส</w:t>
            </w:r>
            <w:r w:rsidR="00352938"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352938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41" w:type="pct"/>
          </w:tcPr>
          <w:p w14:paraId="5292CC90" w14:textId="77777777" w:rsidR="00833980" w:rsidRPr="002D5555" w:rsidRDefault="00833980" w:rsidP="00114628">
            <w:pPr>
              <w:ind w:left="84" w:right="-81" w:firstLine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3326E8C1" w14:textId="7669C40B" w:rsidR="00833980" w:rsidRPr="002D5555" w:rsidRDefault="00833980" w:rsidP="00001A39">
            <w:pPr>
              <w:ind w:left="267" w:right="-68" w:firstLine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ต่างๆที่เกี่ยวข้องกับเกมส์วีอาร์</w:t>
            </w:r>
          </w:p>
        </w:tc>
        <w:tc>
          <w:tcPr>
            <w:tcW w:w="21" w:type="pct"/>
          </w:tcPr>
          <w:p w14:paraId="611B94C1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7B2CDC32" w14:textId="02996B22" w:rsidR="00833980" w:rsidRPr="002D5555" w:rsidRDefault="0035293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1" w:type="pct"/>
          </w:tcPr>
          <w:p w14:paraId="3491109D" w14:textId="77777777" w:rsidR="00833980" w:rsidRPr="002D5555" w:rsidRDefault="00833980" w:rsidP="00114628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14:paraId="2F71E41E" w14:textId="7475C4C4" w:rsidR="00833980" w:rsidRPr="002D5555" w:rsidRDefault="00CA05B7" w:rsidP="00001A39">
            <w:pPr>
              <w:tabs>
                <w:tab w:val="decimal" w:pos="115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" w:type="pct"/>
            <w:vAlign w:val="center"/>
          </w:tcPr>
          <w:p w14:paraId="507C5DDB" w14:textId="77777777" w:rsidR="00833980" w:rsidRPr="002D5555" w:rsidRDefault="00833980" w:rsidP="00001A39">
            <w:pPr>
              <w:tabs>
                <w:tab w:val="decimal" w:pos="742"/>
              </w:tabs>
              <w:ind w:left="8" w:right="-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063F5CA8" w14:textId="71E5D220" w:rsidR="00833980" w:rsidRPr="002D5555" w:rsidRDefault="00352938" w:rsidP="00001A39">
            <w:pPr>
              <w:tabs>
                <w:tab w:val="decimal" w:pos="113"/>
              </w:tabs>
              <w:ind w:left="8" w:right="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0" w:type="pct"/>
          </w:tcPr>
          <w:p w14:paraId="23A6CFB6" w14:textId="77777777" w:rsidR="00833980" w:rsidRPr="002D5555" w:rsidRDefault="0083398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4358FDD6" w14:textId="2384FAE9" w:rsidR="00833980" w:rsidRPr="002D5555" w:rsidRDefault="00CA05B7" w:rsidP="00352938">
            <w:pPr>
              <w:tabs>
                <w:tab w:val="decimal" w:pos="853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" w:type="pct"/>
          </w:tcPr>
          <w:p w14:paraId="67C4B608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BDE2D63" w14:textId="0316CCA1" w:rsidR="00833980" w:rsidRPr="002D5555" w:rsidRDefault="00CA05B7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0" w:type="pct"/>
            <w:gridSpan w:val="2"/>
          </w:tcPr>
          <w:p w14:paraId="76346E0B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E8CF746" w14:textId="2B0763CC" w:rsidR="00833980" w:rsidRPr="002D5555" w:rsidRDefault="00CA05B7" w:rsidP="00001A39">
            <w:pPr>
              <w:tabs>
                <w:tab w:val="decimal" w:pos="681"/>
              </w:tabs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52938" w:rsidRPr="002D5555" w14:paraId="3A8ED5AA" w14:textId="77777777" w:rsidTr="000F5282">
        <w:trPr>
          <w:trHeight w:val="144"/>
        </w:trPr>
        <w:tc>
          <w:tcPr>
            <w:tcW w:w="959" w:type="pct"/>
            <w:gridSpan w:val="2"/>
          </w:tcPr>
          <w:p w14:paraId="60369E79" w14:textId="5755C43D" w:rsidR="00352938" w:rsidRPr="002D5555" w:rsidRDefault="00352938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41" w:type="pct"/>
          </w:tcPr>
          <w:p w14:paraId="2A6A67DE" w14:textId="77777777" w:rsidR="00352938" w:rsidRPr="002D5555" w:rsidRDefault="00352938" w:rsidP="00114628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4F1F764E" w14:textId="77777777" w:rsidR="00352938" w:rsidRPr="002D5555" w:rsidRDefault="00352938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050A7331" w14:textId="77777777" w:rsidR="00352938" w:rsidRPr="002D5555" w:rsidRDefault="00352938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7CF1E501" w14:textId="77777777" w:rsidR="00352938" w:rsidRPr="002D5555" w:rsidRDefault="0035293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66EB5F22" w14:textId="77777777" w:rsidR="00352938" w:rsidRPr="002D5555" w:rsidRDefault="00352938" w:rsidP="00114628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04" w:type="pct"/>
          </w:tcPr>
          <w:p w14:paraId="6EAD7A48" w14:textId="77777777" w:rsidR="00352938" w:rsidRPr="002D5555" w:rsidRDefault="00352938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103921AF" w14:textId="77777777" w:rsidR="00352938" w:rsidRPr="002D5555" w:rsidRDefault="00352938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7ACDDE0F" w14:textId="77777777" w:rsidR="00352938" w:rsidRPr="002D5555" w:rsidRDefault="00352938" w:rsidP="009F29B3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0" w:type="pct"/>
          </w:tcPr>
          <w:p w14:paraId="46CCDB16" w14:textId="77777777" w:rsidR="00352938" w:rsidRPr="002D5555" w:rsidRDefault="00352938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3BFDBBBA" w14:textId="77777777" w:rsidR="00352938" w:rsidRPr="002D5555" w:rsidRDefault="00352938" w:rsidP="00352938">
            <w:pPr>
              <w:tabs>
                <w:tab w:val="decimal" w:pos="853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10179528" w14:textId="77777777" w:rsidR="00352938" w:rsidRPr="002D5555" w:rsidRDefault="00352938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73C1D70D" w14:textId="4EC7B7AB" w:rsidR="00352938" w:rsidRPr="002D5555" w:rsidRDefault="00F8093D" w:rsidP="00001A39">
            <w:pPr>
              <w:tabs>
                <w:tab w:val="decimal" w:pos="816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138,500</w:t>
            </w:r>
          </w:p>
        </w:tc>
        <w:tc>
          <w:tcPr>
            <w:tcW w:w="20" w:type="pct"/>
            <w:gridSpan w:val="2"/>
          </w:tcPr>
          <w:p w14:paraId="6E63FE6A" w14:textId="77777777" w:rsidR="00352938" w:rsidRPr="002D5555" w:rsidRDefault="0035293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</w:tcPr>
          <w:p w14:paraId="0D24098B" w14:textId="41146539" w:rsidR="00352938" w:rsidRPr="002D5555" w:rsidRDefault="00F8093D" w:rsidP="00F8093D">
            <w:pPr>
              <w:tabs>
                <w:tab w:val="decimal" w:pos="503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093D">
              <w:rPr>
                <w:rFonts w:asciiTheme="majorBidi" w:hAnsiTheme="majorBidi" w:hint="eastAsia"/>
                <w:color w:val="000000"/>
                <w:sz w:val="20"/>
                <w:szCs w:val="20"/>
                <w:cs/>
              </w:rPr>
              <w:t>139</w:t>
            </w:r>
            <w:r w:rsidRPr="00F8093D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,</w:t>
            </w:r>
            <w:r w:rsidRPr="00F8093D">
              <w:rPr>
                <w:rFonts w:asciiTheme="majorBidi" w:hAnsiTheme="majorBidi" w:hint="eastAsia"/>
                <w:color w:val="000000"/>
                <w:sz w:val="20"/>
                <w:szCs w:val="20"/>
                <w:cs/>
              </w:rPr>
              <w:t>085</w:t>
            </w:r>
          </w:p>
        </w:tc>
      </w:tr>
      <w:tr w:rsidR="00833980" w:rsidRPr="002D5555" w14:paraId="5F67290A" w14:textId="77777777" w:rsidTr="000F5282">
        <w:trPr>
          <w:trHeight w:val="144"/>
        </w:trPr>
        <w:tc>
          <w:tcPr>
            <w:tcW w:w="959" w:type="pct"/>
            <w:gridSpan w:val="2"/>
          </w:tcPr>
          <w:p w14:paraId="0EC5CFBB" w14:textId="77777777" w:rsidR="00833980" w:rsidRPr="002D5555" w:rsidRDefault="0083398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41" w:type="pct"/>
          </w:tcPr>
          <w:p w14:paraId="14D62A75" w14:textId="77777777" w:rsidR="00833980" w:rsidRPr="002D5555" w:rsidRDefault="00833980" w:rsidP="00114628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002D5ADD" w14:textId="7F91BB94" w:rsidR="00833980" w:rsidRPr="002D5555" w:rsidRDefault="0083398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47CCD992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23AC0DD9" w14:textId="4AF22D9E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6CE780EE" w14:textId="77777777" w:rsidR="00833980" w:rsidRPr="002D5555" w:rsidRDefault="00833980" w:rsidP="00114628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04" w:type="pct"/>
          </w:tcPr>
          <w:p w14:paraId="06025DC8" w14:textId="438F561D" w:rsidR="00833980" w:rsidRPr="002D5555" w:rsidRDefault="00833980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568BC674" w14:textId="77777777" w:rsidR="00833980" w:rsidRPr="002D5555" w:rsidRDefault="0083398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6299A253" w14:textId="77777777" w:rsidR="00833980" w:rsidRPr="002D5555" w:rsidRDefault="00833980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0" w:type="pct"/>
          </w:tcPr>
          <w:p w14:paraId="1EBE2BAE" w14:textId="77777777" w:rsidR="00833980" w:rsidRPr="002D5555" w:rsidRDefault="0083398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5BD73AE3" w14:textId="2BF98709" w:rsidR="00833980" w:rsidRPr="002D5555" w:rsidRDefault="00833980" w:rsidP="00352938">
            <w:pPr>
              <w:tabs>
                <w:tab w:val="decimal" w:pos="853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57D6AAD2" w14:textId="77777777" w:rsidR="00833980" w:rsidRPr="002D5555" w:rsidRDefault="0083398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30FB49DC" w14:textId="25A44C14" w:rsidR="00833980" w:rsidRPr="002D5555" w:rsidRDefault="00CA05B7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  <w:tc>
          <w:tcPr>
            <w:tcW w:w="20" w:type="pct"/>
            <w:gridSpan w:val="2"/>
          </w:tcPr>
          <w:p w14:paraId="240126A6" w14:textId="77777777" w:rsidR="00833980" w:rsidRPr="002D5555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0A277882" w14:textId="40ABFA2C" w:rsidR="00833980" w:rsidRPr="002D5555" w:rsidRDefault="00F8093D" w:rsidP="00001A39">
            <w:pPr>
              <w:tabs>
                <w:tab w:val="decimal" w:pos="771"/>
              </w:tabs>
              <w:ind w:right="3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833980" w:rsidRPr="002D5555" w14:paraId="11CD3771" w14:textId="77777777" w:rsidTr="000F5282">
        <w:trPr>
          <w:trHeight w:val="144"/>
        </w:trPr>
        <w:tc>
          <w:tcPr>
            <w:tcW w:w="959" w:type="pct"/>
            <w:gridSpan w:val="2"/>
          </w:tcPr>
          <w:p w14:paraId="31E8950E" w14:textId="7104A178" w:rsidR="00833980" w:rsidRPr="002D5555" w:rsidRDefault="00352938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41" w:type="pct"/>
          </w:tcPr>
          <w:p w14:paraId="43E1B7C8" w14:textId="77777777" w:rsidR="00833980" w:rsidRPr="002D5555" w:rsidRDefault="00833980" w:rsidP="00114628">
            <w:pPr>
              <w:tabs>
                <w:tab w:val="decimal" w:pos="486"/>
              </w:tabs>
              <w:ind w:left="180" w:right="-8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71DDBE37" w14:textId="7727908F" w:rsidR="00833980" w:rsidRPr="002D5555" w:rsidRDefault="00833980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1F45D580" w14:textId="77777777" w:rsidR="00833980" w:rsidRPr="002D5555" w:rsidRDefault="00833980" w:rsidP="00114628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Align w:val="bottom"/>
          </w:tcPr>
          <w:p w14:paraId="57D3A3DB" w14:textId="18C38158" w:rsidR="00833980" w:rsidRPr="002D5555" w:rsidRDefault="0083398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1FEC122A" w14:textId="77777777" w:rsidR="00833980" w:rsidRPr="002D5555" w:rsidRDefault="00833980" w:rsidP="00114628">
            <w:pPr>
              <w:tabs>
                <w:tab w:val="decimal" w:pos="486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C5FBC5F" w14:textId="084A27F8" w:rsidR="00833980" w:rsidRPr="002D5555" w:rsidRDefault="00833980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14:paraId="7D182EF2" w14:textId="77777777" w:rsidR="00833980" w:rsidRPr="002D5555" w:rsidRDefault="0083398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bottom"/>
          </w:tcPr>
          <w:p w14:paraId="090E1805" w14:textId="77777777" w:rsidR="00833980" w:rsidRPr="002D5555" w:rsidRDefault="00833980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58483BC1" w14:textId="77777777" w:rsidR="00833980" w:rsidRPr="002D5555" w:rsidRDefault="0083398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Align w:val="bottom"/>
          </w:tcPr>
          <w:p w14:paraId="432FFB47" w14:textId="009E69A9" w:rsidR="00833980" w:rsidRPr="002D5555" w:rsidRDefault="00833980" w:rsidP="00352938">
            <w:pPr>
              <w:tabs>
                <w:tab w:val="decimal" w:pos="720"/>
              </w:tabs>
              <w:ind w:right="7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2B7197D3" w14:textId="77777777" w:rsidR="00833980" w:rsidRPr="002D5555" w:rsidRDefault="0083398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46C3D" w14:textId="25AA593F" w:rsidR="00833980" w:rsidRPr="00001A39" w:rsidRDefault="00CA05B7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01A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20" w:type="pct"/>
            <w:gridSpan w:val="2"/>
          </w:tcPr>
          <w:p w14:paraId="0236434A" w14:textId="77777777" w:rsidR="00833980" w:rsidRPr="00001A39" w:rsidRDefault="0083398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6036" w14:textId="6EA2178A" w:rsidR="00833980" w:rsidRPr="00001A39" w:rsidRDefault="00F8093D" w:rsidP="00CA05B7">
            <w:pPr>
              <w:tabs>
                <w:tab w:val="decimal" w:pos="720"/>
              </w:tabs>
              <w:ind w:left="-200" w:right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01A39">
              <w:rPr>
                <w:rFonts w:asciiTheme="majorBidi" w:hAnsiTheme="majorBidi" w:hint="eastAsia"/>
                <w:b/>
                <w:bCs/>
                <w:color w:val="000000"/>
                <w:sz w:val="20"/>
                <w:szCs w:val="20"/>
                <w:cs/>
              </w:rPr>
              <w:t>139</w:t>
            </w:r>
            <w:r w:rsidRPr="00001A3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,</w:t>
            </w:r>
            <w:r w:rsidRPr="00001A39">
              <w:rPr>
                <w:rFonts w:asciiTheme="majorBidi" w:hAnsiTheme="majorBidi" w:hint="eastAsia"/>
                <w:b/>
                <w:bCs/>
                <w:color w:val="000000"/>
                <w:sz w:val="20"/>
                <w:szCs w:val="20"/>
                <w:cs/>
              </w:rPr>
              <w:t>085</w:t>
            </w:r>
          </w:p>
        </w:tc>
      </w:tr>
      <w:tr w:rsidR="004E069A" w:rsidRPr="002D5555" w14:paraId="42359CBD" w14:textId="77777777" w:rsidTr="003A4CDE">
        <w:trPr>
          <w:trHeight w:val="384"/>
        </w:trPr>
        <w:tc>
          <w:tcPr>
            <w:tcW w:w="952" w:type="pct"/>
            <w:vAlign w:val="bottom"/>
          </w:tcPr>
          <w:p w14:paraId="7B141EE3" w14:textId="77777777" w:rsidR="004E069A" w:rsidRPr="002D5555" w:rsidRDefault="004E069A" w:rsidP="003E785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" w:type="pct"/>
            <w:gridSpan w:val="2"/>
          </w:tcPr>
          <w:p w14:paraId="4DF1F6F4" w14:textId="77777777" w:rsidR="004E069A" w:rsidRPr="002D5555" w:rsidRDefault="004E069A" w:rsidP="003E7859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569BDEA8" w14:textId="77777777" w:rsidR="004E069A" w:rsidRPr="002D5555" w:rsidRDefault="004E069A" w:rsidP="003E7859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34B9C213" w14:textId="77777777" w:rsidR="004E069A" w:rsidRPr="002D5555" w:rsidRDefault="004E069A" w:rsidP="003E7859">
            <w:pPr>
              <w:ind w:left="-117" w:right="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55573415" w14:textId="77777777" w:rsidR="004E069A" w:rsidRPr="002D5555" w:rsidRDefault="004E069A" w:rsidP="003E7859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0D75FA06" w14:textId="77777777" w:rsidR="004E069A" w:rsidRPr="002D5555" w:rsidRDefault="004E069A" w:rsidP="003E7859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gridSpan w:val="3"/>
            <w:vAlign w:val="bottom"/>
          </w:tcPr>
          <w:p w14:paraId="02057D58" w14:textId="77777777" w:rsidR="004E069A" w:rsidRPr="002D5555" w:rsidRDefault="004E069A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27A63F2F" w14:textId="77777777" w:rsidR="004E069A" w:rsidRPr="002D5555" w:rsidRDefault="004E069A" w:rsidP="003E785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2" w:type="pct"/>
            <w:gridSpan w:val="6"/>
            <w:vAlign w:val="bottom"/>
          </w:tcPr>
          <w:p w14:paraId="2FD2B9FB" w14:textId="07863866" w:rsidR="004E069A" w:rsidRPr="002D5555" w:rsidRDefault="004E069A" w:rsidP="003E785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 : พันบาท)</w:t>
            </w:r>
          </w:p>
        </w:tc>
      </w:tr>
      <w:tr w:rsidR="004E069A" w:rsidRPr="002D5555" w14:paraId="6FFBE106" w14:textId="77777777" w:rsidTr="000F5282">
        <w:trPr>
          <w:trHeight w:val="144"/>
        </w:trPr>
        <w:tc>
          <w:tcPr>
            <w:tcW w:w="952" w:type="pct"/>
            <w:vAlign w:val="bottom"/>
          </w:tcPr>
          <w:p w14:paraId="1DCACE3D" w14:textId="77777777" w:rsidR="004E069A" w:rsidRPr="002D5555" w:rsidRDefault="004E069A" w:rsidP="003E7859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" w:type="pct"/>
            <w:gridSpan w:val="2"/>
          </w:tcPr>
          <w:p w14:paraId="0856A9E5" w14:textId="77777777" w:rsidR="004E069A" w:rsidRPr="002D5555" w:rsidRDefault="004E069A" w:rsidP="003E7859">
            <w:pPr>
              <w:ind w:left="198" w:right="-8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7FC05E59" w14:textId="77777777" w:rsidR="004E069A" w:rsidRPr="002D5555" w:rsidRDefault="004E069A" w:rsidP="003E7859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11F08A53" w14:textId="77777777" w:rsidR="004E069A" w:rsidRPr="002D5555" w:rsidRDefault="004E069A" w:rsidP="003E7859">
            <w:pPr>
              <w:ind w:right="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Merge w:val="restart"/>
          </w:tcPr>
          <w:p w14:paraId="53F74DB8" w14:textId="77777777" w:rsidR="004E069A" w:rsidRPr="002D5555" w:rsidRDefault="004E069A" w:rsidP="003E785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516D7531" w14:textId="77777777" w:rsidR="004E069A" w:rsidRPr="002D5555" w:rsidRDefault="004E069A" w:rsidP="003E7859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67" w:type="pct"/>
            <w:gridSpan w:val="3"/>
            <w:vAlign w:val="bottom"/>
          </w:tcPr>
          <w:p w14:paraId="6F35C179" w14:textId="77777777" w:rsidR="004E069A" w:rsidRPr="002D5555" w:rsidRDefault="004E069A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pct"/>
          </w:tcPr>
          <w:p w14:paraId="7C4C35A4" w14:textId="77777777" w:rsidR="004E069A" w:rsidRPr="002D5555" w:rsidRDefault="004E069A" w:rsidP="003E785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2" w:type="pct"/>
            <w:gridSpan w:val="6"/>
            <w:tcBorders>
              <w:bottom w:val="single" w:sz="4" w:space="0" w:color="auto"/>
            </w:tcBorders>
            <w:vAlign w:val="bottom"/>
          </w:tcPr>
          <w:p w14:paraId="12B2C9FE" w14:textId="7BCE5CAB" w:rsidR="004E069A" w:rsidRPr="002D5555" w:rsidRDefault="004E069A" w:rsidP="003E785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</w:t>
            </w:r>
            <w:r w:rsidR="00B91C3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623A68" w:rsidRPr="002D5555" w14:paraId="504287D8" w14:textId="77777777" w:rsidTr="000F5282">
        <w:trPr>
          <w:trHeight w:val="144"/>
        </w:trPr>
        <w:tc>
          <w:tcPr>
            <w:tcW w:w="952" w:type="pct"/>
            <w:vAlign w:val="bottom"/>
          </w:tcPr>
          <w:p w14:paraId="2CF49586" w14:textId="77777777" w:rsidR="00623A68" w:rsidRPr="002D5555" w:rsidRDefault="00623A68" w:rsidP="003E785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" w:type="pct"/>
            <w:gridSpan w:val="2"/>
          </w:tcPr>
          <w:p w14:paraId="3E18F059" w14:textId="77777777" w:rsidR="00623A68" w:rsidRPr="002D5555" w:rsidRDefault="00623A68" w:rsidP="003E7859">
            <w:pPr>
              <w:ind w:left="198" w:right="-8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5DC968C9" w14:textId="77777777" w:rsidR="00623A68" w:rsidRPr="002D5555" w:rsidRDefault="00623A68" w:rsidP="003E785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12C5DAC9" w14:textId="77777777" w:rsidR="00623A68" w:rsidRPr="002D5555" w:rsidRDefault="00623A68" w:rsidP="003E7859">
            <w:pPr>
              <w:ind w:left="-117"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Merge/>
          </w:tcPr>
          <w:p w14:paraId="4B671CD9" w14:textId="77777777" w:rsidR="00623A68" w:rsidRPr="002D5555" w:rsidRDefault="00623A68" w:rsidP="003E785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4DCA83C7" w14:textId="77777777" w:rsidR="00623A68" w:rsidRPr="002D5555" w:rsidRDefault="00623A68" w:rsidP="003E7859">
            <w:pPr>
              <w:ind w:left="-117" w:right="868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67" w:type="pct"/>
            <w:gridSpan w:val="3"/>
            <w:tcBorders>
              <w:bottom w:val="single" w:sz="4" w:space="0" w:color="auto"/>
            </w:tcBorders>
            <w:vAlign w:val="bottom"/>
          </w:tcPr>
          <w:p w14:paraId="6D2E460D" w14:textId="77777777" w:rsidR="00623A68" w:rsidRPr="002D5555" w:rsidRDefault="00623A68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เป็นเจ้าของ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" w:type="pct"/>
          </w:tcPr>
          <w:p w14:paraId="23425BFB" w14:textId="77777777" w:rsidR="00623A68" w:rsidRPr="002D5555" w:rsidRDefault="00623A68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F7E61" w14:textId="77777777" w:rsidR="00623A68" w:rsidRPr="002D5555" w:rsidRDefault="00623A68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" w:type="pct"/>
            <w:tcBorders>
              <w:top w:val="single" w:sz="4" w:space="0" w:color="auto"/>
            </w:tcBorders>
            <w:vAlign w:val="bottom"/>
          </w:tcPr>
          <w:p w14:paraId="0A30330C" w14:textId="77777777" w:rsidR="00623A68" w:rsidRPr="002D5555" w:rsidRDefault="00623A68" w:rsidP="003E7859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7541C" w14:textId="6C37DCBC" w:rsidR="00623A68" w:rsidRPr="002D5555" w:rsidRDefault="00623A68" w:rsidP="00623A6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4E069A" w:rsidRPr="002D5555" w14:paraId="47BFD92D" w14:textId="77777777" w:rsidTr="000F5282">
        <w:trPr>
          <w:trHeight w:val="144"/>
        </w:trPr>
        <w:tc>
          <w:tcPr>
            <w:tcW w:w="952" w:type="pct"/>
            <w:vAlign w:val="bottom"/>
          </w:tcPr>
          <w:p w14:paraId="236242DC" w14:textId="77777777" w:rsidR="004E069A" w:rsidRPr="002D5555" w:rsidRDefault="004E069A" w:rsidP="003E785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" w:type="pct"/>
            <w:gridSpan w:val="2"/>
          </w:tcPr>
          <w:p w14:paraId="0BABC027" w14:textId="77777777" w:rsidR="004E069A" w:rsidRPr="002D5555" w:rsidRDefault="004E069A" w:rsidP="003E7859">
            <w:pPr>
              <w:ind w:left="198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14:paraId="56F73D8E" w14:textId="77777777" w:rsidR="004E069A" w:rsidRPr="002D5555" w:rsidRDefault="004E069A" w:rsidP="003E785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" w:type="pct"/>
          </w:tcPr>
          <w:p w14:paraId="660162ED" w14:textId="77777777" w:rsidR="004E069A" w:rsidRPr="002D5555" w:rsidRDefault="004E069A" w:rsidP="003E7859">
            <w:pPr>
              <w:ind w:left="-117" w:right="4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5E3CFEFA" w14:textId="77777777" w:rsidR="004E069A" w:rsidRPr="002D5555" w:rsidRDefault="004E069A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1" w:type="pct"/>
          </w:tcPr>
          <w:p w14:paraId="650EB7B3" w14:textId="77777777" w:rsidR="004E069A" w:rsidRPr="002D5555" w:rsidRDefault="004E069A" w:rsidP="003E7859">
            <w:pPr>
              <w:ind w:right="868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00AA4A0A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2" w:type="pct"/>
            <w:tcBorders>
              <w:top w:val="single" w:sz="4" w:space="0" w:color="auto"/>
            </w:tcBorders>
          </w:tcPr>
          <w:p w14:paraId="1FE7065A" w14:textId="77777777" w:rsidR="004E069A" w:rsidRPr="002D5555" w:rsidRDefault="004E069A" w:rsidP="003E78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CEB5E52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pct"/>
          </w:tcPr>
          <w:p w14:paraId="6C8E5AE6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2C420964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3" w:type="pct"/>
          </w:tcPr>
          <w:p w14:paraId="7C6F0117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0" w:type="pct"/>
            <w:vAlign w:val="bottom"/>
          </w:tcPr>
          <w:p w14:paraId="4989BF4C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6" w:type="pct"/>
          </w:tcPr>
          <w:p w14:paraId="447CAED6" w14:textId="77777777" w:rsidR="004E069A" w:rsidRPr="002D5555" w:rsidRDefault="004E069A" w:rsidP="003E78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vAlign w:val="bottom"/>
          </w:tcPr>
          <w:p w14:paraId="7E4C149D" w14:textId="48B61CEC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="00CC7D10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4E069A" w:rsidRPr="002D5555" w14:paraId="4121BF05" w14:textId="77777777" w:rsidTr="000F5282">
        <w:trPr>
          <w:trHeight w:val="144"/>
        </w:trPr>
        <w:tc>
          <w:tcPr>
            <w:tcW w:w="952" w:type="pct"/>
            <w:tcBorders>
              <w:bottom w:val="single" w:sz="4" w:space="0" w:color="auto"/>
            </w:tcBorders>
            <w:vAlign w:val="bottom"/>
          </w:tcPr>
          <w:p w14:paraId="25FB5CDB" w14:textId="77777777" w:rsidR="004E069A" w:rsidRPr="002D5555" w:rsidRDefault="004E069A" w:rsidP="003E785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48" w:type="pct"/>
            <w:gridSpan w:val="2"/>
          </w:tcPr>
          <w:p w14:paraId="3725F84E" w14:textId="77777777" w:rsidR="004E069A" w:rsidRPr="002D5555" w:rsidRDefault="004E069A" w:rsidP="003E7859">
            <w:pPr>
              <w:ind w:left="198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46B38B66" w14:textId="77777777" w:rsidR="004E069A" w:rsidRPr="002D5555" w:rsidRDefault="004E069A" w:rsidP="003E785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1" w:type="pct"/>
          </w:tcPr>
          <w:p w14:paraId="70F79155" w14:textId="77777777" w:rsidR="004E069A" w:rsidRPr="002D5555" w:rsidRDefault="004E069A" w:rsidP="003E7859">
            <w:pPr>
              <w:ind w:left="-117" w:right="4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648F5C71" w14:textId="77777777" w:rsidR="004E069A" w:rsidRPr="002D5555" w:rsidRDefault="004E069A" w:rsidP="003E785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11" w:type="pct"/>
          </w:tcPr>
          <w:p w14:paraId="6ADA50E9" w14:textId="77777777" w:rsidR="004E069A" w:rsidRPr="002D5555" w:rsidRDefault="004E069A" w:rsidP="003E7859">
            <w:pPr>
              <w:ind w:right="868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545EF022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2" w:type="pct"/>
          </w:tcPr>
          <w:p w14:paraId="592F1AFF" w14:textId="77777777" w:rsidR="004E069A" w:rsidRPr="002D5555" w:rsidRDefault="004E069A" w:rsidP="003E78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7F2B8FE2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0" w:type="pct"/>
          </w:tcPr>
          <w:p w14:paraId="453BDCD8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4941B2B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" w:type="pct"/>
          </w:tcPr>
          <w:p w14:paraId="60E30C26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0155EB3F" w14:textId="77777777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6" w:type="pct"/>
          </w:tcPr>
          <w:p w14:paraId="582E7068" w14:textId="77777777" w:rsidR="004E069A" w:rsidRPr="002D5555" w:rsidRDefault="004E069A" w:rsidP="003E78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vAlign w:val="bottom"/>
          </w:tcPr>
          <w:p w14:paraId="089B192E" w14:textId="13085E1A" w:rsidR="004E069A" w:rsidRPr="002D5555" w:rsidRDefault="004E069A" w:rsidP="003E785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 w:rsidR="00CC7D10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</w:t>
            </w:r>
          </w:p>
        </w:tc>
      </w:tr>
      <w:tr w:rsidR="004E069A" w:rsidRPr="002D5555" w14:paraId="0146AB35" w14:textId="77777777" w:rsidTr="000F5282">
        <w:trPr>
          <w:trHeight w:val="144"/>
        </w:trPr>
        <w:tc>
          <w:tcPr>
            <w:tcW w:w="952" w:type="pct"/>
            <w:tcBorders>
              <w:top w:val="single" w:sz="4" w:space="0" w:color="auto"/>
            </w:tcBorders>
          </w:tcPr>
          <w:p w14:paraId="46A9FD54" w14:textId="77777777" w:rsidR="004E069A" w:rsidRPr="002D5555" w:rsidRDefault="004E069A" w:rsidP="003E7859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" w:type="pct"/>
            <w:gridSpan w:val="2"/>
          </w:tcPr>
          <w:p w14:paraId="0268698B" w14:textId="77777777" w:rsidR="004E069A" w:rsidRPr="002D5555" w:rsidRDefault="004E069A" w:rsidP="003E7859">
            <w:pPr>
              <w:ind w:right="-81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7AA5ADCB" w14:textId="77777777" w:rsidR="004E069A" w:rsidRPr="002D5555" w:rsidRDefault="004E069A" w:rsidP="003E7859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41093CB5" w14:textId="77777777" w:rsidR="004E069A" w:rsidRPr="002D5555" w:rsidRDefault="004E069A" w:rsidP="003E7859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A6AD52E" w14:textId="77777777" w:rsidR="004E069A" w:rsidRPr="002D5555" w:rsidRDefault="004E069A" w:rsidP="003E78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0F810EFE" w14:textId="77777777" w:rsidR="004E069A" w:rsidRPr="002D5555" w:rsidRDefault="004E069A" w:rsidP="003E7859">
            <w:pPr>
              <w:tabs>
                <w:tab w:val="decimal" w:pos="351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6528F279" w14:textId="77777777" w:rsidR="004E069A" w:rsidRPr="002D5555" w:rsidRDefault="004E069A" w:rsidP="003E7859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6EEB01BE" w14:textId="77777777" w:rsidR="004E069A" w:rsidRPr="002D5555" w:rsidRDefault="004E069A" w:rsidP="003E785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8AEC48B" w14:textId="77777777" w:rsidR="004E069A" w:rsidRPr="002D5555" w:rsidRDefault="004E069A" w:rsidP="003E7859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73B6DF56" w14:textId="77777777" w:rsidR="004E069A" w:rsidRPr="002D5555" w:rsidRDefault="004E069A" w:rsidP="003E785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9A2D416" w14:textId="77777777" w:rsidR="004E069A" w:rsidRPr="002D5555" w:rsidRDefault="004E069A" w:rsidP="003E785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06AF34ED" w14:textId="77777777" w:rsidR="004E069A" w:rsidRPr="002D5555" w:rsidRDefault="004E069A" w:rsidP="003E785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A8E0EEA" w14:textId="77777777" w:rsidR="004E069A" w:rsidRPr="002D5555" w:rsidRDefault="004E069A" w:rsidP="003E7859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" w:type="pct"/>
          </w:tcPr>
          <w:p w14:paraId="06DEDDEF" w14:textId="77777777" w:rsidR="004E069A" w:rsidRPr="002D5555" w:rsidRDefault="004E069A" w:rsidP="003E785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</w:tcPr>
          <w:p w14:paraId="2EF4D2C5" w14:textId="77777777" w:rsidR="004E069A" w:rsidRPr="002D5555" w:rsidRDefault="004E069A" w:rsidP="003E7859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D63C6" w:rsidRPr="002D5555" w14:paraId="69B0A8DD" w14:textId="77777777" w:rsidTr="000F5282">
        <w:trPr>
          <w:trHeight w:val="144"/>
        </w:trPr>
        <w:tc>
          <w:tcPr>
            <w:tcW w:w="952" w:type="pct"/>
          </w:tcPr>
          <w:p w14:paraId="0F22C95A" w14:textId="23094713" w:rsidR="00AD63C6" w:rsidRPr="002D5555" w:rsidRDefault="00AD63C6" w:rsidP="00AD63C6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ซิสเต็ม แอนด์  </w:t>
            </w:r>
          </w:p>
        </w:tc>
        <w:tc>
          <w:tcPr>
            <w:tcW w:w="48" w:type="pct"/>
            <w:gridSpan w:val="2"/>
          </w:tcPr>
          <w:p w14:paraId="449344E8" w14:textId="77777777" w:rsidR="00AD63C6" w:rsidRPr="002D5555" w:rsidRDefault="00AD63C6" w:rsidP="00AD63C6">
            <w:pPr>
              <w:ind w:right="-81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60C75AFF" w14:textId="1B95497F" w:rsidR="00AD63C6" w:rsidRPr="002D5555" w:rsidRDefault="006A3A93" w:rsidP="00AD63C6">
            <w:pPr>
              <w:ind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ใ</w:t>
            </w:r>
            <w:r w:rsidR="00AD63C6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ห้บริการและจำหน่ายอุปกรณ์</w:t>
            </w:r>
          </w:p>
        </w:tc>
        <w:tc>
          <w:tcPr>
            <w:tcW w:w="21" w:type="pct"/>
          </w:tcPr>
          <w:p w14:paraId="5AFAE192" w14:textId="77777777" w:rsidR="00AD63C6" w:rsidRPr="002D5555" w:rsidRDefault="00AD63C6" w:rsidP="00AD63C6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65AC7E52" w14:textId="77777777" w:rsidR="00AD63C6" w:rsidRPr="002D5555" w:rsidRDefault="00AD63C6" w:rsidP="00AD63C6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2576F94A" w14:textId="77777777" w:rsidR="00AD63C6" w:rsidRPr="002D5555" w:rsidRDefault="00AD63C6" w:rsidP="00AD63C6">
            <w:pPr>
              <w:tabs>
                <w:tab w:val="decimal" w:pos="351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</w:tcPr>
          <w:p w14:paraId="60465C21" w14:textId="77777777" w:rsidR="00AD63C6" w:rsidRPr="002D5555" w:rsidRDefault="00AD63C6" w:rsidP="00AD63C6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6494C70" w14:textId="77777777" w:rsidR="00AD63C6" w:rsidRPr="002D5555" w:rsidRDefault="00AD63C6" w:rsidP="00AD63C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45060E1F" w14:textId="77777777" w:rsidR="00AD63C6" w:rsidRPr="002D5555" w:rsidRDefault="00AD63C6" w:rsidP="00AD63C6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1458A643" w14:textId="77777777" w:rsidR="00AD63C6" w:rsidRPr="002D5555" w:rsidRDefault="00AD63C6" w:rsidP="00AD63C6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27EF1A81" w14:textId="77777777" w:rsidR="00AD63C6" w:rsidRPr="002D5555" w:rsidRDefault="00AD63C6" w:rsidP="00AD63C6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1AD88941" w14:textId="77777777" w:rsidR="00AD63C6" w:rsidRPr="002D5555" w:rsidRDefault="00AD63C6" w:rsidP="00AD63C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0016338C" w14:textId="77777777" w:rsidR="00AD63C6" w:rsidRPr="002D5555" w:rsidRDefault="00AD63C6" w:rsidP="00AD63C6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" w:type="pct"/>
          </w:tcPr>
          <w:p w14:paraId="6EC4266C" w14:textId="77777777" w:rsidR="00AD63C6" w:rsidRPr="002D5555" w:rsidRDefault="00AD63C6" w:rsidP="00AD63C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14:paraId="7602EFA6" w14:textId="77777777" w:rsidR="00AD63C6" w:rsidRPr="002D5555" w:rsidRDefault="00AD63C6" w:rsidP="00AD63C6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D63C6" w:rsidRPr="002D5555" w14:paraId="27D46C4D" w14:textId="77777777" w:rsidTr="000F5282">
        <w:trPr>
          <w:trHeight w:val="144"/>
        </w:trPr>
        <w:tc>
          <w:tcPr>
            <w:tcW w:w="952" w:type="pct"/>
          </w:tcPr>
          <w:p w14:paraId="394B2657" w14:textId="3DC53294" w:rsidR="00AD63C6" w:rsidRPr="002D5555" w:rsidRDefault="00AD63C6" w:rsidP="00AD63C6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ซอฟท์แวร์ เซอร์วิสเซส </w:t>
            </w:r>
            <w:r w:rsidR="00917C83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48" w:type="pct"/>
            <w:gridSpan w:val="2"/>
          </w:tcPr>
          <w:p w14:paraId="130A9B58" w14:textId="77777777" w:rsidR="00AD63C6" w:rsidRPr="002D5555" w:rsidRDefault="00AD63C6" w:rsidP="00AD63C6">
            <w:pPr>
              <w:tabs>
                <w:tab w:val="decimal" w:pos="486"/>
              </w:tabs>
              <w:ind w:left="174" w:right="-81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18F63A3D" w14:textId="49314987" w:rsidR="00AD63C6" w:rsidRPr="002D5555" w:rsidRDefault="006A3A93" w:rsidP="00917C83">
            <w:pPr>
              <w:tabs>
                <w:tab w:val="decimal" w:pos="90"/>
              </w:tabs>
              <w:ind w:left="262" w:right="-68" w:hanging="17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="00AD63C6"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ต่างๆที่เกี่ยวข้องกับเกมส์วีอาร์</w:t>
            </w:r>
          </w:p>
        </w:tc>
        <w:tc>
          <w:tcPr>
            <w:tcW w:w="21" w:type="pct"/>
          </w:tcPr>
          <w:p w14:paraId="392503A3" w14:textId="77777777" w:rsidR="00AD63C6" w:rsidRPr="002D5555" w:rsidRDefault="00AD63C6" w:rsidP="00AD63C6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5C095702" w14:textId="77777777" w:rsidR="00AD63C6" w:rsidRPr="002D5555" w:rsidRDefault="00AD63C6" w:rsidP="00AD63C6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1" w:type="pct"/>
          </w:tcPr>
          <w:p w14:paraId="6D5BDCE9" w14:textId="77777777" w:rsidR="00AD63C6" w:rsidRPr="002D5555" w:rsidRDefault="00AD63C6" w:rsidP="00AD63C6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</w:tcPr>
          <w:p w14:paraId="7836DA24" w14:textId="392116D8" w:rsidR="00AD63C6" w:rsidRPr="002D5555" w:rsidRDefault="006A3A93" w:rsidP="006D292A">
            <w:pPr>
              <w:ind w:left="-2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35</w:t>
            </w:r>
          </w:p>
        </w:tc>
        <w:tc>
          <w:tcPr>
            <w:tcW w:w="12" w:type="pct"/>
          </w:tcPr>
          <w:p w14:paraId="6B5B8EE3" w14:textId="77777777" w:rsidR="00AD63C6" w:rsidRPr="002D5555" w:rsidRDefault="00AD63C6" w:rsidP="00AD63C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32858563" w14:textId="7CD541F1" w:rsidR="00AD63C6" w:rsidRPr="002D5555" w:rsidRDefault="006A3A93" w:rsidP="006D29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35</w:t>
            </w:r>
          </w:p>
        </w:tc>
        <w:tc>
          <w:tcPr>
            <w:tcW w:w="20" w:type="pct"/>
          </w:tcPr>
          <w:p w14:paraId="475B0899" w14:textId="77777777" w:rsidR="00AD63C6" w:rsidRPr="002D5555" w:rsidRDefault="00AD63C6" w:rsidP="00AD63C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0A65A310" w14:textId="2A09749B" w:rsidR="00AD63C6" w:rsidRPr="002D5555" w:rsidRDefault="00E8096A" w:rsidP="00001A39">
            <w:pPr>
              <w:tabs>
                <w:tab w:val="decimal" w:pos="849"/>
              </w:tabs>
              <w:ind w:right="7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" w:type="pct"/>
          </w:tcPr>
          <w:p w14:paraId="782D493E" w14:textId="77777777" w:rsidR="00AD63C6" w:rsidRPr="002D5555" w:rsidRDefault="00AD63C6" w:rsidP="00AD63C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7C5FC4B5" w14:textId="6ED8EC5E" w:rsidR="00AD63C6" w:rsidRPr="002D5555" w:rsidRDefault="00E8096A" w:rsidP="00001A39">
            <w:pPr>
              <w:tabs>
                <w:tab w:val="decimal" w:pos="816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6" w:type="pct"/>
          </w:tcPr>
          <w:p w14:paraId="010A5742" w14:textId="77777777" w:rsidR="00AD63C6" w:rsidRPr="002D5555" w:rsidRDefault="00AD63C6" w:rsidP="00AD63C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04C22A10" w14:textId="5C592712" w:rsidR="00AD63C6" w:rsidRPr="002D5555" w:rsidRDefault="00B91C30" w:rsidP="00AD63C6">
            <w:pPr>
              <w:tabs>
                <w:tab w:val="decimal" w:pos="720"/>
              </w:tabs>
              <w:ind w:left="-200"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917C83" w:rsidRPr="002D5555" w14:paraId="3CA3B3F1" w14:textId="77777777" w:rsidTr="000F5282">
        <w:trPr>
          <w:trHeight w:val="144"/>
        </w:trPr>
        <w:tc>
          <w:tcPr>
            <w:tcW w:w="952" w:type="pct"/>
          </w:tcPr>
          <w:p w14:paraId="1B4B85B2" w14:textId="71996CCA" w:rsidR="00917C83" w:rsidRPr="002D5555" w:rsidRDefault="00917C83" w:rsidP="003E7859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48" w:type="pct"/>
            <w:gridSpan w:val="2"/>
          </w:tcPr>
          <w:p w14:paraId="3B54CF4D" w14:textId="77777777" w:rsidR="00917C83" w:rsidRPr="002D5555" w:rsidRDefault="00917C83" w:rsidP="003E7859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3FA17FB2" w14:textId="136FF907" w:rsidR="00917C83" w:rsidRPr="002D5555" w:rsidRDefault="00917C83" w:rsidP="003E785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31ACB32C" w14:textId="77777777" w:rsidR="00917C83" w:rsidRPr="002D5555" w:rsidRDefault="00917C83" w:rsidP="003E7859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49625ADA" w14:textId="77777777" w:rsidR="00917C83" w:rsidRPr="002D5555" w:rsidRDefault="00917C83" w:rsidP="003E78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5D443C0E" w14:textId="77777777" w:rsidR="00917C83" w:rsidRPr="002D5555" w:rsidRDefault="00917C83" w:rsidP="003E7859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</w:tcPr>
          <w:p w14:paraId="1DC0BD47" w14:textId="77777777" w:rsidR="00917C83" w:rsidRPr="002D5555" w:rsidRDefault="00917C83" w:rsidP="003E785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62A1E9E" w14:textId="77777777" w:rsidR="00917C83" w:rsidRPr="002D5555" w:rsidRDefault="00917C83" w:rsidP="003E785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18E5545D" w14:textId="77777777" w:rsidR="00917C83" w:rsidRPr="002D5555" w:rsidRDefault="00917C83" w:rsidP="003E7859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30E239C5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71CF0711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2E4F0279" w14:textId="77777777" w:rsidR="00917C83" w:rsidRPr="002D5555" w:rsidRDefault="00917C83" w:rsidP="003E785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281EB9FE" w14:textId="25EF79F2" w:rsidR="00917C83" w:rsidRPr="002D5555" w:rsidRDefault="00917C83" w:rsidP="00001A39">
            <w:pPr>
              <w:tabs>
                <w:tab w:val="decimal" w:pos="816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6" w:type="pct"/>
          </w:tcPr>
          <w:p w14:paraId="3DD21D8A" w14:textId="77777777" w:rsidR="00917C83" w:rsidRPr="002D5555" w:rsidRDefault="00917C83" w:rsidP="003E785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C40FEC" w14:textId="6F25F66D" w:rsidR="00917C83" w:rsidRPr="002D5555" w:rsidRDefault="00917C83" w:rsidP="003E7859">
            <w:pPr>
              <w:tabs>
                <w:tab w:val="decimal" w:pos="803"/>
              </w:tabs>
              <w:ind w:left="-200"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917C83" w:rsidRPr="002D5555" w14:paraId="59930A96" w14:textId="77777777" w:rsidTr="000F5282">
        <w:trPr>
          <w:trHeight w:val="144"/>
        </w:trPr>
        <w:tc>
          <w:tcPr>
            <w:tcW w:w="952" w:type="pct"/>
          </w:tcPr>
          <w:p w14:paraId="67D5CCE6" w14:textId="259868BE" w:rsidR="00917C83" w:rsidRPr="002D5555" w:rsidRDefault="00917C83" w:rsidP="003E7859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48" w:type="pct"/>
            <w:gridSpan w:val="2"/>
          </w:tcPr>
          <w:p w14:paraId="102289F2" w14:textId="77777777" w:rsidR="00917C83" w:rsidRPr="002D5555" w:rsidRDefault="00917C83" w:rsidP="003E7859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  <w:vAlign w:val="bottom"/>
          </w:tcPr>
          <w:p w14:paraId="1812BC18" w14:textId="77777777" w:rsidR="00917C83" w:rsidRPr="002D5555" w:rsidRDefault="00917C83" w:rsidP="003E785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21C69A85" w14:textId="77777777" w:rsidR="00917C83" w:rsidRPr="002D5555" w:rsidRDefault="00917C83" w:rsidP="003E7859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5B22A3D3" w14:textId="77777777" w:rsidR="00917C83" w:rsidRPr="002D5555" w:rsidRDefault="00917C83" w:rsidP="003E78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5AF3C8BE" w14:textId="77777777" w:rsidR="00917C83" w:rsidRPr="002D5555" w:rsidRDefault="00917C83" w:rsidP="003E7859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04" w:type="pct"/>
          </w:tcPr>
          <w:p w14:paraId="5568FADD" w14:textId="77777777" w:rsidR="00917C83" w:rsidRPr="002D5555" w:rsidRDefault="00917C83" w:rsidP="003E785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376CC1F5" w14:textId="77777777" w:rsidR="00917C83" w:rsidRPr="002D5555" w:rsidRDefault="00917C83" w:rsidP="003E785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</w:tcPr>
          <w:p w14:paraId="6259AD64" w14:textId="77777777" w:rsidR="00917C83" w:rsidRPr="002D5555" w:rsidRDefault="00917C83" w:rsidP="003E7859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0" w:type="pct"/>
          </w:tcPr>
          <w:p w14:paraId="255DC9EB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</w:tcPr>
          <w:p w14:paraId="1A180820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26FC7F9B" w14:textId="77777777" w:rsidR="00917C83" w:rsidRPr="002D5555" w:rsidRDefault="00917C83" w:rsidP="003E785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14:paraId="3FB817D4" w14:textId="371743C9" w:rsidR="00917C83" w:rsidRPr="002D5555" w:rsidRDefault="00917C83" w:rsidP="00001A39">
            <w:pPr>
              <w:tabs>
                <w:tab w:val="decimal" w:pos="816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  <w:tc>
          <w:tcPr>
            <w:tcW w:w="16" w:type="pct"/>
          </w:tcPr>
          <w:p w14:paraId="1476F48A" w14:textId="77777777" w:rsidR="00917C83" w:rsidRPr="002D5555" w:rsidRDefault="00917C83" w:rsidP="003E785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shd w:val="clear" w:color="auto" w:fill="auto"/>
          </w:tcPr>
          <w:p w14:paraId="3290016A" w14:textId="4368F2B5" w:rsidR="00917C83" w:rsidRPr="002D5555" w:rsidRDefault="00917C83" w:rsidP="00001A39">
            <w:pPr>
              <w:tabs>
                <w:tab w:val="decimal" w:pos="780"/>
              </w:tabs>
              <w:ind w:left="-200" w:right="7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</w:tr>
      <w:tr w:rsidR="00917C83" w:rsidRPr="002D5555" w14:paraId="2A6F4414" w14:textId="77777777" w:rsidTr="000F5282">
        <w:trPr>
          <w:trHeight w:val="144"/>
        </w:trPr>
        <w:tc>
          <w:tcPr>
            <w:tcW w:w="952" w:type="pct"/>
          </w:tcPr>
          <w:p w14:paraId="395AE678" w14:textId="5FBD1839" w:rsidR="00917C83" w:rsidRPr="002D5555" w:rsidRDefault="00917C83" w:rsidP="003E7859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D5555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48" w:type="pct"/>
            <w:gridSpan w:val="2"/>
          </w:tcPr>
          <w:p w14:paraId="6F4851F9" w14:textId="77777777" w:rsidR="00917C83" w:rsidRPr="002D5555" w:rsidRDefault="00917C83" w:rsidP="003E7859">
            <w:pPr>
              <w:ind w:left="180" w:right="-81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447DA921" w14:textId="77777777" w:rsidR="00917C83" w:rsidRPr="002D5555" w:rsidRDefault="00917C83" w:rsidP="003E785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23CE3194" w14:textId="77777777" w:rsidR="00917C83" w:rsidRPr="002D5555" w:rsidRDefault="00917C83" w:rsidP="003E7859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Align w:val="bottom"/>
          </w:tcPr>
          <w:p w14:paraId="3850C565" w14:textId="77777777" w:rsidR="00917C83" w:rsidRPr="002D5555" w:rsidRDefault="00917C83" w:rsidP="003E78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0DB18A3D" w14:textId="77777777" w:rsidR="00917C83" w:rsidRPr="002D5555" w:rsidRDefault="00917C83" w:rsidP="003E7859">
            <w:pPr>
              <w:tabs>
                <w:tab w:val="decimal" w:pos="623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04" w:type="pct"/>
            <w:vAlign w:val="bottom"/>
          </w:tcPr>
          <w:p w14:paraId="6F10F1C4" w14:textId="77777777" w:rsidR="00917C83" w:rsidRPr="002D5555" w:rsidRDefault="00917C83" w:rsidP="003E785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  <w:vAlign w:val="bottom"/>
          </w:tcPr>
          <w:p w14:paraId="7817E176" w14:textId="77777777" w:rsidR="00917C83" w:rsidRPr="002D5555" w:rsidRDefault="00917C83" w:rsidP="003E785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bottom"/>
          </w:tcPr>
          <w:p w14:paraId="47317669" w14:textId="77777777" w:rsidR="00917C83" w:rsidRPr="002D5555" w:rsidRDefault="00917C83" w:rsidP="003E7859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0" w:type="pct"/>
          </w:tcPr>
          <w:p w14:paraId="4F986E70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Align w:val="bottom"/>
          </w:tcPr>
          <w:p w14:paraId="25D1A5CA" w14:textId="77777777" w:rsidR="00917C83" w:rsidRPr="002D5555" w:rsidRDefault="00917C83" w:rsidP="003E785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76D20DD2" w14:textId="77777777" w:rsidR="00917C83" w:rsidRPr="002D5555" w:rsidRDefault="00917C83" w:rsidP="003E785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3084" w14:textId="4ED4C2AD" w:rsidR="00917C83" w:rsidRPr="002D5555" w:rsidRDefault="00917C83" w:rsidP="00001A39">
            <w:pPr>
              <w:tabs>
                <w:tab w:val="decimal" w:pos="816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D55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6" w:type="pct"/>
          </w:tcPr>
          <w:p w14:paraId="25772247" w14:textId="77777777" w:rsidR="00917C83" w:rsidRPr="002D5555" w:rsidRDefault="00917C83" w:rsidP="003E785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ACE0A" w14:textId="6EF5FC78" w:rsidR="00917C83" w:rsidRPr="002D5555" w:rsidRDefault="00917C83" w:rsidP="003E7859">
            <w:pPr>
              <w:tabs>
                <w:tab w:val="decimal" w:pos="503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917C83" w:rsidRPr="00202E90" w14:paraId="1EFEB375" w14:textId="77777777" w:rsidTr="000F5282">
        <w:trPr>
          <w:trHeight w:val="144"/>
        </w:trPr>
        <w:tc>
          <w:tcPr>
            <w:tcW w:w="952" w:type="pct"/>
          </w:tcPr>
          <w:p w14:paraId="09938311" w14:textId="3A6C13EF" w:rsidR="00917C83" w:rsidRPr="002D5555" w:rsidRDefault="00917C83" w:rsidP="003E7859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8" w:type="pct"/>
            <w:gridSpan w:val="2"/>
          </w:tcPr>
          <w:p w14:paraId="7B17E7CF" w14:textId="77777777" w:rsidR="00917C83" w:rsidRPr="002D5555" w:rsidRDefault="00917C83" w:rsidP="003E7859">
            <w:pPr>
              <w:tabs>
                <w:tab w:val="decimal" w:pos="486"/>
              </w:tabs>
              <w:ind w:left="180" w:right="-8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11" w:type="pct"/>
          </w:tcPr>
          <w:p w14:paraId="5F24D8B9" w14:textId="77777777" w:rsidR="00917C83" w:rsidRPr="002D5555" w:rsidRDefault="00917C83" w:rsidP="003E7859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1" w:type="pct"/>
          </w:tcPr>
          <w:p w14:paraId="239B1A09" w14:textId="77777777" w:rsidR="00917C83" w:rsidRPr="002D5555" w:rsidRDefault="00917C83" w:rsidP="003E7859">
            <w:pPr>
              <w:ind w:right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8" w:type="pct"/>
            <w:vAlign w:val="bottom"/>
          </w:tcPr>
          <w:p w14:paraId="1042832B" w14:textId="77777777" w:rsidR="00917C83" w:rsidRPr="002D5555" w:rsidRDefault="00917C83" w:rsidP="003E78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" w:type="pct"/>
          </w:tcPr>
          <w:p w14:paraId="62AECF6D" w14:textId="77777777" w:rsidR="00917C83" w:rsidRPr="002D5555" w:rsidRDefault="00917C83" w:rsidP="003E7859">
            <w:pPr>
              <w:tabs>
                <w:tab w:val="decimal" w:pos="486"/>
              </w:tabs>
              <w:ind w:left="-25" w:right="8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67587B63" w14:textId="77777777" w:rsidR="00917C83" w:rsidRPr="002D5555" w:rsidRDefault="00917C83" w:rsidP="003E785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14:paraId="4882694B" w14:textId="77777777" w:rsidR="00917C83" w:rsidRPr="002D5555" w:rsidRDefault="00917C83" w:rsidP="003E785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Align w:val="bottom"/>
          </w:tcPr>
          <w:p w14:paraId="4E0E4467" w14:textId="77777777" w:rsidR="00917C83" w:rsidRPr="002D5555" w:rsidRDefault="00917C83" w:rsidP="003E785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pct"/>
          </w:tcPr>
          <w:p w14:paraId="1462FB50" w14:textId="77777777" w:rsidR="00917C83" w:rsidRPr="002D5555" w:rsidRDefault="00917C83" w:rsidP="003E785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Align w:val="bottom"/>
          </w:tcPr>
          <w:p w14:paraId="344FE203" w14:textId="77777777" w:rsidR="00917C83" w:rsidRPr="002D5555" w:rsidRDefault="00917C83" w:rsidP="003E785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779E5E89" w14:textId="77777777" w:rsidR="00917C83" w:rsidRPr="002D5555" w:rsidRDefault="00917C83" w:rsidP="003E785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shd w:val="clear" w:color="auto" w:fill="auto"/>
          </w:tcPr>
          <w:p w14:paraId="119D989F" w14:textId="78CBB859" w:rsidR="00917C83" w:rsidRPr="002D5555" w:rsidRDefault="00917C83" w:rsidP="003E785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pct"/>
          </w:tcPr>
          <w:p w14:paraId="65F4C022" w14:textId="77777777" w:rsidR="00917C83" w:rsidRPr="002D5555" w:rsidRDefault="00917C83" w:rsidP="003E785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7BD747" w14:textId="3D9784BA" w:rsidR="00917C83" w:rsidRPr="002D5555" w:rsidRDefault="00917C83" w:rsidP="003E7859">
            <w:pPr>
              <w:tabs>
                <w:tab w:val="decimal" w:pos="720"/>
              </w:tabs>
              <w:ind w:left="-20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044888" w14:textId="0451F0D9" w:rsidR="00F53166" w:rsidRPr="002D5555" w:rsidRDefault="009E4C64" w:rsidP="00C557F2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6824A6C" w14:textId="62372271" w:rsidR="00F53166" w:rsidRPr="002D5555" w:rsidRDefault="0046547E" w:rsidP="0046547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14.1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9271C9" w:rsidRPr="002D5555" w14:paraId="7B736701" w14:textId="77777777" w:rsidTr="007E74DF">
        <w:trPr>
          <w:trHeight w:val="77"/>
        </w:trPr>
        <w:tc>
          <w:tcPr>
            <w:tcW w:w="9000" w:type="dxa"/>
            <w:gridSpan w:val="13"/>
            <w:vAlign w:val="bottom"/>
          </w:tcPr>
          <w:p w14:paraId="34AD67C9" w14:textId="7699AECD" w:rsidR="009271C9" w:rsidRPr="002D5555" w:rsidRDefault="009271C9" w:rsidP="00F6663E">
            <w:pPr>
              <w:spacing w:before="120"/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271C9" w:rsidRPr="002D5555" w14:paraId="069305D2" w14:textId="77777777" w:rsidTr="00F22F53">
        <w:tc>
          <w:tcPr>
            <w:tcW w:w="2520" w:type="dxa"/>
            <w:vAlign w:val="bottom"/>
          </w:tcPr>
          <w:p w14:paraId="3CE8B493" w14:textId="75023B2A" w:rsidR="009271C9" w:rsidRPr="002D5555" w:rsidRDefault="009271C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664332F" w14:textId="77777777" w:rsidR="009271C9" w:rsidRPr="002D5555" w:rsidRDefault="009271C9" w:rsidP="0083398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50E89B1A" w14:textId="5A799046" w:rsidR="009271C9" w:rsidRPr="002D5555" w:rsidRDefault="009271C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33980" w:rsidRPr="002D5555" w14:paraId="579FEA75" w14:textId="77777777" w:rsidTr="009271C9">
        <w:tc>
          <w:tcPr>
            <w:tcW w:w="2520" w:type="dxa"/>
            <w:vAlign w:val="bottom"/>
          </w:tcPr>
          <w:p w14:paraId="0857A4E4" w14:textId="77777777" w:rsidR="00833980" w:rsidRPr="002D5555" w:rsidRDefault="008339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533F065" w14:textId="77777777" w:rsidR="00833980" w:rsidRPr="002D5555" w:rsidRDefault="00833980" w:rsidP="0083398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6B73E" w14:textId="156600A8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91D342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99E0" w14:textId="78CEC4FF" w:rsidR="00833980" w:rsidRPr="002D5555" w:rsidRDefault="00833980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  <w:r w:rsidR="009271C9"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71C9" w:rsidRPr="002D5555">
              <w:rPr>
                <w:rFonts w:asciiTheme="majorBidi" w:hAnsiTheme="majorBidi" w:cstheme="majorBidi" w:hint="cs"/>
                <w:szCs w:val="24"/>
                <w:cs/>
              </w:rPr>
              <w:t>ร้อยละ</w:t>
            </w:r>
            <w:r w:rsidR="009271C9"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B99A36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F3E21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</w:tr>
      <w:tr w:rsidR="00833980" w:rsidRPr="002D5555" w14:paraId="3AA79DDC" w14:textId="77777777" w:rsidTr="009271C9">
        <w:tc>
          <w:tcPr>
            <w:tcW w:w="2520" w:type="dxa"/>
            <w:vAlign w:val="bottom"/>
          </w:tcPr>
          <w:p w14:paraId="37DC7802" w14:textId="77777777" w:rsidR="00833980" w:rsidRPr="002D5555" w:rsidRDefault="008339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59D7DC5" w14:textId="77777777" w:rsidR="00833980" w:rsidRPr="002D5555" w:rsidRDefault="00833980" w:rsidP="0083398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7C2FB2" w14:textId="349A117B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1A34E213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1CB284" w14:textId="4CDA31FF" w:rsidR="00833980" w:rsidRPr="002D5555" w:rsidRDefault="009271C9" w:rsidP="009271C9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 31 </w:t>
            </w:r>
            <w:r w:rsidR="00833980"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0A28B4ED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77D176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071AEB83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F1125E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04DE7FF6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881F71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7746563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80A06E" w14:textId="2F829ED0" w:rsidR="00833980" w:rsidRPr="002D5555" w:rsidRDefault="009271C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="00833980"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33980" w:rsidRPr="002D5555" w14:paraId="2920A032" w14:textId="77777777" w:rsidTr="009271C9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5A930E9" w14:textId="77777777" w:rsidR="00833980" w:rsidRPr="002D5555" w:rsidRDefault="008339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3D75410F" w14:textId="77777777" w:rsidR="00833980" w:rsidRPr="002D5555" w:rsidRDefault="00833980" w:rsidP="0083398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833C52" w14:textId="55EE9920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5CE2ADF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59D5DF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3E7CD3AC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C83676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7B77B2EE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1B86D0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699BD8B4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7E56EF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257FCE60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C808EC" w14:textId="77777777" w:rsidR="00833980" w:rsidRPr="002D5555" w:rsidRDefault="008339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833980" w:rsidRPr="002D5555" w14:paraId="25BDE67F" w14:textId="77777777" w:rsidTr="009271C9">
        <w:tc>
          <w:tcPr>
            <w:tcW w:w="2520" w:type="dxa"/>
          </w:tcPr>
          <w:p w14:paraId="561A0771" w14:textId="77777777" w:rsidR="00833980" w:rsidRPr="002D5555" w:rsidRDefault="008339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7138F352" w14:textId="77777777" w:rsidR="00833980" w:rsidRPr="002D5555" w:rsidRDefault="00833980" w:rsidP="0083398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95BF88" w14:textId="0574E9C6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1AE8D023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E38046" w14:textId="77777777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E8E4F6A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A45982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FAF78FA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F23AB3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962373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435D6" w14:textId="77777777" w:rsidR="00833980" w:rsidRPr="002D5555" w:rsidRDefault="00833980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550,000</w:t>
            </w:r>
          </w:p>
        </w:tc>
        <w:tc>
          <w:tcPr>
            <w:tcW w:w="90" w:type="dxa"/>
          </w:tcPr>
          <w:p w14:paraId="238E6FED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8904E1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550,000</w:t>
            </w:r>
          </w:p>
        </w:tc>
      </w:tr>
      <w:tr w:rsidR="00833980" w:rsidRPr="002D5555" w14:paraId="401D26EA" w14:textId="77777777" w:rsidTr="009271C9">
        <w:trPr>
          <w:trHeight w:val="234"/>
        </w:trPr>
        <w:tc>
          <w:tcPr>
            <w:tcW w:w="2520" w:type="dxa"/>
          </w:tcPr>
          <w:p w14:paraId="38AAFEB8" w14:textId="57A40E18" w:rsidR="00833980" w:rsidRPr="002D5555" w:rsidRDefault="00833980" w:rsidP="00833980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6EBB7B9B" w14:textId="77777777" w:rsidR="00833980" w:rsidRPr="002D5555" w:rsidRDefault="00833980" w:rsidP="0083398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F3B94" w14:textId="30DB78F1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777DC68E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54473" w14:textId="77777777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361351A7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E8DE5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AC2EC89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9BA1B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6D9ED78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2E3F4" w14:textId="77777777" w:rsidR="00833980" w:rsidRPr="002D5555" w:rsidRDefault="00833980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249,999</w:t>
            </w:r>
          </w:p>
        </w:tc>
        <w:tc>
          <w:tcPr>
            <w:tcW w:w="90" w:type="dxa"/>
          </w:tcPr>
          <w:p w14:paraId="48D659A9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822232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249,999</w:t>
            </w:r>
          </w:p>
        </w:tc>
      </w:tr>
      <w:tr w:rsidR="00833980" w:rsidRPr="002D5555" w14:paraId="046F9B05" w14:textId="77777777" w:rsidTr="009271C9">
        <w:trPr>
          <w:trHeight w:val="234"/>
        </w:trPr>
        <w:tc>
          <w:tcPr>
            <w:tcW w:w="2520" w:type="dxa"/>
          </w:tcPr>
          <w:p w14:paraId="7EA4D6C6" w14:textId="33F6A228" w:rsidR="00833980" w:rsidRPr="002D5555" w:rsidRDefault="00833980" w:rsidP="009271C9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76F3C367" w14:textId="77777777" w:rsidR="00833980" w:rsidRPr="002D5555" w:rsidRDefault="00833980" w:rsidP="0083398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2C9C7" w14:textId="2981E325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65,500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53EBA" w14:textId="77777777" w:rsidR="00833980" w:rsidRPr="002D5555" w:rsidRDefault="0083398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709C9" w14:textId="77777777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65,500</w:t>
            </w:r>
          </w:p>
        </w:tc>
        <w:tc>
          <w:tcPr>
            <w:tcW w:w="90" w:type="dxa"/>
            <w:shd w:val="clear" w:color="auto" w:fill="auto"/>
          </w:tcPr>
          <w:p w14:paraId="1B350781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3B07BD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90.84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29996" w14:textId="77777777" w:rsidR="00833980" w:rsidRPr="002D5555" w:rsidRDefault="0083398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617B20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90.84</w:t>
            </w:r>
          </w:p>
        </w:tc>
        <w:tc>
          <w:tcPr>
            <w:tcW w:w="90" w:type="dxa"/>
            <w:shd w:val="clear" w:color="auto" w:fill="auto"/>
          </w:tcPr>
          <w:p w14:paraId="0C01FB56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FCC87" w14:textId="77777777" w:rsidR="00833980" w:rsidRPr="002D5555" w:rsidRDefault="00833980" w:rsidP="009271C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107,500</w:t>
            </w:r>
          </w:p>
        </w:tc>
        <w:tc>
          <w:tcPr>
            <w:tcW w:w="90" w:type="dxa"/>
            <w:vAlign w:val="bottom"/>
          </w:tcPr>
          <w:p w14:paraId="1173E931" w14:textId="77777777" w:rsidR="00833980" w:rsidRPr="002D5555" w:rsidRDefault="0083398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113CC0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107,500</w:t>
            </w:r>
          </w:p>
        </w:tc>
      </w:tr>
      <w:tr w:rsidR="00833980" w:rsidRPr="002D5555" w14:paraId="40B8DF8A" w14:textId="77777777" w:rsidTr="009271C9">
        <w:trPr>
          <w:trHeight w:val="234"/>
        </w:trPr>
        <w:tc>
          <w:tcPr>
            <w:tcW w:w="2520" w:type="dxa"/>
          </w:tcPr>
          <w:p w14:paraId="2A439CA5" w14:textId="77777777" w:rsidR="00833980" w:rsidRPr="002D5555" w:rsidRDefault="008339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035455DC" w14:textId="77777777" w:rsidR="00833980" w:rsidRPr="002D5555" w:rsidRDefault="00833980" w:rsidP="0083398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26DCC9" w14:textId="009C32C5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9B2F40D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6A71D9" w14:textId="77777777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48E9E43F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FAD155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D931C55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90790B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0D16FD1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BD42D" w14:textId="77777777" w:rsidR="00833980" w:rsidRPr="002D5555" w:rsidRDefault="00833980" w:rsidP="009271C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</w:tcPr>
          <w:p w14:paraId="78766195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FB9680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833980" w:rsidRPr="002D5555" w14:paraId="46830D49" w14:textId="77777777" w:rsidTr="009271C9">
        <w:tc>
          <w:tcPr>
            <w:tcW w:w="2520" w:type="dxa"/>
          </w:tcPr>
          <w:p w14:paraId="04674E9C" w14:textId="77777777" w:rsidR="00833980" w:rsidRPr="002D5555" w:rsidRDefault="008339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0C01AE42" w14:textId="77777777" w:rsidR="00833980" w:rsidRPr="002D5555" w:rsidRDefault="00833980" w:rsidP="0083398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B00C99" w14:textId="556E856E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383E6BBA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8010EB" w14:textId="77777777" w:rsidR="00833980" w:rsidRPr="002D5555" w:rsidRDefault="00833980" w:rsidP="009271C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36A1E150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8E14FF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3A645F" w14:textId="77777777" w:rsidR="00833980" w:rsidRPr="002D5555" w:rsidRDefault="0083398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C291C0" w14:textId="77777777" w:rsidR="00833980" w:rsidRPr="002D5555" w:rsidRDefault="0083398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EFCF513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247A0" w14:textId="77777777" w:rsidR="00833980" w:rsidRPr="002D5555" w:rsidRDefault="00833980" w:rsidP="009271C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13,327</w:t>
            </w:r>
          </w:p>
        </w:tc>
        <w:tc>
          <w:tcPr>
            <w:tcW w:w="90" w:type="dxa"/>
          </w:tcPr>
          <w:p w14:paraId="72CDB9A0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43C57D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13,327</w:t>
            </w:r>
          </w:p>
        </w:tc>
      </w:tr>
      <w:tr w:rsidR="00833980" w:rsidRPr="002D5555" w14:paraId="7AB8B239" w14:textId="77777777" w:rsidTr="009271C9">
        <w:trPr>
          <w:trHeight w:val="234"/>
        </w:trPr>
        <w:tc>
          <w:tcPr>
            <w:tcW w:w="2520" w:type="dxa"/>
          </w:tcPr>
          <w:p w14:paraId="6D7BCCB2" w14:textId="77777777" w:rsidR="00833980" w:rsidRPr="002D5555" w:rsidRDefault="008339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708FA620" w14:textId="77777777" w:rsidR="00833980" w:rsidRPr="002D5555" w:rsidRDefault="00833980" w:rsidP="0083398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BA48A2" w14:textId="7CDF7029" w:rsidR="00833980" w:rsidRPr="002D5555" w:rsidRDefault="00833980" w:rsidP="009271C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ED87E7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743A27" w14:textId="25104979" w:rsidR="00833980" w:rsidRPr="002D5555" w:rsidRDefault="00833980" w:rsidP="009271C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A48B786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181A7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73C72FF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7AFADF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A34CB1C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B6659" w14:textId="77777777" w:rsidR="00833980" w:rsidRPr="002D5555" w:rsidRDefault="00833980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970,826</w:t>
            </w:r>
          </w:p>
        </w:tc>
        <w:tc>
          <w:tcPr>
            <w:tcW w:w="90" w:type="dxa"/>
          </w:tcPr>
          <w:p w14:paraId="2707CC06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8FF419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970,826</w:t>
            </w:r>
          </w:p>
        </w:tc>
      </w:tr>
      <w:tr w:rsidR="00833980" w:rsidRPr="002D5555" w14:paraId="6F4F737C" w14:textId="77777777" w:rsidTr="009271C9">
        <w:tc>
          <w:tcPr>
            <w:tcW w:w="2520" w:type="dxa"/>
          </w:tcPr>
          <w:p w14:paraId="44B784C1" w14:textId="77777777" w:rsidR="00833980" w:rsidRPr="002D5555" w:rsidRDefault="00833980">
            <w:pPr>
              <w:ind w:left="342" w:right="-36" w:hanging="34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C2B36A0" w14:textId="77777777" w:rsidR="00833980" w:rsidRPr="002D5555" w:rsidRDefault="00833980" w:rsidP="0083398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3745A" w14:textId="51E51388" w:rsidR="00833980" w:rsidRPr="002D5555" w:rsidRDefault="00833980" w:rsidP="009271C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E749876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CC5E8D" w14:textId="77777777" w:rsidR="00833980" w:rsidRPr="002D5555" w:rsidRDefault="00833980" w:rsidP="009271C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776CA26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AE0E1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6DE7257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BBBE24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A6076CB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8EBA" w14:textId="77777777" w:rsidR="00833980" w:rsidRPr="002D5555" w:rsidRDefault="00833980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(198,582)</w:t>
            </w:r>
          </w:p>
        </w:tc>
        <w:tc>
          <w:tcPr>
            <w:tcW w:w="90" w:type="dxa"/>
          </w:tcPr>
          <w:p w14:paraId="0012495C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50AE33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(198,582)</w:t>
            </w:r>
          </w:p>
        </w:tc>
      </w:tr>
      <w:tr w:rsidR="009271C9" w:rsidRPr="002D5555" w14:paraId="0CCBBA60" w14:textId="77777777" w:rsidTr="00643875">
        <w:trPr>
          <w:trHeight w:val="234"/>
        </w:trPr>
        <w:tc>
          <w:tcPr>
            <w:tcW w:w="2520" w:type="dxa"/>
          </w:tcPr>
          <w:p w14:paraId="4324FADB" w14:textId="77777777" w:rsidR="00833980" w:rsidRPr="002D5555" w:rsidRDefault="0083398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7ECC7598" w14:textId="77777777" w:rsidR="00833980" w:rsidRPr="002D5555" w:rsidRDefault="00833980" w:rsidP="0083398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8A214" w14:textId="00DB7963" w:rsidR="00833980" w:rsidRPr="002D5555" w:rsidRDefault="00833980" w:rsidP="009271C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6908393" w14:textId="77777777" w:rsidR="00833980" w:rsidRPr="002D5555" w:rsidRDefault="00833980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750002" w14:textId="77777777" w:rsidR="00833980" w:rsidRPr="002D5555" w:rsidRDefault="00833980" w:rsidP="009271C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2F1D405" w14:textId="77777777" w:rsidR="00833980" w:rsidRPr="002D5555" w:rsidRDefault="0083398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5BCEB" w14:textId="77777777" w:rsidR="00833980" w:rsidRPr="002D5555" w:rsidRDefault="0083398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D918BDB" w14:textId="77777777" w:rsidR="00833980" w:rsidRPr="002D5555" w:rsidRDefault="0083398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666A7" w14:textId="77777777" w:rsidR="00833980" w:rsidRPr="002D5555" w:rsidRDefault="0083398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BA2F1FC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4CF3F" w14:textId="77777777" w:rsidR="00833980" w:rsidRPr="002D5555" w:rsidRDefault="00833980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772,244</w:t>
            </w:r>
          </w:p>
        </w:tc>
        <w:tc>
          <w:tcPr>
            <w:tcW w:w="90" w:type="dxa"/>
          </w:tcPr>
          <w:p w14:paraId="16EA4817" w14:textId="77777777" w:rsidR="00833980" w:rsidRPr="002D5555" w:rsidRDefault="008339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A191A" w14:textId="77777777" w:rsidR="00833980" w:rsidRPr="002D5555" w:rsidRDefault="00833980" w:rsidP="009271C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772,244</w:t>
            </w:r>
          </w:p>
        </w:tc>
      </w:tr>
      <w:tr w:rsidR="00643875" w:rsidRPr="002D5555" w14:paraId="4DC45219" w14:textId="77777777" w:rsidTr="00643875">
        <w:trPr>
          <w:trHeight w:val="234"/>
        </w:trPr>
        <w:tc>
          <w:tcPr>
            <w:tcW w:w="2520" w:type="dxa"/>
          </w:tcPr>
          <w:p w14:paraId="358C37B8" w14:textId="77777777" w:rsidR="00643875" w:rsidRPr="002D5555" w:rsidRDefault="00643875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F425027" w14:textId="77777777" w:rsidR="00643875" w:rsidRPr="002D5555" w:rsidRDefault="00643875" w:rsidP="0083398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9DEDC" w14:textId="77777777" w:rsidR="00643875" w:rsidRPr="002D5555" w:rsidRDefault="00643875" w:rsidP="009271C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BB7469C" w14:textId="77777777" w:rsidR="00643875" w:rsidRPr="002D5555" w:rsidRDefault="00643875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C9A5A" w14:textId="77777777" w:rsidR="00643875" w:rsidRPr="002D5555" w:rsidRDefault="00643875" w:rsidP="009271C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15A33B5" w14:textId="77777777" w:rsidR="00643875" w:rsidRPr="002D5555" w:rsidRDefault="00643875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E6564" w14:textId="77777777" w:rsidR="00643875" w:rsidRPr="002D5555" w:rsidRDefault="00643875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804A7D6" w14:textId="77777777" w:rsidR="00643875" w:rsidRPr="002D5555" w:rsidRDefault="00643875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795FB" w14:textId="77777777" w:rsidR="00643875" w:rsidRPr="002D5555" w:rsidRDefault="00643875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931A4D6" w14:textId="77777777" w:rsidR="00643875" w:rsidRPr="002D5555" w:rsidRDefault="0064387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D79E3" w14:textId="77777777" w:rsidR="00643875" w:rsidRPr="002D5555" w:rsidRDefault="00643875" w:rsidP="009271C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E89D2A2" w14:textId="77777777" w:rsidR="00643875" w:rsidRPr="002D5555" w:rsidRDefault="0064387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8624A2C" w14:textId="77777777" w:rsidR="00643875" w:rsidRPr="002D5555" w:rsidRDefault="00643875" w:rsidP="009271C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560D894F" w14:textId="754DA96C" w:rsidR="00E571EA" w:rsidRDefault="00F3596C" w:rsidP="00F3596C">
      <w:pPr>
        <w:pStyle w:val="ListParagraph"/>
        <w:spacing w:before="240" w:line="240" w:lineRule="atLeast"/>
        <w:ind w:left="0"/>
        <w:rPr>
          <w:rFonts w:asciiTheme="majorBidi" w:hAnsiTheme="majorBidi" w:cstheme="majorBidi"/>
          <w:color w:val="000000"/>
          <w:spacing w:val="-2"/>
          <w:sz w:val="28"/>
        </w:rPr>
      </w:pPr>
      <w:r w:rsidRPr="00F3596C">
        <w:rPr>
          <w:rFonts w:asciiTheme="majorBidi" w:hAnsiTheme="majorBidi" w:cstheme="majorBidi"/>
          <w:color w:val="000000"/>
          <w:spacing w:val="-2"/>
          <w:sz w:val="28"/>
        </w:rPr>
        <w:t>14.2</w:t>
      </w:r>
      <w:r w:rsidR="005A35D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A35D8" w:rsidRPr="005A35D8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การขายเงินลงทุนในบริษัทย่อย</w:t>
      </w:r>
    </w:p>
    <w:p w14:paraId="792518A8" w14:textId="4F09A99A" w:rsidR="005A35D8" w:rsidRDefault="005A35D8" w:rsidP="005A35D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ที่ประชุมคณะกรรมการครั้งที่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4/2563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ของบริษัท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ได้มีมติอนุมัติให้บริษัท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สตาร์แก๊ส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จำหน่ายเงินลงทุนทั้งหมดจำนวน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9,998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หุ้น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หรือร้อยละ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99.98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ในบริษัท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อาร์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>.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เอ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>.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โลจิสติคส์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โดยได้รับเงินสดจำนวน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โดยบริษัทย่อยได้โอนหุ้นในบริษัท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อาร์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>.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เอ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.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โลจิสติคส์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และได้รับชำระเงินจำนวน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5A35D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เป็นที่เรียบร้อยแล้ว</w:t>
      </w:r>
    </w:p>
    <w:p w14:paraId="2AB9C1A5" w14:textId="33469150" w:rsidR="005A35D8" w:rsidRDefault="005A35D8" w:rsidP="005A35D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354170A5" w14:textId="77777777" w:rsidR="005A35D8" w:rsidRPr="005A35D8" w:rsidRDefault="005A35D8" w:rsidP="005A35D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F6983BA" w14:textId="1F2FEB3B" w:rsidR="005A35D8" w:rsidRPr="005A35D8" w:rsidRDefault="005A35D8" w:rsidP="005A35D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5A35D8">
        <w:rPr>
          <w:rFonts w:asciiTheme="majorBidi" w:hAnsiTheme="majorBidi" w:hint="cs"/>
          <w:color w:val="000000"/>
          <w:spacing w:val="-2"/>
          <w:sz w:val="28"/>
          <w:cs/>
        </w:rPr>
        <w:t>กำไรจากการจำหน่ายเงินลงทุนในบริษัทย่อยสามารถแสดงได้ดังนี้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980"/>
        <w:gridCol w:w="270"/>
        <w:gridCol w:w="1980"/>
      </w:tblGrid>
      <w:tr w:rsidR="00742609" w:rsidRPr="006B6C20" w14:paraId="1DFEB244" w14:textId="77777777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64B070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D19347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BD56C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66C8" w14:textId="67FFE9DD" w:rsidR="00742609" w:rsidRPr="00742609" w:rsidRDefault="00742609" w:rsidP="00742609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  <w:r w:rsidRPr="00742609">
              <w:rPr>
                <w:rFonts w:asciiTheme="majorBidi" w:hAnsiTheme="majorBidi" w:cstheme="majorBidi"/>
                <w:sz w:val="28"/>
              </w:rPr>
              <w:t>(</w:t>
            </w:r>
            <w:r w:rsidRPr="0074260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4260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4260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42609" w:rsidRPr="006B6C20" w14:paraId="6DB9DD5A" w14:textId="457AD2B7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1FBDBA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35E891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6BA1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F2A035" w14:textId="7AB30C2C" w:rsidR="00742609" w:rsidRPr="005E5FA9" w:rsidRDefault="00343E6D" w:rsidP="001C2FA5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</w:tr>
      <w:tr w:rsidR="00742609" w:rsidRPr="006B6C20" w14:paraId="5E35B118" w14:textId="5DF8D00B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6DBBA3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>หัก</w:t>
            </w:r>
            <w:r w:rsidRPr="005E5FA9">
              <w:rPr>
                <w:rFonts w:ascii="Angsana New" w:hAnsi="Angsana New"/>
                <w:sz w:val="28"/>
              </w:rPr>
              <w:t xml:space="preserve">: </w:t>
            </w:r>
            <w:r w:rsidRPr="005E5FA9">
              <w:rPr>
                <w:rFonts w:ascii="Angsana New" w:hAnsi="Angsana New"/>
                <w:sz w:val="28"/>
              </w:rPr>
              <w:tab/>
            </w:r>
            <w:r w:rsidRPr="005E5FA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46BC83" w14:textId="00712062" w:rsidR="00742609" w:rsidRPr="005E5FA9" w:rsidRDefault="00343E6D" w:rsidP="001C2FA5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(3,834)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65C49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521814" w14:textId="5E84D9DA" w:rsidR="00742609" w:rsidRPr="005E5FA9" w:rsidRDefault="00742609" w:rsidP="001C2FA5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42609" w:rsidRPr="006B6C20" w14:paraId="7CC9591D" w14:textId="41728830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D7C853" w14:textId="1354B826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ab/>
              <w:t>ลูกหนี้</w:t>
            </w:r>
            <w:r w:rsidRPr="005E5FA9">
              <w:rPr>
                <w:rFonts w:ascii="Angsana New" w:hAnsi="Angsana New" w:hint="cs"/>
                <w:sz w:val="28"/>
                <w:cs/>
              </w:rPr>
              <w:t>การค้าและลูกหนี้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E5FA9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A44364A" w14:textId="0B594959" w:rsidR="00742609" w:rsidRPr="005E5FA9" w:rsidRDefault="00343E6D" w:rsidP="001C2FA5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14BAA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DF79DE" w14:textId="6E2F190F" w:rsidR="00742609" w:rsidRPr="005E5FA9" w:rsidRDefault="00742609" w:rsidP="001C2FA5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42609" w:rsidRPr="006B6C20" w14:paraId="386A0D24" w14:textId="55533115" w:rsidTr="0080441C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536CA99E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ab/>
            </w:r>
            <w:r w:rsidRPr="005E5FA9">
              <w:rPr>
                <w:rFonts w:ascii="Angsana New" w:hAnsi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53AA8A3" w14:textId="4178D5F3" w:rsidR="00742609" w:rsidRPr="005E5FA9" w:rsidRDefault="00343E6D" w:rsidP="001C2FA5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D98BFC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38EE0FF" w14:textId="21206BF0" w:rsidR="00742609" w:rsidRPr="005E5FA9" w:rsidRDefault="00742609" w:rsidP="001C2FA5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42609" w:rsidRPr="006B6C20" w14:paraId="3E999A4A" w14:textId="4B5A85D4" w:rsidTr="0080441C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5786EBB4" w14:textId="5EE718C0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>บวก</w:t>
            </w:r>
            <w:r w:rsidRPr="005E5FA9">
              <w:rPr>
                <w:rFonts w:ascii="Angsana New" w:hAnsi="Angsana New"/>
                <w:sz w:val="28"/>
              </w:rPr>
              <w:t xml:space="preserve">: </w:t>
            </w:r>
            <w:r w:rsidRPr="005E5FA9">
              <w:rPr>
                <w:rFonts w:ascii="Angsana New" w:hAnsi="Angsana New"/>
                <w:sz w:val="28"/>
              </w:rPr>
              <w:tab/>
            </w:r>
            <w:r w:rsidRPr="005E5FA9">
              <w:rPr>
                <w:rFonts w:ascii="Angsana New" w:hAnsi="Angsana New" w:hint="cs"/>
                <w:sz w:val="28"/>
                <w:cs/>
              </w:rPr>
              <w:t>เจ้าหนี้การค้าและ</w:t>
            </w:r>
            <w:r w:rsidRPr="005E5FA9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E5FA9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3B7C10D" w14:textId="44DE660A" w:rsidR="00742609" w:rsidRPr="005E5FA9" w:rsidRDefault="00343E6D" w:rsidP="001C2FA5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A0F809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ACD0522" w14:textId="7BDC2C6B" w:rsidR="00742609" w:rsidRPr="005E5FA9" w:rsidRDefault="00742609" w:rsidP="001C2FA5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42609" w:rsidRPr="006B6C20" w14:paraId="094A9CF6" w14:textId="564AD180" w:rsidTr="0080441C">
        <w:tc>
          <w:tcPr>
            <w:tcW w:w="4500" w:type="dxa"/>
            <w:tcBorders>
              <w:left w:val="nil"/>
              <w:right w:val="nil"/>
            </w:tcBorders>
            <w:vAlign w:val="bottom"/>
          </w:tcPr>
          <w:p w14:paraId="25C0E126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ab/>
            </w:r>
            <w:r w:rsidRPr="005E5FA9">
              <w:rPr>
                <w:rFonts w:ascii="Angsana New" w:hAnsi="Angsana New" w:hint="cs"/>
                <w:sz w:val="28"/>
                <w:cs/>
              </w:rPr>
              <w:t>หนี้สินผลประโยชน์พนักงาน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09D43E3" w14:textId="556C4D52" w:rsidR="00742609" w:rsidRPr="005E5FA9" w:rsidRDefault="00343E6D" w:rsidP="001C2FA5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476AF" w14:textId="77777777" w:rsidR="00742609" w:rsidRPr="005E5FA9" w:rsidRDefault="00742609" w:rsidP="00742609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F5407ED" w14:textId="5756FE27" w:rsidR="00742609" w:rsidRPr="005E5FA9" w:rsidRDefault="00343E6D" w:rsidP="001C2FA5">
            <w:pPr>
              <w:tabs>
                <w:tab w:val="left" w:pos="432"/>
              </w:tabs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(3,301)</w:t>
            </w:r>
          </w:p>
        </w:tc>
      </w:tr>
      <w:tr w:rsidR="00742609" w:rsidRPr="006B6C20" w14:paraId="4DF0AE32" w14:textId="25C0BC35" w:rsidTr="0080441C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0E742BFD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97232" w14:textId="77777777" w:rsidR="00742609" w:rsidRPr="005E5FA9" w:rsidRDefault="00742609" w:rsidP="00343E6D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AAE0649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0FE10" w14:textId="65844FC6" w:rsidR="00742609" w:rsidRPr="005E5FA9" w:rsidRDefault="001C2FA5" w:rsidP="001C2FA5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10,699</w:t>
            </w:r>
          </w:p>
        </w:tc>
      </w:tr>
      <w:tr w:rsidR="00742609" w:rsidRPr="006B6C20" w14:paraId="7378D76C" w14:textId="371FB096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579905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 w:hint="cs"/>
                <w:sz w:val="28"/>
                <w:cs/>
              </w:rPr>
              <w:t>บวก</w:t>
            </w:r>
            <w:r w:rsidRPr="005E5FA9">
              <w:rPr>
                <w:rFonts w:ascii="Angsana New" w:hAnsi="Angsana New"/>
                <w:sz w:val="28"/>
              </w:rPr>
              <w:t xml:space="preserve">: </w:t>
            </w:r>
            <w:r w:rsidRPr="005E5FA9">
              <w:rPr>
                <w:rFonts w:ascii="Angsana New" w:hAnsi="Angsana New" w:hint="cs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27F07B" w14:textId="77777777" w:rsidR="00742609" w:rsidRPr="005E5FA9" w:rsidRDefault="00742609" w:rsidP="00343E6D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D0905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63F3C" w14:textId="1FF5553E" w:rsidR="00742609" w:rsidRPr="005E5FA9" w:rsidRDefault="001C2FA5" w:rsidP="001C2FA5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742609" w:rsidRPr="006B6C20" w14:paraId="0F0121D7" w14:textId="3174CB59" w:rsidTr="0080441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ED4FC1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E5FA9">
              <w:rPr>
                <w:rFonts w:ascii="Angsana New" w:hAnsi="Angsana New" w:hint="cs"/>
                <w:sz w:val="28"/>
                <w:cs/>
              </w:rPr>
              <w:t>กำไร</w:t>
            </w:r>
            <w:r w:rsidRPr="005E5FA9">
              <w:rPr>
                <w:rFonts w:ascii="Angsana New" w:hAnsi="Angsana New"/>
                <w:sz w:val="28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BEA70F" w14:textId="77777777" w:rsidR="00742609" w:rsidRPr="005E5FA9" w:rsidRDefault="00742609" w:rsidP="00343E6D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130CA" w14:textId="77777777" w:rsidR="00742609" w:rsidRPr="005E5FA9" w:rsidRDefault="00742609" w:rsidP="00742609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9D40B" w14:textId="360EBE0D" w:rsidR="00742609" w:rsidRPr="005E5FA9" w:rsidRDefault="001C2FA5" w:rsidP="001C2FA5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10,700</w:t>
            </w:r>
          </w:p>
        </w:tc>
      </w:tr>
    </w:tbl>
    <w:p w14:paraId="5D3CE3E9" w14:textId="0C5D7B4C" w:rsidR="0080441C" w:rsidRPr="0080441C" w:rsidRDefault="0080441C" w:rsidP="008044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0441C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บันทึกกำไรจากการจำหน่ายเงินลงทุนในบริษัทย่อยเป็นรายได้อื่นในงบกำไรขาดทุนเบ็ดเสร็จรวม</w:t>
      </w:r>
    </w:p>
    <w:p w14:paraId="6696D76B" w14:textId="04005470" w:rsidR="00E571EA" w:rsidRPr="0080441C" w:rsidRDefault="0080441C" w:rsidP="0080441C">
      <w:pPr>
        <w:pStyle w:val="ListParagraph"/>
        <w:spacing w:before="12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0441C">
        <w:rPr>
          <w:rFonts w:asciiTheme="majorBidi" w:hAnsiTheme="majorBidi" w:hint="cs"/>
          <w:color w:val="000000"/>
          <w:spacing w:val="-2"/>
          <w:sz w:val="28"/>
          <w:cs/>
        </w:rPr>
        <w:t>กระแสเงินสดสุทธิจากการจำหน่ายเงินลงทุนในบริษัทย่อยสามารถแสดงได้ดังนี้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250"/>
        <w:gridCol w:w="1980"/>
      </w:tblGrid>
      <w:tr w:rsidR="000C0AAF" w:rsidRPr="000C0AAF" w14:paraId="3976F050" w14:textId="77777777" w:rsidTr="000C0AAF">
        <w:tc>
          <w:tcPr>
            <w:tcW w:w="8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7DA1A" w14:textId="77777777" w:rsidR="000C0AAF" w:rsidRPr="000C0AAF" w:rsidRDefault="000C0AAF" w:rsidP="009D6F7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</w:rPr>
              <w:t>(</w:t>
            </w:r>
            <w:r w:rsidRPr="000C0AAF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0C0AAF" w:rsidRPr="000C0AAF" w14:paraId="34F8BA80" w14:textId="77777777" w:rsidTr="000C0AA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EDF0E0" w14:textId="77777777" w:rsidR="000C0AAF" w:rsidRPr="000C0AAF" w:rsidRDefault="000C0AAF" w:rsidP="009D6F74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  <w:cs/>
              </w:rPr>
              <w:t>เงินสดรับจาการจำหน่ายเงินลงทุนในบริษัทย่อย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1D3E839D" w14:textId="77777777" w:rsidR="000C0AAF" w:rsidRPr="000C0AAF" w:rsidRDefault="000C0AAF" w:rsidP="009D6F74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24BE765" w14:textId="77777777" w:rsidR="000C0AAF" w:rsidRPr="000C0AAF" w:rsidRDefault="000C0AAF" w:rsidP="000C0AAF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</w:rPr>
              <w:t>14,000</w:t>
            </w:r>
          </w:p>
        </w:tc>
      </w:tr>
      <w:tr w:rsidR="000C0AAF" w:rsidRPr="000C0AAF" w14:paraId="4E4E2FB1" w14:textId="77777777" w:rsidTr="000C0AAF"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78BCE" w14:textId="77777777" w:rsidR="000C0AAF" w:rsidRPr="000C0AAF" w:rsidRDefault="000C0AAF" w:rsidP="009D6F74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  <w:cs/>
              </w:rPr>
              <w:t>หัก</w:t>
            </w:r>
            <w:r w:rsidRPr="000C0AAF">
              <w:rPr>
                <w:rFonts w:ascii="Angsana New" w:hAnsi="Angsana New"/>
                <w:sz w:val="28"/>
              </w:rPr>
              <w:t xml:space="preserve">: </w:t>
            </w:r>
            <w:r w:rsidRPr="000C0AA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เงินสดและรายการเทียบเท่าเงินสดของบริษัทย่อย</w:t>
            </w:r>
            <w:r w:rsidRPr="000C0AAF">
              <w:rPr>
                <w:rFonts w:ascii="Angsana New" w:hAnsi="Angsana New"/>
                <w:sz w:val="28"/>
              </w:rPr>
              <w:t xml:space="preserve"> </w:t>
            </w:r>
            <w:r w:rsidRPr="000C0AAF">
              <w:rPr>
                <w:rFonts w:ascii="Angsana New" w:hAnsi="Angsana New"/>
                <w:sz w:val="28"/>
                <w:cs/>
              </w:rPr>
              <w:t>ณ วันจำหน่ายเงินลงทุน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5B3D5F" w14:textId="77777777" w:rsidR="000C0AAF" w:rsidRPr="000C0AAF" w:rsidRDefault="000C0AAF" w:rsidP="000C0AAF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</w:rPr>
              <w:t>(3,834)</w:t>
            </w:r>
          </w:p>
        </w:tc>
      </w:tr>
      <w:tr w:rsidR="000C0AAF" w:rsidRPr="000C0AAF" w14:paraId="28A3690E" w14:textId="77777777" w:rsidTr="000C0AA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886C66" w14:textId="77777777" w:rsidR="000C0AAF" w:rsidRPr="000C0AAF" w:rsidRDefault="000C0AAF" w:rsidP="009D6F74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C0AAF">
              <w:rPr>
                <w:rFonts w:ascii="Angsana New" w:hAnsi="Angsana New"/>
                <w:sz w:val="28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14B34964" w14:textId="77777777" w:rsidR="000C0AAF" w:rsidRPr="000C0AAF" w:rsidRDefault="000C0AAF" w:rsidP="009D6F74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34DFB" w14:textId="77777777" w:rsidR="000C0AAF" w:rsidRPr="000C0AAF" w:rsidRDefault="000C0AAF" w:rsidP="000C0AAF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0C0AAF">
              <w:rPr>
                <w:rFonts w:ascii="Angsana New" w:hAnsi="Angsana New"/>
                <w:sz w:val="28"/>
              </w:rPr>
              <w:t>10,166</w:t>
            </w:r>
          </w:p>
        </w:tc>
      </w:tr>
    </w:tbl>
    <w:p w14:paraId="171E9E34" w14:textId="79B95562" w:rsidR="00F53166" w:rsidRPr="002D5555" w:rsidRDefault="001248C1" w:rsidP="008823FE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2AF30FC" w14:textId="4AA1CE7F" w:rsidR="00F53166" w:rsidRPr="002D5555" w:rsidRDefault="00A903F8" w:rsidP="008823F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903F8"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สินทรัพย์ทางการเงินไม่หมุนเวียนอื่น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ในงบการเงินรวม ณ วันที่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>2562 (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งบเฉพาะกิจการ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54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555BF1" w:rsidRPr="002D5555" w14:paraId="78CC3DA9" w14:textId="77777777" w:rsidTr="00264211">
        <w:trPr>
          <w:trHeight w:val="270"/>
        </w:trPr>
        <w:tc>
          <w:tcPr>
            <w:tcW w:w="3960" w:type="dxa"/>
            <w:vAlign w:val="bottom"/>
          </w:tcPr>
          <w:p w14:paraId="55E56485" w14:textId="77777777" w:rsidR="00555BF1" w:rsidRPr="002D5555" w:rsidRDefault="00555BF1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D68CEFA" w14:textId="77777777" w:rsidR="00555BF1" w:rsidRPr="002D5555" w:rsidRDefault="00555BF1" w:rsidP="00555BF1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0478401" w14:textId="4AE1A44C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3EBCFF7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7A212B3" w14:textId="77777777" w:rsidR="00555BF1" w:rsidRPr="002D5555" w:rsidRDefault="00555BF1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6366F22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56F87E96" w14:textId="77777777" w:rsidR="00555BF1" w:rsidRPr="002D5555" w:rsidRDefault="00555BF1" w:rsidP="00EB2B21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17C83" w:rsidRPr="002D5555" w14:paraId="3CDDAF9E" w14:textId="77777777" w:rsidTr="00264211">
        <w:trPr>
          <w:trHeight w:val="270"/>
        </w:trPr>
        <w:tc>
          <w:tcPr>
            <w:tcW w:w="3960" w:type="dxa"/>
            <w:vAlign w:val="bottom"/>
          </w:tcPr>
          <w:p w14:paraId="32F55260" w14:textId="77777777" w:rsidR="00917C83" w:rsidRPr="002D5555" w:rsidRDefault="00917C8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865EF31" w14:textId="77777777" w:rsidR="00917C83" w:rsidRPr="002D5555" w:rsidRDefault="00917C83" w:rsidP="00555BF1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4AB27FCD" w14:textId="4D94F208" w:rsidR="00917C83" w:rsidRPr="002D5555" w:rsidRDefault="00917C83" w:rsidP="00917C8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555BF1" w:rsidRPr="002D5555" w14:paraId="2BF0E472" w14:textId="77777777" w:rsidTr="00264211">
        <w:trPr>
          <w:trHeight w:val="207"/>
        </w:trPr>
        <w:tc>
          <w:tcPr>
            <w:tcW w:w="3960" w:type="dxa"/>
            <w:vAlign w:val="bottom"/>
          </w:tcPr>
          <w:p w14:paraId="58E7106E" w14:textId="77777777" w:rsidR="00555BF1" w:rsidRPr="002D5555" w:rsidRDefault="00555BF1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C7C40C6" w14:textId="77777777" w:rsidR="00555BF1" w:rsidRPr="002D5555" w:rsidRDefault="00555BF1" w:rsidP="00555BF1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CA57E" w14:textId="48D91EB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4900654F" w14:textId="00539B74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039F7" w14:textId="6B9840D7" w:rsidR="00555BF1" w:rsidRPr="002D5555" w:rsidRDefault="00555BF1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สัดส่วนเงินลงทุน(ร้อยละ)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A5D67D1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7E079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</w:tc>
      </w:tr>
      <w:tr w:rsidR="00555BF1" w:rsidRPr="002D5555" w14:paraId="0C572917" w14:textId="77777777" w:rsidTr="00264211">
        <w:tc>
          <w:tcPr>
            <w:tcW w:w="3960" w:type="dxa"/>
            <w:vAlign w:val="bottom"/>
          </w:tcPr>
          <w:p w14:paraId="3452475D" w14:textId="77777777" w:rsidR="00555BF1" w:rsidRPr="002D5555" w:rsidRDefault="00555BF1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450CF68" w14:textId="77777777" w:rsidR="00555BF1" w:rsidRPr="002D5555" w:rsidRDefault="00555BF1" w:rsidP="00555BF1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278A910" w14:textId="55CDD42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1022026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549BC0BC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306016B9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F5A9414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4D1DF13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BC4928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4DCC34CF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F1257A5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DDB96B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8EB808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55BF1" w:rsidRPr="002D5555" w14:paraId="34B3CA31" w14:textId="77777777" w:rsidTr="0026421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58BE48A4" w14:textId="77777777" w:rsidR="00555BF1" w:rsidRPr="002D5555" w:rsidRDefault="00555BF1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7C4F2760" w14:textId="77777777" w:rsidR="00555BF1" w:rsidRPr="002D5555" w:rsidRDefault="00555BF1" w:rsidP="00555BF1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D588A1C" w14:textId="3B31B08F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07BD4E4E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5B01332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1E87A056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EEDEAB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4D078B8E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37AEB0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621DBB35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D816105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C12438A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ACEA35" w14:textId="77777777" w:rsidR="00555BF1" w:rsidRPr="002D5555" w:rsidRDefault="00555BF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555BF1" w:rsidRPr="002D5555" w14:paraId="2578F2A2" w14:textId="77777777" w:rsidTr="00264211">
        <w:tc>
          <w:tcPr>
            <w:tcW w:w="3960" w:type="dxa"/>
          </w:tcPr>
          <w:p w14:paraId="5663D8E1" w14:textId="77777777" w:rsidR="00555BF1" w:rsidRPr="002D5555" w:rsidRDefault="00555BF1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0D614CB2" w14:textId="77777777" w:rsidR="00555BF1" w:rsidRPr="002D5555" w:rsidRDefault="00555BF1" w:rsidP="00555BF1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60DCD02" w14:textId="1A40B3AD" w:rsidR="00555BF1" w:rsidRPr="002D5555" w:rsidRDefault="002F04DD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  <w:shd w:val="clear" w:color="auto" w:fill="auto"/>
          </w:tcPr>
          <w:p w14:paraId="415D6BEF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582F8F0" w14:textId="2C7D1C1A" w:rsidR="00555BF1" w:rsidRPr="002D5555" w:rsidRDefault="00555BF1" w:rsidP="00555BF1">
            <w:pPr>
              <w:tabs>
                <w:tab w:val="decimal" w:pos="2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</w:tcPr>
          <w:p w14:paraId="1D486FC5" w14:textId="77777777" w:rsidR="00555BF1" w:rsidRPr="002D5555" w:rsidRDefault="00555BF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2F96A9" w14:textId="582120DD" w:rsidR="00555BF1" w:rsidRPr="002D5555" w:rsidRDefault="002F04DD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460CDC00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B4790C" w14:textId="77777777" w:rsidR="00555BF1" w:rsidRPr="002D5555" w:rsidRDefault="00555BF1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308EEC77" w14:textId="77777777" w:rsidR="00555BF1" w:rsidRPr="002D5555" w:rsidRDefault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2A35338E" w14:textId="04323063" w:rsidR="00555BF1" w:rsidRPr="002D5555" w:rsidRDefault="002F04DD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56,539</w:t>
            </w:r>
          </w:p>
        </w:tc>
        <w:tc>
          <w:tcPr>
            <w:tcW w:w="90" w:type="dxa"/>
          </w:tcPr>
          <w:p w14:paraId="27C90077" w14:textId="77777777" w:rsidR="00555BF1" w:rsidRPr="002D5555" w:rsidRDefault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2650061" w14:textId="699C837E" w:rsidR="00555BF1" w:rsidRPr="002D5555" w:rsidRDefault="00555BF1" w:rsidP="00EB2B21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2D5555">
              <w:rPr>
                <w:rFonts w:asciiTheme="majorBidi" w:hAnsiTheme="majorBidi" w:cstheme="majorBidi"/>
                <w:szCs w:val="24"/>
              </w:rPr>
              <w:t>24,801</w:t>
            </w:r>
          </w:p>
        </w:tc>
      </w:tr>
      <w:tr w:rsidR="00555BF1" w:rsidRPr="002D5555" w14:paraId="4CD249D1" w14:textId="77777777" w:rsidTr="00264211">
        <w:tc>
          <w:tcPr>
            <w:tcW w:w="3960" w:type="dxa"/>
          </w:tcPr>
          <w:p w14:paraId="4C3A5F11" w14:textId="488621E8" w:rsidR="00555BF1" w:rsidRPr="002D5555" w:rsidRDefault="00555BF1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วิทัยไบโอพาวเวอร์ จำกัด</w:t>
            </w:r>
          </w:p>
        </w:tc>
        <w:tc>
          <w:tcPr>
            <w:tcW w:w="90" w:type="dxa"/>
          </w:tcPr>
          <w:p w14:paraId="5CB61083" w14:textId="77777777" w:rsidR="00555BF1" w:rsidRPr="002D5555" w:rsidRDefault="00555BF1" w:rsidP="00555BF1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10CF0F2" w14:textId="33EF4EB1" w:rsidR="00555BF1" w:rsidRPr="002D5555" w:rsidRDefault="002F04DD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86" w:type="dxa"/>
            <w:shd w:val="clear" w:color="auto" w:fill="auto"/>
          </w:tcPr>
          <w:p w14:paraId="4B797389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E8FF855" w14:textId="77777777" w:rsidR="00555BF1" w:rsidRPr="002D5555" w:rsidRDefault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86" w:type="dxa"/>
          </w:tcPr>
          <w:p w14:paraId="5E161A15" w14:textId="77777777" w:rsidR="00555BF1" w:rsidRPr="002D5555" w:rsidRDefault="00555BF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2D2247" w14:textId="2462AB58" w:rsidR="00555BF1" w:rsidRPr="002D5555" w:rsidRDefault="002F04DD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16.00</w:t>
            </w:r>
          </w:p>
        </w:tc>
        <w:tc>
          <w:tcPr>
            <w:tcW w:w="86" w:type="dxa"/>
          </w:tcPr>
          <w:p w14:paraId="4B3A6967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447E76" w14:textId="77777777" w:rsidR="00555BF1" w:rsidRPr="002D5555" w:rsidRDefault="00555BF1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16.00</w:t>
            </w:r>
          </w:p>
        </w:tc>
        <w:tc>
          <w:tcPr>
            <w:tcW w:w="86" w:type="dxa"/>
          </w:tcPr>
          <w:p w14:paraId="4E874E90" w14:textId="77777777" w:rsidR="00555BF1" w:rsidRPr="002D5555" w:rsidRDefault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FC8E8A3" w14:textId="1122EEDC" w:rsidR="00555BF1" w:rsidRPr="002D5555" w:rsidRDefault="002F04DD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0" w:type="dxa"/>
          </w:tcPr>
          <w:p w14:paraId="6FA49B4B" w14:textId="77777777" w:rsidR="00555BF1" w:rsidRPr="002D5555" w:rsidRDefault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C399D" w14:textId="1876260E" w:rsidR="00555BF1" w:rsidRPr="002D5555" w:rsidRDefault="00555BF1" w:rsidP="00EB2B21">
            <w:pPr>
              <w:tabs>
                <w:tab w:val="decimal" w:pos="19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2D5555">
              <w:rPr>
                <w:rFonts w:asciiTheme="majorBidi" w:hAnsiTheme="majorBidi" w:cstheme="majorBidi"/>
                <w:szCs w:val="24"/>
              </w:rPr>
              <w:t>40,000</w:t>
            </w:r>
          </w:p>
        </w:tc>
      </w:tr>
      <w:tr w:rsidR="008823FE" w:rsidRPr="002D5555" w14:paraId="49E67501" w14:textId="77777777" w:rsidTr="00264211">
        <w:tc>
          <w:tcPr>
            <w:tcW w:w="3960" w:type="dxa"/>
          </w:tcPr>
          <w:p w14:paraId="5F043878" w14:textId="77777777" w:rsidR="008823FE" w:rsidRPr="002D5555" w:rsidRDefault="008823FE" w:rsidP="008823FE">
            <w:pPr>
              <w:ind w:right="52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FF7493B" w14:textId="77777777" w:rsidR="008823FE" w:rsidRPr="002D5555" w:rsidRDefault="008823FE" w:rsidP="008823FE">
            <w:pPr>
              <w:ind w:right="52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2" w:type="dxa"/>
          </w:tcPr>
          <w:p w14:paraId="15D89267" w14:textId="65934D2A" w:rsidR="008823FE" w:rsidRPr="002D5555" w:rsidRDefault="008823FE" w:rsidP="008823FE">
            <w:pPr>
              <w:ind w:right="52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3075495E" w14:textId="77777777" w:rsidR="008823FE" w:rsidRPr="002D5555" w:rsidRDefault="008823FE" w:rsidP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E8C6DB9" w14:textId="77777777" w:rsidR="008823FE" w:rsidRPr="002D5555" w:rsidRDefault="008823FE" w:rsidP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0C5A0C21" w14:textId="77777777" w:rsidR="008823FE" w:rsidRPr="002D5555" w:rsidRDefault="008823FE" w:rsidP="00555BF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90111F" w14:textId="77777777" w:rsidR="008823FE" w:rsidRPr="002D5555" w:rsidRDefault="008823FE" w:rsidP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2EDC8E0" w14:textId="77777777" w:rsidR="008823FE" w:rsidRPr="002D5555" w:rsidRDefault="008823FE" w:rsidP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400187" w14:textId="77777777" w:rsidR="008823FE" w:rsidRPr="002D5555" w:rsidRDefault="008823FE" w:rsidP="00555BF1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1D87952D" w14:textId="77777777" w:rsidR="008823FE" w:rsidRPr="002D5555" w:rsidRDefault="008823FE" w:rsidP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29FDC" w14:textId="1A1229F9" w:rsidR="008823FE" w:rsidRPr="002D5555" w:rsidRDefault="002F04DD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96,539</w:t>
            </w:r>
          </w:p>
        </w:tc>
        <w:tc>
          <w:tcPr>
            <w:tcW w:w="90" w:type="dxa"/>
          </w:tcPr>
          <w:p w14:paraId="496BA3D2" w14:textId="77777777" w:rsidR="008823FE" w:rsidRPr="002D5555" w:rsidRDefault="008823FE" w:rsidP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789484" w14:textId="356852D1" w:rsidR="008823FE" w:rsidRPr="002D5555" w:rsidRDefault="008823FE" w:rsidP="00EB2B21">
            <w:pPr>
              <w:tabs>
                <w:tab w:val="decimal" w:pos="19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64,801</w:t>
            </w:r>
          </w:p>
        </w:tc>
      </w:tr>
      <w:tr w:rsidR="008823FE" w:rsidRPr="002D5555" w14:paraId="5DEA8E9C" w14:textId="77777777" w:rsidTr="00264211">
        <w:tc>
          <w:tcPr>
            <w:tcW w:w="3960" w:type="dxa"/>
          </w:tcPr>
          <w:p w14:paraId="4BC92E2D" w14:textId="77777777" w:rsidR="009501DD" w:rsidRDefault="008823FE" w:rsidP="009501DD">
            <w:pPr>
              <w:tabs>
                <w:tab w:val="decimal" w:pos="617"/>
              </w:tabs>
              <w:rPr>
                <w:rFonts w:asciiTheme="majorBidi" w:hAnsi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ค่าเผื่อการด้อยค่าจาก</w:t>
            </w:r>
            <w:r w:rsidR="009501DD" w:rsidRPr="009501DD">
              <w:rPr>
                <w:rFonts w:asciiTheme="majorBidi" w:hAnsiTheme="majorBidi" w:hint="cs"/>
                <w:szCs w:val="24"/>
                <w:cs/>
              </w:rPr>
              <w:t>สินทรัพย์ทางการเงิน</w:t>
            </w:r>
          </w:p>
          <w:p w14:paraId="45D073F1" w14:textId="5266C610" w:rsidR="008823FE" w:rsidRPr="002D5555" w:rsidRDefault="009501DD" w:rsidP="009501DD">
            <w:pPr>
              <w:tabs>
                <w:tab w:val="decimal" w:pos="617"/>
              </w:tabs>
              <w:ind w:left="270"/>
              <w:rPr>
                <w:rFonts w:asciiTheme="majorBidi" w:hAnsiTheme="majorBidi" w:cstheme="majorBidi"/>
                <w:szCs w:val="24"/>
              </w:rPr>
            </w:pPr>
            <w:r w:rsidRPr="009501DD">
              <w:rPr>
                <w:rFonts w:asciiTheme="majorBidi" w:hAnsiTheme="majorBidi" w:hint="cs"/>
                <w:szCs w:val="24"/>
                <w:cs/>
              </w:rPr>
              <w:t>ไม่หมุนเวียนอื่น</w:t>
            </w:r>
          </w:p>
        </w:tc>
        <w:tc>
          <w:tcPr>
            <w:tcW w:w="90" w:type="dxa"/>
          </w:tcPr>
          <w:p w14:paraId="68FCB818" w14:textId="77777777" w:rsidR="008823FE" w:rsidRPr="002D5555" w:rsidRDefault="008823FE" w:rsidP="008823FE">
            <w:pPr>
              <w:tabs>
                <w:tab w:val="decimal" w:pos="617"/>
              </w:tabs>
              <w:ind w:right="52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</w:tcPr>
          <w:p w14:paraId="39E55906" w14:textId="172D7439" w:rsidR="008823FE" w:rsidRPr="002D5555" w:rsidRDefault="008823FE" w:rsidP="008823FE">
            <w:pPr>
              <w:tabs>
                <w:tab w:val="decimal" w:pos="617"/>
              </w:tabs>
              <w:ind w:right="52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9596E08" w14:textId="77777777" w:rsidR="008823FE" w:rsidRPr="002D5555" w:rsidRDefault="008823FE" w:rsidP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F8515DE" w14:textId="77777777" w:rsidR="008823FE" w:rsidRPr="002D5555" w:rsidRDefault="008823FE" w:rsidP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0431708" w14:textId="77777777" w:rsidR="008823FE" w:rsidRPr="002D5555" w:rsidRDefault="008823FE" w:rsidP="00555BF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681779" w14:textId="77777777" w:rsidR="008823FE" w:rsidRPr="002D5555" w:rsidRDefault="008823FE" w:rsidP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F2B47F6" w14:textId="77777777" w:rsidR="008823FE" w:rsidRPr="002D5555" w:rsidRDefault="008823FE" w:rsidP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D8E2E78" w14:textId="77777777" w:rsidR="008823FE" w:rsidRPr="002D5555" w:rsidRDefault="008823FE" w:rsidP="00555BF1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76B32791" w14:textId="77777777" w:rsidR="008823FE" w:rsidRPr="002D5555" w:rsidRDefault="008823FE" w:rsidP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14FEF" w14:textId="486C2DB5" w:rsidR="008823FE" w:rsidRPr="002D5555" w:rsidRDefault="002F04DD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(40,000)</w:t>
            </w:r>
          </w:p>
        </w:tc>
        <w:tc>
          <w:tcPr>
            <w:tcW w:w="90" w:type="dxa"/>
          </w:tcPr>
          <w:p w14:paraId="020E4C42" w14:textId="77777777" w:rsidR="008823FE" w:rsidRPr="002D5555" w:rsidRDefault="008823FE" w:rsidP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53CF955" w14:textId="49D8AD1E" w:rsidR="008823FE" w:rsidRPr="002D5555" w:rsidRDefault="008823FE" w:rsidP="00EB2B21">
            <w:pPr>
              <w:tabs>
                <w:tab w:val="decimal" w:pos="19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(</w:t>
            </w:r>
            <w:r w:rsidRPr="002D5555">
              <w:rPr>
                <w:rFonts w:asciiTheme="majorBidi" w:hAnsiTheme="majorBidi" w:cstheme="majorBidi"/>
                <w:szCs w:val="24"/>
              </w:rPr>
              <w:t>40,000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555BF1" w:rsidRPr="00202E90" w14:paraId="60A84C48" w14:textId="77777777" w:rsidTr="00264211">
        <w:tc>
          <w:tcPr>
            <w:tcW w:w="3960" w:type="dxa"/>
          </w:tcPr>
          <w:p w14:paraId="5AD00175" w14:textId="0A7E52A4" w:rsidR="00555BF1" w:rsidRPr="002D5555" w:rsidRDefault="00555BF1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2075AC25" w14:textId="77777777" w:rsidR="00555BF1" w:rsidRPr="002D5555" w:rsidRDefault="00555BF1" w:rsidP="00555BF1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E568636" w14:textId="3F22431E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7E76056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45ED2F9" w14:textId="77777777" w:rsidR="00555BF1" w:rsidRPr="002D5555" w:rsidRDefault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89B2468" w14:textId="77777777" w:rsidR="00555BF1" w:rsidRPr="002D5555" w:rsidRDefault="00555BF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B01BDE" w14:textId="77777777" w:rsidR="00555BF1" w:rsidRPr="002D5555" w:rsidRDefault="00555BF1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A5437E5" w14:textId="77777777" w:rsidR="00555BF1" w:rsidRPr="002D5555" w:rsidRDefault="00555BF1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1A494EC" w14:textId="77777777" w:rsidR="00555BF1" w:rsidRPr="002D5555" w:rsidRDefault="00555BF1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A5959D6" w14:textId="77777777" w:rsidR="00555BF1" w:rsidRPr="002D5555" w:rsidRDefault="00555BF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2F279" w14:textId="05EB1F6B" w:rsidR="00555BF1" w:rsidRPr="00643875" w:rsidRDefault="002F04DD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3875">
              <w:rPr>
                <w:rFonts w:asciiTheme="majorBidi" w:hAnsiTheme="majorBidi" w:cstheme="majorBidi"/>
                <w:b/>
                <w:bCs/>
                <w:szCs w:val="24"/>
              </w:rPr>
              <w:t>56,539</w:t>
            </w:r>
          </w:p>
        </w:tc>
        <w:tc>
          <w:tcPr>
            <w:tcW w:w="90" w:type="dxa"/>
          </w:tcPr>
          <w:p w14:paraId="2C64AF1D" w14:textId="77777777" w:rsidR="00555BF1" w:rsidRPr="002D5555" w:rsidRDefault="00555BF1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A9722B" w14:textId="77777777" w:rsidR="00555BF1" w:rsidRPr="002D5555" w:rsidRDefault="00555BF1" w:rsidP="00EB2B21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>24,801</w:t>
            </w:r>
          </w:p>
        </w:tc>
      </w:tr>
      <w:tr w:rsidR="00F6663E" w:rsidRPr="00202E90" w14:paraId="1E350998" w14:textId="77777777" w:rsidTr="00264211">
        <w:trPr>
          <w:trHeight w:hRule="exact" w:val="288"/>
        </w:trPr>
        <w:tc>
          <w:tcPr>
            <w:tcW w:w="3960" w:type="dxa"/>
          </w:tcPr>
          <w:p w14:paraId="791B01E5" w14:textId="77777777" w:rsidR="00F6663E" w:rsidRPr="002D5555" w:rsidRDefault="00F6663E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1C2499F1" w14:textId="77777777" w:rsidR="00F6663E" w:rsidRPr="002D5555" w:rsidRDefault="00F6663E" w:rsidP="00555BF1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3326DD2" w14:textId="77777777" w:rsidR="00F6663E" w:rsidRPr="002D5555" w:rsidRDefault="00F6663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00ABDEC5" w14:textId="77777777" w:rsidR="00F6663E" w:rsidRPr="002D5555" w:rsidRDefault="00F6663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C8DD7FF" w14:textId="77777777" w:rsidR="00F6663E" w:rsidRPr="002D5555" w:rsidRDefault="00F6663E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8A446D3" w14:textId="77777777" w:rsidR="00F6663E" w:rsidRPr="002D5555" w:rsidRDefault="00F6663E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3DF540" w14:textId="77777777" w:rsidR="00F6663E" w:rsidRPr="002D5555" w:rsidRDefault="00F6663E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0F687F8" w14:textId="77777777" w:rsidR="00F6663E" w:rsidRPr="002D5555" w:rsidRDefault="00F6663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CB0844" w14:textId="77777777" w:rsidR="00F6663E" w:rsidRPr="002D5555" w:rsidRDefault="00F6663E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0408E403" w14:textId="77777777" w:rsidR="00F6663E" w:rsidRPr="002D5555" w:rsidRDefault="00F6663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641FE941" w14:textId="77777777" w:rsidR="00F6663E" w:rsidRPr="00643875" w:rsidRDefault="00F6663E" w:rsidP="002F04D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7445C39" w14:textId="77777777" w:rsidR="00F6663E" w:rsidRPr="002D5555" w:rsidRDefault="00F6663E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92C8FA" w14:textId="77777777" w:rsidR="00F6663E" w:rsidRPr="002D5555" w:rsidRDefault="00F6663E" w:rsidP="00EB2B21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5F83B054" w14:textId="6456F422" w:rsidR="00094C0C" w:rsidRDefault="00094C0C" w:rsidP="00094C0C">
      <w:pPr>
        <w:pStyle w:val="ListParagraph"/>
        <w:tabs>
          <w:tab w:val="left" w:pos="90"/>
          <w:tab w:val="left" w:pos="270"/>
          <w:tab w:val="left" w:pos="360"/>
        </w:tabs>
        <w:spacing w:before="240" w:line="240" w:lineRule="atLeast"/>
        <w:ind w:left="180"/>
        <w:rPr>
          <w:rFonts w:asciiTheme="majorBidi" w:hAnsiTheme="majorBidi" w:cstheme="majorBidi"/>
          <w:b/>
          <w:bCs/>
          <w:sz w:val="28"/>
        </w:rPr>
      </w:pPr>
    </w:p>
    <w:p w14:paraId="189C17F5" w14:textId="0B7696CB" w:rsidR="00917C83" w:rsidRPr="009F136F" w:rsidRDefault="009E4C64" w:rsidP="00354DFA">
      <w:pPr>
        <w:pStyle w:val="ListParagraph"/>
        <w:numPr>
          <w:ilvl w:val="0"/>
          <w:numId w:val="21"/>
        </w:numPr>
        <w:tabs>
          <w:tab w:val="left" w:pos="90"/>
          <w:tab w:val="left" w:pos="360"/>
        </w:tabs>
        <w:spacing w:before="240" w:line="240" w:lineRule="atLeast"/>
        <w:ind w:left="180" w:hanging="180"/>
        <w:rPr>
          <w:rFonts w:asciiTheme="majorBidi" w:hAnsiTheme="majorBidi" w:cstheme="majorBidi"/>
          <w:b/>
          <w:bCs/>
          <w:sz w:val="28"/>
        </w:rPr>
      </w:pPr>
      <w:r w:rsidRPr="009F136F">
        <w:rPr>
          <w:rFonts w:asciiTheme="majorBidi" w:hAnsiTheme="majorBidi" w:cstheme="majorBidi"/>
          <w:b/>
          <w:bCs/>
          <w:sz w:val="28"/>
          <w:cs/>
        </w:rPr>
        <w:t>เงินลงทุนในการร่วมค้า</w:t>
      </w:r>
    </w:p>
    <w:p w14:paraId="10ADBC98" w14:textId="77777777" w:rsidR="00F53166" w:rsidRPr="002D5555" w:rsidRDefault="009E4C64" w:rsidP="00EB2B2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มีรายละเอียดดังต่อไปนี้</w:t>
      </w:r>
    </w:p>
    <w:tbl>
      <w:tblPr>
        <w:tblW w:w="954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93"/>
        <w:gridCol w:w="1350"/>
        <w:gridCol w:w="90"/>
        <w:gridCol w:w="810"/>
        <w:gridCol w:w="90"/>
        <w:gridCol w:w="810"/>
        <w:gridCol w:w="180"/>
        <w:gridCol w:w="900"/>
        <w:gridCol w:w="90"/>
        <w:gridCol w:w="990"/>
        <w:gridCol w:w="90"/>
        <w:gridCol w:w="990"/>
        <w:gridCol w:w="90"/>
        <w:gridCol w:w="990"/>
      </w:tblGrid>
      <w:tr w:rsidR="00F44CB0" w:rsidRPr="00917C83" w14:paraId="0334088C" w14:textId="77777777" w:rsidTr="00C83945">
        <w:tc>
          <w:tcPr>
            <w:tcW w:w="1977" w:type="dxa"/>
            <w:tcBorders>
              <w:top w:val="nil"/>
              <w:left w:val="nil"/>
              <w:right w:val="nil"/>
            </w:tcBorders>
          </w:tcPr>
          <w:p w14:paraId="1E9645DA" w14:textId="4F7C6E22" w:rsidR="00F44CB0" w:rsidRPr="00917C83" w:rsidRDefault="00F44CB0" w:rsidP="00F44C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026FD3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88AAE6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110AB3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CD46A5D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015CDB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542D20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754104C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020E1F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E4A54A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AA5BC42" w14:textId="2CC1236C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917C8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F44CB0" w:rsidRPr="00917C83" w14:paraId="7B966799" w14:textId="77777777" w:rsidTr="00C83945">
        <w:tc>
          <w:tcPr>
            <w:tcW w:w="1977" w:type="dxa"/>
            <w:tcBorders>
              <w:top w:val="nil"/>
              <w:left w:val="nil"/>
              <w:right w:val="nil"/>
            </w:tcBorders>
          </w:tcPr>
          <w:p w14:paraId="4CAE9C23" w14:textId="77777777" w:rsidR="00F44CB0" w:rsidRPr="00917C83" w:rsidRDefault="00F44CB0" w:rsidP="00F44C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CCD102C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01F73C9" w14:textId="63F80462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C922C6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96CE02" w14:textId="7A49A19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70EA85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1AD2E3" w14:textId="0195CE49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56D26C8" w14:textId="6779DB62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92FAB" w14:textId="7E2ABB6A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AA36E8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B3777" w14:textId="7BAAF714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44CB0" w:rsidRPr="00917C83" w14:paraId="733C788A" w14:textId="77777777" w:rsidTr="00C83945"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4DEF0" w14:textId="77777777" w:rsidR="00F44CB0" w:rsidRPr="00917C83" w:rsidRDefault="00F44CB0" w:rsidP="007E01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การร่วมค้า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66F66043" w14:textId="77777777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6E1B8" w14:textId="21F24965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7790895" w14:textId="77777777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59B9B" w14:textId="77777777" w:rsidR="007E01B5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  <w:r w:rsidRPr="00917C83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EF2E8A6" w14:textId="34A4203D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</w:t>
            </w:r>
            <w:r w:rsidRPr="00917C83">
              <w:rPr>
                <w:rFonts w:asciiTheme="majorBidi" w:hAnsiTheme="majorBidi" w:cstheme="majorBidi" w:hint="cs"/>
                <w:szCs w:val="24"/>
                <w:cs/>
              </w:rPr>
              <w:t>ร้อยละ</w:t>
            </w:r>
            <w:r w:rsidRPr="00917C8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61E5" w14:textId="28B02C1B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5E74B" w14:textId="77777777" w:rsidR="0003727E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มูลค่าตามบัญชี</w:t>
            </w:r>
          </w:p>
          <w:p w14:paraId="26C1A4F6" w14:textId="06345ECF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4CA4924" w14:textId="77777777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D3A9F1" w14:textId="6A6ADED2" w:rsidR="00F44CB0" w:rsidRPr="00917C83" w:rsidRDefault="00F44CB0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</w:tr>
      <w:tr w:rsidR="00F44CB0" w:rsidRPr="00917C83" w14:paraId="5EBF9A18" w14:textId="77777777" w:rsidTr="00C83945">
        <w:trPr>
          <w:trHeight w:val="188"/>
        </w:trPr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B5F89" w14:textId="77777777" w:rsidR="00F44CB0" w:rsidRPr="00917C83" w:rsidRDefault="00F44CB0" w:rsidP="00F44CB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355A0134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0212D" w14:textId="14D7C980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71EC7C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723DD" w14:textId="694AFA51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17C83"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pacing w:val="-6"/>
                <w:szCs w:val="24"/>
                <w:cs/>
              </w:rPr>
              <w:t>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6A6F7C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514F32" w14:textId="7359CC48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65960D1" w14:textId="48AB13C3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02D57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17C83"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pacing w:val="-6"/>
                <w:szCs w:val="24"/>
                <w:cs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99E5CF6" w14:textId="3F7A9C3C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3802C3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D12E5F0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8A8F2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17C83"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pacing w:val="-6"/>
                <w:szCs w:val="24"/>
                <w:cs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DA78059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CDE30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256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F44CB0" w:rsidRPr="00917C83" w14:paraId="30066DAC" w14:textId="77777777" w:rsidTr="00C83945">
        <w:tc>
          <w:tcPr>
            <w:tcW w:w="1977" w:type="dxa"/>
            <w:tcBorders>
              <w:top w:val="nil"/>
              <w:left w:val="nil"/>
              <w:right w:val="nil"/>
            </w:tcBorders>
          </w:tcPr>
          <w:p w14:paraId="6065E8CC" w14:textId="77777777" w:rsidR="00F44CB0" w:rsidRPr="00917C83" w:rsidRDefault="00F44CB0" w:rsidP="00F44CB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3BC3EE6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EAEF4B7" w14:textId="58ECE93A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36CEA0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16A8910" w14:textId="398A42F0" w:rsidR="00F44CB0" w:rsidRPr="00917C83" w:rsidRDefault="00F44CB0" w:rsidP="00F44C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642D6F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BE55542" w14:textId="08F56A7C" w:rsidR="00F44CB0" w:rsidRPr="00917C83" w:rsidRDefault="00F44CB0" w:rsidP="00F44C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D0BCCE" w14:textId="403DBC5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6B030AD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F1DE82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6F69D5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CE4538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FE8298A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45017D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C0DA1D" w14:textId="77777777" w:rsidR="00F44CB0" w:rsidRPr="00917C83" w:rsidRDefault="00F44CB0" w:rsidP="00F44CB0">
            <w:pPr>
              <w:tabs>
                <w:tab w:val="right" w:pos="7200"/>
                <w:tab w:val="right" w:pos="854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7E01B5" w:rsidRPr="00917C83" w14:paraId="4E448647" w14:textId="77777777" w:rsidTr="00C83945">
        <w:tc>
          <w:tcPr>
            <w:tcW w:w="1977" w:type="dxa"/>
            <w:tcBorders>
              <w:right w:val="nil"/>
            </w:tcBorders>
          </w:tcPr>
          <w:p w14:paraId="3FCB63D8" w14:textId="6CDA2842" w:rsidR="007E01B5" w:rsidRPr="00917C83" w:rsidRDefault="007E01B5" w:rsidP="007E01B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บริษัท เอ็มลิ้งค์</w:t>
            </w:r>
            <w:r w:rsidRPr="00917C8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คิวไออาร์ จำกัด</w:t>
            </w:r>
          </w:p>
        </w:tc>
        <w:tc>
          <w:tcPr>
            <w:tcW w:w="93" w:type="dxa"/>
            <w:tcBorders>
              <w:right w:val="nil"/>
            </w:tcBorders>
          </w:tcPr>
          <w:p w14:paraId="36CEE9F3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A9AFCB" w14:textId="77777777" w:rsidR="009F136F" w:rsidRDefault="007E01B5" w:rsidP="007E01B5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อยู่ระหว่างการ</w:t>
            </w:r>
          </w:p>
          <w:p w14:paraId="78C237D9" w14:textId="2E1E54D8" w:rsidR="007E01B5" w:rsidRPr="00917C83" w:rsidRDefault="009F136F" w:rsidP="007E01B5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ชำระ</w:t>
            </w:r>
            <w:r w:rsidR="007E01B5" w:rsidRPr="00917C83">
              <w:rPr>
                <w:rFonts w:asciiTheme="majorBidi" w:hAnsiTheme="majorBidi" w:cstheme="majorBidi"/>
                <w:szCs w:val="24"/>
                <w:cs/>
              </w:rPr>
              <w:t>บัญชี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2AFB20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56CA1" w14:textId="39A19702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left="-126" w:right="-1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852C6F" w14:textId="77777777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left="-63" w:right="9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69743" w14:textId="67E3EB11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left="-63" w:right="-8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4E59F69" w14:textId="13A71826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5038" w14:textId="10B227F0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E75BE9F" w14:textId="77777777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8B1186" w14:textId="3FF213C3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0C76EB" w14:textId="77777777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EA56" w14:textId="44ECF02A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A058E02" w14:textId="77777777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781810AC" w14:textId="50C64A4E" w:rsidR="007E01B5" w:rsidRPr="00917C83" w:rsidRDefault="007E01B5" w:rsidP="00F6663E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7E01B5" w:rsidRPr="00917C83" w14:paraId="57671AF1" w14:textId="77777777" w:rsidTr="00C83945">
        <w:tc>
          <w:tcPr>
            <w:tcW w:w="1977" w:type="dxa"/>
            <w:tcBorders>
              <w:right w:val="nil"/>
            </w:tcBorders>
          </w:tcPr>
          <w:p w14:paraId="1EA8D1D7" w14:textId="621D8460" w:rsidR="007E01B5" w:rsidRPr="00917C83" w:rsidRDefault="007E01B5" w:rsidP="0003727E">
            <w:pPr>
              <w:ind w:left="540" w:hanging="540"/>
              <w:rPr>
                <w:rFonts w:asciiTheme="majorBidi" w:hAnsiTheme="majorBidi" w:cstheme="majorBidi"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917C8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917C83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right w:val="nil"/>
            </w:tcBorders>
          </w:tcPr>
          <w:p w14:paraId="6B866CB8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86DF79" w14:textId="3AF1DBB4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84220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3811E7" w14:textId="16F0B479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13A8CD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13FB12A" w14:textId="65A34BF5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7C794A" w14:textId="60D8EBDE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9A616" w14:textId="77777777" w:rsidR="007E01B5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945EE57" w14:textId="20DA1663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D9E13D" w14:textId="77777777" w:rsidR="007E01B5" w:rsidRPr="007E01B5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92C7EE2" w14:textId="77777777" w:rsidR="007E01B5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3F8118D" w14:textId="468576D4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917C8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546632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26EDE" w14:textId="77777777" w:rsidR="007E01B5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7B3093E" w14:textId="0B0C4BBE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35DE8D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47B91187" w14:textId="77777777" w:rsidR="007E01B5" w:rsidRDefault="007E01B5" w:rsidP="007E01B5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C0282F8" w14:textId="4B24395A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7E01B5" w:rsidRPr="00917C83" w14:paraId="06C9977C" w14:textId="77777777" w:rsidTr="00C83945">
        <w:tc>
          <w:tcPr>
            <w:tcW w:w="1977" w:type="dxa"/>
            <w:tcBorders>
              <w:left w:val="nil"/>
              <w:bottom w:val="nil"/>
              <w:right w:val="nil"/>
            </w:tcBorders>
          </w:tcPr>
          <w:p w14:paraId="053C55BC" w14:textId="1E6BA5D4" w:rsidR="007E01B5" w:rsidRPr="00917C83" w:rsidRDefault="007E01B5" w:rsidP="007E01B5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17C8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3864250B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793EE9D" w14:textId="1F05B101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A99358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8916F" w14:textId="0E1D99FF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1DD48F0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CDDDC" w14:textId="2B5C5E07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F3E82D" w14:textId="599C8524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A8B16A" w14:textId="723CDB19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17C83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409F74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77DB" w14:textId="675A0571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17C83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2295F6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6FFCB5" w14:textId="3C45557E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17C83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6F3FB3" w14:textId="77777777" w:rsidR="007E01B5" w:rsidRPr="00917C83" w:rsidRDefault="007E01B5" w:rsidP="007E01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1A6C8" w14:textId="1972BB24" w:rsidR="007E01B5" w:rsidRPr="00917C83" w:rsidRDefault="007E01B5" w:rsidP="007E01B5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17C83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AA24EE6" w14:textId="75B959E0" w:rsidR="009F136F" w:rsidRDefault="009E4C64" w:rsidP="00094C0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เอ็มลิงค์ คิวไออาร์ จำกัด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ได้จดทะเบียนเลิกกิจการกับกระทรวงพาณิชย์เมื่อวันที่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และปัจจุบันอยู่ระหว่างการชำระบัญชี </w:t>
      </w:r>
    </w:p>
    <w:p w14:paraId="4ADD19CD" w14:textId="169CA300" w:rsidR="00F53166" w:rsidRPr="002D5555" w:rsidRDefault="009E4C64" w:rsidP="004403BB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FCD0246" w14:textId="5E5A2D57" w:rsidR="00F53166" w:rsidRPr="002D5555" w:rsidRDefault="009E4C64" w:rsidP="004403B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 </w:t>
      </w:r>
      <w:r w:rsidR="00B06E63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6583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BF1D6C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งบการเงินรวม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92"/>
        <w:gridCol w:w="108"/>
        <w:gridCol w:w="1620"/>
      </w:tblGrid>
      <w:tr w:rsidR="004403BB" w:rsidRPr="00202E90" w14:paraId="26D3BA9B" w14:textId="77777777" w:rsidTr="00F6663E">
        <w:trPr>
          <w:trHeight w:val="20"/>
        </w:trPr>
        <w:tc>
          <w:tcPr>
            <w:tcW w:w="5670" w:type="dxa"/>
            <w:vAlign w:val="bottom"/>
          </w:tcPr>
          <w:p w14:paraId="69A6CC6F" w14:textId="77777777" w:rsidR="004403BB" w:rsidRPr="00202E90" w:rsidRDefault="004403BB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EFDB9F5" w14:textId="4D31DA67" w:rsidR="004403BB" w:rsidRPr="00202E90" w:rsidRDefault="004403BB" w:rsidP="004403BB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202E90">
              <w:rPr>
                <w:rFonts w:asciiTheme="majorBidi" w:hAnsiTheme="majorBidi" w:cstheme="majorBidi"/>
                <w:sz w:val="28"/>
              </w:rPr>
              <w:t>: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53166" w:rsidRPr="00202E90" w14:paraId="230EA519" w14:textId="77777777" w:rsidTr="00F6663E">
        <w:trPr>
          <w:trHeight w:val="20"/>
        </w:trPr>
        <w:tc>
          <w:tcPr>
            <w:tcW w:w="5670" w:type="dxa"/>
            <w:vAlign w:val="bottom"/>
          </w:tcPr>
          <w:p w14:paraId="71FDA5BA" w14:textId="77777777" w:rsidR="00F53166" w:rsidRPr="00202E90" w:rsidRDefault="00F53166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5BEFDE0" w14:textId="77777777" w:rsidR="00F53166" w:rsidRPr="00202E9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02E90" w14:paraId="12D5A9DE" w14:textId="77777777" w:rsidTr="00F6663E">
        <w:trPr>
          <w:trHeight w:val="20"/>
        </w:trPr>
        <w:tc>
          <w:tcPr>
            <w:tcW w:w="5670" w:type="dxa"/>
          </w:tcPr>
          <w:p w14:paraId="4A4CE9E0" w14:textId="77777777" w:rsidR="00F53166" w:rsidRPr="00202E90" w:rsidRDefault="00F53166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E1C0" w14:textId="77777777" w:rsidR="00F53166" w:rsidRPr="00202E9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202E9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" w:type="dxa"/>
          </w:tcPr>
          <w:p w14:paraId="0D33AF47" w14:textId="77777777" w:rsidR="00F53166" w:rsidRPr="00202E9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BF9D5" w14:textId="77777777" w:rsidR="00F53166" w:rsidRPr="00202E90" w:rsidRDefault="009E4C64" w:rsidP="004403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02E9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202E90" w14:paraId="4EA9EB7F" w14:textId="77777777" w:rsidTr="00F6663E">
        <w:trPr>
          <w:trHeight w:val="20"/>
        </w:trPr>
        <w:tc>
          <w:tcPr>
            <w:tcW w:w="5670" w:type="dxa"/>
          </w:tcPr>
          <w:p w14:paraId="77803DB3" w14:textId="77777777" w:rsidR="00F53166" w:rsidRPr="00202E90" w:rsidRDefault="009E4C64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0BFE0E5" w14:textId="77777777" w:rsidR="00F53166" w:rsidRPr="00202E90" w:rsidRDefault="009E4C64" w:rsidP="00BF1D6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  <w:cs/>
              </w:rPr>
              <w:t>204</w:t>
            </w:r>
            <w:r w:rsidRPr="00202E90">
              <w:rPr>
                <w:rFonts w:asciiTheme="majorBidi" w:hAnsiTheme="majorBidi" w:cstheme="majorBidi"/>
                <w:sz w:val="28"/>
                <w:szCs w:val="28"/>
              </w:rPr>
              <w:t>,680</w:t>
            </w:r>
          </w:p>
        </w:tc>
        <w:tc>
          <w:tcPr>
            <w:tcW w:w="108" w:type="dxa"/>
          </w:tcPr>
          <w:p w14:paraId="4FB224C0" w14:textId="77777777" w:rsidR="00F53166" w:rsidRPr="00202E90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2785D5" w14:textId="77777777" w:rsidR="00F53166" w:rsidRPr="00202E90" w:rsidRDefault="009E4C64" w:rsidP="00BF1D6C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</w:rPr>
              <w:t>203,200</w:t>
            </w:r>
          </w:p>
        </w:tc>
      </w:tr>
      <w:tr w:rsidR="00F53166" w:rsidRPr="00202E90" w14:paraId="1DC307E8" w14:textId="77777777" w:rsidTr="00F6663E">
        <w:tc>
          <w:tcPr>
            <w:tcW w:w="5670" w:type="dxa"/>
            <w:vAlign w:val="bottom"/>
          </w:tcPr>
          <w:p w14:paraId="07402CEF" w14:textId="77777777" w:rsidR="00F53166" w:rsidRPr="00202E90" w:rsidRDefault="009E4C64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ส่วนเกินทุนจากการวัดมูลค่า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9315" w14:textId="77777777" w:rsidR="00F53166" w:rsidRPr="00202E90" w:rsidRDefault="009E4C64" w:rsidP="00BF1D6C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50A8485" w14:textId="77777777" w:rsidR="00F53166" w:rsidRPr="00202E90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43D14B" w14:textId="77777777" w:rsidR="00F53166" w:rsidRPr="00202E90" w:rsidRDefault="009E4C64" w:rsidP="00BF1D6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F53166" w:rsidRPr="00202E90" w14:paraId="581A4BDA" w14:textId="77777777" w:rsidTr="00F6663E">
        <w:tc>
          <w:tcPr>
            <w:tcW w:w="5670" w:type="dxa"/>
            <w:vAlign w:val="bottom"/>
          </w:tcPr>
          <w:p w14:paraId="07ED3481" w14:textId="77777777" w:rsidR="00F53166" w:rsidRPr="00202E90" w:rsidRDefault="009E4C64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A2620" w14:textId="77777777" w:rsidR="00F53166" w:rsidRPr="00202E90" w:rsidRDefault="009E4C64" w:rsidP="00BF1D6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  <w:tc>
          <w:tcPr>
            <w:tcW w:w="108" w:type="dxa"/>
          </w:tcPr>
          <w:p w14:paraId="62FC8BFB" w14:textId="77777777" w:rsidR="00F53166" w:rsidRPr="00202E90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4F46" w14:textId="77777777" w:rsidR="00F53166" w:rsidRPr="00202E90" w:rsidRDefault="009E4C64" w:rsidP="00BF1D6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</w:tr>
    </w:tbl>
    <w:p w14:paraId="467D731F" w14:textId="77777777" w:rsidR="00F53166" w:rsidRPr="002D5555" w:rsidRDefault="009E4C64" w:rsidP="004403B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บริษัทมีพื้นที่อาคารสำนักงานให้เช่าแก่บริษัทย่อย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6B3AFF45" w14:textId="2AD243BF" w:rsidR="00BF1D6C" w:rsidRDefault="009E4C64" w:rsidP="009F29B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16858E21" w14:textId="42F09123" w:rsidR="0067656B" w:rsidRDefault="0067656B" w:rsidP="004E64F3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1FCBE83" w14:textId="77777777" w:rsidR="00C83945" w:rsidRDefault="00C83945" w:rsidP="004E64F3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21D9C53F" w14:textId="6685C7F9" w:rsidR="00F53166" w:rsidRPr="002D5555" w:rsidRDefault="009E4C64" w:rsidP="00B06E63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ที่ดิน อาคารและอุปกรณ์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4ABDB27" w14:textId="77777777" w:rsidR="00F53166" w:rsidRPr="002D5555" w:rsidRDefault="009E4C64" w:rsidP="00B06E6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B06E63" w:rsidRPr="009F29B3" w14:paraId="1C372480" w14:textId="77777777" w:rsidTr="00EA0BAA">
        <w:trPr>
          <w:trHeight w:val="20"/>
        </w:trPr>
        <w:tc>
          <w:tcPr>
            <w:tcW w:w="4230" w:type="dxa"/>
            <w:vAlign w:val="bottom"/>
          </w:tcPr>
          <w:p w14:paraId="397EE075" w14:textId="77777777" w:rsidR="00B06E63" w:rsidRPr="009F29B3" w:rsidRDefault="00B06E63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375C736" w14:textId="77777777" w:rsidR="00B06E63" w:rsidRPr="009F29B3" w:rsidRDefault="00B06E63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868533B" w14:textId="77777777" w:rsidR="00B06E63" w:rsidRPr="009F29B3" w:rsidRDefault="00B06E63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4DFEDD" w14:textId="58374CE1" w:rsidR="00B06E63" w:rsidRPr="009F29B3" w:rsidRDefault="00B06E63" w:rsidP="00F6663E">
            <w:pPr>
              <w:ind w:right="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F29B3">
              <w:rPr>
                <w:rFonts w:asciiTheme="majorBidi" w:hAnsiTheme="majorBidi" w:cstheme="majorBidi"/>
                <w:szCs w:val="24"/>
              </w:rPr>
              <w:t>:</w:t>
            </w:r>
            <w:r w:rsidRPr="009F29B3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F53166" w:rsidRPr="009F29B3" w14:paraId="118418C7" w14:textId="77777777" w:rsidTr="00EA0BAA">
        <w:trPr>
          <w:trHeight w:val="20"/>
        </w:trPr>
        <w:tc>
          <w:tcPr>
            <w:tcW w:w="4230" w:type="dxa"/>
            <w:vAlign w:val="bottom"/>
          </w:tcPr>
          <w:p w14:paraId="2525C5AB" w14:textId="77777777" w:rsidR="00F53166" w:rsidRPr="009F29B3" w:rsidRDefault="00F53166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4E6C26A6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613E1E9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0C65F79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9F29B3" w14:paraId="538CB2DD" w14:textId="77777777" w:rsidTr="00707E14">
        <w:trPr>
          <w:trHeight w:val="20"/>
        </w:trPr>
        <w:tc>
          <w:tcPr>
            <w:tcW w:w="4230" w:type="dxa"/>
            <w:vAlign w:val="bottom"/>
          </w:tcPr>
          <w:p w14:paraId="1BA43548" w14:textId="77777777" w:rsidR="00F53166" w:rsidRPr="009F29B3" w:rsidRDefault="00F53166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F867FE" w14:textId="77777777" w:rsidR="00F53166" w:rsidRPr="009F29B3" w:rsidRDefault="009E4C64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F29B3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D99F44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26D34B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F29B3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4D2483E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9E5CE6" w14:textId="77777777" w:rsidR="00F53166" w:rsidRPr="009F29B3" w:rsidRDefault="009E4C64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F29B3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104430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74015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F29B3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9F29B3" w14:paraId="0457671F" w14:textId="77777777" w:rsidTr="00707E14">
        <w:trPr>
          <w:trHeight w:val="20"/>
        </w:trPr>
        <w:tc>
          <w:tcPr>
            <w:tcW w:w="4230" w:type="dxa"/>
            <w:vAlign w:val="bottom"/>
          </w:tcPr>
          <w:p w14:paraId="16EAD8FD" w14:textId="77777777" w:rsidR="00F53166" w:rsidRPr="009F29B3" w:rsidRDefault="00F53166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C86A81" w14:textId="77777777" w:rsidR="00F53166" w:rsidRPr="009F29B3" w:rsidRDefault="009E4C64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0B7FF00F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9B5C98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3DCA56E3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F183F" w14:textId="77777777" w:rsidR="00F53166" w:rsidRPr="009F29B3" w:rsidRDefault="009E4C64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4DBDE098" w14:textId="77777777" w:rsidR="00F53166" w:rsidRPr="009F29B3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98D80" w14:textId="77777777" w:rsidR="00F53166" w:rsidRPr="009F29B3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29B3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644BA6" w:rsidRPr="009F29B3" w14:paraId="6AE5E7C6" w14:textId="77777777" w:rsidTr="00707E14">
        <w:trPr>
          <w:trHeight w:val="20"/>
        </w:trPr>
        <w:tc>
          <w:tcPr>
            <w:tcW w:w="4230" w:type="dxa"/>
            <w:vAlign w:val="bottom"/>
          </w:tcPr>
          <w:p w14:paraId="66FCEB19" w14:textId="77777777" w:rsidR="00644BA6" w:rsidRPr="009F29B3" w:rsidRDefault="00644BA6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D4190B" w14:textId="77777777" w:rsidR="00644BA6" w:rsidRPr="009F29B3" w:rsidRDefault="00644BA6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6D1713E" w14:textId="77777777" w:rsidR="00644BA6" w:rsidRPr="009F29B3" w:rsidRDefault="00644BA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F244D8" w14:textId="12F4CE39" w:rsidR="00644BA6" w:rsidRPr="009F29B3" w:rsidRDefault="00644BA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847ECD5" w14:textId="77777777" w:rsidR="00644BA6" w:rsidRPr="009F29B3" w:rsidRDefault="00644BA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558377" w14:textId="77777777" w:rsidR="00644BA6" w:rsidRPr="009F29B3" w:rsidRDefault="00644BA6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DA14F23" w14:textId="77777777" w:rsidR="00644BA6" w:rsidRPr="009F29B3" w:rsidRDefault="00644BA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65C290" w14:textId="77777777" w:rsidR="00644BA6" w:rsidRPr="009F29B3" w:rsidRDefault="00644BA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53166" w:rsidRPr="009F29B3" w14:paraId="0A719B9D" w14:textId="77777777" w:rsidTr="00707E14">
        <w:trPr>
          <w:trHeight w:val="20"/>
        </w:trPr>
        <w:tc>
          <w:tcPr>
            <w:tcW w:w="4230" w:type="dxa"/>
          </w:tcPr>
          <w:p w14:paraId="403D74EE" w14:textId="77777777" w:rsidR="00F53166" w:rsidRPr="009F29B3" w:rsidRDefault="009E4C64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cs/>
              </w:rPr>
              <w:t>มูลค่าสุทธิตามบัญชีต้นงวด</w:t>
            </w:r>
            <w:r w:rsidRPr="009F29B3">
              <w:rPr>
                <w:rFonts w:asciiTheme="majorBidi" w:hAnsiTheme="majorBidi" w:cstheme="majorBidi"/>
              </w:rPr>
              <w:t>/</w:t>
            </w:r>
            <w:r w:rsidRPr="009F29B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00250" w14:textId="5D250EF4" w:rsidR="00F53166" w:rsidRPr="009F29B3" w:rsidRDefault="001E55BA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1E55BA">
              <w:rPr>
                <w:rFonts w:asciiTheme="majorBidi" w:hAnsiTheme="majorBidi" w:cstheme="majorBidi" w:hint="eastAsia"/>
              </w:rPr>
              <w:t>660,17</w:t>
            </w:r>
            <w:r w:rsidR="00705D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3E2DDC69" w14:textId="77777777" w:rsidR="00F53166" w:rsidRPr="009F29B3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625A6" w14:textId="77777777" w:rsidR="00F53166" w:rsidRPr="009F29B3" w:rsidRDefault="009E4C64" w:rsidP="0090017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739,741</w:t>
            </w:r>
          </w:p>
        </w:tc>
        <w:tc>
          <w:tcPr>
            <w:tcW w:w="90" w:type="dxa"/>
            <w:shd w:val="clear" w:color="auto" w:fill="auto"/>
          </w:tcPr>
          <w:p w14:paraId="6E316054" w14:textId="77777777" w:rsidR="00F53166" w:rsidRPr="009F29B3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6D6B57" w14:textId="77777777" w:rsidR="00F53166" w:rsidRPr="009F29B3" w:rsidRDefault="009E4C64" w:rsidP="0090017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206,487</w:t>
            </w:r>
          </w:p>
        </w:tc>
        <w:tc>
          <w:tcPr>
            <w:tcW w:w="90" w:type="dxa"/>
            <w:shd w:val="clear" w:color="auto" w:fill="auto"/>
          </w:tcPr>
          <w:p w14:paraId="03A8F988" w14:textId="77777777" w:rsidR="00F53166" w:rsidRPr="009F29B3" w:rsidRDefault="00F5316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C69CCDE" w14:textId="77777777" w:rsidR="00F53166" w:rsidRPr="009F29B3" w:rsidRDefault="009E4C64" w:rsidP="0090017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212,299</w:t>
            </w:r>
          </w:p>
        </w:tc>
      </w:tr>
      <w:tr w:rsidR="00644BA6" w:rsidRPr="009F29B3" w14:paraId="76B59645" w14:textId="77777777" w:rsidTr="005E2BC0">
        <w:trPr>
          <w:trHeight w:val="20"/>
        </w:trPr>
        <w:tc>
          <w:tcPr>
            <w:tcW w:w="4230" w:type="dxa"/>
          </w:tcPr>
          <w:p w14:paraId="736A78D3" w14:textId="64DFF8F7" w:rsidR="00644BA6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  <w:cs/>
              </w:rPr>
              <w:t>โอนเปลี่ยนประเภทไปเป็น</w:t>
            </w:r>
            <w:r w:rsidRPr="009F29B3">
              <w:rPr>
                <w:rFonts w:asciiTheme="majorBidi" w:hAnsiTheme="majorBidi" w:cstheme="majorBidi" w:hint="cs"/>
                <w:cs/>
              </w:rPr>
              <w:t>สินทรัพย์</w:t>
            </w:r>
            <w:r w:rsidR="00474B90" w:rsidRPr="009F29B3">
              <w:rPr>
                <w:rFonts w:asciiTheme="majorBidi" w:hAnsiTheme="majorBidi" w:cstheme="majorBidi" w:hint="cs"/>
                <w:cs/>
              </w:rPr>
              <w:t>สิทธิการใช้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58467840" w14:textId="0DB85390" w:rsidR="00644BA6" w:rsidRPr="009F29B3" w:rsidRDefault="00644BA6" w:rsidP="00474B90">
            <w:pPr>
              <w:pStyle w:val="BodyText2"/>
              <w:spacing w:after="0" w:line="240" w:lineRule="auto"/>
              <w:ind w:left="355" w:right="-4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01B60" w14:textId="0C4F2A60" w:rsidR="00644BA6" w:rsidRPr="001E55BA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(12,207)</w:t>
            </w:r>
          </w:p>
        </w:tc>
        <w:tc>
          <w:tcPr>
            <w:tcW w:w="90" w:type="dxa"/>
          </w:tcPr>
          <w:p w14:paraId="27A6E979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9841" w14:textId="04059348" w:rsidR="00644BA6" w:rsidRPr="009F29B3" w:rsidRDefault="00977F40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8D286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314182" w14:textId="21119DF5" w:rsidR="00644BA6" w:rsidRPr="009F29B3" w:rsidRDefault="00977F40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(10,463)</w:t>
            </w:r>
          </w:p>
        </w:tc>
        <w:tc>
          <w:tcPr>
            <w:tcW w:w="90" w:type="dxa"/>
            <w:shd w:val="clear" w:color="auto" w:fill="auto"/>
          </w:tcPr>
          <w:p w14:paraId="5AAB0878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D4AF0B6" w14:textId="77777777" w:rsidR="00977F40" w:rsidRDefault="00977F40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</w:p>
          <w:p w14:paraId="6E70C154" w14:textId="40A461DB" w:rsidR="00644BA6" w:rsidRPr="009F29B3" w:rsidRDefault="00977F40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4BA6" w:rsidRPr="009F29B3" w14:paraId="696BA55F" w14:textId="77777777" w:rsidTr="00EA0BAA">
        <w:trPr>
          <w:trHeight w:val="20"/>
        </w:trPr>
        <w:tc>
          <w:tcPr>
            <w:tcW w:w="4230" w:type="dxa"/>
          </w:tcPr>
          <w:p w14:paraId="786A6C10" w14:textId="237E9932" w:rsidR="00644BA6" w:rsidRPr="009F29B3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cs/>
              </w:rPr>
              <w:t>ซื้อระหว่างงวด</w:t>
            </w:r>
            <w:r w:rsidRPr="009F29B3">
              <w:rPr>
                <w:rFonts w:asciiTheme="majorBidi" w:hAnsiTheme="majorBidi" w:cstheme="majorBidi"/>
              </w:rPr>
              <w:t>/</w:t>
            </w:r>
            <w:r w:rsidRPr="009F29B3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C9C433" w14:textId="2EF6B44C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1E55BA">
              <w:rPr>
                <w:rFonts w:asciiTheme="majorBidi" w:hAnsiTheme="majorBidi" w:cstheme="majorBidi" w:hint="eastAsia"/>
              </w:rPr>
              <w:t>124,744</w:t>
            </w:r>
          </w:p>
        </w:tc>
        <w:tc>
          <w:tcPr>
            <w:tcW w:w="90" w:type="dxa"/>
          </w:tcPr>
          <w:p w14:paraId="4D5EC483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2294C0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26,369</w:t>
            </w:r>
          </w:p>
        </w:tc>
        <w:tc>
          <w:tcPr>
            <w:tcW w:w="90" w:type="dxa"/>
            <w:shd w:val="clear" w:color="auto" w:fill="auto"/>
          </w:tcPr>
          <w:p w14:paraId="1BBBB306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9D83C2D" w14:textId="5786964C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 w:hint="cs"/>
                <w:cs/>
              </w:rPr>
              <w:t>10</w:t>
            </w:r>
            <w:r w:rsidRPr="009F29B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75708FD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C56F84B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4,228</w:t>
            </w:r>
          </w:p>
        </w:tc>
      </w:tr>
      <w:tr w:rsidR="00644BA6" w:rsidRPr="009F29B3" w14:paraId="21061D82" w14:textId="77777777" w:rsidTr="00EA0BAA">
        <w:trPr>
          <w:trHeight w:val="20"/>
        </w:trPr>
        <w:tc>
          <w:tcPr>
            <w:tcW w:w="4230" w:type="dxa"/>
          </w:tcPr>
          <w:p w14:paraId="34959E2F" w14:textId="77777777" w:rsidR="00644BA6" w:rsidRPr="009F29B3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AD901" w14:textId="4068D7D0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755743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8A82B7" w14:textId="75F81ACA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60,286</w:t>
            </w:r>
          </w:p>
        </w:tc>
        <w:tc>
          <w:tcPr>
            <w:tcW w:w="90" w:type="dxa"/>
            <w:shd w:val="clear" w:color="auto" w:fill="auto"/>
          </w:tcPr>
          <w:p w14:paraId="511858FA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AA4D03A" w14:textId="68C29CA8" w:rsidR="00644BA6" w:rsidRPr="009F29B3" w:rsidRDefault="00644BA6" w:rsidP="00644BA6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26319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0D6A788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</w:tr>
      <w:tr w:rsidR="00644BA6" w:rsidRPr="009F29B3" w14:paraId="1B046D16" w14:textId="77777777" w:rsidTr="00EA0BAA">
        <w:trPr>
          <w:trHeight w:val="20"/>
        </w:trPr>
        <w:tc>
          <w:tcPr>
            <w:tcW w:w="4230" w:type="dxa"/>
          </w:tcPr>
          <w:p w14:paraId="556D496F" w14:textId="32204673" w:rsidR="00644BA6" w:rsidRPr="009F29B3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1E55BA">
              <w:rPr>
                <w:rFonts w:asciiTheme="majorBidi" w:hAnsiTheme="majorBidi" w:hint="cs"/>
                <w:cs/>
              </w:rPr>
              <w:t>โอนเงินจากเงินมัดจำ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A6FFF7" w14:textId="112C25BA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0DB67C01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FDA9A" w14:textId="755A1159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320E2D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656B215" w14:textId="1B586E68" w:rsidR="00644BA6" w:rsidRPr="009F29B3" w:rsidRDefault="00644BA6" w:rsidP="00644BA6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FAB263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A9A42E0" w14:textId="2A9054FD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</w:tr>
      <w:tr w:rsidR="00644BA6" w:rsidRPr="009F29B3" w14:paraId="1C05BD8C" w14:textId="77777777" w:rsidTr="00EA0BAA">
        <w:trPr>
          <w:trHeight w:val="20"/>
        </w:trPr>
        <w:tc>
          <w:tcPr>
            <w:tcW w:w="4230" w:type="dxa"/>
            <w:vAlign w:val="bottom"/>
          </w:tcPr>
          <w:p w14:paraId="0FABA21D" w14:textId="630B5A5F" w:rsidR="00644BA6" w:rsidRPr="009F29B3" w:rsidRDefault="00644BA6" w:rsidP="00644BA6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F29B3">
              <w:rPr>
                <w:rFonts w:asciiTheme="majorBidi" w:hAnsiTheme="majorBidi" w:cstheme="majorBidi"/>
                <w:u w:val="single"/>
              </w:rPr>
              <w:t>:</w:t>
            </w:r>
            <w:r w:rsidRPr="009F29B3">
              <w:rPr>
                <w:rFonts w:asciiTheme="majorBidi" w:hAnsiTheme="majorBidi" w:cstheme="majorBidi"/>
                <w:cs/>
              </w:rPr>
              <w:t xml:space="preserve">     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9B8FD6" w14:textId="09AE9514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1E55BA">
              <w:rPr>
                <w:rFonts w:asciiTheme="majorBidi" w:hAnsiTheme="majorBidi" w:cstheme="majorBidi" w:hint="eastAsia"/>
              </w:rPr>
              <w:t>(</w:t>
            </w:r>
            <w:r>
              <w:rPr>
                <w:rFonts w:asciiTheme="majorBidi" w:hAnsiTheme="majorBidi" w:cstheme="majorBidi"/>
              </w:rPr>
              <w:t>40,865)</w:t>
            </w:r>
          </w:p>
        </w:tc>
        <w:tc>
          <w:tcPr>
            <w:tcW w:w="90" w:type="dxa"/>
          </w:tcPr>
          <w:p w14:paraId="70EA292B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4B94C" w14:textId="424EABC9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108,348</w:t>
            </w:r>
            <w:r w:rsidRPr="009F29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ED4967" w14:textId="77777777" w:rsidR="00644BA6" w:rsidRPr="009F29B3" w:rsidRDefault="00644BA6" w:rsidP="00644BA6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75C05" w14:textId="49554CB5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0" w:type="dxa"/>
            <w:shd w:val="clear" w:color="auto" w:fill="auto"/>
          </w:tcPr>
          <w:p w14:paraId="6D0ECE8C" w14:textId="77777777" w:rsidR="00644BA6" w:rsidRPr="009F29B3" w:rsidRDefault="00644BA6" w:rsidP="00644BA6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A4692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(861)</w:t>
            </w:r>
          </w:p>
        </w:tc>
      </w:tr>
      <w:tr w:rsidR="00644BA6" w:rsidRPr="009F29B3" w14:paraId="4C1BD43A" w14:textId="77777777" w:rsidTr="00EA0BAA">
        <w:trPr>
          <w:trHeight w:val="20"/>
        </w:trPr>
        <w:tc>
          <w:tcPr>
            <w:tcW w:w="4230" w:type="dxa"/>
            <w:vAlign w:val="bottom"/>
          </w:tcPr>
          <w:p w14:paraId="20B63ACA" w14:textId="19F41AC7" w:rsidR="00644BA6" w:rsidRPr="001E55BA" w:rsidRDefault="00644BA6" w:rsidP="00474B90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cs/>
              </w:rPr>
            </w:pPr>
            <w:r w:rsidRPr="001E55BA">
              <w:rPr>
                <w:rFonts w:asciiTheme="majorBidi" w:hAnsiTheme="majorBidi" w:hint="cs"/>
                <w:cs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FA1D98" w14:textId="4E61E8F9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1E55BA">
              <w:rPr>
                <w:rFonts w:asciiTheme="majorBidi" w:hAnsiTheme="majorBidi" w:cstheme="majorBidi" w:hint="eastAsia"/>
              </w:rPr>
              <w:t>(9,193)</w:t>
            </w:r>
          </w:p>
        </w:tc>
        <w:tc>
          <w:tcPr>
            <w:tcW w:w="90" w:type="dxa"/>
          </w:tcPr>
          <w:p w14:paraId="5B4E0B43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2E846" w14:textId="345E0E85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5A496" w14:textId="77777777" w:rsidR="00644BA6" w:rsidRPr="009F29B3" w:rsidRDefault="00644BA6" w:rsidP="00644BA6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268028E" w14:textId="175FDD7C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6E94A" w14:textId="77777777" w:rsidR="00644BA6" w:rsidRPr="009F29B3" w:rsidRDefault="00644BA6" w:rsidP="00644BA6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4A07E57" w14:textId="53C0975E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</w:tr>
      <w:tr w:rsidR="00644BA6" w:rsidRPr="009F29B3" w14:paraId="38F65D55" w14:textId="77777777" w:rsidTr="00EA0BAA">
        <w:trPr>
          <w:trHeight w:val="20"/>
        </w:trPr>
        <w:tc>
          <w:tcPr>
            <w:tcW w:w="4230" w:type="dxa"/>
          </w:tcPr>
          <w:p w14:paraId="769AF938" w14:textId="20A16F1B" w:rsidR="00644BA6" w:rsidRPr="009F29B3" w:rsidRDefault="00644BA6" w:rsidP="00707E14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  <w:r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89BAA" w14:textId="24FB6B7A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 w:rsidRPr="001E55BA">
              <w:rPr>
                <w:rFonts w:asciiTheme="majorBidi" w:hAnsiTheme="majorBidi" w:cstheme="majorBidi" w:hint="eastAsia"/>
              </w:rPr>
              <w:t>(</w:t>
            </w:r>
            <w:r w:rsidR="00977F40">
              <w:rPr>
                <w:rFonts w:asciiTheme="majorBidi" w:hAnsiTheme="majorBidi" w:cstheme="majorBidi"/>
              </w:rPr>
              <w:t>8,327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C5C7D4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E7B979" w14:textId="4673BECD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(5</w:t>
            </w:r>
            <w:r>
              <w:rPr>
                <w:rFonts w:asciiTheme="majorBidi" w:hAnsiTheme="majorBidi" w:cstheme="majorBidi"/>
              </w:rPr>
              <w:t>7,876</w:t>
            </w:r>
            <w:r w:rsidRPr="009F29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E4C58B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D1DF4C8" w14:textId="5ACFEF5B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</w:t>
            </w:r>
            <w:r w:rsidR="00977F40">
              <w:rPr>
                <w:rFonts w:asciiTheme="majorBidi" w:hAnsiTheme="majorBidi" w:cstheme="majorBidi"/>
              </w:rPr>
              <w:t>1,578</w:t>
            </w:r>
            <w:r w:rsidRPr="009F29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925941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743A29C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(9,179)</w:t>
            </w:r>
          </w:p>
        </w:tc>
      </w:tr>
      <w:tr w:rsidR="00644BA6" w:rsidRPr="009F29B3" w14:paraId="10910DB0" w14:textId="77777777" w:rsidTr="00EA0BAA">
        <w:trPr>
          <w:trHeight w:val="20"/>
        </w:trPr>
        <w:tc>
          <w:tcPr>
            <w:tcW w:w="4230" w:type="dxa"/>
          </w:tcPr>
          <w:p w14:paraId="62C6A50C" w14:textId="77777777" w:rsidR="00644BA6" w:rsidRPr="009F29B3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  <w:cs/>
              </w:rPr>
              <w:t>ตีราคาเพิ่มขึ้น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E5D2E" w14:textId="303E5878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0563C62F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E6AE38" w14:textId="62464E41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cs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70741B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7479C2B" w14:textId="35170C62" w:rsidR="00644BA6" w:rsidRPr="009F29B3" w:rsidRDefault="00644BA6" w:rsidP="00644BA6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9EAB41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B3D5FA" w14:textId="318FBFFA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9F29B3">
              <w:rPr>
                <w:rFonts w:asciiTheme="majorBidi" w:hAnsiTheme="majorBidi" w:cstheme="majorBidi"/>
              </w:rPr>
              <w:t>-</w:t>
            </w:r>
          </w:p>
        </w:tc>
      </w:tr>
      <w:tr w:rsidR="00644BA6" w:rsidRPr="009F29B3" w14:paraId="5CBC546A" w14:textId="77777777" w:rsidTr="00EA0BAA">
        <w:trPr>
          <w:trHeight w:val="20"/>
        </w:trPr>
        <w:tc>
          <w:tcPr>
            <w:tcW w:w="4230" w:type="dxa"/>
          </w:tcPr>
          <w:p w14:paraId="2C6F4DB2" w14:textId="77777777" w:rsidR="00644BA6" w:rsidRPr="009F29B3" w:rsidRDefault="00644BA6" w:rsidP="00644BA6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F29B3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มูลค่าสุทธิตามบัญชีปลายงวด</w:t>
            </w:r>
            <w:r w:rsidRPr="009F29B3">
              <w:rPr>
                <w:rFonts w:asciiTheme="majorBidi" w:hAnsiTheme="majorBidi" w:cstheme="majorBidi"/>
                <w:b/>
                <w:bCs/>
              </w:rPr>
              <w:t>/</w:t>
            </w:r>
            <w:r w:rsidRPr="009F29B3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9661F" w14:textId="40D824E2" w:rsidR="00644BA6" w:rsidRPr="009F29B3" w:rsidRDefault="00644BA6" w:rsidP="00152A3B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714,336</w:t>
            </w:r>
          </w:p>
        </w:tc>
        <w:tc>
          <w:tcPr>
            <w:tcW w:w="90" w:type="dxa"/>
          </w:tcPr>
          <w:p w14:paraId="4E995B57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B184E" w14:textId="6C23190C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29B3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60,172</w:t>
            </w:r>
          </w:p>
        </w:tc>
        <w:tc>
          <w:tcPr>
            <w:tcW w:w="90" w:type="dxa"/>
            <w:shd w:val="clear" w:color="auto" w:fill="auto"/>
          </w:tcPr>
          <w:p w14:paraId="33DA7CFC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70834" w14:textId="412C6C4E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29B3">
              <w:rPr>
                <w:rFonts w:asciiTheme="majorBidi" w:hAnsiTheme="majorBidi" w:cstheme="majorBidi"/>
                <w:b/>
                <w:bCs/>
              </w:rPr>
              <w:t>194,550</w:t>
            </w:r>
          </w:p>
        </w:tc>
        <w:tc>
          <w:tcPr>
            <w:tcW w:w="90" w:type="dxa"/>
            <w:shd w:val="clear" w:color="auto" w:fill="auto"/>
          </w:tcPr>
          <w:p w14:paraId="7D6F9CDF" w14:textId="77777777" w:rsidR="00644BA6" w:rsidRPr="009F29B3" w:rsidRDefault="00644BA6" w:rsidP="00644BA6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DFADC" w14:textId="77777777" w:rsidR="00644BA6" w:rsidRPr="009F29B3" w:rsidRDefault="00644BA6" w:rsidP="00644BA6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29B3">
              <w:rPr>
                <w:rFonts w:asciiTheme="majorBidi" w:hAnsiTheme="majorBidi" w:cstheme="majorBidi"/>
                <w:b/>
                <w:bCs/>
              </w:rPr>
              <w:t>206,487</w:t>
            </w:r>
          </w:p>
        </w:tc>
      </w:tr>
    </w:tbl>
    <w:p w14:paraId="1D1B9B17" w14:textId="77777777" w:rsidR="002D7840" w:rsidRDefault="002D7840" w:rsidP="002D7840">
      <w:pPr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58052B17" w14:textId="40A0ED4E" w:rsidR="009F29B3" w:rsidRDefault="001E55BA" w:rsidP="00985E24">
      <w:pPr>
        <w:spacing w:before="120" w:after="120"/>
        <w:ind w:left="36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2563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2562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บริษัทและบริษัทย่อยได้นำที่ดินพร้อมสิ่งปลูกสร้างและเครื่องจักรมูลค่าสุทธิตามบัญชีจำนวนประมาณ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337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340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โดยเป็นส่วนของงบการเงินเฉพาะกิจการจำนวน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191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A341C">
        <w:rPr>
          <w:rFonts w:asciiTheme="majorBidi" w:hAnsiTheme="majorBidi"/>
          <w:color w:val="000000"/>
          <w:spacing w:val="-2"/>
          <w:sz w:val="28"/>
        </w:rPr>
        <w:t>192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เป็นหลักประกันวงเงินสินเชื่อเงินกู้ยืมระยะยาวที่ได้รับจากธนาคาร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9E4C64" w:rsidRPr="00C270DD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9E4C64" w:rsidRPr="00C270D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ดูหมายเหตุ </w:t>
      </w:r>
      <w:r w:rsidR="009E4C64" w:rsidRPr="00C270DD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A8189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9E4C64" w:rsidRPr="00C270DD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005C8BB7" w14:textId="7968A552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3E9B43AF" w14:textId="65807367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0BD826AA" w14:textId="7E4FFEFA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5DF5B800" w14:textId="36A0C984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515FADE9" w14:textId="5E9F9F21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2CA8ACE0" w14:textId="4E3FF92D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0747028D" w14:textId="77777777" w:rsidR="002D7840" w:rsidRDefault="002D7840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4817137C" w14:textId="3853470D" w:rsidR="004D2FB2" w:rsidRDefault="004D2FB2" w:rsidP="00985E24">
      <w:pPr>
        <w:spacing w:before="120" w:after="120"/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6BFA38F5" w14:textId="77777777" w:rsidR="004D2FB2" w:rsidRPr="00703EF2" w:rsidRDefault="004D2FB2" w:rsidP="0063546C">
      <w:pPr>
        <w:spacing w:before="120" w:after="12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03FAB166" w14:textId="74D3F22B" w:rsidR="00C52D51" w:rsidRPr="000671A5" w:rsidRDefault="00C52D51" w:rsidP="0090017F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0671A5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="007E4F28" w:rsidRPr="000671A5">
        <w:rPr>
          <w:rFonts w:asciiTheme="majorBidi" w:hAnsiTheme="majorBidi" w:cstheme="majorBidi"/>
          <w:b/>
          <w:bCs/>
          <w:sz w:val="28"/>
          <w:cs/>
        </w:rPr>
        <w:t>สิทธิการใช้</w:t>
      </w:r>
    </w:p>
    <w:p w14:paraId="4ECC49DB" w14:textId="4F103B53" w:rsidR="00C52D51" w:rsidRPr="007C40C0" w:rsidRDefault="0067656B" w:rsidP="0090017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รายการเปลี่ยนแปลงของบัญชี</w:t>
      </w:r>
      <w:r w:rsidR="00C52D51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</w:t>
      </w:r>
      <w:r w:rsidR="0030472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สิทธิการใช้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C52D51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แบ่งตามประเภทสินทรัพย์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สรุป</w:t>
      </w:r>
      <w:r w:rsidR="00C52D51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90"/>
      </w:tblGrid>
      <w:tr w:rsidR="003D7247" w:rsidRPr="00B4204B" w14:paraId="2F571D24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04D033C2" w14:textId="77777777" w:rsidR="003D7247" w:rsidRPr="00B4204B" w:rsidRDefault="003D7247" w:rsidP="00B4204B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9BCC084" w14:textId="77777777" w:rsidR="003D7247" w:rsidRPr="00B4204B" w:rsidRDefault="003D7247" w:rsidP="00B4204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85F694A" w14:textId="4EF7B8F0" w:rsidR="003D7247" w:rsidRPr="00B4204B" w:rsidRDefault="0063546C" w:rsidP="00B4204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04B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3D7247" w:rsidRPr="00B4204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="003D7247" w:rsidRPr="00B4204B">
              <w:rPr>
                <w:rFonts w:asciiTheme="majorBidi" w:hAnsiTheme="majorBidi" w:cstheme="majorBidi"/>
                <w:sz w:val="28"/>
              </w:rPr>
              <w:t>:</w:t>
            </w:r>
            <w:r w:rsidR="003D7247" w:rsidRPr="00B4204B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D7247" w:rsidRPr="00B4204B" w14:paraId="6138CD03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3C05BF14" w14:textId="77777777" w:rsidR="003D7247" w:rsidRPr="00B4204B" w:rsidRDefault="003D7247" w:rsidP="00B4204B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0C33F3D" w14:textId="77777777" w:rsidR="003D7247" w:rsidRPr="00B4204B" w:rsidRDefault="003D7247" w:rsidP="00B4204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04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D7344A" w14:textId="77777777" w:rsidR="003D7247" w:rsidRPr="00B4204B" w:rsidRDefault="003D7247" w:rsidP="00B4204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BFDC343" w14:textId="77777777" w:rsidR="003D7247" w:rsidRPr="00B4204B" w:rsidRDefault="003D7247" w:rsidP="00B42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04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7247" w:rsidRPr="00B4204B" w14:paraId="3A23C6CC" w14:textId="77777777" w:rsidTr="00B4204B">
        <w:trPr>
          <w:trHeight w:val="20"/>
        </w:trPr>
        <w:tc>
          <w:tcPr>
            <w:tcW w:w="4950" w:type="dxa"/>
          </w:tcPr>
          <w:p w14:paraId="5EF14854" w14:textId="6F622D59" w:rsidR="003D7247" w:rsidRPr="00B4204B" w:rsidRDefault="003D7247" w:rsidP="00B4204B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</w:t>
            </w:r>
            <w:r w:rsidRPr="00B420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204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420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204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09B59" w14:textId="74242F4E" w:rsidR="003D7247" w:rsidRPr="00B4204B" w:rsidRDefault="003D7247" w:rsidP="00B4204B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4D57D" w14:textId="77777777" w:rsidR="003D7247" w:rsidRPr="00B4204B" w:rsidRDefault="003D7247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EF4C0" w14:textId="416497AE" w:rsidR="003D7247" w:rsidRPr="00B4204B" w:rsidRDefault="003D7247" w:rsidP="00B4204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247" w:rsidRPr="00B4204B" w14:paraId="5C3D353D" w14:textId="77777777" w:rsidTr="00B4204B">
        <w:trPr>
          <w:trHeight w:val="20"/>
        </w:trPr>
        <w:tc>
          <w:tcPr>
            <w:tcW w:w="4950" w:type="dxa"/>
          </w:tcPr>
          <w:p w14:paraId="5A4222B4" w14:textId="77777777" w:rsidR="003D7247" w:rsidRPr="00B4204B" w:rsidRDefault="003D7247" w:rsidP="00B4204B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098E4592" w14:textId="6BD53D64" w:rsidR="003D7247" w:rsidRPr="00B4204B" w:rsidRDefault="003D7247" w:rsidP="00B4204B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  </w:t>
            </w:r>
            <w:r w:rsidRPr="00B4204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B4204B">
              <w:rPr>
                <w:rFonts w:asciiTheme="majorBidi" w:eastAsia="Arial Unicode MS" w:hAnsiTheme="majorBidi" w:cstheme="majorBidi"/>
                <w:sz w:val="28"/>
                <w:lang w:val="en-GB"/>
              </w:rPr>
              <w:t>16</w:t>
            </w:r>
            <w:r w:rsidRPr="00B4204B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B4204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มาใช้ ณ วันที่ </w:t>
            </w:r>
            <w:r w:rsidRPr="00B4204B"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 w:rsidRPr="00B4204B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B4204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มกราคม </w:t>
            </w:r>
            <w:r w:rsidRPr="00B4204B"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20FB421" w14:textId="7164AF39" w:rsidR="003D7247" w:rsidRPr="00B4204B" w:rsidRDefault="003D7247" w:rsidP="00B4204B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B7AEB8" w14:textId="77777777" w:rsidR="003D7247" w:rsidRPr="00B4204B" w:rsidRDefault="003D7247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9B6986B" w14:textId="418BA714" w:rsidR="003D7247" w:rsidRPr="00B4204B" w:rsidRDefault="003D7247" w:rsidP="00B4204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247" w:rsidRPr="00B4204B" w14:paraId="58A4D9AE" w14:textId="77777777" w:rsidTr="00B4204B">
        <w:trPr>
          <w:trHeight w:val="20"/>
        </w:trPr>
        <w:tc>
          <w:tcPr>
            <w:tcW w:w="4950" w:type="dxa"/>
          </w:tcPr>
          <w:p w14:paraId="33304705" w14:textId="2EA6D7A8" w:rsidR="003D7247" w:rsidRPr="00B4204B" w:rsidRDefault="003D7247" w:rsidP="00357BB8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2146D5" w14:textId="0F501100" w:rsidR="003D7247" w:rsidRPr="00B4204B" w:rsidRDefault="003D7247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221,359</w:t>
            </w:r>
          </w:p>
        </w:tc>
        <w:tc>
          <w:tcPr>
            <w:tcW w:w="270" w:type="dxa"/>
            <w:shd w:val="clear" w:color="auto" w:fill="auto"/>
          </w:tcPr>
          <w:p w14:paraId="794AC22D" w14:textId="77777777" w:rsidR="003D7247" w:rsidRPr="00B4204B" w:rsidRDefault="003D7247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4083EFE" w14:textId="56B6B60E" w:rsidR="003D7247" w:rsidRPr="00B4204B" w:rsidRDefault="003D7247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FB2" w:rsidRPr="00B4204B" w14:paraId="055F932C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473FDEBF" w14:textId="39CFDE78" w:rsidR="004D2FB2" w:rsidRPr="00B4204B" w:rsidRDefault="004D2FB2" w:rsidP="00357BB8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512CDC" w14:textId="0875DFE6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5D32EE34" w14:textId="77777777" w:rsidR="004D2FB2" w:rsidRPr="00B4204B" w:rsidRDefault="004D2FB2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8B84035" w14:textId="0C5E5F00" w:rsidR="004D2FB2" w:rsidRPr="00B4204B" w:rsidRDefault="004D2FB2" w:rsidP="00B4204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FB2" w:rsidRPr="00B4204B" w14:paraId="1954180D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3E9DB71B" w14:textId="578EFB87" w:rsidR="004D2FB2" w:rsidRPr="00B4204B" w:rsidRDefault="004D2FB2" w:rsidP="00357BB8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866285" w14:textId="7C700F71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 xml:space="preserve">   9</w:t>
            </w:r>
            <w:r w:rsidR="001D7A40" w:rsidRPr="00B4204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7E6EBF" w14:textId="77777777" w:rsidR="004D2FB2" w:rsidRPr="00B4204B" w:rsidRDefault="004D2FB2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F610872" w14:textId="58DCA10E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FB2" w:rsidRPr="00B4204B" w14:paraId="36CCB51E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0AAC9E14" w14:textId="47001D36" w:rsidR="004D2FB2" w:rsidRPr="00B4204B" w:rsidRDefault="004D2FB2" w:rsidP="00357BB8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391A51" w14:textId="1776EF55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>12,207</w:t>
            </w:r>
          </w:p>
        </w:tc>
        <w:tc>
          <w:tcPr>
            <w:tcW w:w="270" w:type="dxa"/>
          </w:tcPr>
          <w:p w14:paraId="78B35FFA" w14:textId="77777777" w:rsidR="004D2FB2" w:rsidRPr="00B4204B" w:rsidRDefault="004D2FB2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DD5E4F" w14:textId="5258B407" w:rsidR="004D2FB2" w:rsidRPr="00B4204B" w:rsidRDefault="004D2FB2" w:rsidP="00B4204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</w:rPr>
              <w:t>10,463</w:t>
            </w:r>
          </w:p>
        </w:tc>
      </w:tr>
      <w:tr w:rsidR="004D2FB2" w:rsidRPr="00B4204B" w14:paraId="2AC99DB4" w14:textId="77777777" w:rsidTr="00B4204B">
        <w:trPr>
          <w:trHeight w:val="20"/>
        </w:trPr>
        <w:tc>
          <w:tcPr>
            <w:tcW w:w="4950" w:type="dxa"/>
            <w:vAlign w:val="bottom"/>
          </w:tcPr>
          <w:p w14:paraId="4CEDC4A2" w14:textId="5879C120" w:rsidR="004D2FB2" w:rsidRPr="00B4204B" w:rsidRDefault="004D2FB2" w:rsidP="00B4204B">
            <w:pPr>
              <w:pStyle w:val="BodyText2"/>
              <w:spacing w:after="0" w:line="240" w:lineRule="auto"/>
              <w:ind w:left="162" w:right="-36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- </w:t>
            </w: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9D676C" w14:textId="5D566E3C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sz w:val="28"/>
                <w:szCs w:val="28"/>
              </w:rPr>
              <w:t xml:space="preserve"> (5,882)</w:t>
            </w:r>
          </w:p>
        </w:tc>
        <w:tc>
          <w:tcPr>
            <w:tcW w:w="270" w:type="dxa"/>
          </w:tcPr>
          <w:p w14:paraId="29957BA5" w14:textId="77777777" w:rsidR="004D2FB2" w:rsidRPr="00B4204B" w:rsidRDefault="004D2FB2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58BFC73" w14:textId="2BB2BDA2" w:rsidR="004D2FB2" w:rsidRPr="00B4204B" w:rsidRDefault="004D2FB2" w:rsidP="00B4204B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04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(751)</w:t>
            </w:r>
          </w:p>
        </w:tc>
      </w:tr>
      <w:tr w:rsidR="004D2FB2" w:rsidRPr="00B4204B" w14:paraId="193E7573" w14:textId="77777777" w:rsidTr="00B4204B">
        <w:trPr>
          <w:trHeight w:val="20"/>
        </w:trPr>
        <w:tc>
          <w:tcPr>
            <w:tcW w:w="4950" w:type="dxa"/>
          </w:tcPr>
          <w:p w14:paraId="447CC4E2" w14:textId="66763C00" w:rsidR="004D2FB2" w:rsidRPr="00B4204B" w:rsidRDefault="004D2FB2" w:rsidP="00B4204B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204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</w:t>
            </w:r>
            <w:r w:rsidRPr="00B4204B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9FD67" w14:textId="000E1634" w:rsidR="004D2FB2" w:rsidRPr="00B4204B" w:rsidRDefault="004D2FB2" w:rsidP="00B4204B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227,817</w:t>
            </w:r>
          </w:p>
        </w:tc>
        <w:tc>
          <w:tcPr>
            <w:tcW w:w="270" w:type="dxa"/>
          </w:tcPr>
          <w:p w14:paraId="0B9B1018" w14:textId="77777777" w:rsidR="004D2FB2" w:rsidRPr="00B4204B" w:rsidRDefault="004D2FB2" w:rsidP="00B4204B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51A9F" w14:textId="6F1B690F" w:rsidR="004D2FB2" w:rsidRPr="00B4204B" w:rsidRDefault="004D2FB2" w:rsidP="00B4204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9,712</w:t>
            </w:r>
          </w:p>
        </w:tc>
      </w:tr>
    </w:tbl>
    <w:p w14:paraId="76437931" w14:textId="52B8FF1E" w:rsidR="00F53166" w:rsidRPr="007C40C0" w:rsidRDefault="009E4C64" w:rsidP="004D0A1C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F8B6592" w14:textId="21232B80" w:rsidR="00F53166" w:rsidRPr="007C40C0" w:rsidRDefault="009E4C64" w:rsidP="004D0A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="0041455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990"/>
      </w:tblGrid>
      <w:tr w:rsidR="004D0A1C" w:rsidRPr="00247C89" w14:paraId="470E5B74" w14:textId="77777777" w:rsidTr="004D0A1C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E34C99" w14:textId="77777777" w:rsidR="004D0A1C" w:rsidRPr="00247C89" w:rsidRDefault="004D0A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E3F87" w14:textId="77777777" w:rsidR="004D0A1C" w:rsidRPr="00247C89" w:rsidRDefault="004D0A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D815DA" w14:textId="77777777" w:rsidR="004D0A1C" w:rsidRPr="00247C89" w:rsidRDefault="004D0A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B371F" w14:textId="0E0AB1BD" w:rsidR="004D0A1C" w:rsidRPr="00247C89" w:rsidRDefault="004D0A1C" w:rsidP="004D0A1C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47C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53166" w:rsidRPr="00247C89" w14:paraId="0B21987D" w14:textId="77777777" w:rsidTr="004D0A1C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564413" w14:textId="77777777" w:rsidR="00F53166" w:rsidRPr="00247C89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646F3" w14:textId="77777777" w:rsidR="00F53166" w:rsidRPr="00247C89" w:rsidRDefault="009E4C6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9A510" w14:textId="77777777" w:rsidR="00F53166" w:rsidRPr="00247C89" w:rsidRDefault="00F53166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D37CD" w14:textId="77777777" w:rsidR="00F53166" w:rsidRPr="00247C89" w:rsidRDefault="009E4C64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3166" w:rsidRPr="00247C89" w14:paraId="1A4547D8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D66F12" w14:textId="77777777" w:rsidR="00F53166" w:rsidRPr="00247C89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772BB" w14:textId="77777777" w:rsidR="00F53166" w:rsidRPr="00247C89" w:rsidRDefault="009E4C64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41D0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C980E" w14:textId="77777777" w:rsidR="00F53166" w:rsidRPr="00247C89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54BA12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F873C" w14:textId="77777777" w:rsidR="00F53166" w:rsidRPr="00247C89" w:rsidRDefault="009E4C64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F76B9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86325" w14:textId="77777777" w:rsidR="00F53166" w:rsidRPr="00247C89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F53166" w:rsidRPr="00247C89" w14:paraId="4EE9BB08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B43085" w14:textId="77777777" w:rsidR="00F53166" w:rsidRPr="00247C89" w:rsidRDefault="00F53166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6CE5E" w14:textId="77777777" w:rsidR="00F53166" w:rsidRPr="00247C89" w:rsidRDefault="009E4C64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182871C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87663" w14:textId="77777777" w:rsidR="00F53166" w:rsidRPr="00247C89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E3055F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D822C" w14:textId="77777777" w:rsidR="00F53166" w:rsidRPr="00247C89" w:rsidRDefault="009E4C64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00FE8" w14:textId="77777777" w:rsidR="00F53166" w:rsidRPr="00247C89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79A35" w14:textId="77777777" w:rsidR="00F53166" w:rsidRPr="00247C89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53166" w:rsidRPr="00247C89" w14:paraId="05E46DCB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8FF640" w14:textId="77777777" w:rsidR="00F53166" w:rsidRPr="00247C89" w:rsidRDefault="009E4C64" w:rsidP="004D0A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  <w:t>มูลค่าสุทธิตามบัญชีต้นงวด/ปี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D76FD" w14:textId="18153184" w:rsidR="00F53166" w:rsidRPr="00247C89" w:rsidRDefault="00F37065" w:rsidP="0042757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32F5" w14:textId="77777777" w:rsidR="00F53166" w:rsidRPr="00247C89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BE017" w14:textId="77777777" w:rsidR="00F53166" w:rsidRPr="00247C89" w:rsidRDefault="009E4C64" w:rsidP="00CC1E0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48,339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6E9035" w14:textId="77777777" w:rsidR="00F53166" w:rsidRPr="00247C89" w:rsidRDefault="00F53166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18D26" w14:textId="77777777" w:rsidR="00F53166" w:rsidRPr="00247C89" w:rsidRDefault="009E4C64" w:rsidP="00CC1E0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CDF220" w14:textId="77777777" w:rsidR="00F53166" w:rsidRPr="00247C89" w:rsidRDefault="00F5316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FD749" w14:textId="77777777" w:rsidR="00F53166" w:rsidRPr="00247C89" w:rsidRDefault="009E4C64" w:rsidP="00CC1E0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</w:tr>
      <w:tr w:rsidR="00F53166" w:rsidRPr="00247C89" w14:paraId="52215C46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F51EC5" w14:textId="77777777" w:rsidR="00F53166" w:rsidRPr="00247C89" w:rsidRDefault="009E4C64" w:rsidP="004D0A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DBB4" w14:textId="192C5E3D" w:rsidR="00F53166" w:rsidRPr="00247C89" w:rsidRDefault="00157C01" w:rsidP="0042757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BF0D" w14:textId="77777777" w:rsidR="00F53166" w:rsidRPr="00247C89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A31BC" w14:textId="77777777" w:rsidR="00F53166" w:rsidRPr="00247C89" w:rsidRDefault="009E4C64" w:rsidP="00CC1E0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16,720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A351F8" w14:textId="77777777" w:rsidR="00F53166" w:rsidRPr="00247C89" w:rsidRDefault="00F53166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17F4" w14:textId="77777777" w:rsidR="00F53166" w:rsidRPr="00247C89" w:rsidRDefault="009E4C64" w:rsidP="00CC1E0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14DB07" w14:textId="77777777" w:rsidR="00F53166" w:rsidRPr="00247C89" w:rsidRDefault="00F53166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73257" w14:textId="77777777" w:rsidR="00F53166" w:rsidRPr="00247C89" w:rsidRDefault="009E4C64" w:rsidP="00CC1E0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3166" w:rsidRPr="00247C89" w14:paraId="6BA9DBFE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ECC781" w14:textId="77777777" w:rsidR="00F53166" w:rsidRPr="00247C89" w:rsidRDefault="009E4C64" w:rsidP="004D0A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D9CA0" w14:textId="7F71BFBA" w:rsidR="00F53166" w:rsidRPr="00247C89" w:rsidRDefault="00427570" w:rsidP="0042757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(549)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5FA5" w14:textId="77777777" w:rsidR="00F53166" w:rsidRPr="00247C89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E747" w14:textId="77777777" w:rsidR="00F53166" w:rsidRPr="00247C89" w:rsidRDefault="009E4C64" w:rsidP="00CC1E0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(2,406)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B90A49" w14:textId="77777777" w:rsidR="00F53166" w:rsidRPr="00247C89" w:rsidRDefault="00F53166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FBF2" w14:textId="77777777" w:rsidR="00F53166" w:rsidRPr="00247C89" w:rsidRDefault="009E4C64" w:rsidP="00CC1E0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DFB2A5" w14:textId="77777777" w:rsidR="00F53166" w:rsidRPr="00247C89" w:rsidRDefault="00F5316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57ECBA" w14:textId="77777777" w:rsidR="00F53166" w:rsidRPr="00247C89" w:rsidRDefault="009E4C64" w:rsidP="00CC1E0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(575)</w:t>
            </w:r>
          </w:p>
        </w:tc>
      </w:tr>
      <w:tr w:rsidR="00F53166" w:rsidRPr="00247C89" w14:paraId="13238B75" w14:textId="77777777" w:rsidTr="00CC1E0B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E3145" w14:textId="77777777" w:rsidR="00F53166" w:rsidRPr="00247C89" w:rsidRDefault="009E4C64" w:rsidP="004D0A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6B1958" w14:textId="4E5B2E05" w:rsidR="00F53166" w:rsidRPr="00247C89" w:rsidRDefault="00427570" w:rsidP="0042757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62,104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72D7" w14:textId="77777777" w:rsidR="00F53166" w:rsidRPr="00247C89" w:rsidRDefault="00F5316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D5641" w14:textId="77777777" w:rsidR="00F53166" w:rsidRPr="00247C89" w:rsidRDefault="009E4C64" w:rsidP="00CC1E0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5EE481" w14:textId="77777777" w:rsidR="00F53166" w:rsidRPr="00247C89" w:rsidRDefault="00F5316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8C149C" w14:textId="77777777" w:rsidR="00F53166" w:rsidRPr="00247C89" w:rsidRDefault="009E4C64" w:rsidP="00CC1E0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67B4F" w14:textId="77777777" w:rsidR="00F53166" w:rsidRPr="00247C89" w:rsidRDefault="00F53166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D0116D1" w14:textId="77777777" w:rsidR="00F53166" w:rsidRPr="00247C89" w:rsidRDefault="009E4C64" w:rsidP="00CC1E0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</w:tr>
    </w:tbl>
    <w:p w14:paraId="146328AD" w14:textId="4FFA93A4" w:rsidR="00283989" w:rsidRDefault="009E4C64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ในปี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2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 สตาร์ ปิโตรเลียม พลัส จำกัด ซึ่งเป็นบริษัทย่อยได้ทำสัญญาเช่าสถานี โดยมีระยะเวลาเช่า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ปี เพื่อใช้ในการประกอบกิจการ ซึ่งบริษัทย่อยได้จ่ายค่าสิทธิการเช่าดังกล่าวแล้ว เป็นจำนวนเงิน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5AFECFC5" w14:textId="107E9F5D" w:rsidR="00E4769E" w:rsidRDefault="00E4769E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B473E5" w14:textId="79CF1279" w:rsidR="0063546C" w:rsidRDefault="0063546C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049695" w14:textId="031197E4" w:rsidR="0063546C" w:rsidRDefault="0063546C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4FCBD6D" w14:textId="7EFBCFE5" w:rsidR="0063546C" w:rsidRDefault="0063546C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63781C" w14:textId="0C037DA7" w:rsidR="0063546C" w:rsidRDefault="0063546C" w:rsidP="00BB67F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8CCF57" w14:textId="27CBD256" w:rsidR="00F53166" w:rsidRPr="007C40C0" w:rsidRDefault="009E4C64" w:rsidP="00283989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</w:t>
      </w:r>
      <w:r w:rsidR="00247C89">
        <w:rPr>
          <w:rFonts w:asciiTheme="majorBidi" w:hAnsiTheme="majorBidi" w:cstheme="majorBidi" w:hint="cs"/>
          <w:b/>
          <w:bCs/>
          <w:sz w:val="28"/>
          <w:cs/>
        </w:rPr>
        <w:t>น</w:t>
      </w:r>
    </w:p>
    <w:p w14:paraId="1C4BF5DB" w14:textId="64E9FB50" w:rsidR="00F53166" w:rsidRPr="007C40C0" w:rsidRDefault="009E4C64" w:rsidP="0028398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</w:t>
      </w:r>
      <w:r w:rsidR="0041455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งวดสามเดือนสิ้นสุดวันที่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B117B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1455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หรับปีสิ้นสุดวันที่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283989" w:rsidRPr="007C40C0" w14:paraId="18AF905F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706F93" w14:textId="77777777" w:rsidR="00283989" w:rsidRPr="007C40C0" w:rsidRDefault="00283989" w:rsidP="00871CE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52841" w14:textId="77777777" w:rsidR="00283989" w:rsidRPr="007C40C0" w:rsidRDefault="00283989" w:rsidP="00871C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614E3" w14:textId="77777777" w:rsidR="00283989" w:rsidRPr="007C40C0" w:rsidRDefault="00283989" w:rsidP="00871C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290C" w14:textId="77777777" w:rsidR="00283989" w:rsidRPr="007C40C0" w:rsidRDefault="00283989" w:rsidP="003D2FA2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>: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83989" w:rsidRPr="007C40C0" w14:paraId="35534FC4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424C47" w14:textId="77777777" w:rsidR="00283989" w:rsidRPr="007C40C0" w:rsidRDefault="00283989" w:rsidP="00871CE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5095F" w14:textId="77777777" w:rsidR="00283989" w:rsidRPr="007C40C0" w:rsidRDefault="00283989" w:rsidP="00871C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F56995" w14:textId="77777777" w:rsidR="00283989" w:rsidRPr="007C40C0" w:rsidRDefault="00283989" w:rsidP="00871CE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084CB" w14:textId="77777777" w:rsidR="00283989" w:rsidRPr="007C40C0" w:rsidRDefault="00283989" w:rsidP="00871CE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989" w:rsidRPr="007C40C0" w14:paraId="4065D570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27DAF5" w14:textId="77777777" w:rsidR="00283989" w:rsidRPr="007C40C0" w:rsidRDefault="00283989" w:rsidP="00871CE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D128" w14:textId="77777777" w:rsidR="00283989" w:rsidRPr="007C40C0" w:rsidRDefault="00283989" w:rsidP="00871CEC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B171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70195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4A08C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FF886" w14:textId="77777777" w:rsidR="00283989" w:rsidRPr="007C40C0" w:rsidRDefault="00283989" w:rsidP="00871CEC">
            <w:pPr>
              <w:ind w:lef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21A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7ECD7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83989" w:rsidRPr="007C40C0" w14:paraId="24892958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BA01A8" w14:textId="77777777" w:rsidR="00283989" w:rsidRPr="007C40C0" w:rsidRDefault="00283989" w:rsidP="00871CE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46F4" w14:textId="77777777" w:rsidR="00283989" w:rsidRPr="007C40C0" w:rsidRDefault="00283989" w:rsidP="00871CEC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54A59C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1F02B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778B0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DDFD4" w14:textId="77777777" w:rsidR="00283989" w:rsidRPr="007C40C0" w:rsidRDefault="00283989" w:rsidP="00871CEC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088D5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E0B6C" w14:textId="77777777" w:rsidR="00283989" w:rsidRPr="007C40C0" w:rsidRDefault="00283989" w:rsidP="00871CE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712DAB" w:rsidRPr="007C40C0" w14:paraId="67692CD8" w14:textId="77777777" w:rsidTr="00712DA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D5570F" w14:textId="77777777" w:rsidR="00712DAB" w:rsidRPr="007C40C0" w:rsidRDefault="00712DAB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98CF4" w14:textId="77777777" w:rsidR="00712DAB" w:rsidRDefault="00712DAB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3072" w14:textId="77777777" w:rsidR="00712DAB" w:rsidRPr="00712DAB" w:rsidRDefault="00712DAB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C9461" w14:textId="3D8B7C56" w:rsidR="00712DAB" w:rsidRPr="00712DAB" w:rsidRDefault="00712DAB" w:rsidP="001D0D25">
            <w:pPr>
              <w:tabs>
                <w:tab w:val="decimal" w:pos="540"/>
              </w:tabs>
              <w:ind w:left="-90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DAB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712DA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</w:t>
            </w:r>
            <w:r w:rsidRPr="00712DAB">
              <w:rPr>
                <w:rFonts w:asciiTheme="majorBidi" w:hAnsiTheme="majorBidi" w:cstheme="majorBidi"/>
                <w:sz w:val="26"/>
                <w:szCs w:val="26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E51699" w14:textId="77777777" w:rsidR="00712DAB" w:rsidRPr="007C40C0" w:rsidRDefault="00712DAB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09863" w14:textId="77777777" w:rsidR="00712DAB" w:rsidRPr="007C40C0" w:rsidRDefault="00712DAB" w:rsidP="0028398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2FFA2" w14:textId="77777777" w:rsidR="00712DAB" w:rsidRPr="007C40C0" w:rsidRDefault="00712DAB" w:rsidP="002839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5B261" w14:textId="77777777" w:rsidR="00712DAB" w:rsidRPr="007C40C0" w:rsidRDefault="00712DAB" w:rsidP="0028398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989" w:rsidRPr="007C40C0" w14:paraId="351A3109" w14:textId="77777777" w:rsidTr="00712DA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03D927" w14:textId="77777777" w:rsidR="00283989" w:rsidRPr="007C40C0" w:rsidRDefault="00283989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มูลค่าสุทธิตามบัญชีต้นงวด/ปี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AE923F" w14:textId="5A53844C" w:rsidR="00283989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508,606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55FF" w14:textId="77777777" w:rsidR="00283989" w:rsidRPr="007C40C0" w:rsidRDefault="00283989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130B" w14:textId="686B4469" w:rsidR="00283989" w:rsidRPr="007C40C0" w:rsidRDefault="00522C92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272,873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C6D0E" w14:textId="77777777" w:rsidR="00283989" w:rsidRPr="007C40C0" w:rsidRDefault="00283989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086AE" w14:textId="27765393" w:rsidR="00283989" w:rsidRPr="007C40C0" w:rsidRDefault="00283989" w:rsidP="0028398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3,444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5B9DD2" w14:textId="77777777" w:rsidR="00283989" w:rsidRPr="007C40C0" w:rsidRDefault="00283989" w:rsidP="002839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26E9C" w14:textId="545E0074" w:rsidR="00283989" w:rsidRPr="007C40C0" w:rsidRDefault="00283989" w:rsidP="0028398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3,792</w:t>
            </w:r>
          </w:p>
        </w:tc>
      </w:tr>
      <w:tr w:rsidR="00283989" w:rsidRPr="007C40C0" w14:paraId="469963F8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D8025B" w14:textId="77777777" w:rsidR="00283989" w:rsidRPr="007C40C0" w:rsidRDefault="00283989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3FF7" w14:textId="6F967BFA" w:rsidR="00283989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B795" w14:textId="77777777" w:rsidR="00283989" w:rsidRPr="007C40C0" w:rsidRDefault="00283989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0823B" w14:textId="4D867A1B" w:rsidR="00283989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0E6A0" w14:textId="77777777" w:rsidR="00283989" w:rsidRPr="007C40C0" w:rsidRDefault="00283989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761F" w14:textId="360F1FCE" w:rsidR="00283989" w:rsidRPr="007C40C0" w:rsidRDefault="00522C92" w:rsidP="0028398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C4F9E" w14:textId="77777777" w:rsidR="00283989" w:rsidRPr="007C40C0" w:rsidRDefault="00283989" w:rsidP="0028398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871765" w14:textId="1667763A" w:rsidR="00283989" w:rsidRPr="007C40C0" w:rsidRDefault="00283989" w:rsidP="0028398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531</w:t>
            </w:r>
          </w:p>
        </w:tc>
      </w:tr>
      <w:tr w:rsidR="00357376" w:rsidRPr="007C40C0" w14:paraId="0FB6C4CC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75F775" w14:textId="3D01114A" w:rsidR="00357376" w:rsidRPr="007C40C0" w:rsidRDefault="00357376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เพิ่มขึ้นจากการซื้อ</w:t>
            </w:r>
            <w:r w:rsidR="001D0D25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3213D" w14:textId="69964335" w:rsidR="00357376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F03EA" w14:textId="77777777" w:rsidR="00357376" w:rsidRPr="007C40C0" w:rsidRDefault="00357376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1149" w14:textId="2CA7FB1F" w:rsidR="00357376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257,074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1D8DE" w14:textId="77777777" w:rsidR="00357376" w:rsidRPr="007C40C0" w:rsidRDefault="00357376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6ABA" w14:textId="5627F9BD" w:rsidR="00357376" w:rsidRDefault="00157C01" w:rsidP="0028398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0569D" w14:textId="77777777" w:rsidR="00357376" w:rsidRPr="007C40C0" w:rsidRDefault="00357376" w:rsidP="0028398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77C42" w14:textId="06CB868B" w:rsidR="00357376" w:rsidRPr="007C40C0" w:rsidRDefault="00157C01" w:rsidP="0028398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7376" w:rsidRPr="007C40C0" w14:paraId="1F2EDE32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1313AA" w14:textId="420DD024" w:rsidR="00357376" w:rsidRDefault="00357376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</w:t>
            </w:r>
            <w:r w:rsidR="003670F2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ย</w:t>
            </w:r>
            <w:r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บริษัท</w:t>
            </w:r>
            <w:r w:rsidR="003670F2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453D" w14:textId="391083F8" w:rsidR="00357376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(13,326)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FEF8" w14:textId="77777777" w:rsidR="00357376" w:rsidRPr="007C40C0" w:rsidRDefault="00357376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42059" w14:textId="4E5B37ED" w:rsidR="00357376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29CF46" w14:textId="77777777" w:rsidR="00357376" w:rsidRPr="007C40C0" w:rsidRDefault="00357376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7B35" w14:textId="56A4AE9C" w:rsidR="00357376" w:rsidRDefault="00157C01" w:rsidP="0028398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084BD" w14:textId="77777777" w:rsidR="00357376" w:rsidRPr="007C40C0" w:rsidRDefault="00357376" w:rsidP="0028398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0EA07" w14:textId="48F53D3D" w:rsidR="00357376" w:rsidRPr="007C40C0" w:rsidRDefault="00157C01" w:rsidP="0028398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83989" w:rsidRPr="007C40C0" w14:paraId="3521EED0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9CF89D" w14:textId="77777777" w:rsidR="00283989" w:rsidRPr="007C40C0" w:rsidRDefault="00283989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A5881" w14:textId="017175E8" w:rsidR="00283989" w:rsidRPr="007C40C0" w:rsidRDefault="00357376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(13,789)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2EB" w14:textId="77777777" w:rsidR="00283989" w:rsidRPr="007C40C0" w:rsidRDefault="00283989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82422" w14:textId="353ADEA4" w:rsidR="00283989" w:rsidRPr="007C40C0" w:rsidRDefault="00522C92" w:rsidP="00AF11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(21,892)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F001F" w14:textId="77777777" w:rsidR="00283989" w:rsidRPr="007C40C0" w:rsidRDefault="00283989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481F3" w14:textId="5DAC7075" w:rsidR="00283989" w:rsidRPr="007C40C0" w:rsidRDefault="00283989" w:rsidP="0028398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(228)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4A1534" w14:textId="77777777" w:rsidR="00283989" w:rsidRPr="007C40C0" w:rsidRDefault="00283989" w:rsidP="002839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61C4221" w14:textId="25D5FB78" w:rsidR="00283989" w:rsidRPr="007C40C0" w:rsidRDefault="00283989" w:rsidP="0028398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(879)</w:t>
            </w:r>
          </w:p>
        </w:tc>
      </w:tr>
      <w:tr w:rsidR="00283989" w:rsidRPr="007C40C0" w14:paraId="05B70126" w14:textId="77777777" w:rsidTr="00E476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D38118" w14:textId="77777777" w:rsidR="00283989" w:rsidRPr="007C40C0" w:rsidRDefault="00283989" w:rsidP="0028398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มูลค่าสุทธิตามบัญชีปลายงวด/ปี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0C6643" w14:textId="490D6494" w:rsidR="00283989" w:rsidRPr="007C40C0" w:rsidRDefault="00357376" w:rsidP="00332B06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482,35</w:t>
            </w:r>
            <w:r w:rsidR="00247C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EB96" w14:textId="77777777" w:rsidR="00283989" w:rsidRPr="007C40C0" w:rsidRDefault="00283989" w:rsidP="0028398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9ABC3" w14:textId="60C5F691" w:rsidR="00283989" w:rsidRPr="007C40C0" w:rsidRDefault="00357376" w:rsidP="0028398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508,606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4F429D" w14:textId="77777777" w:rsidR="00283989" w:rsidRPr="007C40C0" w:rsidRDefault="00283989" w:rsidP="0028398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B54A8" w14:textId="579AE902" w:rsidR="00283989" w:rsidRPr="007C40C0" w:rsidRDefault="00283989" w:rsidP="0028398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3,2</w:t>
            </w:r>
            <w:r w:rsidR="001329B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522C9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AB7FC7" w14:textId="77777777" w:rsidR="00283989" w:rsidRPr="007C40C0" w:rsidRDefault="00283989" w:rsidP="0028398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F51F1D2" w14:textId="78BF3BDA" w:rsidR="00283989" w:rsidRPr="007C40C0" w:rsidRDefault="00283989" w:rsidP="0028398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3,444</w:t>
            </w:r>
          </w:p>
        </w:tc>
      </w:tr>
    </w:tbl>
    <w:p w14:paraId="54526AB8" w14:textId="0A3A09D7" w:rsidR="00F53166" w:rsidRPr="00E4769E" w:rsidRDefault="009E4C64" w:rsidP="00E4769E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4769E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E4769E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A829CEA" w14:textId="77777777" w:rsidR="00F53166" w:rsidRPr="007C40C0" w:rsidRDefault="009E4C64" w:rsidP="0028398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810"/>
        <w:gridCol w:w="90"/>
        <w:gridCol w:w="900"/>
        <w:gridCol w:w="90"/>
        <w:gridCol w:w="990"/>
        <w:gridCol w:w="90"/>
        <w:gridCol w:w="990"/>
      </w:tblGrid>
      <w:tr w:rsidR="00283989" w:rsidRPr="007C40C0" w14:paraId="53CB87FB" w14:textId="77777777" w:rsidTr="00871CEC">
        <w:trPr>
          <w:trHeight w:val="243"/>
        </w:trPr>
        <w:tc>
          <w:tcPr>
            <w:tcW w:w="1440" w:type="dxa"/>
            <w:vAlign w:val="bottom"/>
          </w:tcPr>
          <w:p w14:paraId="016ED620" w14:textId="77777777" w:rsidR="00283989" w:rsidRPr="007C40C0" w:rsidRDefault="0028398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419280D" w14:textId="77777777" w:rsidR="00283989" w:rsidRPr="007C40C0" w:rsidRDefault="0028398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24222476" w14:textId="77777777" w:rsidR="00283989" w:rsidRPr="007C40C0" w:rsidRDefault="0028398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CDD8883" w14:textId="77777777" w:rsidR="00283989" w:rsidRPr="007C40C0" w:rsidRDefault="0028398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CAF047" w14:textId="77777777" w:rsidR="00283989" w:rsidRPr="007C40C0" w:rsidRDefault="0028398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970BE7E" w14:textId="77777777" w:rsidR="00283989" w:rsidRPr="007C40C0" w:rsidRDefault="0028398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548B46C" w14:textId="77777777" w:rsidR="00283989" w:rsidRPr="007C40C0" w:rsidRDefault="0028398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13E8C78" w14:textId="77777777" w:rsidR="00283989" w:rsidRPr="007C40C0" w:rsidRDefault="0028398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79FAD63" w14:textId="20CBD551" w:rsidR="00283989" w:rsidRPr="007C40C0" w:rsidRDefault="00283989" w:rsidP="0028398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>: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53166" w:rsidRPr="007C40C0" w14:paraId="419184A8" w14:textId="77777777" w:rsidTr="00871CEC">
        <w:trPr>
          <w:trHeight w:val="243"/>
        </w:trPr>
        <w:tc>
          <w:tcPr>
            <w:tcW w:w="1440" w:type="dxa"/>
            <w:vAlign w:val="bottom"/>
          </w:tcPr>
          <w:p w14:paraId="1EF1CF08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95A833F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B74D533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1BF345" w14:textId="77777777" w:rsidR="00F53166" w:rsidRPr="007C40C0" w:rsidRDefault="00F53166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4BE59BF" w14:textId="77777777" w:rsidR="00F53166" w:rsidRPr="007C40C0" w:rsidRDefault="00F53166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07BF6D0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6DCF4888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CD5188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25C6678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7C40C0" w14:paraId="1B711B6C" w14:textId="77777777" w:rsidTr="00871CEC">
        <w:trPr>
          <w:trHeight w:val="70"/>
        </w:trPr>
        <w:tc>
          <w:tcPr>
            <w:tcW w:w="1440" w:type="dxa"/>
            <w:vAlign w:val="bottom"/>
          </w:tcPr>
          <w:p w14:paraId="60DFC3C0" w14:textId="77777777" w:rsidR="00F53166" w:rsidRPr="007C40C0" w:rsidRDefault="00F5316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1F87C62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301E1C1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A1107E0" w14:textId="77777777" w:rsidR="00F53166" w:rsidRPr="007C40C0" w:rsidRDefault="00F53166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6072FD6" w14:textId="77777777" w:rsidR="00F53166" w:rsidRPr="007C40C0" w:rsidRDefault="00F53166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BB39817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87F900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75B066A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55140B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8F1115E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439C9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12A99F1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01B43E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02E90" w14:paraId="6E3127CE" w14:textId="77777777" w:rsidTr="00871CEC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D6B26" w14:textId="77777777" w:rsidR="00F53166" w:rsidRPr="007C40C0" w:rsidRDefault="009E4C64" w:rsidP="0041455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4D6D97E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7E3119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157F1E50" w14:textId="77777777" w:rsidR="00F53166" w:rsidRPr="007C40C0" w:rsidRDefault="00F53166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A8933C6" w14:textId="77777777" w:rsidR="00F53166" w:rsidRPr="007C40C0" w:rsidRDefault="009E4C64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17619CE3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8E92E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460D3AE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D7F2A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7DCB1561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8FEFBC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75FEBA7F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FBC37A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3A7869" w:rsidRPr="007C40C0" w14:paraId="15DCB64D" w14:textId="77777777" w:rsidTr="003A7869">
        <w:tc>
          <w:tcPr>
            <w:tcW w:w="1440" w:type="dxa"/>
            <w:vAlign w:val="bottom"/>
          </w:tcPr>
          <w:p w14:paraId="20D6D3D2" w14:textId="265CC40C" w:rsidR="003A7869" w:rsidRPr="007C40C0" w:rsidRDefault="00D407DE" w:rsidP="003A7869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</w:p>
        </w:tc>
        <w:tc>
          <w:tcPr>
            <w:tcW w:w="90" w:type="dxa"/>
          </w:tcPr>
          <w:p w14:paraId="71688755" w14:textId="77777777" w:rsidR="003A7869" w:rsidRPr="007C40C0" w:rsidRDefault="003A7869" w:rsidP="003A786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3FFE33" w14:textId="77777777" w:rsidR="003A7869" w:rsidRPr="007C40C0" w:rsidRDefault="003A7869" w:rsidP="00F263B8">
            <w:pPr>
              <w:ind w:left="89" w:right="-18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ผู้ถือหุ้นของบริษัท</w:t>
            </w:r>
          </w:p>
        </w:tc>
        <w:tc>
          <w:tcPr>
            <w:tcW w:w="90" w:type="dxa"/>
          </w:tcPr>
          <w:p w14:paraId="4386B799" w14:textId="77777777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F560DB" w14:textId="77777777" w:rsidR="003A7869" w:rsidRPr="007C40C0" w:rsidRDefault="003A7869" w:rsidP="003A786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6519FFAC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C517F8" w14:textId="44004212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63903793" w14:textId="77777777" w:rsidR="003A7869" w:rsidRPr="007C40C0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A7948D" w14:textId="77777777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1D9F6F01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62320C" w14:textId="77777777" w:rsidR="003A7869" w:rsidRPr="007C40C0" w:rsidRDefault="003A7869" w:rsidP="003A7869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3F51A1FC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720F651" w14:textId="77777777" w:rsidR="003A7869" w:rsidRPr="007C40C0" w:rsidRDefault="003A7869" w:rsidP="003A7869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3A7869" w:rsidRPr="007C40C0" w14:paraId="01438752" w14:textId="77777777" w:rsidTr="003A7869">
        <w:tc>
          <w:tcPr>
            <w:tcW w:w="1440" w:type="dxa"/>
            <w:vAlign w:val="bottom"/>
          </w:tcPr>
          <w:p w14:paraId="34941B3E" w14:textId="33BFA524" w:rsidR="003A7869" w:rsidRPr="007C40C0" w:rsidRDefault="00D407DE" w:rsidP="00D407DE">
            <w:pPr>
              <w:ind w:left="162" w:right="-108" w:hanging="72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0A66BC52" w14:textId="77777777" w:rsidR="003A7869" w:rsidRPr="007C40C0" w:rsidRDefault="003A7869" w:rsidP="003A786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63C0D2" w14:textId="1EF22DC1" w:rsidR="003A7869" w:rsidRPr="007C40C0" w:rsidRDefault="003A7869" w:rsidP="00F263B8">
            <w:pPr>
              <w:ind w:left="89" w:right="-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8FCF290" w14:textId="77777777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B2B43E" w14:textId="77777777" w:rsidR="003A7869" w:rsidRPr="007C40C0" w:rsidRDefault="003A7869" w:rsidP="003A786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31ED524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B69B78" w14:textId="77777777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CC8985A" w14:textId="77777777" w:rsidR="003A7869" w:rsidRPr="007C40C0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916EA0" w14:textId="77777777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2CBB1B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354A7C" w14:textId="77777777" w:rsidR="003A7869" w:rsidRPr="007C40C0" w:rsidRDefault="003A7869" w:rsidP="003A7869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644C875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385650D" w14:textId="77777777" w:rsidR="003A7869" w:rsidRPr="007C40C0" w:rsidRDefault="003A7869" w:rsidP="003A7869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81209" w:rsidRPr="007C40C0" w14:paraId="0F4BA42D" w14:textId="77777777" w:rsidTr="003A7869">
        <w:tc>
          <w:tcPr>
            <w:tcW w:w="1440" w:type="dxa"/>
            <w:vAlign w:val="bottom"/>
          </w:tcPr>
          <w:p w14:paraId="7A620D93" w14:textId="2BD77098" w:rsidR="00481209" w:rsidRPr="007C40C0" w:rsidRDefault="00481209" w:rsidP="00D407DE">
            <w:pPr>
              <w:ind w:left="162" w:right="-108" w:hanging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EAFC0E8" w14:textId="77777777" w:rsidR="00481209" w:rsidRPr="007C40C0" w:rsidRDefault="00481209" w:rsidP="003A786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884B89" w14:textId="7BFB2F92" w:rsidR="00481209" w:rsidRPr="007C40C0" w:rsidRDefault="00481209" w:rsidP="00F263B8">
            <w:pPr>
              <w:ind w:left="89" w:right="-180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</w:p>
        </w:tc>
        <w:tc>
          <w:tcPr>
            <w:tcW w:w="90" w:type="dxa"/>
          </w:tcPr>
          <w:p w14:paraId="22C6BD02" w14:textId="77777777" w:rsidR="00481209" w:rsidRPr="007C40C0" w:rsidRDefault="0048120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D4DC154" w14:textId="77777777" w:rsidR="00481209" w:rsidRPr="007C40C0" w:rsidRDefault="00481209" w:rsidP="003A786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AFE97EB" w14:textId="77777777" w:rsidR="00481209" w:rsidRPr="007C40C0" w:rsidRDefault="0048120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16FB7F" w14:textId="77777777" w:rsidR="00481209" w:rsidRPr="007C40C0" w:rsidRDefault="0048120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0BB0AFB" w14:textId="77777777" w:rsidR="00481209" w:rsidRPr="007C40C0" w:rsidRDefault="0048120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A122D6" w14:textId="77777777" w:rsidR="00481209" w:rsidRPr="007C40C0" w:rsidRDefault="0048120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AC25BE9" w14:textId="77777777" w:rsidR="00481209" w:rsidRPr="007C40C0" w:rsidRDefault="0048120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4CD042" w14:textId="77777777" w:rsidR="00481209" w:rsidRPr="007C40C0" w:rsidRDefault="00481209" w:rsidP="003A7869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6DE7348" w14:textId="77777777" w:rsidR="00481209" w:rsidRPr="007C40C0" w:rsidRDefault="0048120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EF95C03" w14:textId="77777777" w:rsidR="00481209" w:rsidRPr="007C40C0" w:rsidRDefault="00481209" w:rsidP="003A7869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A7869" w:rsidRPr="007C40C0" w14:paraId="2F2A5743" w14:textId="77777777" w:rsidTr="003A7869">
        <w:tc>
          <w:tcPr>
            <w:tcW w:w="1440" w:type="dxa"/>
            <w:vAlign w:val="bottom"/>
          </w:tcPr>
          <w:p w14:paraId="0819998C" w14:textId="15A345F6" w:rsidR="003A7869" w:rsidRPr="007C40C0" w:rsidRDefault="003A7869" w:rsidP="003A7869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</w:p>
        </w:tc>
        <w:tc>
          <w:tcPr>
            <w:tcW w:w="90" w:type="dxa"/>
          </w:tcPr>
          <w:p w14:paraId="594392BB" w14:textId="77777777" w:rsidR="003A7869" w:rsidRPr="007C40C0" w:rsidRDefault="003A7869" w:rsidP="003A786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4D8B5A3" w14:textId="146D1250" w:rsidR="003A7869" w:rsidRPr="007C40C0" w:rsidRDefault="00481209" w:rsidP="00D63E97">
            <w:pPr>
              <w:ind w:left="89" w:right="-180" w:firstLine="9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3EB34A2E" w14:textId="77777777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85E2D33" w14:textId="77777777" w:rsidR="003A7869" w:rsidRPr="007C40C0" w:rsidRDefault="003A7869" w:rsidP="003A786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0B2EE627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49920C" w14:textId="58F39896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7D3D8BEF" w14:textId="77777777" w:rsidR="003A7869" w:rsidRPr="007C40C0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294F65A" w14:textId="77777777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700FD6AB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D12BC5" w14:textId="77777777" w:rsidR="003A7869" w:rsidRPr="007C40C0" w:rsidRDefault="003A7869" w:rsidP="003A7869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D5F75EB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92BC24" w14:textId="77777777" w:rsidR="003A7869" w:rsidRPr="007C40C0" w:rsidRDefault="003A7869" w:rsidP="003A7869">
            <w:pPr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A7869" w:rsidRPr="007C40C0" w14:paraId="03C0D78F" w14:textId="77777777" w:rsidTr="00871CEC">
        <w:tc>
          <w:tcPr>
            <w:tcW w:w="3330" w:type="dxa"/>
            <w:gridSpan w:val="3"/>
          </w:tcPr>
          <w:p w14:paraId="67D1862D" w14:textId="77777777" w:rsidR="003A7869" w:rsidRPr="007C40C0" w:rsidRDefault="003A7869" w:rsidP="003A7869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336256A" w14:textId="77777777" w:rsidR="003A7869" w:rsidRPr="007C40C0" w:rsidRDefault="003A7869" w:rsidP="003A7869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D91485" w14:textId="77777777" w:rsidR="003A7869" w:rsidRPr="007C40C0" w:rsidRDefault="003A7869" w:rsidP="003A7869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85C4CE0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E03788" w14:textId="5F0381DB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77,500</w:t>
            </w:r>
          </w:p>
        </w:tc>
        <w:tc>
          <w:tcPr>
            <w:tcW w:w="90" w:type="dxa"/>
          </w:tcPr>
          <w:p w14:paraId="428E4597" w14:textId="77777777" w:rsidR="003A7869" w:rsidRPr="007C40C0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930FC99" w14:textId="586F2C39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77,500</w:t>
            </w:r>
          </w:p>
        </w:tc>
        <w:tc>
          <w:tcPr>
            <w:tcW w:w="90" w:type="dxa"/>
          </w:tcPr>
          <w:p w14:paraId="30FC262E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AFD178" w14:textId="77777777" w:rsidR="003A7869" w:rsidRPr="007C40C0" w:rsidRDefault="003A7869" w:rsidP="003A7869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60A12ACC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42AAB0" w14:textId="77777777" w:rsidR="003A7869" w:rsidRPr="007C40C0" w:rsidRDefault="003A7869" w:rsidP="003A7869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3A7869" w:rsidRPr="007C40C0" w14:paraId="213A50C1" w14:textId="77777777" w:rsidTr="00871CEC">
        <w:tc>
          <w:tcPr>
            <w:tcW w:w="4950" w:type="dxa"/>
            <w:gridSpan w:val="5"/>
          </w:tcPr>
          <w:p w14:paraId="22155A5E" w14:textId="77777777" w:rsidR="003A7869" w:rsidRPr="007C40C0" w:rsidRDefault="003A7869" w:rsidP="003A7869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6651B094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EABFD9" w14:textId="434C6BC6" w:rsidR="003A7869" w:rsidRPr="007C40C0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0B67A37A" w14:textId="77777777" w:rsidR="003A7869" w:rsidRPr="007C40C0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A84C0F" w14:textId="64E1BE3F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56679CE3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33441C" w14:textId="77777777" w:rsidR="003A7869" w:rsidRPr="007C40C0" w:rsidRDefault="003A7869" w:rsidP="003A7869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08C7045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9A849D" w14:textId="77777777" w:rsidR="003A7869" w:rsidRPr="007C40C0" w:rsidRDefault="003A7869" w:rsidP="003A7869">
            <w:pPr>
              <w:tabs>
                <w:tab w:val="decimal" w:pos="44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A7869" w:rsidRPr="007C40C0" w14:paraId="5DAEDE17" w14:textId="77777777" w:rsidTr="00F263B8">
        <w:tc>
          <w:tcPr>
            <w:tcW w:w="4950" w:type="dxa"/>
            <w:gridSpan w:val="5"/>
          </w:tcPr>
          <w:p w14:paraId="28AA4170" w14:textId="1B60A232" w:rsidR="003A7869" w:rsidRPr="007C40C0" w:rsidRDefault="003A7869" w:rsidP="003A7869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6763EF0D" w14:textId="77777777" w:rsidR="003A7869" w:rsidRPr="007C40C0" w:rsidRDefault="003A7869" w:rsidP="003A7869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748A9" w14:textId="2DA7386F" w:rsidR="003A7869" w:rsidRPr="00F263B8" w:rsidRDefault="003A7869" w:rsidP="003A7869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63B8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7D4F9FD9" w14:textId="77777777" w:rsidR="003A7869" w:rsidRPr="00F263B8" w:rsidRDefault="003A7869" w:rsidP="003A78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6C432" w14:textId="7845B947" w:rsidR="003A7869" w:rsidRPr="007C40C0" w:rsidRDefault="003A7869" w:rsidP="003A7869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6480232A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2E6A1" w14:textId="77777777" w:rsidR="003A7869" w:rsidRPr="007C40C0" w:rsidRDefault="003A7869" w:rsidP="003A7869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0B07B018" w14:textId="77777777" w:rsidR="003A7869" w:rsidRPr="007C40C0" w:rsidRDefault="003A7869" w:rsidP="003A7869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60BC1D" w14:textId="77777777" w:rsidR="003A7869" w:rsidRPr="007C40C0" w:rsidRDefault="003A7869" w:rsidP="003A7869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</w:tr>
    </w:tbl>
    <w:p w14:paraId="1D78BFE7" w14:textId="5E33BF92" w:rsidR="00F53166" w:rsidRPr="007C40C0" w:rsidRDefault="009E4C64" w:rsidP="00FA339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เฟอร์รั่ม เอ็นเนอร์ยี่ จำกัด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ได้รับคืนเงินมัดจำเพื่อตรวจสอบธุรกิจก่อนซื้อกิจการจำนวน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50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จากบริษัท อีโค เอ็นเนอร์ยี กรุ๊ป จำกัด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โดยบริษัทบันทึกเป็นรายการโอนกลับค่าเผื่อหนี้สงสัยจะสูญใน</w:t>
      </w:r>
      <w:r w:rsidR="00FA339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งบกำไรขาดทุนและกำไรขาดทุนเบ็ดเสร็จอื่น</w:t>
      </w:r>
    </w:p>
    <w:p w14:paraId="18C745D5" w14:textId="77777777" w:rsidR="00283989" w:rsidRPr="007C40C0" w:rsidRDefault="00283989" w:rsidP="0028398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BDD908" w14:textId="6DA42A38" w:rsidR="00F53166" w:rsidRPr="007C40C0" w:rsidRDefault="009E4C64" w:rsidP="0028398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รายการเปลี่ยนแปลงของบัญชีเงินมัดจำเพื่อตรวจสอบข้อมูลธุรกิจก่อนการซื้อกิจการ ณ 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AB773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283989" w:rsidRPr="001958A8" w14:paraId="26715C60" w14:textId="77777777" w:rsidTr="001958A8">
        <w:tc>
          <w:tcPr>
            <w:tcW w:w="4680" w:type="dxa"/>
          </w:tcPr>
          <w:p w14:paraId="7D0DB96D" w14:textId="77777777" w:rsidR="00283989" w:rsidRPr="001958A8" w:rsidRDefault="00283989" w:rsidP="002839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28F8A6E" w14:textId="77777777" w:rsidR="00283989" w:rsidRPr="001958A8" w:rsidRDefault="00283989" w:rsidP="0028398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7BE4CF1" w14:textId="77777777" w:rsidR="00283989" w:rsidRPr="001958A8" w:rsidRDefault="00283989" w:rsidP="0028398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A9A8F1E" w14:textId="05AF5F52" w:rsidR="00283989" w:rsidRPr="001958A8" w:rsidRDefault="00283989" w:rsidP="0028398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58A8">
              <w:rPr>
                <w:rFonts w:asciiTheme="majorBidi" w:hAnsiTheme="majorBidi" w:cstheme="majorBidi"/>
                <w:sz w:val="28"/>
              </w:rPr>
              <w:t>: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83989" w:rsidRPr="001958A8" w14:paraId="47BF8019" w14:textId="77777777" w:rsidTr="001958A8">
        <w:tc>
          <w:tcPr>
            <w:tcW w:w="4680" w:type="dxa"/>
          </w:tcPr>
          <w:p w14:paraId="67E8FE97" w14:textId="77777777" w:rsidR="00283989" w:rsidRPr="001958A8" w:rsidRDefault="00283989" w:rsidP="002839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03B1999" w14:textId="77777777" w:rsidR="00283989" w:rsidRPr="001958A8" w:rsidRDefault="00283989" w:rsidP="0028398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1958A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C3CCBD" w14:textId="77777777" w:rsidR="00283989" w:rsidRPr="001958A8" w:rsidRDefault="00283989" w:rsidP="0028398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3F9043C1" w14:textId="77777777" w:rsidR="00283989" w:rsidRPr="001958A8" w:rsidRDefault="00283989" w:rsidP="0028398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283989" w:rsidRPr="001958A8" w14:paraId="76D61A65" w14:textId="77777777" w:rsidTr="001958A8">
        <w:tc>
          <w:tcPr>
            <w:tcW w:w="4680" w:type="dxa"/>
          </w:tcPr>
          <w:p w14:paraId="0D23F00E" w14:textId="77777777" w:rsidR="00283989" w:rsidRPr="001958A8" w:rsidRDefault="00283989" w:rsidP="002839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3F3C3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F6FC68D" w14:textId="77777777" w:rsidR="00283989" w:rsidRPr="001958A8" w:rsidRDefault="00283989" w:rsidP="0028398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0DC927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D08BB6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1493DC2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00C6BA8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DF5CFA9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83989" w:rsidRPr="001958A8" w14:paraId="221007C7" w14:textId="77777777" w:rsidTr="001958A8">
        <w:tc>
          <w:tcPr>
            <w:tcW w:w="4680" w:type="dxa"/>
          </w:tcPr>
          <w:p w14:paraId="61C7F3FA" w14:textId="77777777" w:rsidR="00283989" w:rsidRPr="001958A8" w:rsidRDefault="00283989" w:rsidP="002839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0AC6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22FA1F63" w14:textId="77777777" w:rsidR="00283989" w:rsidRPr="001958A8" w:rsidRDefault="00283989" w:rsidP="0028398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20C1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0821C871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8BEC5C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057ECD0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378A40" w14:textId="77777777" w:rsidR="00283989" w:rsidRPr="001958A8" w:rsidRDefault="00283989" w:rsidP="002839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6741F5" w:rsidRPr="001958A8" w14:paraId="6C49107D" w14:textId="77777777" w:rsidTr="001958A8">
        <w:tc>
          <w:tcPr>
            <w:tcW w:w="4680" w:type="dxa"/>
          </w:tcPr>
          <w:p w14:paraId="05DE3848" w14:textId="08EC27AC" w:rsidR="006741F5" w:rsidRPr="001958A8" w:rsidRDefault="006741F5" w:rsidP="006741F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="00F263B8">
              <w:rPr>
                <w:rFonts w:asciiTheme="majorBidi" w:hAnsiTheme="majorBidi" w:cstheme="majorBidi"/>
                <w:sz w:val="28"/>
              </w:rPr>
              <w:t>/</w:t>
            </w:r>
            <w:r w:rsidR="00F263B8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2EFE4" w14:textId="3F0CE8CF" w:rsidR="006741F5" w:rsidRPr="001958A8" w:rsidRDefault="006A341C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2D518310" w14:textId="77777777" w:rsidR="006741F5" w:rsidRPr="001958A8" w:rsidRDefault="006741F5" w:rsidP="006741F5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2ADBE3" w14:textId="77777777" w:rsidR="006741F5" w:rsidRPr="001958A8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170,000</w:t>
            </w:r>
          </w:p>
        </w:tc>
        <w:tc>
          <w:tcPr>
            <w:tcW w:w="90" w:type="dxa"/>
          </w:tcPr>
          <w:p w14:paraId="758DDAF1" w14:textId="77777777" w:rsidR="006741F5" w:rsidRPr="001958A8" w:rsidRDefault="006741F5" w:rsidP="006741F5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AFE8C9" w14:textId="77777777" w:rsidR="006741F5" w:rsidRPr="001958A8" w:rsidRDefault="006741F5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51E0C61C" w14:textId="77777777" w:rsidR="006741F5" w:rsidRPr="001958A8" w:rsidRDefault="006741F5" w:rsidP="006741F5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B7D6BC" w14:textId="77777777" w:rsidR="006741F5" w:rsidRPr="001958A8" w:rsidRDefault="006741F5" w:rsidP="006741F5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</w:rPr>
              <w:t>160</w:t>
            </w: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1958A8"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6741F5" w:rsidRPr="001958A8" w14:paraId="4F8F3624" w14:textId="77777777" w:rsidTr="001958A8">
        <w:tc>
          <w:tcPr>
            <w:tcW w:w="4680" w:type="dxa"/>
          </w:tcPr>
          <w:p w14:paraId="3A9AB1B3" w14:textId="77777777" w:rsidR="006741F5" w:rsidRPr="001958A8" w:rsidRDefault="006741F5" w:rsidP="006741F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0C54B003" w14:textId="5346845C" w:rsidR="006741F5" w:rsidRPr="001958A8" w:rsidRDefault="006A341C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0D1E55F" w14:textId="77777777" w:rsidR="006741F5" w:rsidRPr="001958A8" w:rsidRDefault="006741F5" w:rsidP="006741F5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51049" w14:textId="77777777" w:rsidR="006741F5" w:rsidRPr="001958A8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90" w:type="dxa"/>
          </w:tcPr>
          <w:p w14:paraId="1801D2A9" w14:textId="77777777" w:rsidR="006741F5" w:rsidRPr="001958A8" w:rsidRDefault="006741F5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C16B86" w14:textId="77777777" w:rsidR="006741F5" w:rsidRPr="001958A8" w:rsidRDefault="006741F5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AAFD900" w14:textId="77777777" w:rsidR="006741F5" w:rsidRPr="001958A8" w:rsidRDefault="006741F5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902D37D" w14:textId="77777777" w:rsidR="006741F5" w:rsidRPr="001958A8" w:rsidRDefault="006741F5" w:rsidP="006741F5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</w:rPr>
              <w:t>15,000</w:t>
            </w:r>
          </w:p>
        </w:tc>
      </w:tr>
      <w:tr w:rsidR="006741F5" w:rsidRPr="001958A8" w14:paraId="41F98C2B" w14:textId="77777777" w:rsidTr="001958A8">
        <w:tc>
          <w:tcPr>
            <w:tcW w:w="4680" w:type="dxa"/>
          </w:tcPr>
          <w:p w14:paraId="26974F92" w14:textId="3CAEA238" w:rsidR="006741F5" w:rsidRPr="001958A8" w:rsidRDefault="006741F5" w:rsidP="006741F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รับคืนระหว่างงวด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461E4" w14:textId="13FF2E7F" w:rsidR="006741F5" w:rsidRPr="001958A8" w:rsidRDefault="006A341C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FBC371B" w14:textId="77777777" w:rsidR="006741F5" w:rsidRPr="001958A8" w:rsidRDefault="006741F5" w:rsidP="006741F5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9AC107" w14:textId="129212CB" w:rsidR="006741F5" w:rsidRPr="001958A8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(160,000)</w:t>
            </w:r>
          </w:p>
        </w:tc>
        <w:tc>
          <w:tcPr>
            <w:tcW w:w="90" w:type="dxa"/>
          </w:tcPr>
          <w:p w14:paraId="45EC088D" w14:textId="77777777" w:rsidR="006741F5" w:rsidRPr="001958A8" w:rsidRDefault="006741F5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10EF5A" w14:textId="66A958EA" w:rsidR="006741F5" w:rsidRPr="001958A8" w:rsidRDefault="006741F5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3BB1947" w14:textId="7B0A06F5" w:rsidR="006741F5" w:rsidRPr="001958A8" w:rsidRDefault="006741F5" w:rsidP="006741F5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BC57A81" w14:textId="38A774A6" w:rsidR="006741F5" w:rsidRPr="001958A8" w:rsidRDefault="006741F5" w:rsidP="006741F5">
            <w:pPr>
              <w:tabs>
                <w:tab w:val="decimal" w:pos="722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(</w:t>
            </w:r>
            <w:r w:rsidRPr="001958A8">
              <w:rPr>
                <w:rFonts w:asciiTheme="majorBidi" w:eastAsia="Times New Roman" w:hAnsiTheme="majorBidi" w:cstheme="majorBidi"/>
                <w:sz w:val="28"/>
              </w:rPr>
              <w:t>100</w:t>
            </w: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1958A8">
              <w:rPr>
                <w:rFonts w:asciiTheme="majorBidi" w:eastAsia="Times New Roman" w:hAnsiTheme="majorBidi" w:cstheme="majorBidi"/>
                <w:sz w:val="28"/>
              </w:rPr>
              <w:t>000</w:t>
            </w: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</w:tr>
      <w:tr w:rsidR="006741F5" w:rsidRPr="001958A8" w14:paraId="396DEBCA" w14:textId="77777777" w:rsidTr="001958A8">
        <w:tc>
          <w:tcPr>
            <w:tcW w:w="4680" w:type="dxa"/>
          </w:tcPr>
          <w:p w14:paraId="402A1401" w14:textId="3DAF1EAD" w:rsidR="006741F5" w:rsidRPr="001958A8" w:rsidRDefault="006741F5" w:rsidP="006741F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กลับรายการค่าเผื่อการลดลงของมูลค่าเงินมัดจำ</w:t>
            </w:r>
          </w:p>
        </w:tc>
        <w:tc>
          <w:tcPr>
            <w:tcW w:w="1080" w:type="dxa"/>
            <w:shd w:val="clear" w:color="auto" w:fill="auto"/>
          </w:tcPr>
          <w:p w14:paraId="636FE0F7" w14:textId="4BC29527" w:rsidR="006741F5" w:rsidRPr="001958A8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DCB9D6A" w14:textId="77777777" w:rsidR="006741F5" w:rsidRPr="001958A8" w:rsidRDefault="006741F5" w:rsidP="006741F5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6E75AB" w14:textId="57F6C078" w:rsidR="006741F5" w:rsidRPr="001958A8" w:rsidRDefault="006741F5" w:rsidP="006741F5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B823EF" w14:textId="77777777" w:rsidR="006741F5" w:rsidRPr="001958A8" w:rsidRDefault="006741F5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B745EE" w14:textId="5DE400DE" w:rsidR="006741F5" w:rsidRPr="001958A8" w:rsidRDefault="006741F5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" w:type="dxa"/>
          </w:tcPr>
          <w:p w14:paraId="193D1446" w14:textId="77777777" w:rsidR="006741F5" w:rsidRPr="001958A8" w:rsidRDefault="006741F5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4F56F38" w14:textId="769285D8" w:rsidR="006741F5" w:rsidRPr="001958A8" w:rsidRDefault="006741F5" w:rsidP="006741F5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3B8F" w:rsidRPr="001958A8" w14:paraId="702A2638" w14:textId="77777777" w:rsidTr="001958A8">
        <w:tc>
          <w:tcPr>
            <w:tcW w:w="4680" w:type="dxa"/>
          </w:tcPr>
          <w:p w14:paraId="3B3E9448" w14:textId="0238B4A2" w:rsidR="003E3B8F" w:rsidRPr="001958A8" w:rsidRDefault="003E3B8F" w:rsidP="003E3B8F">
            <w:pPr>
              <w:ind w:left="273"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Pr="001958A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ACB52A3" w14:textId="361D4CB9" w:rsidR="003E3B8F" w:rsidRPr="001958A8" w:rsidRDefault="006A341C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52E382B" w14:textId="77777777" w:rsidR="003E3B8F" w:rsidRPr="001958A8" w:rsidRDefault="003E3B8F" w:rsidP="006741F5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2D9454" w14:textId="3042ADDC" w:rsidR="003E3B8F" w:rsidRPr="001958A8" w:rsidRDefault="003E3B8F" w:rsidP="006741F5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58A8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54A011A9" w14:textId="77777777" w:rsidR="003E3B8F" w:rsidRPr="001958A8" w:rsidRDefault="003E3B8F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D2749C" w14:textId="0F0239C4" w:rsidR="003E3B8F" w:rsidRPr="001958A8" w:rsidRDefault="003E3B8F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3D053F1" w14:textId="77777777" w:rsidR="003E3B8F" w:rsidRPr="001958A8" w:rsidRDefault="003E3B8F" w:rsidP="006741F5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A314B80" w14:textId="6E25B80F" w:rsidR="003E3B8F" w:rsidRPr="001958A8" w:rsidRDefault="003E3B8F" w:rsidP="006741F5">
            <w:pPr>
              <w:tabs>
                <w:tab w:val="decimal" w:pos="545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1958A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6741F5" w:rsidRPr="001958A8" w14:paraId="0639F647" w14:textId="77777777" w:rsidTr="001958A8">
        <w:tc>
          <w:tcPr>
            <w:tcW w:w="4680" w:type="dxa"/>
          </w:tcPr>
          <w:p w14:paraId="37AA1D11" w14:textId="4538060D" w:rsidR="006741F5" w:rsidRPr="001958A8" w:rsidRDefault="006741F5" w:rsidP="006741F5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58A8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  <w:r w:rsidR="00F263B8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="00F263B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8382B" w14:textId="6D01A902" w:rsidR="006741F5" w:rsidRPr="006741F5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41F5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71F0A011" w14:textId="77777777" w:rsidR="006741F5" w:rsidRPr="001958A8" w:rsidRDefault="006741F5" w:rsidP="006741F5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BCBD8" w14:textId="77777777" w:rsidR="006741F5" w:rsidRPr="001958A8" w:rsidRDefault="006741F5" w:rsidP="006741F5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58A8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09D0D644" w14:textId="77777777" w:rsidR="006741F5" w:rsidRPr="001958A8" w:rsidRDefault="006741F5" w:rsidP="006741F5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F588F" w14:textId="77777777" w:rsidR="006741F5" w:rsidRPr="001958A8" w:rsidRDefault="006741F5" w:rsidP="006741F5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1958A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36B92670" w14:textId="77777777" w:rsidR="006741F5" w:rsidRPr="001958A8" w:rsidRDefault="006741F5" w:rsidP="006741F5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577816" w14:textId="77777777" w:rsidR="006741F5" w:rsidRPr="001958A8" w:rsidRDefault="006741F5" w:rsidP="006741F5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58A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</w:t>
            </w:r>
            <w:r w:rsidRPr="001958A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1958A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000</w:t>
            </w:r>
          </w:p>
        </w:tc>
      </w:tr>
    </w:tbl>
    <w:p w14:paraId="36BDFD1C" w14:textId="338F65BD" w:rsidR="00F53166" w:rsidRPr="00BB67FD" w:rsidRDefault="009E4C64" w:rsidP="00BB67FD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B67FD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BB67F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5732A3FF" w:rsidR="00F53166" w:rsidRPr="007C40C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F263B8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936ABF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36ABF">
              <w:rPr>
                <w:rFonts w:asciiTheme="majorBidi" w:hAnsiTheme="majorBidi" w:cstheme="majorBidi"/>
                <w:sz w:val="28"/>
              </w:rPr>
              <w:t>: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7C40C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936AB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7C40C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7C40C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</w:tcPr>
          <w:p w14:paraId="28B7D629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</w:tcPr>
          <w:p w14:paraId="643B5451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</w:tcPr>
          <w:p w14:paraId="768D0B10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F0330E0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71CEC" w:rsidRPr="007C40C0" w14:paraId="465196CF" w14:textId="77777777" w:rsidTr="00936ABF">
        <w:tc>
          <w:tcPr>
            <w:tcW w:w="2340" w:type="dxa"/>
          </w:tcPr>
          <w:p w14:paraId="45ADFAC8" w14:textId="77777777" w:rsidR="00871CEC" w:rsidRPr="00936ABF" w:rsidRDefault="00871CEC" w:rsidP="00871CEC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671241" w14:textId="3716C8B4" w:rsidR="00871CEC" w:rsidRPr="00936ABF" w:rsidRDefault="003B5685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6.87</w:t>
            </w:r>
          </w:p>
        </w:tc>
        <w:tc>
          <w:tcPr>
            <w:tcW w:w="72" w:type="dxa"/>
          </w:tcPr>
          <w:p w14:paraId="193D2F50" w14:textId="77777777" w:rsidR="00871CEC" w:rsidRPr="00936ABF" w:rsidRDefault="00871CEC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7B0F07" w14:textId="77777777" w:rsidR="00871CEC" w:rsidRPr="00936ABF" w:rsidRDefault="00871CEC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90E544E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D4C27DD" w14:textId="22A7AEF0" w:rsidR="00871CEC" w:rsidRPr="00936ABF" w:rsidRDefault="003B5685" w:rsidP="003B5685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7,098</w:t>
            </w:r>
          </w:p>
        </w:tc>
        <w:tc>
          <w:tcPr>
            <w:tcW w:w="72" w:type="dxa"/>
          </w:tcPr>
          <w:p w14:paraId="0A51758D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36578CD" w14:textId="77777777" w:rsidR="00871CEC" w:rsidRPr="00936ABF" w:rsidRDefault="00871CEC" w:rsidP="00871CE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6592C95E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9F9F31" w14:textId="4747CFE9" w:rsidR="00871CEC" w:rsidRPr="00936ABF" w:rsidRDefault="00ED5FAF" w:rsidP="00871CEC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7,098</w:t>
            </w:r>
          </w:p>
        </w:tc>
        <w:tc>
          <w:tcPr>
            <w:tcW w:w="90" w:type="dxa"/>
          </w:tcPr>
          <w:p w14:paraId="072CA93B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C421B" w14:textId="77777777" w:rsidR="00871CEC" w:rsidRPr="00936ABF" w:rsidRDefault="00871CEC" w:rsidP="00871CEC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1CEC" w:rsidRPr="007C40C0" w14:paraId="7DFAEF16" w14:textId="77777777" w:rsidTr="00936ABF">
        <w:tc>
          <w:tcPr>
            <w:tcW w:w="2340" w:type="dxa"/>
            <w:vAlign w:val="bottom"/>
          </w:tcPr>
          <w:p w14:paraId="570FC8F8" w14:textId="77777777" w:rsidR="00871CEC" w:rsidRPr="00936ABF" w:rsidRDefault="00871CEC" w:rsidP="00871CEC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68AFE" w14:textId="7FDB3F17" w:rsidR="00871CEC" w:rsidRPr="00936ABF" w:rsidRDefault="00871CEC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4.70 - 6.</w:t>
            </w:r>
            <w:r w:rsidR="006A341C" w:rsidRPr="00936ABF"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72" w:type="dxa"/>
          </w:tcPr>
          <w:p w14:paraId="1C7C0F32" w14:textId="77777777" w:rsidR="00871CEC" w:rsidRPr="00936ABF" w:rsidRDefault="00871CEC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B8B83" w14:textId="77777777" w:rsidR="00871CEC" w:rsidRPr="00936ABF" w:rsidRDefault="00871CEC" w:rsidP="00871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4.70 - 6.24</w:t>
            </w:r>
          </w:p>
        </w:tc>
        <w:tc>
          <w:tcPr>
            <w:tcW w:w="72" w:type="dxa"/>
          </w:tcPr>
          <w:p w14:paraId="10E225B1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39AC23E" w14:textId="3BA11A4D" w:rsidR="00871CEC" w:rsidRPr="00936ABF" w:rsidRDefault="003B5685" w:rsidP="003B5685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152,156</w:t>
            </w:r>
          </w:p>
        </w:tc>
        <w:tc>
          <w:tcPr>
            <w:tcW w:w="72" w:type="dxa"/>
          </w:tcPr>
          <w:p w14:paraId="719C5B14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C936B3D" w14:textId="77777777" w:rsidR="00871CEC" w:rsidRPr="00936ABF" w:rsidRDefault="00871CEC" w:rsidP="00871CE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110,000</w:t>
            </w:r>
          </w:p>
        </w:tc>
        <w:tc>
          <w:tcPr>
            <w:tcW w:w="72" w:type="dxa"/>
          </w:tcPr>
          <w:p w14:paraId="3D068847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37B4F5" w14:textId="2B6FA2B2" w:rsidR="00871CEC" w:rsidRPr="00936ABF" w:rsidRDefault="00871CEC" w:rsidP="00871CE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7</w:t>
            </w:r>
            <w:r w:rsidR="00ED5FAF" w:rsidRPr="00936ABF">
              <w:rPr>
                <w:rFonts w:asciiTheme="majorBidi" w:hAnsiTheme="majorBidi" w:cstheme="majorBidi"/>
                <w:sz w:val="28"/>
              </w:rPr>
              <w:t>0</w:t>
            </w:r>
            <w:r w:rsidRPr="00936ABF">
              <w:rPr>
                <w:rFonts w:asciiTheme="majorBidi" w:hAnsiTheme="majorBidi" w:cstheme="majorBidi"/>
                <w:sz w:val="28"/>
              </w:rPr>
              <w:t>,0</w:t>
            </w:r>
            <w:r w:rsidR="00ED5FAF" w:rsidRPr="00936ABF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0" w:type="dxa"/>
          </w:tcPr>
          <w:p w14:paraId="13C24AEC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8DB90" w14:textId="77777777" w:rsidR="00871CEC" w:rsidRPr="00936ABF" w:rsidRDefault="00871CEC" w:rsidP="00871CE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871CEC" w:rsidRPr="007C40C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871CEC" w:rsidRPr="00936ABF" w:rsidRDefault="00871CEC" w:rsidP="00871CE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871CEC" w:rsidRPr="00936ABF" w:rsidRDefault="00871CEC" w:rsidP="00871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871CEC" w:rsidRPr="00936ABF" w:rsidRDefault="00871CEC" w:rsidP="00871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871CEC" w:rsidRPr="00936ABF" w:rsidRDefault="00871CEC" w:rsidP="00871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79F68051" w:rsidR="00871CEC" w:rsidRPr="00936ABF" w:rsidRDefault="003B5685" w:rsidP="00871CEC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159,254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77777777" w:rsidR="00871CEC" w:rsidRPr="00936ABF" w:rsidRDefault="00871CEC" w:rsidP="00871CE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110,000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7EF6FF84" w:rsidR="00871CEC" w:rsidRPr="00936ABF" w:rsidRDefault="00871CEC" w:rsidP="00871CE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ED5FAF" w:rsidRPr="00936AB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C6E05" w:rsidRPr="00936ABF">
              <w:rPr>
                <w:rFonts w:asciiTheme="majorBidi" w:hAnsiTheme="majorBidi" w:cstheme="majorBidi"/>
                <w:b/>
                <w:bCs/>
                <w:sz w:val="28"/>
              </w:rPr>
              <w:t>098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871CEC" w:rsidRPr="00936ABF" w:rsidRDefault="00871CEC" w:rsidP="00871CE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7777777" w:rsidR="00871CEC" w:rsidRPr="00936ABF" w:rsidRDefault="00871CEC" w:rsidP="00871CE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2C328336" w14:textId="7B3CB968" w:rsidR="00835B79" w:rsidRDefault="00835B79" w:rsidP="00835B7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3FA7A90" w14:textId="77777777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8689E8" w14:textId="28E067CA" w:rsidR="00F53166" w:rsidRPr="007C40C0" w:rsidRDefault="009E4C64" w:rsidP="00871CEC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77777777" w:rsidR="00F53166" w:rsidRPr="007C40C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7C40C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7C40C0" w:rsidRDefault="00871CE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7C40C0" w:rsidRDefault="00871CE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7C40C0" w:rsidRDefault="00871CE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7C40C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hint="cs"/>
                <w:szCs w:val="24"/>
                <w:cs/>
              </w:rPr>
              <w:t>หน่วย</w:t>
            </w:r>
            <w:r w:rsidRPr="007C40C0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Cs w:val="24"/>
                <w:cs/>
              </w:rPr>
              <w:t>พันบาท</w:t>
            </w:r>
            <w:r w:rsidRPr="007C40C0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F53166" w:rsidRPr="007C40C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7C40C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7C40C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2D55FF58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8" w:type="dxa"/>
          </w:tcPr>
          <w:p w14:paraId="01C55674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0894CA93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C1CA7" w:rsidRPr="007C40C0" w14:paraId="4A0924B2" w14:textId="77777777" w:rsidTr="00871CEC">
        <w:trPr>
          <w:trHeight w:val="323"/>
        </w:trPr>
        <w:tc>
          <w:tcPr>
            <w:tcW w:w="4644" w:type="dxa"/>
          </w:tcPr>
          <w:p w14:paraId="4C4F24F1" w14:textId="543C1C86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6D8DF37E" w:rsidR="00FC1CA7" w:rsidRPr="007C40C0" w:rsidRDefault="001D7E4A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477F54">
              <w:rPr>
                <w:rFonts w:asciiTheme="majorBidi" w:hAnsiTheme="majorBidi" w:cstheme="majorBidi"/>
                <w:szCs w:val="24"/>
              </w:rPr>
              <w:t>,</w:t>
            </w:r>
            <w:r w:rsidR="006A341C">
              <w:rPr>
                <w:rFonts w:asciiTheme="majorBidi" w:hAnsiTheme="majorBidi" w:cstheme="majorBidi"/>
                <w:szCs w:val="24"/>
              </w:rPr>
              <w:t>509</w:t>
            </w:r>
          </w:p>
        </w:tc>
        <w:tc>
          <w:tcPr>
            <w:tcW w:w="88" w:type="dxa"/>
          </w:tcPr>
          <w:p w14:paraId="36597325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796</w:t>
            </w:r>
          </w:p>
        </w:tc>
        <w:tc>
          <w:tcPr>
            <w:tcW w:w="88" w:type="dxa"/>
          </w:tcPr>
          <w:p w14:paraId="15BC6BC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7C40C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</w:tcPr>
          <w:p w14:paraId="624BEFF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FC1CA7" w:rsidRPr="007C40C0" w14:paraId="561E3113" w14:textId="77777777" w:rsidTr="00871CEC">
        <w:trPr>
          <w:trHeight w:val="309"/>
        </w:trPr>
        <w:tc>
          <w:tcPr>
            <w:tcW w:w="4644" w:type="dxa"/>
          </w:tcPr>
          <w:p w14:paraId="038EB26E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24DB693B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58,529</w:t>
            </w:r>
          </w:p>
        </w:tc>
        <w:tc>
          <w:tcPr>
            <w:tcW w:w="88" w:type="dxa"/>
          </w:tcPr>
          <w:p w14:paraId="4FA18E52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58,829</w:t>
            </w:r>
          </w:p>
        </w:tc>
        <w:tc>
          <w:tcPr>
            <w:tcW w:w="88" w:type="dxa"/>
          </w:tcPr>
          <w:p w14:paraId="08C8600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7C40C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</w:tcPr>
          <w:p w14:paraId="2D1A9F5B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40C43C36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FC1CA7" w:rsidRPr="007C40C0" w14:paraId="67D16106" w14:textId="77777777" w:rsidTr="00871CEC">
        <w:trPr>
          <w:trHeight w:val="323"/>
        </w:trPr>
        <w:tc>
          <w:tcPr>
            <w:tcW w:w="4644" w:type="dxa"/>
          </w:tcPr>
          <w:p w14:paraId="4BC2362B" w14:textId="442BF0C0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4B7ECB4D" w14:textId="6A1C2D94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6A341C">
              <w:rPr>
                <w:rFonts w:asciiTheme="majorBidi" w:hAnsiTheme="majorBidi" w:cstheme="majorBidi"/>
                <w:szCs w:val="24"/>
              </w:rPr>
              <w:t>7</w:t>
            </w:r>
            <w:r w:rsidR="001D7E4A">
              <w:rPr>
                <w:rFonts w:asciiTheme="majorBidi" w:hAnsiTheme="majorBidi" w:cstheme="majorBidi"/>
                <w:szCs w:val="24"/>
              </w:rPr>
              <w:t>,</w:t>
            </w:r>
            <w:r w:rsidR="006A341C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88" w:type="dxa"/>
          </w:tcPr>
          <w:p w14:paraId="0F06DA64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8B3644E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57,245</w:t>
            </w:r>
          </w:p>
        </w:tc>
        <w:tc>
          <w:tcPr>
            <w:tcW w:w="88" w:type="dxa"/>
          </w:tcPr>
          <w:p w14:paraId="288397BB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9D34C46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57,245</w:t>
            </w:r>
          </w:p>
        </w:tc>
        <w:tc>
          <w:tcPr>
            <w:tcW w:w="88" w:type="dxa"/>
          </w:tcPr>
          <w:p w14:paraId="2A933E9F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3281A9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57,245</w:t>
            </w:r>
          </w:p>
        </w:tc>
      </w:tr>
      <w:tr w:rsidR="00FC1CA7" w:rsidRPr="007C40C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36C85951" w:rsidR="00FC1CA7" w:rsidRPr="007C40C0" w:rsidRDefault="00472201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106,</w:t>
            </w:r>
            <w:r w:rsidR="006A341C">
              <w:rPr>
                <w:rFonts w:asciiTheme="majorBidi" w:hAnsiTheme="majorBidi" w:cstheme="majorBidi"/>
                <w:szCs w:val="24"/>
              </w:rPr>
              <w:t>114</w:t>
            </w:r>
          </w:p>
        </w:tc>
        <w:tc>
          <w:tcPr>
            <w:tcW w:w="88" w:type="dxa"/>
          </w:tcPr>
          <w:p w14:paraId="52521638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17,816</w:t>
            </w:r>
          </w:p>
        </w:tc>
        <w:tc>
          <w:tcPr>
            <w:tcW w:w="88" w:type="dxa"/>
          </w:tcPr>
          <w:p w14:paraId="1D9A30C2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1BC45279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4,4</w:t>
            </w:r>
            <w:r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88" w:type="dxa"/>
          </w:tcPr>
          <w:p w14:paraId="464C859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5DD8CDF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2,273</w:t>
            </w:r>
          </w:p>
        </w:tc>
      </w:tr>
      <w:tr w:rsidR="00FC1CA7" w:rsidRPr="007C40C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2FBC2C4F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312B977E" w14:textId="4CB936A3" w:rsidR="00FC1CA7" w:rsidRPr="007C40C0" w:rsidRDefault="006A341C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289</w:t>
            </w:r>
          </w:p>
        </w:tc>
        <w:tc>
          <w:tcPr>
            <w:tcW w:w="88" w:type="dxa"/>
          </w:tcPr>
          <w:p w14:paraId="7EA92F26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88" w:type="dxa"/>
          </w:tcPr>
          <w:p w14:paraId="4F17A2B3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65A9DA48" w:rsidR="00FC1CA7" w:rsidRPr="007C40C0" w:rsidRDefault="00606420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88" w:type="dxa"/>
          </w:tcPr>
          <w:p w14:paraId="14E2BD67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4D545AFB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7C40C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765F2E5F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="001D7E4A">
              <w:rPr>
                <w:rFonts w:asciiTheme="majorBidi" w:hAnsiTheme="majorBidi" w:cstheme="majorBidi"/>
                <w:szCs w:val="24"/>
              </w:rPr>
              <w:t>7,72</w:t>
            </w:r>
            <w:r w:rsidR="0060642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8" w:type="dxa"/>
          </w:tcPr>
          <w:p w14:paraId="12C15540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38,365</w:t>
            </w:r>
          </w:p>
        </w:tc>
        <w:tc>
          <w:tcPr>
            <w:tcW w:w="88" w:type="dxa"/>
          </w:tcPr>
          <w:p w14:paraId="3A6D51B2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4E5C1DD2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3,0</w:t>
            </w: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8" w:type="dxa"/>
          </w:tcPr>
          <w:p w14:paraId="155E7336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5E76B04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4,478</w:t>
            </w:r>
          </w:p>
        </w:tc>
      </w:tr>
      <w:tr w:rsidR="00FC1CA7" w:rsidRPr="007C40C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58B05916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3CA4298" w14:textId="4AF9443F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1D7E4A">
              <w:rPr>
                <w:rFonts w:asciiTheme="majorBidi" w:hAnsiTheme="majorBidi" w:cstheme="majorBidi"/>
                <w:szCs w:val="24"/>
              </w:rPr>
              <w:t>,</w:t>
            </w:r>
            <w:r w:rsidR="00606420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88" w:type="dxa"/>
          </w:tcPr>
          <w:p w14:paraId="24F8BC5E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1,053</w:t>
            </w:r>
          </w:p>
        </w:tc>
        <w:tc>
          <w:tcPr>
            <w:tcW w:w="88" w:type="dxa"/>
          </w:tcPr>
          <w:p w14:paraId="4430F8B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57349C2C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9,0</w:t>
            </w:r>
            <w:r w:rsidR="00606420">
              <w:rPr>
                <w:rFonts w:asciiTheme="majorBidi" w:hAnsiTheme="majorBidi" w:cstheme="majorBidi"/>
                <w:szCs w:val="24"/>
              </w:rPr>
              <w:t>1</w:t>
            </w:r>
            <w:r w:rsidRPr="007C40C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8" w:type="dxa"/>
          </w:tcPr>
          <w:p w14:paraId="7EC10BE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2A88D40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7,487</w:t>
            </w:r>
          </w:p>
        </w:tc>
      </w:tr>
      <w:tr w:rsidR="00FC1CA7" w:rsidRPr="007C40C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082E0B83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8" w:type="dxa"/>
          </w:tcPr>
          <w:p w14:paraId="225CF7DB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88" w:type="dxa"/>
          </w:tcPr>
          <w:p w14:paraId="45A2D459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183407EF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681920C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7C40C0" w14:paraId="5814E760" w14:textId="77777777" w:rsidTr="00871CEC">
        <w:trPr>
          <w:trHeight w:val="309"/>
        </w:trPr>
        <w:tc>
          <w:tcPr>
            <w:tcW w:w="4644" w:type="dxa"/>
          </w:tcPr>
          <w:p w14:paraId="3ACBCB9F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รายได้รอการรับรู้</w:t>
            </w:r>
          </w:p>
        </w:tc>
        <w:tc>
          <w:tcPr>
            <w:tcW w:w="1013" w:type="dxa"/>
            <w:shd w:val="clear" w:color="auto" w:fill="auto"/>
          </w:tcPr>
          <w:p w14:paraId="21C2F239" w14:textId="137BEE09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24,48</w:t>
            </w:r>
            <w:r w:rsidR="00E2719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8" w:type="dxa"/>
          </w:tcPr>
          <w:p w14:paraId="637272C3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A7AD189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16,482</w:t>
            </w:r>
          </w:p>
        </w:tc>
        <w:tc>
          <w:tcPr>
            <w:tcW w:w="88" w:type="dxa"/>
          </w:tcPr>
          <w:p w14:paraId="067D1DDA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2B715EA" w14:textId="77777777" w:rsidR="00FC1CA7" w:rsidRPr="007C40C0" w:rsidRDefault="00FC1CA7" w:rsidP="00FC1CA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69DD8B8C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1FDAE589" w14:textId="77777777" w:rsidR="00FC1CA7" w:rsidRPr="007C40C0" w:rsidRDefault="00FC1CA7" w:rsidP="00FC1CA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7C40C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7E0D6959" w:rsidR="00FC1CA7" w:rsidRPr="007C40C0" w:rsidRDefault="001D7E4A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24,100</w:t>
            </w:r>
          </w:p>
        </w:tc>
        <w:tc>
          <w:tcPr>
            <w:tcW w:w="88" w:type="dxa"/>
          </w:tcPr>
          <w:p w14:paraId="428C096D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23,858</w:t>
            </w:r>
          </w:p>
        </w:tc>
        <w:tc>
          <w:tcPr>
            <w:tcW w:w="88" w:type="dxa"/>
          </w:tcPr>
          <w:p w14:paraId="3915FC4B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1,879</w:t>
            </w:r>
          </w:p>
        </w:tc>
        <w:tc>
          <w:tcPr>
            <w:tcW w:w="88" w:type="dxa"/>
          </w:tcPr>
          <w:p w14:paraId="6756BC3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2,271</w:t>
            </w:r>
          </w:p>
        </w:tc>
      </w:tr>
      <w:tr w:rsidR="00FC1CA7" w:rsidRPr="007C40C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77777777" w:rsidR="00FC1CA7" w:rsidRPr="007C40C0" w:rsidRDefault="00FC1CA7" w:rsidP="00FC1CA7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65B02149" w:rsidR="00FC1CA7" w:rsidRPr="007C40C0" w:rsidRDefault="00E800E9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1D7E4A">
              <w:rPr>
                <w:rFonts w:asciiTheme="majorBidi" w:hAnsiTheme="majorBidi" w:cstheme="majorBidi"/>
                <w:b/>
                <w:bCs/>
                <w:szCs w:val="24"/>
              </w:rPr>
              <w:t>01,19</w:t>
            </w:r>
            <w:r w:rsidR="00E2719F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88" w:type="dxa"/>
          </w:tcPr>
          <w:p w14:paraId="4B8EB1B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77777777" w:rsidR="00FC1CA7" w:rsidRPr="007C40C0" w:rsidRDefault="00FC1CA7" w:rsidP="00FC1CA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214,984</w:t>
            </w:r>
          </w:p>
        </w:tc>
        <w:tc>
          <w:tcPr>
            <w:tcW w:w="88" w:type="dxa"/>
          </w:tcPr>
          <w:p w14:paraId="41C9869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7E0894F5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75,6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78</w:t>
            </w:r>
          </w:p>
        </w:tc>
        <w:tc>
          <w:tcPr>
            <w:tcW w:w="88" w:type="dxa"/>
          </w:tcPr>
          <w:p w14:paraId="3AD9D1FC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77777777" w:rsidR="00FC1CA7" w:rsidRPr="007C40C0" w:rsidRDefault="00FC1CA7" w:rsidP="00FC1CA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73,754</w:t>
            </w:r>
          </w:p>
        </w:tc>
      </w:tr>
    </w:tbl>
    <w:p w14:paraId="0A3F2FC0" w14:textId="4D5BA5F6" w:rsidR="00F53166" w:rsidRPr="007C40C0" w:rsidRDefault="003357E6" w:rsidP="003357E6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 w:hint="cs"/>
          <w:b/>
          <w:bCs/>
          <w:sz w:val="28"/>
          <w:cs/>
        </w:rPr>
        <w:t>เ</w:t>
      </w:r>
      <w:r w:rsidR="009E4C64" w:rsidRPr="007C40C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  <w:r w:rsidR="005B4801"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D8607A" w14:textId="79DB4E87" w:rsidR="00F53166" w:rsidRPr="007C40C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7C40C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7C40C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7C40C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/>
                <w:sz w:val="28"/>
                <w:cs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7C40C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7C40C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7C40C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6" w:type="dxa"/>
          </w:tcPr>
          <w:p w14:paraId="537EDF5F" w14:textId="77777777" w:rsidR="00F53166" w:rsidRPr="007C40C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7C40C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6" w:type="dxa"/>
          </w:tcPr>
          <w:p w14:paraId="4D7F25CF" w14:textId="77777777" w:rsidR="00F53166" w:rsidRPr="007C40C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C1CA7" w:rsidRPr="007C40C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FC1CA7" w:rsidRPr="007C40C0" w:rsidRDefault="00FC1CA7" w:rsidP="00FC1CA7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19B6D678" w:rsidR="00FC1CA7" w:rsidRPr="007C40C0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138,389</w:t>
            </w:r>
          </w:p>
        </w:tc>
        <w:tc>
          <w:tcPr>
            <w:tcW w:w="86" w:type="dxa"/>
          </w:tcPr>
          <w:p w14:paraId="2567496A" w14:textId="77777777" w:rsidR="00FC1CA7" w:rsidRPr="007C40C0" w:rsidRDefault="00FC1CA7" w:rsidP="00FC1CA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1C418374" w:rsidR="00FC1CA7" w:rsidRPr="007C40C0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C40C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</w:t>
            </w:r>
            <w:r w:rsidR="00B7671E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70</w:t>
            </w:r>
          </w:p>
        </w:tc>
      </w:tr>
      <w:tr w:rsidR="00FC1CA7" w:rsidRPr="007C40C0" w14:paraId="5DEBF7F6" w14:textId="77777777" w:rsidTr="00B37563">
        <w:trPr>
          <w:trHeight w:val="20"/>
        </w:trPr>
        <w:tc>
          <w:tcPr>
            <w:tcW w:w="6300" w:type="dxa"/>
          </w:tcPr>
          <w:p w14:paraId="5E82A7DE" w14:textId="77777777" w:rsidR="00FC1CA7" w:rsidRPr="007C40C0" w:rsidRDefault="00FC1CA7" w:rsidP="00FC1CA7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C40C0">
              <w:rPr>
                <w:rFonts w:asciiTheme="majorBidi" w:hAnsiTheme="majorBidi" w:cstheme="majorBidi"/>
                <w:sz w:val="28"/>
              </w:rPr>
              <w:t>: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0520E2EC" w:rsidR="00FC1CA7" w:rsidRPr="007C40C0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(</w:t>
            </w:r>
            <w:r w:rsidR="00BF7B0B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120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="00BF7B0B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853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6BCEF66A" w14:textId="77777777" w:rsidR="00FC1CA7" w:rsidRPr="007C40C0" w:rsidRDefault="00FC1CA7" w:rsidP="00FC1CA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35D880C3" w:rsidR="00FC1CA7" w:rsidRPr="007C40C0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C40C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(64,65</w:t>
            </w:r>
            <w:r w:rsidR="00B7671E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</w:t>
            </w:r>
            <w:r w:rsidRPr="007C40C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FC1CA7" w:rsidRPr="007C40C0" w14:paraId="1E07DDE7" w14:textId="77777777" w:rsidTr="00B37563">
        <w:trPr>
          <w:trHeight w:val="20"/>
        </w:trPr>
        <w:tc>
          <w:tcPr>
            <w:tcW w:w="6300" w:type="dxa"/>
          </w:tcPr>
          <w:p w14:paraId="3CCC901A" w14:textId="77777777" w:rsidR="00FC1CA7" w:rsidRPr="007C40C0" w:rsidRDefault="00FC1CA7" w:rsidP="00FC1CA7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796DE5DB" w:rsidR="00FC1CA7" w:rsidRPr="00FC1CA7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FC1C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="00C52ABE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17</w:t>
            </w:r>
            <w:r w:rsidRPr="00FC1C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,</w:t>
            </w:r>
            <w:r w:rsidR="00C52ABE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536</w:t>
            </w:r>
          </w:p>
        </w:tc>
        <w:tc>
          <w:tcPr>
            <w:tcW w:w="86" w:type="dxa"/>
          </w:tcPr>
          <w:p w14:paraId="0DA35DE3" w14:textId="77777777" w:rsidR="00FC1CA7" w:rsidRPr="007C40C0" w:rsidRDefault="00FC1CA7" w:rsidP="00FC1CA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77777777" w:rsidR="00FC1CA7" w:rsidRPr="007C40C0" w:rsidRDefault="00FC1CA7" w:rsidP="00FC1C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C40C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94,113</w:t>
            </w:r>
          </w:p>
        </w:tc>
      </w:tr>
    </w:tbl>
    <w:p w14:paraId="1F811AB4" w14:textId="1A9CDDE2" w:rsidR="000671A5" w:rsidRDefault="000671A5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EF8D7E2" w14:textId="7B7EB617" w:rsidR="00835B79" w:rsidRDefault="00835B79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71C8B03" w14:textId="2D0DD945" w:rsidR="00835B79" w:rsidRDefault="00835B79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754E41E" w14:textId="5EC00147" w:rsidR="00835B79" w:rsidRDefault="00835B79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6FDEB58" w14:textId="563A4DAF" w:rsidR="00835B79" w:rsidRDefault="00835B79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A14F56B" w14:textId="1FA9A4E5" w:rsidR="00F53166" w:rsidRPr="007C40C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การเปลี่ยนแปลงของบัญชีเงินกู้ยืมระยะยาว สำหรับงวดสามดือนสิ้นสุดวันที่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C3054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3357E6" w:rsidRPr="00F263B8" w14:paraId="345BB2FC" w14:textId="77777777" w:rsidTr="00B37563">
        <w:tc>
          <w:tcPr>
            <w:tcW w:w="6300" w:type="dxa"/>
            <w:vAlign w:val="bottom"/>
          </w:tcPr>
          <w:p w14:paraId="5B93BF27" w14:textId="77777777" w:rsidR="003357E6" w:rsidRPr="00F263B8" w:rsidRDefault="003357E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E191C33" w14:textId="1FA46131" w:rsidR="003357E6" w:rsidRPr="00F263B8" w:rsidRDefault="003357E6" w:rsidP="003357E6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F263B8" w14:paraId="6E018193" w14:textId="77777777" w:rsidTr="00B37563">
        <w:tc>
          <w:tcPr>
            <w:tcW w:w="6300" w:type="dxa"/>
            <w:vAlign w:val="bottom"/>
          </w:tcPr>
          <w:p w14:paraId="4C6C6AB4" w14:textId="77777777" w:rsidR="00F53166" w:rsidRPr="00F263B8" w:rsidRDefault="00F5316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2966CC1" w14:textId="77777777" w:rsidR="00F53166" w:rsidRPr="00F263B8" w:rsidRDefault="009E4C64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F263B8" w14:paraId="4D588471" w14:textId="77777777" w:rsidTr="00B37563">
        <w:tc>
          <w:tcPr>
            <w:tcW w:w="6300" w:type="dxa"/>
            <w:vAlign w:val="bottom"/>
          </w:tcPr>
          <w:p w14:paraId="268013C4" w14:textId="77777777" w:rsidR="00F53166" w:rsidRPr="00F263B8" w:rsidRDefault="00F53166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1E5A2B" w14:textId="77777777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263B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2D0455" w14:textId="77777777" w:rsidR="00F53166" w:rsidRPr="00F263B8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456793" w14:textId="77777777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>31</w:t>
            </w:r>
            <w:r w:rsidRPr="00F263B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F263B8" w14:paraId="0C4132E8" w14:textId="77777777" w:rsidTr="00B37563">
        <w:tc>
          <w:tcPr>
            <w:tcW w:w="6300" w:type="dxa"/>
            <w:vAlign w:val="bottom"/>
          </w:tcPr>
          <w:p w14:paraId="28855D13" w14:textId="77777777" w:rsidR="00F53166" w:rsidRPr="00F263B8" w:rsidRDefault="00F53166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259C6" w14:textId="77777777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EA9C703" w14:textId="77777777" w:rsidR="00F53166" w:rsidRPr="00F263B8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98030F" w14:textId="77777777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C1CA7" w:rsidRPr="00F263B8" w14:paraId="621D05EE" w14:textId="77777777" w:rsidTr="00B37563">
        <w:tc>
          <w:tcPr>
            <w:tcW w:w="6300" w:type="dxa"/>
            <w:vAlign w:val="bottom"/>
          </w:tcPr>
          <w:p w14:paraId="5B7FE88F" w14:textId="77777777" w:rsidR="00FC1CA7" w:rsidRPr="00F263B8" w:rsidRDefault="00FC1CA7" w:rsidP="00FC1CA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ยอดคงเหลือต้นงวด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98983" w14:textId="6F04121F" w:rsidR="00FC1CA7" w:rsidRPr="00F263B8" w:rsidRDefault="00FC1CA7" w:rsidP="00FC1CA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  <w:tc>
          <w:tcPr>
            <w:tcW w:w="90" w:type="dxa"/>
          </w:tcPr>
          <w:p w14:paraId="78315BFF" w14:textId="77777777" w:rsidR="00FC1CA7" w:rsidRPr="00F263B8" w:rsidRDefault="00FC1CA7" w:rsidP="00FC1CA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9FBEE8" w14:textId="3E1EF302" w:rsidR="00FC1CA7" w:rsidRPr="00F263B8" w:rsidRDefault="00FC1CA7" w:rsidP="00FC1CA7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148,104</w:t>
            </w:r>
          </w:p>
        </w:tc>
      </w:tr>
      <w:tr w:rsidR="00FC1CA7" w:rsidRPr="00F263B8" w14:paraId="217B6406" w14:textId="77777777" w:rsidTr="00B37563">
        <w:tc>
          <w:tcPr>
            <w:tcW w:w="6300" w:type="dxa"/>
            <w:vAlign w:val="bottom"/>
          </w:tcPr>
          <w:p w14:paraId="0567468B" w14:textId="1EA52026" w:rsidR="00FC1CA7" w:rsidRPr="00F263B8" w:rsidRDefault="00FC1CA7" w:rsidP="00FC1CA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กู้เพิ่มระหว่างงวด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B3824" w14:textId="0A38110C" w:rsidR="00FC1CA7" w:rsidRPr="00F263B8" w:rsidRDefault="00FC1CA7" w:rsidP="00FC1CA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32E1091" w14:textId="77777777" w:rsidR="00FC1CA7" w:rsidRPr="00F263B8" w:rsidRDefault="00FC1CA7" w:rsidP="00FC1CA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B50053" w14:textId="77777777" w:rsidR="00FC1CA7" w:rsidRPr="00F263B8" w:rsidRDefault="00FC1CA7" w:rsidP="00FC1CA7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78,926</w:t>
            </w:r>
          </w:p>
        </w:tc>
      </w:tr>
      <w:tr w:rsidR="00FC1CA7" w:rsidRPr="00F263B8" w14:paraId="31FDF261" w14:textId="77777777" w:rsidTr="00B37563">
        <w:tc>
          <w:tcPr>
            <w:tcW w:w="6300" w:type="dxa"/>
            <w:vAlign w:val="bottom"/>
          </w:tcPr>
          <w:p w14:paraId="5818A7A1" w14:textId="3FCF0641" w:rsidR="00FC1CA7" w:rsidRPr="00F263B8" w:rsidRDefault="00FC1CA7" w:rsidP="00FC1CA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จ่ายคืนเงินกู้ระหว่างงวด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FE8E" w14:textId="23F2AE7C" w:rsidR="00FC1CA7" w:rsidRPr="00F263B8" w:rsidRDefault="00FC1CA7" w:rsidP="00FC1CA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(20,381)</w:t>
            </w:r>
          </w:p>
        </w:tc>
        <w:tc>
          <w:tcPr>
            <w:tcW w:w="90" w:type="dxa"/>
          </w:tcPr>
          <w:p w14:paraId="70041811" w14:textId="77777777" w:rsidR="00FC1CA7" w:rsidRPr="00F263B8" w:rsidRDefault="00FC1CA7" w:rsidP="00FC1CA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D522C" w14:textId="77777777" w:rsidR="00FC1CA7" w:rsidRPr="00F263B8" w:rsidRDefault="00FC1CA7" w:rsidP="00FC1CA7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(68,260)</w:t>
            </w:r>
          </w:p>
        </w:tc>
      </w:tr>
      <w:tr w:rsidR="00FC1CA7" w:rsidRPr="00F263B8" w14:paraId="7E749711" w14:textId="77777777" w:rsidTr="00B37563">
        <w:tc>
          <w:tcPr>
            <w:tcW w:w="6300" w:type="dxa"/>
            <w:vAlign w:val="bottom"/>
          </w:tcPr>
          <w:p w14:paraId="2E207866" w14:textId="77777777" w:rsidR="00FC1CA7" w:rsidRPr="00F263B8" w:rsidRDefault="00FC1CA7" w:rsidP="00FC1CA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ยอดคงเหลือปลายงวด</w:t>
            </w:r>
            <w:r w:rsidRPr="00F263B8">
              <w:rPr>
                <w:rFonts w:asciiTheme="majorBidi" w:hAnsiTheme="majorBidi" w:cstheme="majorBidi"/>
                <w:b/>
                <w:bCs/>
                <w:caps/>
                <w:sz w:val="28"/>
              </w:rPr>
              <w:t>/</w:t>
            </w:r>
            <w:r w:rsidRPr="00F263B8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A76A" w14:textId="301C9C92" w:rsidR="00FC1CA7" w:rsidRPr="00F263B8" w:rsidRDefault="00FC1CA7" w:rsidP="00FC1CA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138,389</w:t>
            </w:r>
          </w:p>
        </w:tc>
        <w:tc>
          <w:tcPr>
            <w:tcW w:w="90" w:type="dxa"/>
            <w:shd w:val="clear" w:color="auto" w:fill="auto"/>
          </w:tcPr>
          <w:p w14:paraId="0F026333" w14:textId="77777777" w:rsidR="00FC1CA7" w:rsidRPr="00F263B8" w:rsidRDefault="00FC1CA7" w:rsidP="00FC1CA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2BF11" w14:textId="46DE5F3A" w:rsidR="00FC1CA7" w:rsidRPr="00F263B8" w:rsidRDefault="00FC1CA7" w:rsidP="00FC1CA7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F263B8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158,7</w:t>
            </w:r>
            <w:r w:rsidR="00796AFE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70</w:t>
            </w:r>
          </w:p>
        </w:tc>
      </w:tr>
    </w:tbl>
    <w:p w14:paraId="5069E59F" w14:textId="60A879D5" w:rsidR="00F53166" w:rsidRPr="007C40C0" w:rsidRDefault="009E4C64" w:rsidP="00E25A4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1E11F07" w14:textId="77777777" w:rsidR="00F53166" w:rsidRPr="007C40C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10"/>
        <w:gridCol w:w="90"/>
        <w:gridCol w:w="72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5B4801" w:rsidRPr="007C40C0" w14:paraId="2E5791D0" w14:textId="77777777" w:rsidTr="00B375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7C40C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7C40C0" w:rsidRDefault="005B4801" w:rsidP="003D2FA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4801" w:rsidRPr="007C40C0" w14:paraId="33E7C78B" w14:textId="77777777" w:rsidTr="00B37563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956B7A0" w14:textId="77777777" w:rsidR="005B4801" w:rsidRPr="007C40C0" w:rsidRDefault="005B48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73EF7" w14:textId="75D28FBE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1F69F0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B4801" w:rsidRPr="007C40C0" w14:paraId="3706FE90" w14:textId="77777777" w:rsidTr="00B37563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51FA0D7" w14:textId="77777777" w:rsidR="005B4801" w:rsidRPr="007C40C0" w:rsidRDefault="005B48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A7218" w14:textId="489E67BB" w:rsidR="005B4801" w:rsidRPr="007C40C0" w:rsidRDefault="005B480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2CD03ED8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5B4801" w:rsidRPr="007C40C0" w14:paraId="725C859A" w14:textId="77777777" w:rsidTr="00B37563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5B4801" w:rsidRPr="007C40C0" w:rsidRDefault="005B48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5AD1F0BA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7DB1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C1CA7" w:rsidRPr="007C40C0" w14:paraId="7500DBC2" w14:textId="77777777" w:rsidTr="00B37563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79AF1353" w14:textId="59366D34" w:rsidR="00FC1CA7" w:rsidRPr="007C40C0" w:rsidRDefault="00FC1CA7" w:rsidP="00FC1CA7">
            <w:pPr>
              <w:ind w:hanging="6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กิจการที่เกี่ยวข้องกัน </w:t>
            </w: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650C48A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76C6D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92EE1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6F960BBA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55,874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77777777" w:rsidR="00FC1CA7" w:rsidRPr="007C40C0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62,454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E01A5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94,605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747B4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89,105</w:t>
            </w:r>
          </w:p>
        </w:tc>
      </w:tr>
      <w:tr w:rsidR="00FC1CA7" w:rsidRPr="007C40C0" w14:paraId="40C2BF71" w14:textId="77777777" w:rsidTr="00B37563">
        <w:tc>
          <w:tcPr>
            <w:tcW w:w="3150" w:type="dxa"/>
            <w:tcBorders>
              <w:right w:val="nil"/>
            </w:tcBorders>
          </w:tcPr>
          <w:p w14:paraId="2DA7D8D5" w14:textId="11939C53" w:rsidR="00FC1CA7" w:rsidRPr="007C40C0" w:rsidRDefault="00FC1CA7" w:rsidP="00FC1CA7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กรรมการของบริษัทย่อย </w:t>
            </w: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4C15A0BF" w:rsidR="00FC1CA7" w:rsidRPr="007C40C0" w:rsidRDefault="00F263B8" w:rsidP="00F263B8">
            <w:pPr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2CB5DF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686D8C1" w:rsidR="00FC1CA7" w:rsidRPr="007C40C0" w:rsidRDefault="00FC1CA7" w:rsidP="00F263B8">
            <w:pPr>
              <w:ind w:right="-10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7B72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5372D12F" w:rsidR="00FC1CA7" w:rsidRPr="007C40C0" w:rsidRDefault="00F263B8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77777777" w:rsidR="00FC1CA7" w:rsidRPr="007C40C0" w:rsidRDefault="00FC1CA7" w:rsidP="00FC1CA7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DB059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D112F72" w14:textId="77777777" w:rsidR="00FC1CA7" w:rsidRPr="007C40C0" w:rsidRDefault="00FC1CA7" w:rsidP="00FC1CA7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FD2103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80F7519" w14:textId="77777777" w:rsidR="00FC1CA7" w:rsidRPr="007C40C0" w:rsidRDefault="00FC1CA7" w:rsidP="00FC1CA7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7C40C0" w14:paraId="0060FE84" w14:textId="77777777" w:rsidTr="00B37563">
        <w:tc>
          <w:tcPr>
            <w:tcW w:w="3150" w:type="dxa"/>
            <w:tcBorders>
              <w:right w:val="nil"/>
            </w:tcBorders>
          </w:tcPr>
          <w:p w14:paraId="16C4D823" w14:textId="77777777" w:rsidR="00FC1CA7" w:rsidRPr="007C40C0" w:rsidRDefault="00FC1CA7" w:rsidP="00FC1CA7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8248EF" w14:textId="3BB7E716" w:rsidR="00FC1CA7" w:rsidRPr="007C40C0" w:rsidRDefault="003670B4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7.50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D6A637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8FEB3F5" w14:textId="77777777" w:rsidR="00FC1CA7" w:rsidRPr="007C40C0" w:rsidRDefault="00FC1CA7" w:rsidP="00FC1CA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7.50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EDD1CF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6A4CCB5E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77777777" w:rsidR="00FC1CA7" w:rsidRPr="007C40C0" w:rsidRDefault="00FC1CA7" w:rsidP="00FC1CA7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6,688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77777777" w:rsidR="00FC1CA7" w:rsidRPr="007C40C0" w:rsidRDefault="00FC1CA7" w:rsidP="00FC1CA7">
            <w:pPr>
              <w:ind w:right="8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FC1CA7" w:rsidRPr="007C40C0" w:rsidRDefault="00FC1CA7" w:rsidP="00FC1CA7">
            <w:pPr>
              <w:ind w:right="8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77777777" w:rsidR="00FC1CA7" w:rsidRPr="007C40C0" w:rsidRDefault="00FC1CA7" w:rsidP="00FC1CA7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7C40C0" w14:paraId="2011AC17" w14:textId="77777777" w:rsidTr="00B37563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7EF73A2A" w14:textId="77777777" w:rsidR="00FC1CA7" w:rsidRPr="007C40C0" w:rsidRDefault="00FC1CA7" w:rsidP="00FC1CA7">
            <w:pPr>
              <w:ind w:hanging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FC1CA7" w:rsidRPr="007C40C0" w:rsidRDefault="00FC1CA7" w:rsidP="00FC1CA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FC1CA7" w:rsidRPr="007C40C0" w:rsidRDefault="00FC1CA7" w:rsidP="00FC1CA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463CE5" w14:textId="77777777" w:rsidR="00FC1CA7" w:rsidRPr="007C40C0" w:rsidRDefault="00FC1CA7" w:rsidP="00FC1CA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FC1CA7" w:rsidRPr="007C40C0" w:rsidRDefault="00FC1CA7" w:rsidP="00FC1CA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298822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1F22BC2D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62,562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77777777" w:rsidR="00FC1CA7" w:rsidRPr="007C40C0" w:rsidRDefault="00FC1CA7" w:rsidP="00FC1CA7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69,392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FC1CA7" w:rsidRPr="007C40C0" w:rsidRDefault="00FC1CA7" w:rsidP="00FC1CA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94,605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77777777" w:rsidR="00FC1CA7" w:rsidRPr="007C40C0" w:rsidRDefault="00FC1CA7" w:rsidP="00FC1CA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>89,105</w:t>
            </w:r>
          </w:p>
        </w:tc>
      </w:tr>
    </w:tbl>
    <w:p w14:paraId="6FDE3145" w14:textId="1E64CB74" w:rsidR="00F53166" w:rsidRPr="00BB67FD" w:rsidRDefault="009E4C64" w:rsidP="00BB67FD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B67FD">
        <w:rPr>
          <w:rFonts w:asciiTheme="majorBidi" w:hAnsiTheme="majorBidi" w:cstheme="majorBidi"/>
          <w:b/>
          <w:bCs/>
          <w:sz w:val="28"/>
          <w:cs/>
        </w:rPr>
        <w:t>ประมาณการหนี้สิน</w:t>
      </w:r>
      <w:r w:rsidR="003528DC">
        <w:rPr>
          <w:rFonts w:asciiTheme="majorBidi" w:hAnsiTheme="majorBidi" w:cstheme="majorBidi" w:hint="cs"/>
          <w:b/>
          <w:bCs/>
          <w:sz w:val="28"/>
          <w:cs/>
        </w:rPr>
        <w:t>ไม่หมุนเวียนสำหรับ</w:t>
      </w:r>
      <w:r w:rsidRPr="00BB67F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BB67F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4104666A" w:rsidR="00F53166" w:rsidRPr="007C40C0" w:rsidRDefault="009E4C64" w:rsidP="000671A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AA626B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3F490F">
        <w:rPr>
          <w:rFonts w:asciiTheme="majorBidi" w:hAnsiTheme="majorBidi" w:cstheme="majorBidi" w:hint="cs"/>
          <w:color w:val="000000"/>
          <w:spacing w:val="-2"/>
          <w:sz w:val="28"/>
          <w:cs/>
        </w:rPr>
        <w:t>.1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2B6B30">
        <w:rPr>
          <w:rFonts w:asciiTheme="majorBidi" w:hAnsiTheme="majorBidi" w:cstheme="majorBidi" w:hint="cs"/>
          <w:sz w:val="28"/>
          <w:cs/>
        </w:rPr>
        <w:t>ไม่หมุนเวียนสำหรับ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90"/>
        <w:gridCol w:w="1170"/>
        <w:gridCol w:w="90"/>
        <w:gridCol w:w="1260"/>
      </w:tblGrid>
      <w:tr w:rsidR="00862494" w:rsidRPr="00835B79" w14:paraId="33C2621D" w14:textId="77777777" w:rsidTr="002B6B30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835B79" w:rsidRDefault="00862494" w:rsidP="008624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caps/>
                <w:szCs w:val="24"/>
              </w:rPr>
              <w:t>(</w:t>
            </w:r>
            <w:r w:rsidRPr="00835B79">
              <w:rPr>
                <w:rFonts w:asciiTheme="majorBidi" w:hAnsiTheme="majorBidi" w:cstheme="majorBidi"/>
                <w:caps/>
                <w:szCs w:val="24"/>
                <w:cs/>
              </w:rPr>
              <w:t>หน่วย</w:t>
            </w:r>
            <w:r w:rsidRPr="00835B79">
              <w:rPr>
                <w:rFonts w:asciiTheme="majorBidi" w:hAnsiTheme="majorBidi" w:cstheme="majorBidi"/>
                <w:caps/>
                <w:szCs w:val="24"/>
              </w:rPr>
              <w:t xml:space="preserve">: </w:t>
            </w:r>
            <w:r w:rsidRPr="00835B79">
              <w:rPr>
                <w:rFonts w:asciiTheme="majorBidi" w:hAnsiTheme="majorBidi" w:cstheme="majorBidi"/>
                <w:caps/>
                <w:szCs w:val="24"/>
                <w:cs/>
              </w:rPr>
              <w:t>พันบาท</w:t>
            </w:r>
            <w:r w:rsidRPr="00835B79">
              <w:rPr>
                <w:rFonts w:asciiTheme="majorBidi" w:hAnsiTheme="majorBidi" w:cstheme="majorBidi"/>
                <w:caps/>
                <w:szCs w:val="24"/>
              </w:rPr>
              <w:t>)</w:t>
            </w:r>
          </w:p>
        </w:tc>
      </w:tr>
      <w:tr w:rsidR="00862494" w:rsidRPr="00835B79" w14:paraId="3B2B7BF5" w14:textId="6FAF7FF1" w:rsidTr="002B6B30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835B79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835B79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62494" w:rsidRPr="00835B79" w14:paraId="6999337E" w14:textId="77777777" w:rsidTr="003F490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0A80F313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31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6DEF771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0CD3206B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</w:tr>
      <w:tr w:rsidR="00862494" w:rsidRPr="00835B79" w14:paraId="218986ED" w14:textId="77777777" w:rsidTr="003F490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061B9EB9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4AB520D2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5A83D025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16BCB80C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C1CA7" w:rsidRPr="00835B79" w14:paraId="34C04CF4" w14:textId="77777777" w:rsidTr="003F490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2A69ADCC" w:rsidR="00FC1CA7" w:rsidRPr="00835B79" w:rsidRDefault="003D3F74" w:rsidP="00FC1CA7">
            <w:pPr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17C92805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10,</w:t>
            </w:r>
            <w:r w:rsidR="003670B4" w:rsidRPr="00835B79">
              <w:rPr>
                <w:rFonts w:asciiTheme="majorBidi" w:hAnsiTheme="majorBidi" w:cstheme="majorBidi"/>
                <w:color w:val="000000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515E3471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6,323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2ABE286B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3,459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5E7CB388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1,955</w:t>
            </w:r>
          </w:p>
        </w:tc>
      </w:tr>
      <w:tr w:rsidR="00FC1CA7" w:rsidRPr="00835B79" w14:paraId="4DD82B33" w14:textId="77777777" w:rsidTr="000671A5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306B4A0B" w:rsidR="00FC1CA7" w:rsidRPr="00835B79" w:rsidRDefault="00FC1CA7" w:rsidP="00FC1CA7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เพิ่มขึ้นระหว่างงวด</w:t>
            </w:r>
            <w:r w:rsidRPr="00835B79">
              <w:rPr>
                <w:rFonts w:asciiTheme="majorBidi" w:hAnsiTheme="majorBidi" w:cstheme="majorBidi"/>
                <w:szCs w:val="24"/>
              </w:rPr>
              <w:t>/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1D984FC2" w:rsidR="00FC1CA7" w:rsidRPr="00835B79" w:rsidRDefault="003670B4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282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1C47D5C9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2,958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5C215009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710043AB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1,031</w:t>
            </w:r>
          </w:p>
        </w:tc>
      </w:tr>
      <w:tr w:rsidR="00FC1CA7" w:rsidRPr="00835B79" w14:paraId="6A134CF9" w14:textId="77777777" w:rsidTr="000671A5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EEE5A" w14:textId="1F0445F7" w:rsidR="00FC1CA7" w:rsidRPr="00835B79" w:rsidRDefault="00FC1CA7" w:rsidP="00FC1CA7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จ่ายระหว่างงวด</w:t>
            </w:r>
            <w:r w:rsidRPr="00835B79">
              <w:rPr>
                <w:rFonts w:asciiTheme="majorBidi" w:hAnsiTheme="majorBidi" w:cstheme="majorBidi"/>
                <w:szCs w:val="24"/>
              </w:rPr>
              <w:t>/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119070E" w14:textId="6C4261E3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0DB97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E700F" w14:textId="00B75051" w:rsidR="00FC1CA7" w:rsidRPr="00835B79" w:rsidRDefault="00FC1CA7" w:rsidP="00A87CBF">
            <w:pPr>
              <w:tabs>
                <w:tab w:val="decimal" w:pos="987"/>
              </w:tabs>
              <w:ind w:right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(99)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09B034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57362" w14:textId="050847D5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904A7" w14:textId="77777777" w:rsidR="00FC1CA7" w:rsidRPr="00835B79" w:rsidRDefault="00FC1CA7" w:rsidP="00FC1CA7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7FABCD" w14:textId="3230DA1A" w:rsidR="00FC1CA7" w:rsidRPr="00835B79" w:rsidRDefault="00FC1CA7" w:rsidP="002B6B30">
            <w:pPr>
              <w:tabs>
                <w:tab w:val="decimal" w:pos="71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1CA7" w:rsidRPr="00835B79" w14:paraId="4C2934A1" w14:textId="77777777" w:rsidTr="000671A5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5872A" w14:textId="01FCD087" w:rsidR="00FC1CA7" w:rsidRPr="00835B79" w:rsidRDefault="00FC1CA7" w:rsidP="00FC1CA7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Pr="00835B79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Pr="00835B79"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จากการประมาณการ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27F16C5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E2F941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DC1E0" w14:textId="3744F11F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4CE4D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CC643" w14:textId="75B9775B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E557A0" w14:textId="77777777" w:rsidR="00FC1CA7" w:rsidRPr="00835B79" w:rsidRDefault="00FC1CA7" w:rsidP="00FC1CA7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5981E" w14:textId="1A94509D" w:rsidR="00FC1CA7" w:rsidRPr="00835B79" w:rsidRDefault="00FC1CA7" w:rsidP="00FC1CA7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FC1CA7" w:rsidRPr="00835B79" w14:paraId="48F928A0" w14:textId="77777777" w:rsidTr="000671A5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31FFF" w14:textId="2F2748E4" w:rsidR="00FC1CA7" w:rsidRPr="00835B79" w:rsidRDefault="00FC1CA7" w:rsidP="00FC1CA7">
            <w:pPr>
              <w:ind w:hanging="187"/>
              <w:jc w:val="both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57BFDA5" w14:textId="7F1E92F4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D820E" w14:textId="2081239B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1,727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861F0" w14:textId="29B872B3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ABB794" w14:textId="172BEF5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FC1CA7" w:rsidRPr="00835B79" w14:paraId="49CD18E4" w14:textId="77777777" w:rsidTr="000671A5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D061" w14:textId="5CDD50B8" w:rsidR="00FC1CA7" w:rsidRPr="00763861" w:rsidRDefault="00763861" w:rsidP="00FC1CA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6386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559F3" w14:textId="52F892C0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11,191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5E884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72E8A" w14:textId="4AE2C82B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b/>
                <w:bCs/>
                <w:szCs w:val="24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02748" w14:textId="77777777" w:rsidR="00FC1CA7" w:rsidRPr="00835B79" w:rsidRDefault="00FC1CA7" w:rsidP="00FC1CA7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5A03E" w14:textId="2414F8F9" w:rsidR="00FC1CA7" w:rsidRPr="00835B79" w:rsidRDefault="00FC1CA7" w:rsidP="00FC1CA7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3,692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41239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4CDEE" w14:textId="0B89928F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b/>
                <w:bCs/>
                <w:szCs w:val="24"/>
              </w:rPr>
              <w:t>3,459</w:t>
            </w:r>
          </w:p>
        </w:tc>
      </w:tr>
    </w:tbl>
    <w:p w14:paraId="26135B36" w14:textId="001E53EF" w:rsidR="00F53166" w:rsidRPr="007C40C0" w:rsidRDefault="009E4C64" w:rsidP="000671A5">
      <w:pPr>
        <w:spacing w:before="120" w:after="120"/>
        <w:ind w:left="360" w:hanging="45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AA626B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ab/>
        <w:t>กองทุนสำรองเลี้ยงชีพ</w:t>
      </w:r>
    </w:p>
    <w:p w14:paraId="256B86DB" w14:textId="7C295765" w:rsidR="00F53166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(ฉบับที่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053846D6" w:rsidR="00F53166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260"/>
        <w:gridCol w:w="90"/>
        <w:gridCol w:w="1170"/>
        <w:gridCol w:w="90"/>
        <w:gridCol w:w="1260"/>
        <w:gridCol w:w="90"/>
        <w:gridCol w:w="1260"/>
      </w:tblGrid>
      <w:tr w:rsidR="006862E1" w:rsidRPr="007C40C0" w14:paraId="78C16DC2" w14:textId="41957DF8" w:rsidTr="00EC42E0">
        <w:trPr>
          <w:trHeight w:val="279"/>
        </w:trPr>
        <w:tc>
          <w:tcPr>
            <w:tcW w:w="9000" w:type="dxa"/>
            <w:gridSpan w:val="8"/>
          </w:tcPr>
          <w:p w14:paraId="1F0E5BF7" w14:textId="3A533B8B" w:rsidR="006862E1" w:rsidRPr="007C40C0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7C40C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202E90" w14:paraId="33B99A61" w14:textId="04EACBD4" w:rsidTr="00EC42E0">
        <w:trPr>
          <w:trHeight w:val="279"/>
        </w:trPr>
        <w:tc>
          <w:tcPr>
            <w:tcW w:w="3780" w:type="dxa"/>
          </w:tcPr>
          <w:p w14:paraId="0EA38BF6" w14:textId="77777777" w:rsidR="006862E1" w:rsidRPr="007C40C0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7C40C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DB1776" w14:textId="77777777" w:rsidR="006862E1" w:rsidRPr="007C40C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202E9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202E90" w14:paraId="71B9FCDD" w14:textId="3FAB534A" w:rsidTr="002B6B30">
        <w:trPr>
          <w:trHeight w:val="279"/>
        </w:trPr>
        <w:tc>
          <w:tcPr>
            <w:tcW w:w="3780" w:type="dxa"/>
          </w:tcPr>
          <w:p w14:paraId="2E0017E5" w14:textId="77777777" w:rsidR="006862E1" w:rsidRPr="00202E90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312E1D" w14:textId="77777777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2D210449" w14:textId="77777777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F7E7FA" w14:textId="77777777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791620EC" w14:textId="77777777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4D693C52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6908AC6C" w14:textId="77777777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701D8" w14:textId="593BE536" w:rsidR="006862E1" w:rsidRPr="00202E90" w:rsidRDefault="006862E1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EC42E0" w:rsidRPr="00202E90" w14:paraId="04BA49E2" w14:textId="77777777" w:rsidTr="002B6B30">
        <w:trPr>
          <w:trHeight w:val="279"/>
        </w:trPr>
        <w:tc>
          <w:tcPr>
            <w:tcW w:w="3780" w:type="dxa"/>
          </w:tcPr>
          <w:p w14:paraId="0C6BA4F5" w14:textId="69102F09" w:rsidR="00EC42E0" w:rsidRPr="00202E90" w:rsidRDefault="00EC42E0" w:rsidP="00EC42E0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 w:cstheme="majorBidi"/>
                <w:sz w:val="28"/>
                <w:lang w:eastAsia="th-TH"/>
              </w:rPr>
              <w:t>31</w:t>
            </w:r>
            <w:r w:rsidR="00AB5746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มีนาคม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A3FB2F" w14:textId="53BD8473" w:rsidR="00EC42E0" w:rsidRPr="00202E90" w:rsidRDefault="003670B4" w:rsidP="008E56D5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502</w:t>
            </w:r>
          </w:p>
        </w:tc>
        <w:tc>
          <w:tcPr>
            <w:tcW w:w="90" w:type="dxa"/>
          </w:tcPr>
          <w:p w14:paraId="65E80C0B" w14:textId="77777777" w:rsidR="00EC42E0" w:rsidRPr="00202E90" w:rsidRDefault="00EC42E0" w:rsidP="006862E1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22F743" w14:textId="074DE687" w:rsidR="00EC42E0" w:rsidRPr="00202E90" w:rsidRDefault="00EC42E0" w:rsidP="008E56D5">
            <w:pPr>
              <w:ind w:left="624" w:right="-2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90" w:type="dxa"/>
          </w:tcPr>
          <w:p w14:paraId="62748314" w14:textId="77777777" w:rsidR="00EC42E0" w:rsidRPr="00202E90" w:rsidRDefault="00EC42E0" w:rsidP="00EC42E0">
            <w:pPr>
              <w:ind w:left="-5" w:right="-2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402E22D7" w:rsidR="00EC42E0" w:rsidRPr="00202E90" w:rsidRDefault="00EC42E0" w:rsidP="008E56D5">
            <w:pPr>
              <w:ind w:left="709" w:right="-272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90" w:type="dxa"/>
          </w:tcPr>
          <w:p w14:paraId="5D1760FE" w14:textId="77777777" w:rsidR="00EC42E0" w:rsidRPr="00202E90" w:rsidRDefault="00EC42E0" w:rsidP="00EC42E0">
            <w:pPr>
              <w:ind w:left="-5" w:right="-26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F0CB76" w14:textId="63FE6D7A" w:rsidR="00EC42E0" w:rsidRPr="00202E90" w:rsidRDefault="00EC42E0" w:rsidP="008E56D5">
            <w:pPr>
              <w:ind w:left="709" w:right="-272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</w:tr>
    </w:tbl>
    <w:p w14:paraId="74B9FD28" w14:textId="20165688" w:rsidR="00F53166" w:rsidRPr="00835B79" w:rsidRDefault="0E075460" w:rsidP="00835B79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35B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  <w:r w:rsidRPr="00835B79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F47C426" w14:textId="670ACABC" w:rsidR="00F53166" w:rsidRPr="007C40C0" w:rsidRDefault="009E4C64" w:rsidP="007017D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 w:rsidR="005F0F0C"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  <w:r w:rsidR="00780AF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               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780AF5" w:rsidRPr="007C40C0" w14:paraId="6F6695E2" w14:textId="77777777" w:rsidTr="00B14EAF">
        <w:tc>
          <w:tcPr>
            <w:tcW w:w="4680" w:type="dxa"/>
          </w:tcPr>
          <w:p w14:paraId="408DA74D" w14:textId="77777777" w:rsidR="00780AF5" w:rsidRPr="007C40C0" w:rsidRDefault="00780AF5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5581692" w14:textId="02571824" w:rsidR="00780AF5" w:rsidRPr="007C40C0" w:rsidRDefault="00780AF5" w:rsidP="00324A24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7C40C0" w14:paraId="7EDDEF60" w14:textId="77777777" w:rsidTr="00B14EAF">
        <w:tc>
          <w:tcPr>
            <w:tcW w:w="4680" w:type="dxa"/>
          </w:tcPr>
          <w:p w14:paraId="1948A7A5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75700DB3" w14:textId="77777777" w:rsidR="00F53166" w:rsidRPr="007C40C0" w:rsidRDefault="009E4C64" w:rsidP="005B4801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</w:p>
        </w:tc>
      </w:tr>
      <w:tr w:rsidR="00F53166" w:rsidRPr="007C40C0" w14:paraId="7BEBF11F" w14:textId="77777777" w:rsidTr="00B14EAF">
        <w:tc>
          <w:tcPr>
            <w:tcW w:w="4680" w:type="dxa"/>
          </w:tcPr>
          <w:p w14:paraId="601084FC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4863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2FF6CD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D95AB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1A26FF28" w14:textId="77777777" w:rsidTr="00B14EAF">
        <w:tc>
          <w:tcPr>
            <w:tcW w:w="4680" w:type="dxa"/>
          </w:tcPr>
          <w:p w14:paraId="44E79668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F8E3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ABBC71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35B4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75575082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884473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748AAD2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00B4F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7C40C0" w14:paraId="41251AFB" w14:textId="77777777" w:rsidTr="00B14EAF">
        <w:tc>
          <w:tcPr>
            <w:tcW w:w="4680" w:type="dxa"/>
            <w:vAlign w:val="bottom"/>
          </w:tcPr>
          <w:p w14:paraId="5DE0E676" w14:textId="77777777" w:rsidR="00F53166" w:rsidRPr="007C40C0" w:rsidRDefault="009E4C64" w:rsidP="00154FA2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44EFB0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357E6F5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A6B58" w14:textId="77777777" w:rsidR="00F53166" w:rsidRPr="007C40C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843F27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4EAE6" w14:textId="77777777" w:rsidR="00F53166" w:rsidRPr="007C40C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AED58E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FC68D5" w14:textId="77777777" w:rsidR="00F53166" w:rsidRPr="007C40C0" w:rsidRDefault="00F53166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7C40C0" w14:paraId="1A0CA6F1" w14:textId="77777777" w:rsidTr="00B14EAF">
        <w:tc>
          <w:tcPr>
            <w:tcW w:w="4680" w:type="dxa"/>
            <w:vAlign w:val="bottom"/>
          </w:tcPr>
          <w:p w14:paraId="45EC1537" w14:textId="77777777" w:rsidR="00F53166" w:rsidRPr="007C40C0" w:rsidRDefault="009E4C64" w:rsidP="00154FA2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5DB85" w14:textId="5B9A3CD3" w:rsidR="00F53166" w:rsidRPr="007C40C0" w:rsidRDefault="007017DD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2,016</w:t>
            </w:r>
          </w:p>
        </w:tc>
        <w:tc>
          <w:tcPr>
            <w:tcW w:w="90" w:type="dxa"/>
            <w:shd w:val="clear" w:color="auto" w:fill="auto"/>
          </w:tcPr>
          <w:p w14:paraId="4DE66DDB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9A60" w14:textId="77777777" w:rsidR="00F53166" w:rsidRPr="007C40C0" w:rsidRDefault="009E4C64" w:rsidP="00B14EAF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1,038</w:t>
            </w:r>
          </w:p>
        </w:tc>
        <w:tc>
          <w:tcPr>
            <w:tcW w:w="90" w:type="dxa"/>
            <w:shd w:val="clear" w:color="auto" w:fill="auto"/>
          </w:tcPr>
          <w:p w14:paraId="00107EE0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9067" w14:textId="40DE7790" w:rsidR="00F53166" w:rsidRPr="007C40C0" w:rsidRDefault="656078EE" w:rsidP="00B14EAF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319DC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D4761" w14:textId="77777777" w:rsidR="00F53166" w:rsidRPr="007C40C0" w:rsidRDefault="009E4C64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166" w:rsidRPr="007C40C0" w14:paraId="312ECD7C" w14:textId="77777777" w:rsidTr="00B14EAF">
        <w:tc>
          <w:tcPr>
            <w:tcW w:w="4680" w:type="dxa"/>
            <w:vAlign w:val="bottom"/>
          </w:tcPr>
          <w:p w14:paraId="1EFB1B38" w14:textId="77777777" w:rsidR="00F53166" w:rsidRPr="007C40C0" w:rsidRDefault="009E4C64" w:rsidP="00154FA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BB9A" w14:textId="66F9F49B" w:rsidR="00F53166" w:rsidRPr="007C40C0" w:rsidRDefault="00F53166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BF179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A93532" w14:textId="77777777" w:rsidR="00F53166" w:rsidRPr="007C40C0" w:rsidRDefault="00F53166" w:rsidP="00B14EAF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5F2A3D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0C9D9" w14:textId="77777777" w:rsidR="00F53166" w:rsidRPr="007C40C0" w:rsidRDefault="00F53166" w:rsidP="00B14EAF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BC048D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C898C" w14:textId="77777777" w:rsidR="00F53166" w:rsidRPr="007C40C0" w:rsidRDefault="00F53166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7C40C0" w14:paraId="4D4E41FD" w14:textId="77777777" w:rsidTr="00B14EAF">
        <w:tc>
          <w:tcPr>
            <w:tcW w:w="4680" w:type="dxa"/>
            <w:vAlign w:val="bottom"/>
          </w:tcPr>
          <w:p w14:paraId="7CF01DA1" w14:textId="77777777" w:rsidR="00F53166" w:rsidRPr="007C40C0" w:rsidRDefault="009E4C64" w:rsidP="00154FA2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E8B" w14:textId="45EAE2E4" w:rsidR="00F53166" w:rsidRPr="007C40C0" w:rsidRDefault="007017DD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35B79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35B79">
              <w:rPr>
                <w:rFonts w:asciiTheme="majorBidi" w:hAnsiTheme="majorBidi" w:cstheme="majorBidi"/>
                <w:sz w:val="28"/>
              </w:rPr>
              <w:t>635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9A550C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19B8" w14:textId="77777777" w:rsidR="00F53166" w:rsidRPr="007C40C0" w:rsidRDefault="009E4C64" w:rsidP="00B14EAF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(2,825)</w:t>
            </w:r>
          </w:p>
        </w:tc>
        <w:tc>
          <w:tcPr>
            <w:tcW w:w="90" w:type="dxa"/>
            <w:shd w:val="clear" w:color="auto" w:fill="auto"/>
          </w:tcPr>
          <w:p w14:paraId="64AAED8C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151B" w14:textId="515424D8" w:rsidR="00F53166" w:rsidRPr="007C40C0" w:rsidRDefault="3CCB7AB0" w:rsidP="00B14EAF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(3,333)</w:t>
            </w:r>
          </w:p>
        </w:tc>
        <w:tc>
          <w:tcPr>
            <w:tcW w:w="90" w:type="dxa"/>
            <w:shd w:val="clear" w:color="auto" w:fill="auto"/>
          </w:tcPr>
          <w:p w14:paraId="688FF77E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34D4" w14:textId="77777777" w:rsidR="00F53166" w:rsidRPr="007C40C0" w:rsidRDefault="009E4C64" w:rsidP="00B14EAF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(1,438)</w:t>
            </w:r>
          </w:p>
        </w:tc>
      </w:tr>
      <w:tr w:rsidR="00F53166" w:rsidRPr="007C40C0" w14:paraId="339259EB" w14:textId="77777777" w:rsidTr="00973017">
        <w:trPr>
          <w:trHeight w:val="116"/>
        </w:trPr>
        <w:tc>
          <w:tcPr>
            <w:tcW w:w="4680" w:type="dxa"/>
            <w:vAlign w:val="bottom"/>
          </w:tcPr>
          <w:p w14:paraId="21D6D778" w14:textId="57ADB91F" w:rsidR="00F53166" w:rsidRPr="007C40C0" w:rsidRDefault="009E4C64" w:rsidP="00D55FF3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รายได้ภาษีเงินได้ที่แสดงอยู่ในงบกำไรขาดทุนและกำไรขาดทุนเบ็ดเสร็จ</w:t>
            </w:r>
            <w:r w:rsidR="002B009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9FBB5" w14:textId="5287F9CC" w:rsidR="00F53166" w:rsidRPr="00835B79" w:rsidRDefault="007017DD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5B79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35B79" w:rsidRPr="00835B79">
              <w:rPr>
                <w:rFonts w:asciiTheme="majorBidi" w:hAnsiTheme="majorBidi" w:cstheme="majorBidi"/>
                <w:b/>
                <w:bCs/>
                <w:sz w:val="28"/>
              </w:rPr>
              <w:t>619)</w:t>
            </w:r>
          </w:p>
        </w:tc>
        <w:tc>
          <w:tcPr>
            <w:tcW w:w="90" w:type="dxa"/>
            <w:shd w:val="clear" w:color="auto" w:fill="auto"/>
          </w:tcPr>
          <w:p w14:paraId="49767298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8628B" w14:textId="77777777" w:rsidR="00F53166" w:rsidRPr="007C40C0" w:rsidRDefault="009E4C64" w:rsidP="00B14EAF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(1,787)</w:t>
            </w:r>
          </w:p>
        </w:tc>
        <w:tc>
          <w:tcPr>
            <w:tcW w:w="90" w:type="dxa"/>
            <w:shd w:val="clear" w:color="auto" w:fill="auto"/>
          </w:tcPr>
          <w:p w14:paraId="3DEAC7CE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8ED3" w14:textId="22EA6203" w:rsidR="00F53166" w:rsidRPr="007C40C0" w:rsidRDefault="573098C8" w:rsidP="00B14EAF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(3,333)</w:t>
            </w:r>
          </w:p>
        </w:tc>
        <w:tc>
          <w:tcPr>
            <w:tcW w:w="90" w:type="dxa"/>
            <w:shd w:val="clear" w:color="auto" w:fill="auto"/>
          </w:tcPr>
          <w:p w14:paraId="4C22D91B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4A019" w14:textId="77777777" w:rsidR="00F53166" w:rsidRPr="007C40C0" w:rsidRDefault="009E4C64" w:rsidP="00B14EAF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(1,438)</w:t>
            </w:r>
          </w:p>
        </w:tc>
      </w:tr>
      <w:tr w:rsidR="00973017" w:rsidRPr="007C40C0" w14:paraId="145E6388" w14:textId="77777777" w:rsidTr="00E34F92">
        <w:trPr>
          <w:trHeight w:hRule="exact" w:val="288"/>
        </w:trPr>
        <w:tc>
          <w:tcPr>
            <w:tcW w:w="4680" w:type="dxa"/>
            <w:vAlign w:val="bottom"/>
          </w:tcPr>
          <w:p w14:paraId="6BD61252" w14:textId="77777777" w:rsidR="00973017" w:rsidRDefault="00973017" w:rsidP="00154FA2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B274F9E" w14:textId="39DC4393" w:rsidR="00973017" w:rsidRPr="007C40C0" w:rsidRDefault="00973017" w:rsidP="00154FA2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6075C" w14:textId="77777777" w:rsidR="00973017" w:rsidRPr="007C40C0" w:rsidRDefault="00973017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F53FA6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77415" w14:textId="77777777" w:rsidR="00973017" w:rsidRPr="007C40C0" w:rsidRDefault="00973017" w:rsidP="00B14EAF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4D2CFC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393D7" w14:textId="77777777" w:rsidR="00973017" w:rsidRPr="007C40C0" w:rsidRDefault="00973017" w:rsidP="00B14EAF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0B8635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876B1" w14:textId="77777777" w:rsidR="00973017" w:rsidRPr="007C40C0" w:rsidRDefault="00973017" w:rsidP="00B14EAF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20411694" w14:textId="14026E3C" w:rsidR="000671A5" w:rsidRDefault="000671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C4BAA92" w14:textId="3DDB7469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70DC407" w14:textId="5625F8E3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9CA0D16" w14:textId="2764B8B2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E0E44E0" w14:textId="647538C3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00F868E" w14:textId="6EA9B6C5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FD5A4D1" w14:textId="77777777" w:rsidR="00835B79" w:rsidRDefault="00835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21385B6" w14:textId="506DD2E9" w:rsidR="00F53166" w:rsidRPr="00A00554" w:rsidRDefault="0E075460" w:rsidP="00B14EAF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00554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A00554">
        <w:rPr>
          <w:rFonts w:asciiTheme="majorBidi" w:hAnsiTheme="majorBidi" w:cstheme="majorBidi"/>
          <w:b/>
          <w:bCs/>
          <w:sz w:val="28"/>
        </w:rPr>
        <w:t xml:space="preserve"> </w:t>
      </w:r>
      <w:r w:rsidRPr="00A00554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A00554">
        <w:rPr>
          <w:rFonts w:asciiTheme="majorBidi" w:hAnsiTheme="majorBidi" w:cstheme="majorBidi"/>
          <w:b/>
          <w:bCs/>
          <w:sz w:val="28"/>
        </w:rPr>
        <w:t xml:space="preserve"> </w:t>
      </w:r>
      <w:r w:rsidRPr="00A00554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A0055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77777777" w:rsidR="00F53166" w:rsidRPr="007C40C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5C88E7" w14:textId="6A5D576A" w:rsidR="00F53166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บริษัทคำนวณกำไรต่อหุ้น สำหรับงวดสามเดือนสิ้นสุดวันที่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มีนาคม ดังนี้</w:t>
      </w:r>
    </w:p>
    <w:tbl>
      <w:tblPr>
        <w:tblW w:w="4821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3"/>
        <w:gridCol w:w="1105"/>
        <w:gridCol w:w="93"/>
        <w:gridCol w:w="1139"/>
        <w:gridCol w:w="93"/>
        <w:gridCol w:w="1000"/>
        <w:gridCol w:w="87"/>
        <w:gridCol w:w="1002"/>
      </w:tblGrid>
      <w:tr w:rsidR="00B14EAF" w:rsidRPr="007C40C0" w14:paraId="6972679B" w14:textId="77777777" w:rsidTr="00E34F92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7C40C0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5C497E25" w14:textId="77777777" w:rsidTr="007058B6">
        <w:trPr>
          <w:trHeight w:val="249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7C40C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1D756D98" w14:textId="77777777" w:rsidTr="007058B6">
        <w:trPr>
          <w:trHeight w:val="51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69B9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3C8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7FD8F" w14:textId="77777777" w:rsidR="00F53166" w:rsidRPr="007C40C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FC38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3E16E82" w14:textId="77777777" w:rsidR="00F53166" w:rsidRPr="007C40C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B2452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6DD2FDD" w14:textId="77777777" w:rsidR="00F53166" w:rsidRPr="007C40C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11946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2562</w:t>
            </w:r>
          </w:p>
        </w:tc>
      </w:tr>
      <w:tr w:rsidR="00F53166" w:rsidRPr="007C40C0" w14:paraId="30CD489C" w14:textId="77777777" w:rsidTr="007058B6">
        <w:trPr>
          <w:trHeight w:val="264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77777777" w:rsidR="00F53166" w:rsidRPr="007C40C0" w:rsidRDefault="009E4C64" w:rsidP="00154FA2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F53166" w:rsidRPr="007C40C0" w:rsidRDefault="00F53166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F53166" w:rsidRPr="007C40C0" w:rsidRDefault="00F53166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F53166" w:rsidRPr="007C40C0" w:rsidRDefault="00F53166" w:rsidP="00780AF5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F53166" w:rsidRPr="007C40C0" w14:paraId="17AA8472" w14:textId="77777777" w:rsidTr="007058B6">
        <w:trPr>
          <w:trHeight w:val="264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6B569800" w:rsidR="00F53166" w:rsidRPr="007C40C0" w:rsidRDefault="009E4C64" w:rsidP="00B14EAF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ที่เป็นส่วนของผู้ถือหุ้นสามัญของ</w:t>
            </w:r>
            <w:r w:rsidR="00B14EAF" w:rsidRPr="007C40C0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="00154FA2" w:rsidRPr="007C40C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7ACD1D82" w:rsidR="00F53166" w:rsidRPr="007C40C0" w:rsidRDefault="00A00554" w:rsidP="00A0055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</w:t>
            </w:r>
            <w:r w:rsidR="009C02F3">
              <w:rPr>
                <w:rFonts w:asciiTheme="majorBidi" w:hAnsiTheme="majorBidi" w:cstheme="majorBidi"/>
                <w:sz w:val="28"/>
              </w:rPr>
              <w:t>7</w:t>
            </w:r>
            <w:r w:rsidRPr="00A00554">
              <w:rPr>
                <w:rFonts w:asciiTheme="majorBidi" w:hAnsiTheme="majorBidi" w:cstheme="majorBidi" w:hint="eastAsia"/>
                <w:sz w:val="28"/>
              </w:rPr>
              <w:t>,</w:t>
            </w:r>
            <w:r w:rsidR="009C02F3">
              <w:rPr>
                <w:rFonts w:asciiTheme="majorBidi" w:hAnsiTheme="majorBidi" w:cstheme="majorBidi"/>
                <w:sz w:val="28"/>
              </w:rPr>
              <w:t>828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F53166" w:rsidRPr="00A00554" w:rsidRDefault="00F53166" w:rsidP="00A00554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4524FBC2" w:rsidR="00F53166" w:rsidRPr="007C40C0" w:rsidRDefault="009C02F3" w:rsidP="00A0055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58B6">
              <w:rPr>
                <w:rFonts w:asciiTheme="majorBidi" w:hAnsiTheme="majorBidi" w:cstheme="majorBidi"/>
                <w:sz w:val="28"/>
              </w:rPr>
              <w:t>22,120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F53166" w:rsidRPr="007C40C0" w:rsidRDefault="00F5316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21E5DDA3" w:rsidR="00F53166" w:rsidRPr="007C40C0" w:rsidRDefault="00A00554" w:rsidP="00780AF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4,25</w:t>
            </w:r>
            <w:r w:rsidR="0084325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1A50C931" w:rsidR="00F53166" w:rsidRPr="007C40C0" w:rsidRDefault="00A00554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58B6">
              <w:rPr>
                <w:rFonts w:asciiTheme="majorBidi" w:hAnsiTheme="majorBidi" w:cstheme="majorBidi"/>
                <w:sz w:val="28"/>
              </w:rPr>
              <w:t>1,896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058B6" w:rsidRPr="007C40C0" w14:paraId="1530EA9D" w14:textId="77777777" w:rsidTr="007058B6">
        <w:trPr>
          <w:trHeight w:val="264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142CEAA1" w:rsidR="007058B6" w:rsidRPr="007C40C0" w:rsidRDefault="007058B6" w:rsidP="007058B6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หุ้น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0A039D29" w:rsidR="007058B6" w:rsidRPr="007C40C0" w:rsidRDefault="00A00554" w:rsidP="00A0055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3,029,598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7058B6" w:rsidRPr="007C40C0" w:rsidRDefault="007058B6" w:rsidP="007058B6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372DB251" w:rsidR="007058B6" w:rsidRPr="007C40C0" w:rsidRDefault="003A6364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3A6364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7058B6" w:rsidRPr="003A6364">
              <w:rPr>
                <w:rFonts w:asciiTheme="majorBidi" w:hAnsiTheme="majorBidi" w:cstheme="majorBidi"/>
                <w:sz w:val="28"/>
              </w:rPr>
              <w:t>,</w:t>
            </w:r>
            <w:r w:rsidRPr="003A6364">
              <w:rPr>
                <w:rFonts w:asciiTheme="majorBidi" w:hAnsiTheme="majorBidi" w:cstheme="majorBidi" w:hint="cs"/>
                <w:sz w:val="28"/>
                <w:cs/>
              </w:rPr>
              <w:t>919</w:t>
            </w:r>
            <w:r w:rsidR="007058B6" w:rsidRPr="003A6364">
              <w:rPr>
                <w:rFonts w:asciiTheme="majorBidi" w:hAnsiTheme="majorBidi" w:cstheme="majorBidi"/>
                <w:sz w:val="28"/>
              </w:rPr>
              <w:t>,</w:t>
            </w:r>
            <w:r w:rsidRPr="003A6364">
              <w:rPr>
                <w:rFonts w:asciiTheme="majorBidi" w:hAnsiTheme="majorBidi" w:cstheme="majorBidi" w:hint="cs"/>
                <w:sz w:val="28"/>
                <w:cs/>
              </w:rPr>
              <w:t>429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7058B6" w:rsidRPr="007C40C0" w:rsidRDefault="007058B6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6021A722" w:rsidR="007058B6" w:rsidRPr="007C40C0" w:rsidRDefault="0084325D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3,029,598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7058B6" w:rsidRPr="007C40C0" w:rsidRDefault="007058B6" w:rsidP="007058B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36F0C0A6" w:rsidR="007058B6" w:rsidRPr="007C40C0" w:rsidRDefault="0084325D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3A6364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3A6364">
              <w:rPr>
                <w:rFonts w:asciiTheme="majorBidi" w:hAnsiTheme="majorBidi" w:cstheme="majorBidi"/>
                <w:sz w:val="28"/>
              </w:rPr>
              <w:t>,</w:t>
            </w:r>
            <w:r w:rsidRPr="003A6364">
              <w:rPr>
                <w:rFonts w:asciiTheme="majorBidi" w:hAnsiTheme="majorBidi" w:cstheme="majorBidi" w:hint="cs"/>
                <w:sz w:val="28"/>
                <w:cs/>
              </w:rPr>
              <w:t>919</w:t>
            </w:r>
            <w:r w:rsidRPr="003A6364">
              <w:rPr>
                <w:rFonts w:asciiTheme="majorBidi" w:hAnsiTheme="majorBidi" w:cstheme="majorBidi"/>
                <w:sz w:val="28"/>
              </w:rPr>
              <w:t>,</w:t>
            </w:r>
            <w:r w:rsidRPr="003A6364">
              <w:rPr>
                <w:rFonts w:asciiTheme="majorBidi" w:hAnsiTheme="majorBidi" w:cstheme="majorBidi" w:hint="cs"/>
                <w:sz w:val="28"/>
                <w:cs/>
              </w:rPr>
              <w:t>429</w:t>
            </w:r>
          </w:p>
        </w:tc>
      </w:tr>
      <w:tr w:rsidR="007058B6" w:rsidRPr="00A00554" w14:paraId="07B84DFB" w14:textId="77777777" w:rsidTr="007058B6">
        <w:trPr>
          <w:trHeight w:val="251"/>
        </w:trPr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77777777" w:rsidR="007058B6" w:rsidRPr="007C40C0" w:rsidRDefault="007058B6" w:rsidP="007058B6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กำไร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 xml:space="preserve">)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หุ้น)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770B6609" w:rsidR="007058B6" w:rsidRPr="007C40C0" w:rsidRDefault="009C02F3" w:rsidP="008B77E1">
            <w:pPr>
              <w:snapToGrid w:val="0"/>
              <w:ind w:right="11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="00921CC9" w:rsidRPr="007C40C0"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7058B6" w:rsidRPr="007C40C0" w:rsidRDefault="007058B6" w:rsidP="007058B6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0E13F952" w:rsidR="007058B6" w:rsidRPr="007C40C0" w:rsidRDefault="00B0480D" w:rsidP="00B0480D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08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7058B6" w:rsidRPr="007C40C0" w:rsidRDefault="007058B6" w:rsidP="00B0480D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676FB3E7" w:rsidR="007058B6" w:rsidRPr="007C40C0" w:rsidRDefault="007058B6" w:rsidP="007058B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  <w:r w:rsidR="009C02F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7058B6" w:rsidRPr="007C40C0" w:rsidRDefault="007058B6" w:rsidP="007058B6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44592C60" w:rsidR="007058B6" w:rsidRPr="007C40C0" w:rsidRDefault="007058B6" w:rsidP="00A0055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B0480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29B547DB" w14:textId="26A92EAB" w:rsidR="00985E24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ใบสำคัญแสดงสิทธิมีราคาใช้สิทธิสูงกว่าราคาตลาดถัวเฉลี่ยในระหว่างงวด จึงไม่ทำให้เกิดกำไรต่อหุ้นปรับลด</w:t>
      </w:r>
      <w:r w:rsidR="00985E24">
        <w:rPr>
          <w:rFonts w:asciiTheme="majorBidi" w:hAnsiTheme="majorBidi" w:cstheme="majorBidi"/>
          <w:color w:val="000000"/>
          <w:spacing w:val="-2"/>
          <w:sz w:val="28"/>
        </w:rPr>
        <w:tab/>
      </w:r>
    </w:p>
    <w:p w14:paraId="4C6285DC" w14:textId="77777777" w:rsidR="000860DC" w:rsidRPr="007C40C0" w:rsidRDefault="000860DC" w:rsidP="000860DC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6097DEF" w14:textId="77777777" w:rsidR="00B30266" w:rsidRDefault="000860DC" w:rsidP="00284382">
      <w:pPr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 xml:space="preserve">31 </w:t>
      </w: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มีนาคม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>2563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Times New Roman" w:hAnsiTheme="majorBidi" w:cstheme="majorBidi"/>
          <w:sz w:val="28"/>
        </w:rPr>
        <w:t xml:space="preserve">2562 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B30266">
        <w:rPr>
          <w:rFonts w:asciiTheme="majorBidi" w:eastAsia="Times New Roman" w:hAnsiTheme="majorBidi" w:cstheme="majorBidi"/>
          <w:sz w:val="28"/>
        </w:rPr>
        <w:t>4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ส่วนงานที่รายงาน ได้แก่ </w:t>
      </w:r>
    </w:p>
    <w:p w14:paraId="2BA16E59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ธุรกิจตัวแทนนายหน้าในการจัดจำหน่ายแก๊ส </w:t>
      </w:r>
      <w:r w:rsidRPr="00B30266">
        <w:rPr>
          <w:rFonts w:asciiTheme="majorBidi" w:eastAsia="Times New Roman" w:hAnsiTheme="majorBidi" w:cstheme="majorBidi"/>
          <w:spacing w:val="-10"/>
          <w:sz w:val="28"/>
        </w:rPr>
        <w:t>LPG</w:t>
      </w:r>
    </w:p>
    <w:p w14:paraId="32536FD7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>ธุรกิจพลังงานทางเลือก</w:t>
      </w:r>
    </w:p>
    <w:p w14:paraId="17D93D1C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ธุรกิจวิทยุสื่อสารและ </w:t>
      </w:r>
      <w:r w:rsidRPr="00B30266">
        <w:rPr>
          <w:rFonts w:asciiTheme="majorBidi" w:eastAsia="Times New Roman" w:hAnsiTheme="majorBidi" w:cstheme="majorBidi"/>
          <w:spacing w:val="-10"/>
          <w:sz w:val="28"/>
        </w:rPr>
        <w:t>Internet of Things (IoT)</w:t>
      </w: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 </w:t>
      </w:r>
    </w:p>
    <w:p w14:paraId="110BE60A" w14:textId="0919D312" w:rsidR="00B30266" w:rsidRPr="00B30266" w:rsidRDefault="00B30266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>
        <w:rPr>
          <w:rFonts w:asciiTheme="majorBidi" w:eastAsia="Times New Roman" w:hAnsiTheme="majorBidi" w:cstheme="majorBidi" w:hint="cs"/>
          <w:spacing w:val="-6"/>
          <w:sz w:val="28"/>
          <w:cs/>
        </w:rPr>
        <w:t>ธุรกิจการบำบัดน้ำ</w:t>
      </w:r>
    </w:p>
    <w:p w14:paraId="3DFA14FF" w14:textId="77777777" w:rsidR="000860DC" w:rsidRPr="007C40C0" w:rsidRDefault="000860DC" w:rsidP="000860DC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C40C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77777777" w:rsidR="000860DC" w:rsidRPr="007C40C0" w:rsidRDefault="000860DC" w:rsidP="000860D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7C40C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7C40C0">
        <w:rPr>
          <w:rFonts w:asciiTheme="majorBidi" w:hAnsiTheme="majorBidi" w:cstheme="majorBidi"/>
          <w:sz w:val="28"/>
          <w:cs/>
          <w:lang w:val="en-GB"/>
        </w:rPr>
        <w:t>ที่</w:t>
      </w:r>
      <w:r w:rsidRPr="007C40C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7C40C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47C7B6E1" w14:textId="77777777" w:rsidR="000860DC" w:rsidRPr="007C40C0" w:rsidRDefault="000860DC" w:rsidP="000860DC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C40C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53BFB2A6" w14:textId="77777777" w:rsidR="000860DC" w:rsidRPr="007C40C0" w:rsidRDefault="000860DC" w:rsidP="000860DC">
      <w:pPr>
        <w:spacing w:after="240"/>
        <w:ind w:left="360"/>
        <w:jc w:val="thaiDistribute"/>
        <w:rPr>
          <w:rFonts w:asciiTheme="majorBidi" w:eastAsia="SimSun" w:hAnsiTheme="majorBidi" w:cstheme="majorBidi"/>
          <w:sz w:val="28"/>
        </w:rPr>
      </w:pPr>
      <w:r w:rsidRPr="007C40C0">
        <w:rPr>
          <w:rFonts w:asciiTheme="majorBidi" w:eastAsia="SimSun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 xml:space="preserve">31 </w:t>
      </w: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มีนาคม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>2563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Times New Roman" w:hAnsiTheme="majorBidi" w:cstheme="majorBidi"/>
          <w:sz w:val="28"/>
        </w:rPr>
        <w:t>2562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กลุ่มบริษัทไม่มีลูกค้ารายใหญ่ที่มีสาระสำคัญ</w:t>
      </w:r>
    </w:p>
    <w:p w14:paraId="4B217F67" w14:textId="7D02D46F" w:rsidR="000860DC" w:rsidRPr="000860DC" w:rsidRDefault="000860DC" w:rsidP="000860DC">
      <w:pPr>
        <w:tabs>
          <w:tab w:val="left" w:pos="2190"/>
        </w:tabs>
        <w:rPr>
          <w:rFonts w:asciiTheme="majorBidi" w:hAnsiTheme="majorBidi" w:cstheme="majorBidi"/>
          <w:sz w:val="28"/>
        </w:rPr>
        <w:sectPr w:rsidR="000860DC" w:rsidRPr="000860DC" w:rsidSect="006B4BD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pgNumType w:start="22"/>
          <w:cols w:space="720"/>
          <w:docGrid w:linePitch="326"/>
        </w:sectPr>
      </w:pPr>
    </w:p>
    <w:p w14:paraId="2FFF0962" w14:textId="77777777" w:rsidR="000860DC" w:rsidRPr="000860DC" w:rsidRDefault="000860DC" w:rsidP="000860DC">
      <w:pPr>
        <w:rPr>
          <w:rFonts w:asciiTheme="majorBidi" w:hAnsiTheme="majorBidi" w:cstheme="majorBidi"/>
          <w:sz w:val="28"/>
        </w:rPr>
      </w:pPr>
    </w:p>
    <w:p w14:paraId="52539F71" w14:textId="59ECD7F4" w:rsidR="00F53166" w:rsidRPr="007C40C0" w:rsidRDefault="009E4C64" w:rsidP="00985E24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7C40C0">
        <w:rPr>
          <w:rFonts w:asciiTheme="majorBidi" w:eastAsia="SimSun" w:hAnsiTheme="majorBidi" w:cstheme="majorBidi"/>
          <w:sz w:val="28"/>
          <w:cs/>
        </w:rPr>
        <w:t xml:space="preserve">ข้อมูลตามส่วนงานที่รายงานและการจำแนกรายได้สำหรับงวดสามเดือนสิ้นสุดวันที่ </w:t>
      </w:r>
      <w:r w:rsidRPr="007C40C0">
        <w:rPr>
          <w:rFonts w:asciiTheme="majorBidi" w:eastAsia="SimSun" w:hAnsiTheme="majorBidi" w:cstheme="majorBidi"/>
          <w:sz w:val="28"/>
        </w:rPr>
        <w:t xml:space="preserve">31 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eastAsia="SimSun" w:hAnsiTheme="majorBidi" w:cstheme="majorBidi"/>
          <w:sz w:val="28"/>
        </w:rPr>
        <w:t>2563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SimSun" w:hAnsiTheme="majorBidi" w:cstheme="majorBidi"/>
          <w:sz w:val="28"/>
        </w:rPr>
        <w:t>2562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422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0"/>
        <w:gridCol w:w="720"/>
        <w:gridCol w:w="90"/>
        <w:gridCol w:w="630"/>
        <w:gridCol w:w="90"/>
        <w:gridCol w:w="72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ED3F7B" w14:paraId="0F499F53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45B12B32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620" w:type="dxa"/>
            <w:gridSpan w:val="23"/>
          </w:tcPr>
          <w:p w14:paraId="38D2EFE3" w14:textId="77777777" w:rsidR="00ED3F7B" w:rsidRDefault="00ED3F7B" w:rsidP="003D2FA2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3F7B" w14:paraId="68E17175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1671EE0D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620" w:type="dxa"/>
            <w:gridSpan w:val="23"/>
          </w:tcPr>
          <w:p w14:paraId="2BC6135C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ED3F7B" w14:paraId="6C2693CA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2BCA88D2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620" w:type="dxa"/>
            <w:gridSpan w:val="23"/>
            <w:tcBorders>
              <w:bottom w:val="single" w:sz="4" w:space="0" w:color="auto"/>
            </w:tcBorders>
          </w:tcPr>
          <w:p w14:paraId="13EFA8AC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</w:p>
        </w:tc>
      </w:tr>
      <w:tr w:rsidR="00ED3F7B" w14:paraId="4614EDF8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1F00AD43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3A6FF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ธุรกิจตัวแทนนายหน้าในการ</w:t>
            </w:r>
          </w:p>
          <w:p w14:paraId="3F2A85AA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จัดจำหน่ายแก๊ส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D569C81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138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BD311CF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24B0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ธุรกิจวิทยุสื่อสารและ</w:t>
            </w:r>
          </w:p>
          <w:p w14:paraId="1C0F62C2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54C78C2" w14:textId="77777777" w:rsidR="00ED3F7B" w:rsidRDefault="00ED3F7B" w:rsidP="00E54490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5A82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B9F142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696E7B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26A6" w14:textId="77777777" w:rsidR="00852716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รายการปรับปรุงและ</w:t>
            </w:r>
          </w:p>
          <w:p w14:paraId="28C0480A" w14:textId="29B0145E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3987BED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71A33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D3F7B" w14:paraId="07803F56" w14:textId="77777777" w:rsidTr="00674674">
        <w:trPr>
          <w:trHeight w:val="132"/>
        </w:trPr>
        <w:tc>
          <w:tcPr>
            <w:tcW w:w="3600" w:type="dxa"/>
            <w:vAlign w:val="bottom"/>
          </w:tcPr>
          <w:p w14:paraId="2BFA1BF6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50F702E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F56F3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AC771A1" w14:textId="7A2AECCF" w:rsidR="00ED3F7B" w:rsidRDefault="00674674" w:rsidP="00674674">
            <w:pPr>
              <w:pStyle w:val="EnvelopeReturn"/>
              <w:ind w:right="-13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3F7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505F2705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D68DCA1" w14:textId="2C428896" w:rsidR="00ED3F7B" w:rsidRDefault="00674674" w:rsidP="00674674">
            <w:pPr>
              <w:pStyle w:val="EnvelopeReturn"/>
              <w:ind w:right="-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3F7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AE50951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A359F1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8BE5395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95DA8" w14:textId="77777777" w:rsidR="00ED3F7B" w:rsidRDefault="00ED3F7B" w:rsidP="00674674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AAF0C3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356E8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5289FBF7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940BF9" w14:textId="77777777" w:rsidR="00ED3F7B" w:rsidRDefault="00ED3F7B" w:rsidP="00E54490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49C0FBF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14E663" w14:textId="77777777" w:rsidR="00ED3F7B" w:rsidRDefault="00ED3F7B" w:rsidP="00E54490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6D708D4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7A94F2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3B0CFEC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255990" w14:textId="77777777" w:rsidR="00ED3F7B" w:rsidRDefault="00ED3F7B" w:rsidP="003F65FD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20E9D86F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20DC1C" w14:textId="77777777" w:rsidR="00ED3F7B" w:rsidRDefault="00ED3F7B" w:rsidP="007A418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75A90A71" w14:textId="77777777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027CF2" w14:textId="77777777" w:rsidR="00ED3F7B" w:rsidRDefault="00ED3F7B" w:rsidP="007A4189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D3F7B" w14:paraId="265A50B6" w14:textId="77777777" w:rsidTr="00674674">
        <w:trPr>
          <w:trHeight w:val="132"/>
        </w:trPr>
        <w:tc>
          <w:tcPr>
            <w:tcW w:w="3600" w:type="dxa"/>
            <w:vAlign w:val="bottom"/>
          </w:tcPr>
          <w:p w14:paraId="5E0A7D9D" w14:textId="77777777" w:rsidR="00ED3F7B" w:rsidRDefault="00ED3F7B" w:rsidP="00E54490">
            <w:pPr>
              <w:ind w:left="-9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81D2C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0" w:type="dxa"/>
          </w:tcPr>
          <w:p w14:paraId="368078A8" w14:textId="77777777" w:rsidR="00ED3F7B" w:rsidRDefault="00ED3F7B" w:rsidP="00E5449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9A1A6B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0" w:type="dxa"/>
          </w:tcPr>
          <w:p w14:paraId="4986751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6475B8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3A90531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D17B64" w14:textId="0DE0524B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78778ED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DAF639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0" w:type="dxa"/>
            <w:vAlign w:val="center"/>
          </w:tcPr>
          <w:p w14:paraId="6C8D369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074B779" w14:textId="71C1B540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center"/>
          </w:tcPr>
          <w:p w14:paraId="18AF447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6E198B1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AB840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9F4A17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78E3857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B83C5E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194CE8A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685C9B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598987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154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0" w:type="dxa"/>
            <w:vAlign w:val="center"/>
          </w:tcPr>
          <w:p w14:paraId="657F45A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E9F750D" w14:textId="07A72EB1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ED3F7B" w14:paraId="27059716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71D7198D" w14:textId="77777777" w:rsidR="00ED3F7B" w:rsidRDefault="00ED3F7B" w:rsidP="00E54490">
            <w:pPr>
              <w:ind w:left="-9" w:right="-465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63FC2258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</w:tcPr>
          <w:p w14:paraId="5ABE6801" w14:textId="77777777" w:rsidR="00ED3F7B" w:rsidRDefault="00ED3F7B" w:rsidP="00E5449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A8C6A1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90" w:type="dxa"/>
          </w:tcPr>
          <w:p w14:paraId="46D8E74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A2D720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7B305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FB0266" w14:textId="0B47A069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98001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649122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  <w:vAlign w:val="center"/>
          </w:tcPr>
          <w:p w14:paraId="3C4A563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ADAFD23" w14:textId="13A9B73B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  <w:vAlign w:val="center"/>
          </w:tcPr>
          <w:p w14:paraId="0E2DEA2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27D9E9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0" w:type="dxa"/>
            <w:vAlign w:val="center"/>
          </w:tcPr>
          <w:p w14:paraId="783A8D7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952741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center"/>
          </w:tcPr>
          <w:p w14:paraId="6B3D3A8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6FA22B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5133ED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E5FA9C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70237E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275A4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  <w:vAlign w:val="center"/>
          </w:tcPr>
          <w:p w14:paraId="4FBE587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4539EF2" w14:textId="5118F156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ED3F7B" w14:paraId="0A9AC377" w14:textId="77777777" w:rsidTr="00E54490">
        <w:trPr>
          <w:trHeight w:val="387"/>
        </w:trPr>
        <w:tc>
          <w:tcPr>
            <w:tcW w:w="3600" w:type="dxa"/>
            <w:vAlign w:val="bottom"/>
          </w:tcPr>
          <w:p w14:paraId="1C81F36C" w14:textId="77777777" w:rsidR="00ED3F7B" w:rsidRDefault="00ED3F7B" w:rsidP="00E54490">
            <w:pPr>
              <w:ind w:left="-9" w:right="-465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รายได้จากการขายและบริการกิจการที่เกี่ยวข้องกัน</w:t>
            </w:r>
          </w:p>
        </w:tc>
        <w:tc>
          <w:tcPr>
            <w:tcW w:w="810" w:type="dxa"/>
          </w:tcPr>
          <w:p w14:paraId="4064343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F336AAF" w14:textId="77777777" w:rsidR="00ED3F7B" w:rsidRDefault="00ED3F7B" w:rsidP="00E5449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90937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0F76188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40985DF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58D16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6610A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899549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D4E3B9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D50951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774D55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829751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97D272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5153E76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AE1F59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996CBF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91C7C9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4E51C0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4710A9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90" w:type="dxa"/>
            <w:vAlign w:val="center"/>
          </w:tcPr>
          <w:p w14:paraId="0FB018B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B1513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A84926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AF2405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3F7B" w14:paraId="5190D23A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6E4963C0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1084AD7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(183)</w:t>
            </w:r>
          </w:p>
        </w:tc>
        <w:tc>
          <w:tcPr>
            <w:tcW w:w="90" w:type="dxa"/>
          </w:tcPr>
          <w:p w14:paraId="4CFEA915" w14:textId="77777777" w:rsidR="00ED3F7B" w:rsidRDefault="00ED3F7B" w:rsidP="00E5449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A96D15" w14:textId="29C92703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ECAB26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12A988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0" w:type="dxa"/>
          </w:tcPr>
          <w:p w14:paraId="7A29F94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4C5C1A" w14:textId="1E39425E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0" w:type="dxa"/>
          </w:tcPr>
          <w:p w14:paraId="0776267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AAF6978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90" w:type="dxa"/>
            <w:vAlign w:val="center"/>
          </w:tcPr>
          <w:p w14:paraId="166DF531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13640F0D" w14:textId="15B3C3ED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00A22CA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898E99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D45887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7F9211C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1C0EE7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0189FA2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54F056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38F530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center"/>
          </w:tcPr>
          <w:p w14:paraId="0C72112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07A9E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(197)</w:t>
            </w:r>
          </w:p>
        </w:tc>
        <w:tc>
          <w:tcPr>
            <w:tcW w:w="90" w:type="dxa"/>
            <w:vAlign w:val="center"/>
          </w:tcPr>
          <w:p w14:paraId="340ED6D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55E076" w14:textId="0A4FC1CD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D3F7B" w14:paraId="1068C6A0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3BDDE039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EFCCC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90" w:type="dxa"/>
          </w:tcPr>
          <w:p w14:paraId="0F90324F" w14:textId="77777777" w:rsidR="00ED3F7B" w:rsidRDefault="00ED3F7B" w:rsidP="00E5449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E6BAC5" w14:textId="67C9035B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1397E8A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5C4A39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3C47A5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958AE8" w14:textId="52430E64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FECE6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C423E3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0" w:type="dxa"/>
            <w:vAlign w:val="center"/>
          </w:tcPr>
          <w:p w14:paraId="145A495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6BC0AEF" w14:textId="3B87BD0E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56FC507C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8A880D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0" w:type="dxa"/>
            <w:vAlign w:val="center"/>
          </w:tcPr>
          <w:p w14:paraId="636358C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5518542" w14:textId="00F9FCEE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0" w:type="dxa"/>
            <w:vAlign w:val="center"/>
          </w:tcPr>
          <w:p w14:paraId="5372334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F271AC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7A3AAC7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7F7343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19AD38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0FE8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90" w:type="dxa"/>
            <w:vAlign w:val="center"/>
          </w:tcPr>
          <w:p w14:paraId="6021C59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A99E" w14:textId="26958EC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24D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D3F7B" w14:paraId="12594C3E" w14:textId="77777777" w:rsidTr="00263C5B">
        <w:trPr>
          <w:trHeight w:val="132"/>
        </w:trPr>
        <w:tc>
          <w:tcPr>
            <w:tcW w:w="3600" w:type="dxa"/>
            <w:vAlign w:val="bottom"/>
          </w:tcPr>
          <w:p w14:paraId="1E98B2C2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0E6CA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0" w:type="dxa"/>
          </w:tcPr>
          <w:p w14:paraId="3B6B3B01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C36444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0" w:type="dxa"/>
          </w:tcPr>
          <w:p w14:paraId="31EA427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303DCA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354A0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653049" w14:textId="2917B7CA" w:rsidR="00ED3F7B" w:rsidRDefault="00E45829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15FA06D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4061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DC9B65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4B3E5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center"/>
          </w:tcPr>
          <w:p w14:paraId="085629F1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3BC8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center"/>
          </w:tcPr>
          <w:p w14:paraId="7AB510F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89FF0" w14:textId="7EE0E502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55FC6352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7B364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DE147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C2F3F0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0" w:type="dxa"/>
            <w:vAlign w:val="center"/>
          </w:tcPr>
          <w:p w14:paraId="4B152391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02424D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0" w:type="dxa"/>
            <w:vAlign w:val="center"/>
          </w:tcPr>
          <w:p w14:paraId="42B64888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096AF6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ED3F7B" w14:paraId="2F30D701" w14:textId="77777777" w:rsidTr="00263C5B">
        <w:trPr>
          <w:trHeight w:hRule="exact" w:val="132"/>
        </w:trPr>
        <w:tc>
          <w:tcPr>
            <w:tcW w:w="3600" w:type="dxa"/>
            <w:vAlign w:val="bottom"/>
          </w:tcPr>
          <w:p w14:paraId="06CE9715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86A8B7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F03552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DE605B1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C75394F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82455A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4F6CC3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B05776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BC29C62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53F64001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9024F7D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8B0422E" w14:textId="77777777" w:rsidR="00ED3F7B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CE7BB6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10D05FA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BAB446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46CE610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0C2ACD5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76D49F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6BC23E3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AB97F0E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94BE96B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46839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C3309E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D0FB8CA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3F7B" w14:paraId="01F10797" w14:textId="77777777" w:rsidTr="00E54490">
        <w:trPr>
          <w:trHeight w:val="132"/>
        </w:trPr>
        <w:tc>
          <w:tcPr>
            <w:tcW w:w="3600" w:type="dxa"/>
            <w:vAlign w:val="bottom"/>
          </w:tcPr>
          <w:p w14:paraId="7FB50EFC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600CE0A4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912E099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43F3270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7EB8E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</w:tcPr>
          <w:p w14:paraId="33880A99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0B6E8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229B9D1D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6E72F3C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E0BF880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C4908F7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8E9A3A1" w14:textId="77777777" w:rsidR="00ED3F7B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6371E4B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B921609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E643B99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64F3EBE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926B0B3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C55AD46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DE54625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FC0F2FA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8362C1F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47902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90" w:type="dxa"/>
            <w:vAlign w:val="center"/>
          </w:tcPr>
          <w:p w14:paraId="317221C7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86A192" w14:textId="682A752D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D3F7B" w14:paraId="1944DEAE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16BCE7C4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681409FF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3D07A9F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FFD02E6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86502ED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162E21FB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DA5289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9CF5AA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892E75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5C83C13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DB58017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6FFCE5F" w14:textId="77777777" w:rsidR="00ED3F7B" w:rsidRDefault="00ED3F7B" w:rsidP="00E5449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E9CC81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FB4C8F7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58E5E9C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1D046F5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E3F1F5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26A2FE04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5F7A104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17E8EDD3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DF8632F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01F05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0" w:type="dxa"/>
            <w:vAlign w:val="center"/>
          </w:tcPr>
          <w:p w14:paraId="6E6F2E5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52E5C1" w14:textId="4A4D4C02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D3F7B" w14:paraId="206494B8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021F6A38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A3A91E1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3FB2CAD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ED9B57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6D3386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35E633C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11E08B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E015FB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6B7FDB9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B8D7D3F" w14:textId="77777777" w:rsidR="00ED3F7B" w:rsidRDefault="00ED3F7B" w:rsidP="00E5449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E0AA7F7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49DA6C8C" w14:textId="77777777" w:rsidR="00ED3F7B" w:rsidRDefault="00ED3F7B" w:rsidP="00E5449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B830B14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D4CDE66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8FCCA9F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34F5E7E4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8CDDD29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CAA44BC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B1BCE24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54C02001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6998B9E7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20B035" w14:textId="00680EAF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C02F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90" w:type="dxa"/>
            <w:vAlign w:val="center"/>
          </w:tcPr>
          <w:p w14:paraId="38149A33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6C722B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</w:tr>
      <w:tr w:rsidR="00ED3F7B" w14:paraId="48683746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4DAA1A0E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6624E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CE60E4C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0BF49C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7E652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</w:tcPr>
          <w:p w14:paraId="5CFA9D4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5704AB1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FEE2DFD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F66F38A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6B99CA8C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5FC5FC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F27BE7" w14:textId="77777777" w:rsidR="00ED3F7B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883260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6013E1A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8B85240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42381CD1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7DB66746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59A4D11A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2F6C935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7091CC45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45660F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38F5F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90" w:type="dxa"/>
            <w:vAlign w:val="center"/>
          </w:tcPr>
          <w:p w14:paraId="6F2FF199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45C5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ED3F7B" w14:paraId="408E99A4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611D49F3" w14:textId="233DCCA1" w:rsidR="00ED3F7B" w:rsidRPr="001F38A6" w:rsidRDefault="001F38A6" w:rsidP="00E5449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F38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ED3F7B" w:rsidRPr="001F38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1F38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ED3F7B" w:rsidRPr="001F38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Pr="001F38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10" w:type="dxa"/>
          </w:tcPr>
          <w:p w14:paraId="3BAAE118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58A2C30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0CDF871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8C0DA12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</w:tcPr>
          <w:p w14:paraId="597AC844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661CFD7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16F3D9B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39B1643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0FB1CF9A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75FBF5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4FC041" w14:textId="77777777" w:rsidR="00ED3F7B" w:rsidRPr="001F38A6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F626F" w14:textId="77777777" w:rsidR="00ED3F7B" w:rsidRPr="001F38A6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DBFEBD3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46C70400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5BF141B3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17257BA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2A9C6366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4C9DF7F3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33E1272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F569234" w14:textId="77777777" w:rsidR="00ED3F7B" w:rsidRPr="001F38A6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3B939" w14:textId="258E80FE" w:rsidR="00ED3F7B" w:rsidRPr="001F38A6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90" w:type="dxa"/>
            <w:vAlign w:val="center"/>
          </w:tcPr>
          <w:p w14:paraId="36557B80" w14:textId="77777777" w:rsidR="00ED3F7B" w:rsidRPr="001F38A6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FB565" w14:textId="2298A629" w:rsidR="00ED3F7B" w:rsidRPr="001F38A6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D3F7B"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4)</w:t>
            </w:r>
          </w:p>
        </w:tc>
      </w:tr>
      <w:tr w:rsidR="00ED3F7B" w14:paraId="5442A43E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39A8FA07" w14:textId="7CD41052" w:rsidR="00ED3F7B" w:rsidRDefault="001F38A6" w:rsidP="00E54490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228CA30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8571E2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12BC8FC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CA1BBA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</w:tcPr>
          <w:p w14:paraId="7F96808A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BCE2365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E30BDDF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EF0E83B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B09FF91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9E3950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6099186" w14:textId="77777777" w:rsidR="00ED3F7B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2084E4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96F60B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469EE53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EE88FF6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AE7B7D7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684AD76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AFF7989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5E6454C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DFD6E38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7A2CB1" w14:textId="7814C683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center"/>
          </w:tcPr>
          <w:p w14:paraId="50114DAE" w14:textId="77777777" w:rsidR="00ED3F7B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DDDBB6" w14:textId="2302379B" w:rsidR="00ED3F7B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D3F7B" w14:paraId="6A222F83" w14:textId="77777777" w:rsidTr="00E54490">
        <w:trPr>
          <w:trHeight w:val="132"/>
        </w:trPr>
        <w:tc>
          <w:tcPr>
            <w:tcW w:w="3600" w:type="dxa"/>
            <w:vAlign w:val="center"/>
          </w:tcPr>
          <w:p w14:paraId="1BA3B12C" w14:textId="77777777" w:rsidR="00ED3F7B" w:rsidRDefault="00ED3F7B" w:rsidP="00E5449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810" w:type="dxa"/>
          </w:tcPr>
          <w:p w14:paraId="71D0A5DF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C78416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C716A06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FD5A26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</w:tcPr>
          <w:p w14:paraId="637821D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2B74499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BCF4EFE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B161C98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A53E783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FE53C79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84DA40E" w14:textId="77777777" w:rsidR="00ED3F7B" w:rsidRDefault="00ED3F7B" w:rsidP="00E5449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59B8C79" w14:textId="77777777" w:rsidR="00ED3F7B" w:rsidRDefault="00ED3F7B" w:rsidP="00E5449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B68BA34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BBC11D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906353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E35127E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513417D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EC450D2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C5D5E28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4F20483" w14:textId="77777777" w:rsidR="00ED3F7B" w:rsidRDefault="00ED3F7B" w:rsidP="00E5449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A40994" w14:textId="3C3AF74A" w:rsidR="00ED3F7B" w:rsidRPr="001F38A6" w:rsidRDefault="009C02F3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90" w:type="dxa"/>
            <w:vAlign w:val="center"/>
          </w:tcPr>
          <w:p w14:paraId="37105380" w14:textId="77777777" w:rsidR="00ED3F7B" w:rsidRPr="001F38A6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01C16" w14:textId="77777777" w:rsidR="00ED3F7B" w:rsidRPr="001F38A6" w:rsidRDefault="00ED3F7B" w:rsidP="00E5449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(22)</w:t>
            </w:r>
          </w:p>
        </w:tc>
      </w:tr>
    </w:tbl>
    <w:p w14:paraId="3BFD17E4" w14:textId="16876451" w:rsidR="00CE1460" w:rsidRPr="00CE1460" w:rsidRDefault="00CE1460" w:rsidP="00CE1460">
      <w:pPr>
        <w:rPr>
          <w:rFonts w:asciiTheme="majorBidi" w:hAnsiTheme="majorBidi" w:cstheme="majorBidi"/>
          <w:sz w:val="28"/>
        </w:rPr>
        <w:sectPr w:rsidR="00CE1460" w:rsidRPr="00CE1460" w:rsidSect="00CE1460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53" w:chapStyle="1"/>
          <w:cols w:space="720"/>
        </w:sectPr>
      </w:pPr>
    </w:p>
    <w:p w14:paraId="0B41FBFC" w14:textId="65049FED" w:rsidR="00F53166" w:rsidRPr="007C40C0" w:rsidRDefault="009E4C64" w:rsidP="00D17DE1">
      <w:pPr>
        <w:pStyle w:val="ListParagraph"/>
        <w:numPr>
          <w:ilvl w:val="0"/>
          <w:numId w:val="21"/>
        </w:numPr>
        <w:tabs>
          <w:tab w:val="left" w:pos="720"/>
        </w:tabs>
        <w:spacing w:before="240" w:line="240" w:lineRule="atLeast"/>
        <w:ind w:left="0" w:firstLine="18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77777777" w:rsidR="00F53166" w:rsidRPr="007C40C0" w:rsidRDefault="009E4C64" w:rsidP="00D17DE1">
      <w:pPr>
        <w:tabs>
          <w:tab w:val="left" w:pos="630"/>
          <w:tab w:val="left" w:pos="810"/>
        </w:tabs>
        <w:spacing w:before="120" w:after="120"/>
        <w:ind w:left="7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4938C3FC" w14:textId="27F31053" w:rsidR="00F53166" w:rsidRPr="007C40C0" w:rsidRDefault="00AA626B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0C287A0" w14:textId="2C3F262D" w:rsidR="00F53166" w:rsidRPr="007C40C0" w:rsidRDefault="009E4C64" w:rsidP="00324A24">
      <w:pPr>
        <w:spacing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>บริษัทและบริษัทย่อยได้เข้าทำสัญญาเช่าดำเนินงานระยะย</w:t>
      </w:r>
      <w:r w:rsidR="00154FA2" w:rsidRPr="007C40C0">
        <w:rPr>
          <w:rFonts w:asciiTheme="majorBidi" w:hAnsiTheme="majorBidi" w:cstheme="majorBidi"/>
          <w:sz w:val="28"/>
          <w:cs/>
        </w:rPr>
        <w:t>าวที่เกี่ยวข้องกับการเช่าที่ดิน</w:t>
      </w:r>
      <w:r w:rsidR="00780AF5" w:rsidRPr="007C40C0">
        <w:rPr>
          <w:rFonts w:asciiTheme="majorBidi" w:hAnsiTheme="majorBidi" w:cstheme="majorBidi"/>
          <w:sz w:val="28"/>
          <w:cs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พื้นที่ในอาคารและอุปกรณ์โดยอายุของสัญญามีระยะเวลาตั้งแต่ </w:t>
      </w:r>
      <w:r w:rsidRPr="007C40C0">
        <w:rPr>
          <w:rFonts w:asciiTheme="majorBidi" w:hAnsiTheme="majorBidi" w:cstheme="majorBidi"/>
          <w:sz w:val="28"/>
        </w:rPr>
        <w:t>1</w:t>
      </w:r>
      <w:r w:rsidRPr="007C40C0">
        <w:rPr>
          <w:rFonts w:asciiTheme="majorBidi" w:hAnsiTheme="majorBidi" w:cstheme="majorBidi"/>
          <w:sz w:val="28"/>
          <w:cs/>
        </w:rPr>
        <w:t xml:space="preserve"> ถึง </w:t>
      </w:r>
      <w:r w:rsidRPr="007C40C0">
        <w:rPr>
          <w:rFonts w:asciiTheme="majorBidi" w:hAnsiTheme="majorBidi" w:cstheme="majorBidi"/>
          <w:sz w:val="28"/>
        </w:rPr>
        <w:t xml:space="preserve">30 </w:t>
      </w:r>
      <w:r w:rsidRPr="007C40C0">
        <w:rPr>
          <w:rFonts w:asciiTheme="majorBidi" w:hAnsiTheme="majorBidi" w:cstheme="majorBidi"/>
          <w:sz w:val="28"/>
          <w:cs/>
        </w:rPr>
        <w:t xml:space="preserve">ปี </w:t>
      </w:r>
    </w:p>
    <w:p w14:paraId="31FAC5CF" w14:textId="2B64110C" w:rsidR="00F53166" w:rsidRPr="007C40C0" w:rsidRDefault="009E4C64" w:rsidP="00081BC8">
      <w:pPr>
        <w:spacing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081BC8" w:rsidRPr="007C40C0" w14:paraId="6D4CC261" w14:textId="77777777" w:rsidTr="00081BC8">
        <w:tc>
          <w:tcPr>
            <w:tcW w:w="8550" w:type="dxa"/>
            <w:gridSpan w:val="8"/>
          </w:tcPr>
          <w:p w14:paraId="3348074C" w14:textId="410697B7" w:rsidR="00081BC8" w:rsidRPr="007C40C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ล้านบาท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694DAC71" w14:textId="77777777" w:rsidTr="00081BC8">
        <w:tc>
          <w:tcPr>
            <w:tcW w:w="3510" w:type="dxa"/>
          </w:tcPr>
          <w:p w14:paraId="60A0A943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810EE5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3BF3C4D4" w14:textId="77777777" w:rsidTr="00081BC8">
        <w:tc>
          <w:tcPr>
            <w:tcW w:w="3510" w:type="dxa"/>
          </w:tcPr>
          <w:p w14:paraId="567DE9A5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142F9B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93BC9C2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6B2597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1394D489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303BE3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4AE785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7B3ED3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4B56D54" w14:textId="77777777" w:rsidTr="00081BC8">
        <w:tc>
          <w:tcPr>
            <w:tcW w:w="3510" w:type="dxa"/>
          </w:tcPr>
          <w:p w14:paraId="7E119DE5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56A38F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51628353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A99103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2AC8820B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FDC6BF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0880AAA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93C5C5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7C40C0" w14:paraId="5AA2A1C8" w14:textId="77777777" w:rsidTr="00081BC8">
        <w:tc>
          <w:tcPr>
            <w:tcW w:w="3510" w:type="dxa"/>
          </w:tcPr>
          <w:p w14:paraId="322E1CE3" w14:textId="77777777" w:rsidR="00F53166" w:rsidRPr="007C40C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212CB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79D47E3F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17307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BBDCF09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7B62E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5CBD4B7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8F510B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7C40C0" w14:paraId="1DBAEBD0" w14:textId="77777777" w:rsidTr="00081BC8">
        <w:tc>
          <w:tcPr>
            <w:tcW w:w="3510" w:type="dxa"/>
          </w:tcPr>
          <w:p w14:paraId="251B9247" w14:textId="77777777" w:rsidR="00F53166" w:rsidRPr="007C40C0" w:rsidRDefault="009E4C64" w:rsidP="00081BC8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7C40C0">
              <w:rPr>
                <w:rFonts w:asciiTheme="majorBidi" w:hAnsiTheme="majorBidi" w:cstheme="majorBidi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6503ABF6" w14:textId="1D7C108B" w:rsidR="00F53166" w:rsidRPr="007C40C0" w:rsidRDefault="00A7008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4E509E3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1C0AA51" w14:textId="77777777" w:rsidR="00F53166" w:rsidRPr="007C40C0" w:rsidRDefault="009E4C64" w:rsidP="00A70084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72C32216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0F0915A" w14:textId="63DB3F73" w:rsidR="00F53166" w:rsidRPr="007C40C0" w:rsidRDefault="00A7008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53B55F6E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511F3AB7" w14:textId="77777777" w:rsidR="00F53166" w:rsidRPr="007C40C0" w:rsidRDefault="009E4C64" w:rsidP="00A70084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53166" w:rsidRPr="007C40C0" w14:paraId="160C4410" w14:textId="77777777" w:rsidTr="00081BC8">
        <w:tc>
          <w:tcPr>
            <w:tcW w:w="3510" w:type="dxa"/>
          </w:tcPr>
          <w:p w14:paraId="22524410" w14:textId="77777777" w:rsidR="00F53166" w:rsidRPr="007C40C0" w:rsidRDefault="009E4C64" w:rsidP="00081BC8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7C40C0">
              <w:rPr>
                <w:rFonts w:asciiTheme="majorBidi" w:hAnsiTheme="majorBidi" w:cstheme="majorBidi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7C40C0">
              <w:rPr>
                <w:rFonts w:asciiTheme="majorBidi" w:hAnsiTheme="majorBidi" w:cstheme="majorBidi"/>
                <w:sz w:val="28"/>
              </w:rPr>
              <w:t>5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22EF3D4A" w14:textId="25AB275B" w:rsidR="00F53166" w:rsidRPr="007C40C0" w:rsidRDefault="00C91BBA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B4F87D4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CC8039C" w14:textId="77777777" w:rsidR="00F53166" w:rsidRPr="007C40C0" w:rsidRDefault="009E4C64" w:rsidP="00A70084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5C2912E9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5B54D11" w14:textId="3D052761" w:rsidR="00F53166" w:rsidRPr="007C40C0" w:rsidRDefault="00A70084" w:rsidP="00A7008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67A3032A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4093EF3" w14:textId="77777777" w:rsidR="00F53166" w:rsidRPr="007C40C0" w:rsidRDefault="009E4C64" w:rsidP="00A70084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166" w:rsidRPr="007C40C0" w14:paraId="1B268214" w14:textId="77777777" w:rsidTr="00081BC8">
        <w:tc>
          <w:tcPr>
            <w:tcW w:w="3510" w:type="dxa"/>
          </w:tcPr>
          <w:p w14:paraId="57730AB8" w14:textId="77777777" w:rsidR="00F53166" w:rsidRPr="007C40C0" w:rsidRDefault="009E4C64" w:rsidP="00081BC8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4E553936" w14:textId="2134FF84" w:rsidR="00F53166" w:rsidRPr="007C40C0" w:rsidRDefault="00A7008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6889B2F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6760613" w14:textId="77777777" w:rsidR="00F53166" w:rsidRPr="007C40C0" w:rsidRDefault="009E4C64" w:rsidP="00A70084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44" w:type="dxa"/>
            <w:shd w:val="clear" w:color="auto" w:fill="auto"/>
          </w:tcPr>
          <w:p w14:paraId="3F5DA6E8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3FA7140" w14:textId="349AC2B9" w:rsidR="00F53166" w:rsidRPr="007C40C0" w:rsidRDefault="00A70084" w:rsidP="00A7008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4C78F8EA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</w:tcPr>
          <w:p w14:paraId="39507054" w14:textId="77777777" w:rsidR="00F53166" w:rsidRPr="007C40C0" w:rsidRDefault="009E4C64" w:rsidP="00A70084">
            <w:pPr>
              <w:tabs>
                <w:tab w:val="decimal" w:pos="60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73966082" w14:textId="77777777" w:rsidR="00D17DE1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C28F45D" w:rsidR="00D17DE1" w:rsidRPr="00D17DE1" w:rsidRDefault="00AA626B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17DE1" w:rsidRPr="007C40C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>1.2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D17DE1" w:rsidRPr="00D17DE1">
        <w:rPr>
          <w:rFonts w:asciiTheme="majorBidi" w:hAnsiTheme="majorBidi" w:cstheme="majorBidi" w:hint="cs"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66869E10" w:rsidR="00D17DE1" w:rsidRDefault="00D17DE1" w:rsidP="000019EA">
      <w:pPr>
        <w:spacing w:before="240"/>
        <w:ind w:left="720" w:right="-29"/>
        <w:jc w:val="thaiDistribute"/>
        <w:rPr>
          <w:rFonts w:asciiTheme="majorBidi" w:hAnsiTheme="majorBidi" w:cstheme="majorBidi"/>
          <w:sz w:val="28"/>
        </w:rPr>
      </w:pPr>
      <w:r w:rsidRPr="00D17DE1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sz w:val="28"/>
        </w:rPr>
        <w:t xml:space="preserve">2563 </w:t>
      </w:r>
      <w:r w:rsidRPr="007C40C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sz w:val="28"/>
        </w:rPr>
        <w:t>31</w:t>
      </w:r>
      <w:r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sz w:val="28"/>
        </w:rPr>
        <w:t>2562</w:t>
      </w:r>
    </w:p>
    <w:p w14:paraId="556AB071" w14:textId="67E7916C" w:rsidR="00CA58E2" w:rsidRDefault="00CA58E2" w:rsidP="00CA58E2">
      <w:pPr>
        <w:ind w:left="720" w:right="-29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(</w:t>
      </w:r>
      <w:r>
        <w:rPr>
          <w:rFonts w:asciiTheme="majorBidi" w:hAnsiTheme="majorBidi" w:cstheme="majorBidi" w:hint="cs"/>
          <w:sz w:val="28"/>
          <w:cs/>
        </w:rPr>
        <w:t>หน่วย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>
        <w:rPr>
          <w:rFonts w:asciiTheme="majorBidi" w:hAnsiTheme="majorBidi" w:cstheme="majorBidi"/>
          <w:sz w:val="28"/>
        </w:rPr>
        <w:t>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80"/>
        <w:gridCol w:w="1098"/>
        <w:gridCol w:w="144"/>
        <w:gridCol w:w="1188"/>
        <w:gridCol w:w="180"/>
        <w:gridCol w:w="1080"/>
      </w:tblGrid>
      <w:tr w:rsidR="00D17DE1" w:rsidRPr="00FB0D60" w14:paraId="73CFB1BB" w14:textId="77777777" w:rsidTr="00E34F92">
        <w:tc>
          <w:tcPr>
            <w:tcW w:w="3510" w:type="dxa"/>
          </w:tcPr>
          <w:p w14:paraId="75C816FA" w14:textId="77777777" w:rsidR="00D17DE1" w:rsidRPr="00FB0D60" w:rsidRDefault="00D17DE1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2790624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FB0D60" w14:paraId="2786CFE7" w14:textId="77777777" w:rsidTr="00E34F92">
        <w:tc>
          <w:tcPr>
            <w:tcW w:w="3510" w:type="dxa"/>
          </w:tcPr>
          <w:p w14:paraId="7D5457F9" w14:textId="77777777" w:rsidR="00E34F92" w:rsidRPr="00FB0D60" w:rsidRDefault="00E34F92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5A0944" w14:textId="2A177F14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F684A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6F8A" w14:textId="77777777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7BFEEA9" w14:textId="45B77856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09337EF9" w14:textId="77777777" w:rsidR="00E34F92" w:rsidRPr="002F684A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D6DC497" w14:textId="706C6769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F684A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1B876F" w14:textId="77777777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AC511" w14:textId="00479F58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FB0D60" w14:paraId="68A3F7BA" w14:textId="77777777" w:rsidTr="00E34F92">
        <w:tc>
          <w:tcPr>
            <w:tcW w:w="3510" w:type="dxa"/>
          </w:tcPr>
          <w:p w14:paraId="01E2473A" w14:textId="77777777" w:rsidR="00D17DE1" w:rsidRPr="00FB0D60" w:rsidRDefault="00D17DE1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32BF3" w14:textId="643D3B4A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 w:hint="cs"/>
                <w:sz w:val="28"/>
              </w:rPr>
              <w:t>256</w:t>
            </w:r>
            <w:r w:rsidR="00BA14B1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80" w:type="dxa"/>
          </w:tcPr>
          <w:p w14:paraId="2049E5BE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DFF7A0C" w14:textId="70C36F5B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</w:rPr>
              <w:t>256</w:t>
            </w:r>
            <w:r w:rsidR="00BA14B1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" w:type="dxa"/>
          </w:tcPr>
          <w:p w14:paraId="5CF9F7E6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A80EB7" w14:textId="09449225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 w:hint="cs"/>
                <w:sz w:val="28"/>
              </w:rPr>
              <w:t>256</w:t>
            </w:r>
            <w:r w:rsidR="00BA14B1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80" w:type="dxa"/>
          </w:tcPr>
          <w:p w14:paraId="56496C5A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CEABDC" w14:textId="7B828715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</w:rPr>
              <w:t>256</w:t>
            </w:r>
            <w:r w:rsidR="00BA14B1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D17DE1" w:rsidRPr="00FB0D60" w14:paraId="6FC2748F" w14:textId="77777777" w:rsidTr="00E34F92">
        <w:tc>
          <w:tcPr>
            <w:tcW w:w="3510" w:type="dxa"/>
          </w:tcPr>
          <w:p w14:paraId="75638E7B" w14:textId="77777777" w:rsidR="00D17DE1" w:rsidRPr="00FB0D60" w:rsidRDefault="00D17DE1" w:rsidP="00D17DE1">
            <w:pPr>
              <w:ind w:left="132" w:right="-29" w:hanging="13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E04D1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CEB6A6B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5E4FF5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732E2F9C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DE56A0F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5229AFC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0B812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7DE1" w:rsidRPr="00FB0D60" w14:paraId="4C8F2DC1" w14:textId="77777777" w:rsidTr="00E34F92">
        <w:tc>
          <w:tcPr>
            <w:tcW w:w="3510" w:type="dxa"/>
          </w:tcPr>
          <w:p w14:paraId="11FE92FB" w14:textId="77777777" w:rsidR="00D17DE1" w:rsidRPr="00FB0D60" w:rsidRDefault="00D17DE1" w:rsidP="00D17DE1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E595291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3C16508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D4DD486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DDEF2D2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D162979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1641CFDD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D02102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</w:tr>
      <w:tr w:rsidR="00D17DE1" w:rsidRPr="00FB0D60" w14:paraId="2F3D50EE" w14:textId="77777777" w:rsidTr="00E34F92">
        <w:tc>
          <w:tcPr>
            <w:tcW w:w="3510" w:type="dxa"/>
          </w:tcPr>
          <w:p w14:paraId="2BDB31D6" w14:textId="77777777" w:rsidR="00D17DE1" w:rsidRPr="00FB0D60" w:rsidRDefault="00D17DE1" w:rsidP="00D17DE1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2408B0">
              <w:rPr>
                <w:rFonts w:ascii="Angsana New" w:hAnsi="Angsana New"/>
                <w:sz w:val="28"/>
              </w:rPr>
              <w:t>5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313A7BA" w14:textId="03DA405D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163AE5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3DE6977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5680C0E3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474A952" w14:textId="77777777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17D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A907500" w14:textId="77777777" w:rsidR="00D17DE1" w:rsidRPr="00D17DE1" w:rsidRDefault="00D17DE1" w:rsidP="00D17DE1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E53C0C" w14:textId="1EFF74B0" w:rsidR="00D17DE1" w:rsidRPr="00D17DE1" w:rsidRDefault="00D17DE1" w:rsidP="00D17DE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0C87772" w14:textId="77777777" w:rsidR="00D17DE1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527231A3" w:rsidR="00F53166" w:rsidRPr="007C40C0" w:rsidRDefault="00AA626B" w:rsidP="000D3940">
      <w:pPr>
        <w:spacing w:before="240"/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</w:t>
      </w:r>
    </w:p>
    <w:p w14:paraId="265CB76A" w14:textId="3DA7A79D" w:rsidR="00F53166" w:rsidRPr="007C40C0" w:rsidRDefault="00AA626B" w:rsidP="000D3940">
      <w:pPr>
        <w:spacing w:before="240"/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ab/>
        <w:t xml:space="preserve">หนังสือค้ำประกันธนาคาร </w:t>
      </w:r>
    </w:p>
    <w:p w14:paraId="22B65F28" w14:textId="77777777" w:rsidR="00F53166" w:rsidRPr="007C40C0" w:rsidRDefault="009E4C64" w:rsidP="000D3940">
      <w:pPr>
        <w:spacing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sz w:val="28"/>
        </w:rPr>
        <w:t xml:space="preserve">2563 </w:t>
      </w:r>
      <w:r w:rsidRPr="007C40C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sz w:val="28"/>
        </w:rPr>
        <w:t>31</w:t>
      </w:r>
      <w:r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sz w:val="28"/>
        </w:rPr>
        <w:t>2562</w:t>
      </w:r>
      <w:r w:rsidRPr="007C40C0"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0D3940" w:rsidRPr="007C40C0" w14:paraId="70580FAA" w14:textId="77777777" w:rsidTr="00E34F92">
        <w:tc>
          <w:tcPr>
            <w:tcW w:w="3510" w:type="dxa"/>
          </w:tcPr>
          <w:p w14:paraId="3927D1E8" w14:textId="77777777" w:rsidR="000D3940" w:rsidRPr="007C40C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47AC8CC5" w14:textId="77777777" w:rsidR="000D3940" w:rsidRPr="007C40C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7C40C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6031C4CE" w14:textId="3650629E" w:rsidR="000D3940" w:rsidRPr="007C40C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F53166" w:rsidRPr="007C40C0" w14:paraId="3BE971C7" w14:textId="77777777" w:rsidTr="00E34F92">
        <w:tc>
          <w:tcPr>
            <w:tcW w:w="3510" w:type="dxa"/>
          </w:tcPr>
          <w:p w14:paraId="2FFC8352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2FD463B6" w14:textId="77777777" w:rsidTr="000D3940">
        <w:tc>
          <w:tcPr>
            <w:tcW w:w="3510" w:type="dxa"/>
          </w:tcPr>
          <w:p w14:paraId="40BA1B64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</w:tcPr>
          <w:p w14:paraId="26C2EA30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0A0D6CDA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2CE7D2C2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28EF2459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021937DE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C266CFE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B23EBE3" w14:textId="77777777" w:rsidTr="000D3940">
        <w:tc>
          <w:tcPr>
            <w:tcW w:w="3510" w:type="dxa"/>
          </w:tcPr>
          <w:p w14:paraId="388B1853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CC965E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4697D328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107A84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74F3B50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B2C28C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18143468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6E7432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166" w:rsidRPr="007C40C0" w14:paraId="3EB9FC4C" w14:textId="77777777" w:rsidTr="000D3940">
        <w:tc>
          <w:tcPr>
            <w:tcW w:w="3510" w:type="dxa"/>
          </w:tcPr>
          <w:p w14:paraId="5614627E" w14:textId="77777777" w:rsidR="00F53166" w:rsidRPr="007C40C0" w:rsidRDefault="009E4C64" w:rsidP="000D3940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182B17" w14:textId="666F21BF" w:rsidR="00F53166" w:rsidRPr="007C40C0" w:rsidRDefault="000D1F49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C91BB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13E65818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E4F76D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6E8674" w14:textId="3D54EBB8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</w:t>
            </w:r>
            <w:r w:rsidR="00C91BB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" w:type="dxa"/>
          </w:tcPr>
          <w:p w14:paraId="3F2DC143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79C848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F53166" w:rsidRPr="007C40C0" w14:paraId="2EAF5B8B" w14:textId="77777777" w:rsidTr="000D3940">
        <w:tc>
          <w:tcPr>
            <w:tcW w:w="3510" w:type="dxa"/>
          </w:tcPr>
          <w:p w14:paraId="30353E1B" w14:textId="77777777" w:rsidR="00F53166" w:rsidRPr="007C40C0" w:rsidRDefault="009E4C64" w:rsidP="000D3940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553B5194" w:rsidR="00F53166" w:rsidRPr="007C40C0" w:rsidRDefault="000D1F49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187F8CF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</w:tcPr>
          <w:p w14:paraId="13E6A424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A80843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53166" w:rsidRPr="007C40C0" w14:paraId="4B889085" w14:textId="77777777" w:rsidTr="000D3940">
        <w:tc>
          <w:tcPr>
            <w:tcW w:w="3510" w:type="dxa"/>
          </w:tcPr>
          <w:p w14:paraId="6768A7FE" w14:textId="7D002F00" w:rsidR="00F53166" w:rsidRPr="007C40C0" w:rsidRDefault="00154FA2" w:rsidP="000D3940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26B94DDE" w:rsidR="00F53166" w:rsidRPr="007C40C0" w:rsidRDefault="000D1F49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C91BBA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2B00DF39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7BAAE814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C91BB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44" w:type="dxa"/>
          </w:tcPr>
          <w:p w14:paraId="2C477231" w14:textId="77777777" w:rsidR="00F53166" w:rsidRPr="007C40C0" w:rsidRDefault="00F5316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77777777" w:rsidR="00F53166" w:rsidRPr="007C40C0" w:rsidRDefault="009E4C64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</w:tr>
    </w:tbl>
    <w:p w14:paraId="038225D2" w14:textId="2697F648" w:rsidR="00F53166" w:rsidRPr="007C40C0" w:rsidRDefault="00687E85" w:rsidP="00B76DF9">
      <w:pPr>
        <w:spacing w:before="240"/>
        <w:ind w:left="720" w:right="-29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AA626B"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0E3071DE" w14:textId="7E8BEAF3" w:rsidR="00F53166" w:rsidRPr="007C40C0" w:rsidRDefault="005F0F0C" w:rsidP="00985E24">
      <w:pPr>
        <w:ind w:left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ณ</w:t>
      </w:r>
      <w:r w:rsidR="00CE1460">
        <w:rPr>
          <w:rFonts w:asciiTheme="majorBidi" w:hAnsiTheme="majorBidi" w:cstheme="majorBidi"/>
          <w:sz w:val="28"/>
        </w:rPr>
        <w:t xml:space="preserve"> </w:t>
      </w:r>
      <w:r w:rsidR="00CE1460">
        <w:rPr>
          <w:rFonts w:asciiTheme="majorBidi" w:hAnsiTheme="majorBidi" w:cstheme="majorBidi" w:hint="cs"/>
          <w:sz w:val="28"/>
          <w:cs/>
        </w:rPr>
        <w:t>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5F0F0C">
        <w:rPr>
          <w:rFonts w:asciiTheme="majorBidi" w:hAnsiTheme="majorBidi" w:cstheme="majorBidi"/>
          <w:sz w:val="28"/>
        </w:rPr>
        <w:t xml:space="preserve">31 </w:t>
      </w:r>
      <w:r w:rsidRPr="005F0F0C">
        <w:rPr>
          <w:rFonts w:asciiTheme="majorBidi" w:hAnsiTheme="majorBidi" w:cstheme="majorBidi"/>
          <w:sz w:val="28"/>
          <w:cs/>
        </w:rPr>
        <w:t xml:space="preserve">มีนาคม </w:t>
      </w:r>
      <w:r w:rsidRPr="005F0F0C">
        <w:rPr>
          <w:rFonts w:asciiTheme="majorBidi" w:hAnsiTheme="majorBidi" w:cstheme="majorBidi"/>
          <w:sz w:val="28"/>
        </w:rPr>
        <w:t>2563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E4C64" w:rsidRPr="007C40C0">
        <w:rPr>
          <w:rFonts w:asciiTheme="majorBidi" w:hAnsiTheme="majorBidi" w:cstheme="majorBidi"/>
          <w:sz w:val="28"/>
          <w:cs/>
        </w:rPr>
        <w:t>บริษัทและ</w:t>
      </w:r>
      <w:r>
        <w:rPr>
          <w:rFonts w:asciiTheme="majorBidi" w:hAnsiTheme="majorBidi" w:cstheme="majorBidi" w:hint="cs"/>
          <w:sz w:val="28"/>
          <w:cs/>
        </w:rPr>
        <w:t>กรรมการของกลุ่ม</w:t>
      </w:r>
      <w:r w:rsidR="009E4C64" w:rsidRPr="007C40C0">
        <w:rPr>
          <w:rFonts w:asciiTheme="majorBidi" w:hAnsiTheme="majorBidi" w:cstheme="majorBidi"/>
          <w:sz w:val="28"/>
          <w:cs/>
        </w:rPr>
        <w:t>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="009E4C64" w:rsidRPr="007C40C0">
        <w:rPr>
          <w:rFonts w:asciiTheme="majorBidi" w:hAnsiTheme="majorBidi" w:cstheme="majorBidi"/>
          <w:sz w:val="28"/>
        </w:rPr>
        <w:t xml:space="preserve"> </w:t>
      </w:r>
      <w:r w:rsidR="009E4C64" w:rsidRPr="007C40C0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และบริษัท สตาร์ แ</w:t>
      </w:r>
      <w:r w:rsidR="00731A46" w:rsidRPr="007C40C0">
        <w:rPr>
          <w:rFonts w:asciiTheme="majorBidi" w:hAnsiTheme="majorBidi" w:cstheme="majorBidi"/>
          <w:sz w:val="28"/>
          <w:cs/>
        </w:rPr>
        <w:t>ก๊ส จำกัด ซึ่งเป็นบริษัทย่อย</w:t>
      </w:r>
      <w:r w:rsidR="009E4C64" w:rsidRPr="007C40C0">
        <w:rPr>
          <w:rFonts w:asciiTheme="majorBidi" w:hAnsiTheme="majorBidi" w:cstheme="majorBidi"/>
          <w:sz w:val="28"/>
          <w:cs/>
        </w:rPr>
        <w:t xml:space="preserve">จำนวนเงินรวม </w:t>
      </w:r>
      <w:r w:rsidR="00C91BBA" w:rsidRPr="00C91BBA">
        <w:rPr>
          <w:rFonts w:asciiTheme="majorBidi" w:hAnsiTheme="majorBidi" w:hint="cs"/>
          <w:sz w:val="28"/>
          <w:cs/>
        </w:rPr>
        <w:t>รวม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 xml:space="preserve">351 </w:t>
      </w:r>
      <w:r w:rsidR="00C91BBA" w:rsidRPr="00C91BBA">
        <w:rPr>
          <w:rFonts w:asciiTheme="majorBidi" w:hAnsiTheme="majorBidi" w:hint="cs"/>
          <w:sz w:val="28"/>
          <w:cs/>
        </w:rPr>
        <w:t>ล้านบาท</w:t>
      </w:r>
      <w:r w:rsidR="00C91BBA" w:rsidRPr="00C91BBA">
        <w:rPr>
          <w:rFonts w:asciiTheme="majorBidi" w:hAnsiTheme="majorBidi"/>
          <w:sz w:val="28"/>
          <w:cs/>
        </w:rPr>
        <w:t xml:space="preserve"> (</w:t>
      </w:r>
      <w:r w:rsidR="00C91BBA" w:rsidRPr="00C91BBA">
        <w:rPr>
          <w:rFonts w:asciiTheme="majorBidi" w:hAnsiTheme="majorBidi" w:hint="cs"/>
          <w:sz w:val="28"/>
          <w:cs/>
        </w:rPr>
        <w:t>วันที่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 xml:space="preserve">31 </w:t>
      </w:r>
      <w:r w:rsidR="00C91BBA" w:rsidRPr="00C91BBA">
        <w:rPr>
          <w:rFonts w:asciiTheme="majorBidi" w:hAnsiTheme="majorBidi" w:hint="cs"/>
          <w:sz w:val="28"/>
          <w:cs/>
        </w:rPr>
        <w:t>ธันวาคม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 xml:space="preserve">2562: </w:t>
      </w:r>
      <w:r w:rsidR="00C91BBA" w:rsidRPr="00C91BBA">
        <w:rPr>
          <w:rFonts w:asciiTheme="majorBidi" w:hAnsiTheme="majorBidi" w:hint="cs"/>
          <w:sz w:val="28"/>
          <w:cs/>
        </w:rPr>
        <w:t>จำนวน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 xml:space="preserve">351 </w:t>
      </w:r>
      <w:r w:rsidR="00C91BBA" w:rsidRPr="00C91BBA">
        <w:rPr>
          <w:rFonts w:asciiTheme="majorBidi" w:hAnsiTheme="majorBidi" w:hint="cs"/>
          <w:sz w:val="28"/>
          <w:cs/>
        </w:rPr>
        <w:t>ล้านบาท</w:t>
      </w:r>
      <w:r w:rsidR="00C91BBA" w:rsidRPr="00C91BBA">
        <w:rPr>
          <w:rFonts w:asciiTheme="majorBidi" w:hAnsiTheme="majorBidi"/>
          <w:sz w:val="28"/>
          <w:cs/>
        </w:rPr>
        <w:t>)</w:t>
      </w:r>
    </w:p>
    <w:p w14:paraId="582D59CD" w14:textId="42A105E1" w:rsidR="00F53166" w:rsidRPr="007C40C0" w:rsidRDefault="009E4C64" w:rsidP="00046238">
      <w:pPr>
        <w:spacing w:before="240"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576C4346" w14:textId="0807AF28" w:rsidR="00F53166" w:rsidRPr="007C40C0" w:rsidRDefault="00AA626B" w:rsidP="00985E24">
      <w:pPr>
        <w:spacing w:before="240" w:after="240"/>
        <w:ind w:left="720" w:right="-29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</w:rPr>
        <w:tab/>
      </w:r>
      <w:r w:rsidR="009E4C64" w:rsidRPr="007C40C0">
        <w:rPr>
          <w:rFonts w:asciiTheme="majorBidi" w:hAnsiTheme="majorBidi" w:cstheme="majorBidi"/>
          <w:sz w:val="28"/>
          <w:cs/>
        </w:rPr>
        <w:t>ภาระผูกพันอื่น</w:t>
      </w:r>
    </w:p>
    <w:p w14:paraId="3C364E79" w14:textId="73489290" w:rsidR="00F53166" w:rsidRDefault="00AA626B" w:rsidP="00B76DF9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sz w:val="28"/>
          <w:cs/>
        </w:rPr>
        <w:tab/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1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มกราคม</w:t>
      </w:r>
      <w:r w:rsidR="00CA58E2">
        <w:rPr>
          <w:rFonts w:asciiTheme="majorBidi" w:hAnsiTheme="majorBidi"/>
          <w:color w:val="000000"/>
          <w:spacing w:val="-2"/>
          <w:sz w:val="28"/>
        </w:rPr>
        <w:t xml:space="preserve"> 2559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พระแสงกรีน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พาวเวอร์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เพื่อบำรุงรักษาระบบผลิตก๊าซ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อุปกรณ์นำก๊าซไปใช้ประโยชน์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เครื่องกำเนิดไฟฟ้า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รวมทั้งจัดหาบุคลากรควบคุมและดูแลระบบผลิตไฟฟ้าจากก๊าซชีวภาพ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โดยมีค่าใช้จ่ายทั้งสิ้น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33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ภายใต้เงื่อนไขของสัญญาดังกล่าว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บริษัทย่อยมีภาระผูกพันที่ต้องจ่ายค่าจ้างควบคุมและบำรุงรักษาเป็นรายเดือน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ตามอัตราที่ระบุในสัญญา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สัญญาดังกล่าวมีผลบังคับใช้ตั้งแต่วันที่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1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มกราคม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2559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สิ้นสุดวันที่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31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2563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ๆ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รอบ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A58E2">
        <w:rPr>
          <w:rFonts w:asciiTheme="majorBidi" w:hAnsiTheme="majorBidi"/>
          <w:color w:val="000000"/>
          <w:spacing w:val="-2"/>
          <w:sz w:val="28"/>
        </w:rPr>
        <w:t>5</w:t>
      </w:r>
      <w:r w:rsidR="00C91BBA" w:rsidRPr="00C91B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91BBA" w:rsidRPr="00C91BBA">
        <w:rPr>
          <w:rFonts w:asciiTheme="majorBidi" w:hAnsiTheme="majorBidi" w:hint="cs"/>
          <w:color w:val="000000"/>
          <w:spacing w:val="-2"/>
          <w:sz w:val="28"/>
          <w:cs/>
        </w:rPr>
        <w:t>ปี</w:t>
      </w:r>
    </w:p>
    <w:p w14:paraId="68785495" w14:textId="38A6D22B" w:rsidR="00FB03D0" w:rsidRDefault="00FB03D0" w:rsidP="00B76DF9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72D99130" w14:textId="1FA3C8EA" w:rsidR="00A96213" w:rsidRDefault="00A96213" w:rsidP="00B76DF9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695F70D4" w14:textId="77777777" w:rsidR="00A96213" w:rsidRDefault="00A96213" w:rsidP="00B76DF9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3AB12BC5" w14:textId="29C0F316" w:rsidR="00FA1CAF" w:rsidRPr="007C40C0" w:rsidRDefault="00AA626B" w:rsidP="003D2FA2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/>
          <w:sz w:val="28"/>
        </w:rPr>
        <w:t>1</w:t>
      </w:r>
      <w:r w:rsidR="00FA1CAF" w:rsidRPr="007C40C0">
        <w:rPr>
          <w:rFonts w:asciiTheme="majorBidi" w:hAnsiTheme="majorBidi" w:cstheme="majorBidi"/>
          <w:sz w:val="28"/>
          <w:cs/>
        </w:rPr>
        <w:t>.</w:t>
      </w:r>
      <w:r w:rsidR="00FA1CAF" w:rsidRPr="007C40C0">
        <w:rPr>
          <w:rFonts w:asciiTheme="majorBidi" w:hAnsiTheme="majorBidi" w:cstheme="majorBidi"/>
          <w:sz w:val="28"/>
        </w:rPr>
        <w:t>3</w:t>
      </w:r>
      <w:r w:rsidR="00FA1CAF" w:rsidRPr="007C40C0">
        <w:rPr>
          <w:rFonts w:asciiTheme="majorBidi" w:hAnsiTheme="majorBidi" w:cstheme="majorBidi"/>
          <w:sz w:val="28"/>
          <w:cs/>
        </w:rPr>
        <w:t>.</w:t>
      </w:r>
      <w:r w:rsidR="00557B09">
        <w:rPr>
          <w:rFonts w:asciiTheme="majorBidi" w:hAnsiTheme="majorBidi" w:cstheme="majorBidi"/>
          <w:sz w:val="28"/>
        </w:rPr>
        <w:t>2</w:t>
      </w:r>
      <w:r w:rsidR="00985E24">
        <w:rPr>
          <w:rFonts w:asciiTheme="majorBidi" w:hAnsiTheme="majorBidi" w:cstheme="majorBidi"/>
          <w:sz w:val="28"/>
        </w:rPr>
        <w:tab/>
      </w:r>
      <w:r w:rsidR="00FA1CAF" w:rsidRPr="007C40C0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</w:t>
      </w:r>
      <w:r w:rsidR="00FA1CAF" w:rsidRPr="00FB03D0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A1CAF" w:rsidRPr="00FB03D0">
        <w:rPr>
          <w:rFonts w:asciiTheme="majorBidi" w:hAnsiTheme="majorBidi" w:cstheme="majorBidi"/>
          <w:sz w:val="28"/>
        </w:rPr>
        <w:t>15</w:t>
      </w:r>
      <w:r w:rsidR="00FA1CAF" w:rsidRPr="00FB03D0">
        <w:rPr>
          <w:rFonts w:asciiTheme="majorBidi" w:hAnsiTheme="majorBidi" w:cstheme="majorBidi"/>
          <w:sz w:val="28"/>
          <w:cs/>
        </w:rPr>
        <w:t xml:space="preserve"> ล้านบาท โดยบริษัทย่อยผูกพันที่จะต้องปฏิบัติตามข้อกำหนดต่าง ๆ ตามที่ระบุไว้ในสัญญา ทั้งนี้ บริษัทย่อยได้รับเงินอุดหนุนดังกล่าวแล้วทั้งจำนวน บริษัท พระแสงกรีน</w:t>
      </w:r>
      <w:r w:rsidR="00FA1CAF" w:rsidRPr="00FB03D0">
        <w:rPr>
          <w:rFonts w:asciiTheme="majorBidi" w:hAnsiTheme="majorBidi" w:cstheme="majorBidi"/>
          <w:sz w:val="28"/>
        </w:rPr>
        <w:t xml:space="preserve"> </w:t>
      </w:r>
      <w:r w:rsidR="00FA1CAF" w:rsidRPr="00FB03D0">
        <w:rPr>
          <w:rFonts w:asciiTheme="majorBidi" w:hAnsiTheme="majorBidi" w:cstheme="majorBidi"/>
          <w:sz w:val="28"/>
          <w:cs/>
        </w:rPr>
        <w:t>พาวเวอร์ จำกัด ได้ลงนามในสัญญาว่าจ้างควบคุมและบำรุงรักษาระบบผลิตไฟฟ้าจากก๊าซชีวภาพ</w:t>
      </w:r>
      <w:r w:rsidR="00FA1CAF" w:rsidRPr="007C40C0">
        <w:rPr>
          <w:rFonts w:asciiTheme="majorBidi" w:hAnsiTheme="majorBidi" w:cstheme="majorBidi"/>
          <w:sz w:val="28"/>
          <w:cs/>
        </w:rPr>
        <w:t>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55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5367"/>
        <w:gridCol w:w="1456"/>
        <w:gridCol w:w="238"/>
        <w:gridCol w:w="1489"/>
      </w:tblGrid>
      <w:tr w:rsidR="00FA1CAF" w:rsidRPr="007C40C0" w14:paraId="36B77885" w14:textId="77777777" w:rsidTr="00401A19">
        <w:trPr>
          <w:trHeight w:val="409"/>
        </w:trPr>
        <w:tc>
          <w:tcPr>
            <w:tcW w:w="8550" w:type="dxa"/>
            <w:gridSpan w:val="4"/>
            <w:vAlign w:val="bottom"/>
          </w:tcPr>
          <w:p w14:paraId="39E8E574" w14:textId="77777777" w:rsidR="00FA1CAF" w:rsidRPr="007C40C0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FA1CAF" w:rsidRPr="007C40C0" w14:paraId="14526CF8" w14:textId="77777777" w:rsidTr="00401A19">
        <w:trPr>
          <w:trHeight w:val="409"/>
        </w:trPr>
        <w:tc>
          <w:tcPr>
            <w:tcW w:w="5367" w:type="dxa"/>
            <w:vAlign w:val="bottom"/>
          </w:tcPr>
          <w:p w14:paraId="379756F1" w14:textId="77777777" w:rsidR="00FA1CAF" w:rsidRPr="007C40C0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3EF201C" w14:textId="77777777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C40C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</w:tcPr>
          <w:p w14:paraId="47AFB3BA" w14:textId="77777777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A8ED371" w14:textId="77777777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C40C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A1CAF" w:rsidRPr="007C40C0" w14:paraId="213CC9BC" w14:textId="77777777" w:rsidTr="00401A19">
        <w:trPr>
          <w:trHeight w:val="395"/>
        </w:trPr>
        <w:tc>
          <w:tcPr>
            <w:tcW w:w="5367" w:type="dxa"/>
          </w:tcPr>
          <w:p w14:paraId="392B348B" w14:textId="77777777" w:rsidR="00FA1CAF" w:rsidRPr="007C40C0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498B9927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B7F5326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2EA59473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A1CAF" w:rsidRPr="007C40C0" w14:paraId="65360C1C" w14:textId="77777777" w:rsidTr="00401A19">
        <w:trPr>
          <w:trHeight w:val="409"/>
        </w:trPr>
        <w:tc>
          <w:tcPr>
            <w:tcW w:w="5367" w:type="dxa"/>
          </w:tcPr>
          <w:p w14:paraId="3413EF7D" w14:textId="77777777" w:rsidR="00FA1CAF" w:rsidRPr="007C40C0" w:rsidRDefault="00FA1CAF" w:rsidP="00401A1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BD75F1B" w14:textId="3111F1D9" w:rsidR="00FA1CAF" w:rsidRPr="007C40C0" w:rsidRDefault="002E5576" w:rsidP="002E557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</w:tcPr>
          <w:p w14:paraId="106880B4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41E3077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A1CAF" w:rsidRPr="007C40C0" w14:paraId="7273D156" w14:textId="77777777" w:rsidTr="00401A19">
        <w:trPr>
          <w:trHeight w:val="409"/>
        </w:trPr>
        <w:tc>
          <w:tcPr>
            <w:tcW w:w="5367" w:type="dxa"/>
          </w:tcPr>
          <w:p w14:paraId="657B87EE" w14:textId="77777777" w:rsidR="00FA1CAF" w:rsidRPr="007C40C0" w:rsidRDefault="00FA1CAF" w:rsidP="00401A1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3CC68E26" w:rsidR="00FA1CAF" w:rsidRPr="007C40C0" w:rsidRDefault="002E5576" w:rsidP="002E557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38" w:type="dxa"/>
          </w:tcPr>
          <w:p w14:paraId="49ECA3A7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64F120A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FA1CAF" w:rsidRPr="007C40C0" w14:paraId="524528AA" w14:textId="77777777" w:rsidTr="00401A19">
        <w:trPr>
          <w:trHeight w:val="409"/>
        </w:trPr>
        <w:tc>
          <w:tcPr>
            <w:tcW w:w="5367" w:type="dxa"/>
          </w:tcPr>
          <w:p w14:paraId="6032C9ED" w14:textId="77777777" w:rsidR="00FA1CAF" w:rsidRPr="007C40C0" w:rsidRDefault="00FA1CAF" w:rsidP="00401A19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72004B75" w:rsidR="00FA1CAF" w:rsidRPr="002E5576" w:rsidRDefault="002E5576" w:rsidP="002E557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E5576"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  <w:tc>
          <w:tcPr>
            <w:tcW w:w="238" w:type="dxa"/>
          </w:tcPr>
          <w:p w14:paraId="26BE63E5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77777777" w:rsidR="00FA1CAF" w:rsidRPr="007C40C0" w:rsidRDefault="00FA1CAF" w:rsidP="00401A1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</w:tr>
    </w:tbl>
    <w:p w14:paraId="7E36F2AA" w14:textId="7A82E1AC" w:rsidR="00FB03D0" w:rsidRPr="007C40C0" w:rsidRDefault="00FB03D0" w:rsidP="00FB03D0">
      <w:pPr>
        <w:spacing w:before="240" w:after="240"/>
        <w:ind w:left="720" w:right="-43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7C40C0">
        <w:rPr>
          <w:rFonts w:asciiTheme="majorBidi" w:hAnsiTheme="majorBidi" w:cstheme="majorBidi"/>
          <w:sz w:val="28"/>
        </w:rPr>
        <w:t>1</w:t>
      </w:r>
      <w:r w:rsidRPr="007C40C0">
        <w:rPr>
          <w:rFonts w:asciiTheme="majorBidi" w:hAnsiTheme="majorBidi" w:cstheme="majorBidi"/>
          <w:sz w:val="28"/>
          <w:cs/>
        </w:rPr>
        <w:t xml:space="preserve"> มกราคม </w:t>
      </w:r>
      <w:r w:rsidRPr="007C40C0">
        <w:rPr>
          <w:rFonts w:asciiTheme="majorBidi" w:hAnsiTheme="majorBidi" w:cstheme="majorBidi"/>
          <w:sz w:val="28"/>
        </w:rPr>
        <w:t xml:space="preserve">2559 </w:t>
      </w:r>
      <w:r w:rsidRPr="007C40C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sz w:val="28"/>
        </w:rPr>
        <w:t xml:space="preserve">2563 </w:t>
      </w:r>
      <w:r w:rsidRPr="007C40C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7C40C0">
        <w:rPr>
          <w:rFonts w:asciiTheme="majorBidi" w:hAnsiTheme="majorBidi" w:cstheme="majorBidi"/>
          <w:sz w:val="28"/>
        </w:rPr>
        <w:t xml:space="preserve">1 </w:t>
      </w:r>
      <w:r w:rsidRPr="007C40C0">
        <w:rPr>
          <w:rFonts w:asciiTheme="majorBidi" w:hAnsiTheme="majorBidi" w:cstheme="majorBidi"/>
          <w:sz w:val="28"/>
          <w:cs/>
        </w:rPr>
        <w:t xml:space="preserve">เมษายน </w:t>
      </w:r>
      <w:r w:rsidRPr="007C40C0">
        <w:rPr>
          <w:rFonts w:asciiTheme="majorBidi" w:hAnsiTheme="majorBidi" w:cstheme="majorBidi"/>
          <w:sz w:val="28"/>
        </w:rPr>
        <w:t xml:space="preserve">2561 </w:t>
      </w:r>
      <w:r w:rsidRPr="007C40C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7C40C0">
        <w:rPr>
          <w:rFonts w:asciiTheme="majorBidi" w:hAnsiTheme="majorBidi" w:cstheme="majorBidi"/>
          <w:sz w:val="28"/>
        </w:rPr>
        <w:t xml:space="preserve"> 1</w:t>
      </w:r>
      <w:r w:rsidRPr="007C40C0">
        <w:rPr>
          <w:rFonts w:asciiTheme="majorBidi" w:hAnsiTheme="majorBidi" w:cstheme="majorBidi"/>
          <w:sz w:val="28"/>
          <w:cs/>
        </w:rPr>
        <w:t xml:space="preserve"> เมษายน </w:t>
      </w:r>
      <w:r w:rsidRPr="007C40C0">
        <w:rPr>
          <w:rFonts w:asciiTheme="majorBidi" w:hAnsiTheme="majorBidi" w:cstheme="majorBidi"/>
          <w:sz w:val="28"/>
        </w:rPr>
        <w:t xml:space="preserve">2561 </w:t>
      </w:r>
      <w:r w:rsidRPr="007C40C0">
        <w:rPr>
          <w:rFonts w:asciiTheme="majorBidi" w:hAnsiTheme="majorBidi" w:cstheme="majorBidi"/>
          <w:sz w:val="28"/>
          <w:cs/>
        </w:rPr>
        <w:t>สิ้นสุดวันที่</w:t>
      </w:r>
      <w:r w:rsidRPr="007C40C0">
        <w:rPr>
          <w:rFonts w:asciiTheme="majorBidi" w:hAnsiTheme="majorBidi" w:cstheme="majorBidi"/>
          <w:sz w:val="28"/>
        </w:rPr>
        <w:t xml:space="preserve"> 31</w:t>
      </w:r>
      <w:r w:rsidRPr="007C40C0">
        <w:rPr>
          <w:rFonts w:asciiTheme="majorBidi" w:hAnsiTheme="majorBidi" w:cstheme="majorBidi"/>
          <w:sz w:val="28"/>
          <w:cs/>
        </w:rPr>
        <w:t xml:space="preserve"> มีนาคม </w:t>
      </w:r>
      <w:r w:rsidRPr="007C40C0">
        <w:rPr>
          <w:rFonts w:asciiTheme="majorBidi" w:hAnsiTheme="majorBidi" w:cstheme="majorBidi"/>
          <w:sz w:val="28"/>
        </w:rPr>
        <w:t xml:space="preserve">2566 </w:t>
      </w:r>
      <w:r w:rsidRPr="007C40C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7C40C0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>ๆ</w:t>
      </w:r>
      <w:r w:rsidRPr="007C40C0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รอบ </w:t>
      </w:r>
      <w:r w:rsidRPr="007C40C0">
        <w:rPr>
          <w:rFonts w:asciiTheme="majorBidi" w:hAnsiTheme="majorBidi" w:cstheme="majorBidi"/>
          <w:sz w:val="28"/>
        </w:rPr>
        <w:t>5</w:t>
      </w:r>
      <w:r w:rsidRPr="007C40C0">
        <w:rPr>
          <w:rFonts w:asciiTheme="majorBidi" w:hAnsiTheme="majorBidi" w:cstheme="majorBidi"/>
          <w:sz w:val="28"/>
          <w:cs/>
        </w:rPr>
        <w:t xml:space="preserve"> ปี</w:t>
      </w:r>
    </w:p>
    <w:p w14:paraId="47F934A2" w14:textId="30CD22F2" w:rsidR="00F53166" w:rsidRPr="007C40C0" w:rsidRDefault="00AA626B" w:rsidP="00B76DF9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557B09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  <w:cs/>
        </w:rPr>
        <w:tab/>
        <w:t xml:space="preserve">บริษัท พระแสงกรีน พาวเวอร์ จำกัด ซึ่งเป็นบริษัทย่อยมีภาระผูกพันที่จะต้องจ่ายภายใต้สัญญาซื้อขายน้ำเสียกับบริษัทที่เกี่ยวข้องกันแห่งหนึ่งในปริมาณเฉลี่ย </w:t>
      </w:r>
      <w:r w:rsidR="009E4C64" w:rsidRPr="007C40C0">
        <w:rPr>
          <w:rFonts w:asciiTheme="majorBidi" w:hAnsiTheme="majorBidi" w:cstheme="majorBidi"/>
          <w:sz w:val="28"/>
        </w:rPr>
        <w:t>14,100</w:t>
      </w:r>
      <w:r w:rsidR="009E4C64" w:rsidRPr="007C40C0">
        <w:rPr>
          <w:rFonts w:asciiTheme="majorBidi" w:hAnsiTheme="majorBidi" w:cstheme="majorBidi"/>
          <w:sz w:val="28"/>
          <w:cs/>
        </w:rPr>
        <w:t xml:space="preserve"> ลูกบาศก์เมตรต่อเดือน โดยคู่สัญญาตกลงกำหนดราคาน้ำเสียดังนี้</w:t>
      </w:r>
    </w:p>
    <w:tbl>
      <w:tblPr>
        <w:tblW w:w="0" w:type="auto"/>
        <w:tblInd w:w="1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450"/>
        <w:gridCol w:w="2880"/>
      </w:tblGrid>
      <w:tr w:rsidR="00B76DF9" w:rsidRPr="007C40C0" w14:paraId="0157E746" w14:textId="77777777" w:rsidTr="00835B79"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D224" w14:textId="0D7B3303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450" w:type="dxa"/>
          </w:tcPr>
          <w:p w14:paraId="6882F175" w14:textId="77777777" w:rsidR="00B76DF9" w:rsidRPr="007C40C0" w:rsidRDefault="00B76DF9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EA11F" w14:textId="64854A5E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hint="cs"/>
                <w:sz w:val="28"/>
                <w:cs/>
              </w:rPr>
              <w:t>ราคาต่อลูกบาศก์เมตร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76DF9" w:rsidRPr="007C40C0" w14:paraId="00628473" w14:textId="77777777" w:rsidTr="00835B79">
        <w:tc>
          <w:tcPr>
            <w:tcW w:w="28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41D97" w14:textId="77777777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2559 - 2565</w:t>
            </w:r>
          </w:p>
        </w:tc>
        <w:tc>
          <w:tcPr>
            <w:tcW w:w="450" w:type="dxa"/>
          </w:tcPr>
          <w:p w14:paraId="01DBEF9A" w14:textId="77777777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0AAE" w14:textId="0275F245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76DF9" w:rsidRPr="007C40C0" w14:paraId="71F5B08C" w14:textId="77777777" w:rsidTr="00835B7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FEEB" w14:textId="77777777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2566 - 2573</w:t>
            </w:r>
          </w:p>
        </w:tc>
        <w:tc>
          <w:tcPr>
            <w:tcW w:w="450" w:type="dxa"/>
          </w:tcPr>
          <w:p w14:paraId="6B9FF739" w14:textId="77777777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E71A" w14:textId="6D8392B4" w:rsidR="00B76DF9" w:rsidRPr="007C40C0" w:rsidRDefault="00B76D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</w:tbl>
    <w:p w14:paraId="5F2CF006" w14:textId="04C4A374" w:rsidR="00F53166" w:rsidRDefault="009E4C64" w:rsidP="00B76DF9">
      <w:pPr>
        <w:spacing w:before="240"/>
        <w:ind w:left="720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โดยสัญญามีอายุ </w:t>
      </w:r>
      <w:r w:rsidRPr="007C40C0">
        <w:rPr>
          <w:rFonts w:asciiTheme="majorBidi" w:hAnsiTheme="majorBidi" w:cstheme="majorBidi"/>
          <w:sz w:val="28"/>
        </w:rPr>
        <w:t>15</w:t>
      </w:r>
      <w:r w:rsidRPr="007C40C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Pr="007C40C0">
        <w:rPr>
          <w:rFonts w:asciiTheme="majorBidi" w:hAnsiTheme="majorBidi" w:cstheme="majorBidi"/>
          <w:sz w:val="28"/>
        </w:rPr>
        <w:t>10</w:t>
      </w:r>
      <w:r w:rsidRPr="007C40C0">
        <w:rPr>
          <w:rFonts w:asciiTheme="majorBidi" w:hAnsiTheme="majorBidi" w:cstheme="majorBidi"/>
          <w:sz w:val="28"/>
          <w:cs/>
        </w:rPr>
        <w:t xml:space="preserve"> ปี</w:t>
      </w:r>
    </w:p>
    <w:p w14:paraId="06BF3937" w14:textId="7102A80F" w:rsidR="006D570C" w:rsidRDefault="006D570C" w:rsidP="00B76DF9">
      <w:pPr>
        <w:spacing w:before="240"/>
        <w:ind w:left="720"/>
        <w:rPr>
          <w:rFonts w:asciiTheme="majorBidi" w:hAnsiTheme="majorBidi" w:cstheme="majorBidi"/>
          <w:sz w:val="28"/>
        </w:rPr>
      </w:pPr>
    </w:p>
    <w:p w14:paraId="0DF64769" w14:textId="77777777" w:rsidR="006D570C" w:rsidRPr="007C40C0" w:rsidRDefault="006D570C" w:rsidP="00B76DF9">
      <w:pPr>
        <w:spacing w:before="240"/>
        <w:ind w:left="720"/>
        <w:rPr>
          <w:rFonts w:asciiTheme="majorBidi" w:hAnsiTheme="majorBidi" w:cstheme="majorBidi"/>
          <w:sz w:val="28"/>
        </w:rPr>
      </w:pPr>
    </w:p>
    <w:p w14:paraId="2334F820" w14:textId="2546BE32" w:rsidR="00AF0AA0" w:rsidRDefault="00AA626B" w:rsidP="006D570C">
      <w:pPr>
        <w:spacing w:before="240"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>
        <w:rPr>
          <w:rFonts w:asciiTheme="majorBidi" w:hAnsiTheme="majorBidi" w:cstheme="majorBidi"/>
          <w:sz w:val="28"/>
        </w:rPr>
        <w:t>1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C705B1">
        <w:rPr>
          <w:rFonts w:asciiTheme="majorBidi" w:hAnsiTheme="majorBidi" w:cstheme="majorBidi"/>
          <w:sz w:val="28"/>
        </w:rPr>
        <w:t>4</w:t>
      </w:r>
      <w:r w:rsidR="009E4C64" w:rsidRPr="007C40C0">
        <w:rPr>
          <w:rFonts w:asciiTheme="majorBidi" w:hAnsiTheme="majorBidi" w:cstheme="majorBidi"/>
          <w:sz w:val="28"/>
        </w:rPr>
        <w:tab/>
      </w:r>
      <w:r w:rsidR="009E4C64" w:rsidRPr="007C40C0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จำนวนเงิน</w:t>
      </w:r>
      <w:r w:rsidR="00A141F4" w:rsidRPr="007C40C0">
        <w:rPr>
          <w:rFonts w:asciiTheme="majorBidi" w:hAnsiTheme="majorBidi" w:cstheme="majorBidi" w:hint="cs"/>
          <w:sz w:val="28"/>
          <w:cs/>
        </w:rPr>
        <w:t xml:space="preserve"> </w:t>
      </w:r>
      <w:r w:rsidR="009E4C64" w:rsidRPr="007C40C0">
        <w:rPr>
          <w:rFonts w:asciiTheme="majorBidi" w:hAnsiTheme="majorBidi" w:cstheme="majorBidi"/>
          <w:sz w:val="28"/>
        </w:rPr>
        <w:t>1</w:t>
      </w:r>
      <w:r w:rsidR="00CF59AD">
        <w:rPr>
          <w:rFonts w:asciiTheme="majorBidi" w:hAnsiTheme="majorBidi" w:cstheme="majorBidi"/>
          <w:sz w:val="28"/>
        </w:rPr>
        <w:t>5</w:t>
      </w:r>
      <w:r w:rsidR="009E4C64" w:rsidRPr="007C40C0">
        <w:rPr>
          <w:rFonts w:asciiTheme="majorBidi" w:hAnsiTheme="majorBidi" w:cstheme="majorBidi"/>
          <w:sz w:val="28"/>
          <w:cs/>
        </w:rPr>
        <w:t xml:space="preserve"> ล้านบาท โดยบริษัทย่อยผูกพันที่จะต้องปฏิบัติตามข้อกำหนดต่าง ๆ ตามที่ระบุไว้ใน</w:t>
      </w:r>
      <w:r w:rsidR="009E4C64" w:rsidRPr="00183761">
        <w:rPr>
          <w:rFonts w:asciiTheme="majorBidi" w:hAnsiTheme="majorBidi" w:cstheme="majorBidi"/>
          <w:sz w:val="28"/>
          <w:cs/>
        </w:rPr>
        <w:t>สัญญา ทั้งนี้ บริษัทย่อยได้รับเงินอุด</w:t>
      </w:r>
      <w:r w:rsidR="00D413E3" w:rsidRPr="00183761">
        <w:rPr>
          <w:rFonts w:asciiTheme="majorBidi" w:hAnsiTheme="majorBidi" w:cstheme="majorBidi"/>
          <w:sz w:val="28"/>
          <w:cs/>
        </w:rPr>
        <w:t>หนุนดังกล่าวแล้วทั้งจำนวน</w:t>
      </w:r>
    </w:p>
    <w:p w14:paraId="45667CD5" w14:textId="77777777" w:rsidR="007C3472" w:rsidRPr="007C40C0" w:rsidRDefault="007C3472" w:rsidP="007C3472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43F526B7" w14:textId="3C1E4BDB" w:rsidR="0074713A" w:rsidRPr="00183761" w:rsidRDefault="00D413E3" w:rsidP="00AF0AA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347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รายการสินทรัพย์ทางการ</w:t>
      </w:r>
      <w:r w:rsidRPr="00183761">
        <w:rPr>
          <w:rFonts w:asciiTheme="majorBidi" w:hAnsiTheme="majorBidi" w:cstheme="majorBidi"/>
          <w:color w:val="000000"/>
          <w:spacing w:val="-2"/>
          <w:sz w:val="28"/>
          <w:cs/>
        </w:rPr>
        <w:t>เงินบาง</w:t>
      </w:r>
      <w:r w:rsidR="005F0F0C" w:rsidRPr="00183761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รายการ</w:t>
      </w:r>
      <w:r w:rsidRPr="00183761">
        <w:rPr>
          <w:rFonts w:asciiTheme="majorBidi" w:hAnsiTheme="majorBidi" w:cstheme="majorBidi"/>
          <w:color w:val="000000"/>
          <w:spacing w:val="-2"/>
          <w:sz w:val="28"/>
          <w:cs/>
        </w:rPr>
        <w:t>ของกลุ่มบริษัทมีการวัดมูลค่าด้วยมูลค่ายุติธรรมในงบแสดงฐานะการเงิน ณ วัน</w:t>
      </w:r>
      <w:r w:rsidR="006D570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18376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สิ้นรอบระยะเวลารายงาน </w:t>
      </w:r>
    </w:p>
    <w:p w14:paraId="1DF81FA9" w14:textId="51E0163E" w:rsidR="00F53166" w:rsidRDefault="009E4C64" w:rsidP="00AF0AA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83761">
        <w:rPr>
          <w:rFonts w:asciiTheme="majorBidi" w:hAnsiTheme="majorBidi" w:cstheme="majorBidi"/>
          <w:color w:val="000000"/>
          <w:spacing w:val="-2"/>
          <w:sz w:val="28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p w14:paraId="1CC217CD" w14:textId="3A9B0455" w:rsidR="00557B09" w:rsidRPr="007C40C0" w:rsidRDefault="00557B09" w:rsidP="00557B09">
      <w:pPr>
        <w:spacing w:before="120" w:after="120"/>
        <w:ind w:left="360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(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หน่วย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พันบาท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"/>
        <w:gridCol w:w="878"/>
        <w:gridCol w:w="22"/>
        <w:gridCol w:w="90"/>
        <w:gridCol w:w="900"/>
        <w:gridCol w:w="180"/>
        <w:gridCol w:w="900"/>
        <w:gridCol w:w="90"/>
        <w:gridCol w:w="990"/>
        <w:gridCol w:w="90"/>
        <w:gridCol w:w="1080"/>
        <w:gridCol w:w="90"/>
        <w:gridCol w:w="1980"/>
      </w:tblGrid>
      <w:tr w:rsidR="00AF0AA0" w:rsidRPr="00835B79" w14:paraId="6D8F8910" w14:textId="35926D43" w:rsidTr="00004F1E">
        <w:trPr>
          <w:cantSplit/>
          <w:trHeight w:val="112"/>
        </w:trPr>
        <w:tc>
          <w:tcPr>
            <w:tcW w:w="1530" w:type="dxa"/>
            <w:shd w:val="clear" w:color="auto" w:fill="auto"/>
            <w:vAlign w:val="bottom"/>
          </w:tcPr>
          <w:p w14:paraId="20D2E0E9" w14:textId="556DD83A" w:rsidR="00AF0AA0" w:rsidRPr="00835B79" w:rsidRDefault="00AF0AA0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6F14C7D" w14:textId="4B554207" w:rsidR="00AF0AA0" w:rsidRPr="00835B79" w:rsidRDefault="00AF0AA0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4A6A" w14:textId="29AEDF17" w:rsidR="00AF0AA0" w:rsidRPr="00835B79" w:rsidRDefault="00AF0AA0" w:rsidP="00562934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  <w:r w:rsidRPr="00835B79">
              <w:rPr>
                <w:rFonts w:asciiTheme="majorBidi" w:eastAsia="Times New Roman" w:hAnsiTheme="majorBidi" w:cstheme="majorBidi"/>
                <w:spacing w:val="-10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A4F9DBB" w14:textId="77777777" w:rsidR="00AF0AA0" w:rsidRPr="00835B79" w:rsidRDefault="00AF0AA0" w:rsidP="006D16FA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3326AAE3" w14:textId="786734C5" w:rsidR="00AF0AA0" w:rsidRPr="00835B79" w:rsidRDefault="00AF0AA0" w:rsidP="00D1390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0C3AEE68" w14:textId="77777777" w:rsidR="00AF0AA0" w:rsidRPr="00835B79" w:rsidRDefault="00AF0AA0" w:rsidP="006D16FA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488C0917" w14:textId="15C75FD7" w:rsidR="00AF0AA0" w:rsidRPr="00835B79" w:rsidRDefault="00AF0AA0" w:rsidP="00AF0AA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90" w:type="dxa"/>
            <w:vMerge w:val="restart"/>
          </w:tcPr>
          <w:p w14:paraId="347B98FD" w14:textId="40D50E22" w:rsidR="00AF0AA0" w:rsidRPr="00835B79" w:rsidRDefault="00AF0AA0" w:rsidP="006D16FA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 w:val="restart"/>
          </w:tcPr>
          <w:p w14:paraId="269636C4" w14:textId="1F16EBB9" w:rsidR="00AF0AA0" w:rsidRPr="00835B79" w:rsidRDefault="00AF0AA0" w:rsidP="003E59E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เทคนิคการประเมินมูลค่าและข้อมูลที่ใช้ในการวัดมูลค่ายุติธรรม</w:t>
            </w:r>
          </w:p>
        </w:tc>
      </w:tr>
      <w:tr w:rsidR="00AF0AA0" w:rsidRPr="00835B79" w14:paraId="4813891F" w14:textId="77777777" w:rsidTr="003F2E9D">
        <w:trPr>
          <w:cantSplit/>
          <w:trHeight w:val="112"/>
        </w:trPr>
        <w:tc>
          <w:tcPr>
            <w:tcW w:w="1530" w:type="dxa"/>
            <w:shd w:val="clear" w:color="auto" w:fill="auto"/>
            <w:vAlign w:val="bottom"/>
          </w:tcPr>
          <w:p w14:paraId="610506DE" w14:textId="3739A108" w:rsidR="00AF0AA0" w:rsidRPr="00835B79" w:rsidRDefault="00AF0AA0" w:rsidP="00D13902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18E54DFD" w14:textId="77777777" w:rsidR="00AF0AA0" w:rsidRPr="00835B79" w:rsidRDefault="00AF0AA0" w:rsidP="00D13902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DA67F" w14:textId="38E38F37" w:rsidR="00AF0AA0" w:rsidRPr="00835B79" w:rsidRDefault="00AF0AA0" w:rsidP="00D13902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</w:rPr>
              <w:t>มีนาคม 2563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</w:tcBorders>
          </w:tcPr>
          <w:p w14:paraId="4B1929D5" w14:textId="77777777" w:rsidR="00AF0AA0" w:rsidRPr="00835B79" w:rsidRDefault="00AF0AA0" w:rsidP="00D13902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6A619" w14:textId="0CFA0C9F" w:rsidR="00AF0AA0" w:rsidRPr="00835B79" w:rsidRDefault="00AF0AA0" w:rsidP="00D13902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th-TH"/>
              </w:rPr>
              <w:t>31 ธันวาคม 2562</w:t>
            </w:r>
          </w:p>
        </w:tc>
        <w:tc>
          <w:tcPr>
            <w:tcW w:w="180" w:type="dxa"/>
          </w:tcPr>
          <w:p w14:paraId="3FFEDF21" w14:textId="77777777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E56D5" w14:textId="15C909D1" w:rsidR="00AF0AA0" w:rsidRPr="00835B79" w:rsidRDefault="00AF0AA0" w:rsidP="00D1390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</w:rPr>
              <w:t>มีนาคม 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910F99" w14:textId="703F9830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80ABB" w14:textId="7DBEB78F" w:rsidR="00AF0AA0" w:rsidRPr="00BA420E" w:rsidRDefault="00AF0AA0" w:rsidP="00BA420E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</w:rPr>
            </w:pPr>
            <w:r w:rsidRPr="00BA420E">
              <w:rPr>
                <w:rFonts w:asciiTheme="majorBidi" w:eastAsia="Times New Roman" w:hAnsiTheme="majorBidi" w:cstheme="majorBidi"/>
                <w:szCs w:val="24"/>
                <w:cs/>
              </w:rPr>
              <w:t>31 ธันวาคม 2562</w:t>
            </w:r>
          </w:p>
        </w:tc>
        <w:tc>
          <w:tcPr>
            <w:tcW w:w="90" w:type="dxa"/>
          </w:tcPr>
          <w:p w14:paraId="5191BE36" w14:textId="77777777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381CCE21" w14:textId="4E709F07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Merge/>
          </w:tcPr>
          <w:p w14:paraId="60EA9556" w14:textId="5B466EFD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14:paraId="2FC2CADB" w14:textId="572AA211" w:rsidR="00AF0AA0" w:rsidRPr="00835B79" w:rsidRDefault="00AF0AA0" w:rsidP="00D1390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D7C21" w:rsidRPr="00835B79" w14:paraId="2B3B92D6" w14:textId="14B352F5" w:rsidTr="00004F1E">
        <w:trPr>
          <w:cantSplit/>
          <w:trHeight w:val="120"/>
        </w:trPr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987CDA0" w14:textId="30B21CD2" w:rsidR="006D7C21" w:rsidRPr="00835B79" w:rsidRDefault="006D7C21" w:rsidP="006D7C21">
            <w:pPr>
              <w:numPr>
                <w:ilvl w:val="0"/>
                <w:numId w:val="2"/>
              </w:numPr>
              <w:tabs>
                <w:tab w:val="left" w:pos="270"/>
              </w:tabs>
              <w:overflowPunct/>
              <w:autoSpaceDE/>
              <w:autoSpaceDN/>
              <w:adjustRightInd/>
              <w:ind w:left="184" w:right="68" w:hanging="180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>เงินลงทุนใน</w:t>
            </w:r>
            <w:r w:rsidRPr="00835B79">
              <w:rPr>
                <w:rFonts w:asciiTheme="majorBidi" w:eastAsia="Times New Roman" w:hAnsiTheme="majorBidi" w:cstheme="majorBidi" w:hint="cs"/>
                <w:szCs w:val="24"/>
                <w:cs/>
                <w:lang w:val="th-TH"/>
              </w:rPr>
              <w:t xml:space="preserve">    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ab/>
              <w:t xml:space="preserve">หลักทรัพย์ 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ab/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90" w:type="dxa"/>
          </w:tcPr>
          <w:p w14:paraId="606AD049" w14:textId="77777777" w:rsidR="006D7C21" w:rsidRPr="00835B79" w:rsidRDefault="006D7C21" w:rsidP="006D7C21">
            <w:pPr>
              <w:tabs>
                <w:tab w:val="decimal" w:pos="977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7DED374" w14:textId="3F5269FE" w:rsidR="006D7C21" w:rsidRPr="00835B79" w:rsidRDefault="006D7C21" w:rsidP="006D7C21">
            <w:pPr>
              <w:tabs>
                <w:tab w:val="decimal" w:pos="977"/>
              </w:tabs>
              <w:ind w:right="65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4,671</w:t>
            </w:r>
          </w:p>
        </w:tc>
        <w:tc>
          <w:tcPr>
            <w:tcW w:w="112" w:type="dxa"/>
            <w:gridSpan w:val="2"/>
            <w:vAlign w:val="center"/>
          </w:tcPr>
          <w:p w14:paraId="20F64361" w14:textId="65250287" w:rsidR="006D7C21" w:rsidRPr="00835B79" w:rsidRDefault="006D7C21" w:rsidP="006D7C21">
            <w:pPr>
              <w:tabs>
                <w:tab w:val="decimal" w:pos="977"/>
              </w:tabs>
              <w:ind w:right="65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912D7EF" w14:textId="57B91A6D" w:rsidR="006D7C21" w:rsidRPr="00835B79" w:rsidRDefault="006D7C21" w:rsidP="006D7C21">
            <w:pPr>
              <w:tabs>
                <w:tab w:val="decimal" w:pos="977"/>
              </w:tabs>
              <w:ind w:right="65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7,371</w:t>
            </w:r>
          </w:p>
        </w:tc>
        <w:tc>
          <w:tcPr>
            <w:tcW w:w="180" w:type="dxa"/>
            <w:vAlign w:val="center"/>
          </w:tcPr>
          <w:p w14:paraId="07A99D47" w14:textId="7AA36EE2" w:rsidR="006D7C21" w:rsidRPr="00835B79" w:rsidRDefault="006D7C21" w:rsidP="006D7C21">
            <w:pPr>
              <w:tabs>
                <w:tab w:val="decimal" w:pos="977"/>
              </w:tabs>
              <w:ind w:right="65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11C1FB7" w14:textId="7337A9AD" w:rsidR="006D7C21" w:rsidRPr="00835B79" w:rsidRDefault="006D7C21" w:rsidP="006D7C21">
            <w:pPr>
              <w:ind w:left="37" w:right="65"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4,671</w:t>
            </w:r>
          </w:p>
        </w:tc>
        <w:tc>
          <w:tcPr>
            <w:tcW w:w="90" w:type="dxa"/>
            <w:vAlign w:val="center"/>
          </w:tcPr>
          <w:p w14:paraId="62C313FC" w14:textId="3CC6C90F" w:rsidR="006D7C21" w:rsidRPr="00835B79" w:rsidRDefault="006D7C21" w:rsidP="006D7C21">
            <w:pPr>
              <w:ind w:left="37" w:right="65"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435B683F" w14:textId="39754922" w:rsidR="006D7C21" w:rsidRPr="00835B79" w:rsidRDefault="006D7C21" w:rsidP="003F2E9D">
            <w:pPr>
              <w:ind w:left="-90" w:right="65" w:firstLine="127"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7,371</w:t>
            </w:r>
          </w:p>
        </w:tc>
        <w:tc>
          <w:tcPr>
            <w:tcW w:w="90" w:type="dxa"/>
            <w:vAlign w:val="bottom"/>
          </w:tcPr>
          <w:p w14:paraId="134FE670" w14:textId="77777777" w:rsidR="006D7C21" w:rsidRPr="00835B79" w:rsidRDefault="006D7C21" w:rsidP="006D7C21">
            <w:pPr>
              <w:ind w:left="37" w:right="495"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16908D1" w14:textId="274A3E83" w:rsidR="006D7C21" w:rsidRPr="00835B79" w:rsidRDefault="006D7C21" w:rsidP="006D7C21">
            <w:pPr>
              <w:tabs>
                <w:tab w:val="left" w:pos="360"/>
              </w:tabs>
              <w:ind w:left="37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 w:hint="cs"/>
                <w:szCs w:val="24"/>
                <w:cs/>
                <w:lang w:val="th-TH"/>
              </w:rPr>
              <w:t>ระดับที่ 1</w:t>
            </w:r>
          </w:p>
        </w:tc>
        <w:tc>
          <w:tcPr>
            <w:tcW w:w="90" w:type="dxa"/>
          </w:tcPr>
          <w:p w14:paraId="0A2EB38B" w14:textId="7A301380" w:rsidR="006D7C21" w:rsidRPr="00835B79" w:rsidRDefault="006D7C21" w:rsidP="006D7C21">
            <w:pPr>
              <w:ind w:left="37" w:right="495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3376D0F" w14:textId="4A5FC2AD" w:rsidR="006D7C21" w:rsidRPr="00835B79" w:rsidRDefault="006D7C21" w:rsidP="00DE3E98">
            <w:pPr>
              <w:ind w:left="270" w:hanging="180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>ราคาเสนอซื้อของตลาด</w:t>
            </w:r>
            <w:r w:rsidR="00835B79">
              <w:rPr>
                <w:rFonts w:asciiTheme="majorBidi" w:eastAsia="Times New Roman" w:hAnsiTheme="majorBidi" w:cstheme="majorBidi" w:hint="cs"/>
                <w:szCs w:val="24"/>
                <w:cs/>
                <w:lang w:val="th-TH"/>
              </w:rPr>
              <w:t>หลั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>กทรัพย์แห่งประเทศไทย ณ สิ้นวันทำการสุดท้ายของงวดบัญชี</w:t>
            </w:r>
          </w:p>
        </w:tc>
      </w:tr>
      <w:tr w:rsidR="006D7C21" w:rsidRPr="00835B79" w14:paraId="734B4540" w14:textId="46ED1EBC" w:rsidTr="00444765">
        <w:trPr>
          <w:cantSplit/>
          <w:trHeight w:val="120"/>
        </w:trPr>
        <w:tc>
          <w:tcPr>
            <w:tcW w:w="1530" w:type="dxa"/>
            <w:shd w:val="clear" w:color="auto" w:fill="auto"/>
          </w:tcPr>
          <w:p w14:paraId="4DD46E32" w14:textId="7ABC06C7" w:rsidR="006D7C21" w:rsidRPr="00835B79" w:rsidRDefault="006D7C21" w:rsidP="00A369E8">
            <w:pPr>
              <w:numPr>
                <w:ilvl w:val="0"/>
                <w:numId w:val="2"/>
              </w:numPr>
              <w:tabs>
                <w:tab w:val="left" w:pos="270"/>
              </w:tabs>
              <w:overflowPunct/>
              <w:autoSpaceDE/>
              <w:autoSpaceDN/>
              <w:adjustRightInd/>
              <w:ind w:left="184" w:hanging="180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>อสังหาริมทรัพย์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ab/>
              <w:t>เพื่อการ</w:t>
            </w:r>
            <w:r w:rsidRPr="00835B79"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  <w:tab/>
              <w:t>ลงทุนสุทธิ</w:t>
            </w:r>
          </w:p>
          <w:p w14:paraId="3067DFE9" w14:textId="77777777" w:rsidR="006D7C21" w:rsidRPr="00835B79" w:rsidRDefault="006D7C21" w:rsidP="006D7C21">
            <w:pPr>
              <w:ind w:left="257"/>
              <w:rPr>
                <w:rFonts w:asciiTheme="majorBidi" w:eastAsia="Times New Roman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1BA9A5F" w14:textId="7E021098" w:rsidR="006D7C21" w:rsidRPr="00835B79" w:rsidRDefault="006D7C21" w:rsidP="006D7C21">
            <w:pPr>
              <w:tabs>
                <w:tab w:val="decimal" w:pos="616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2340048" w14:textId="7D340A6B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56,539</w:t>
            </w:r>
          </w:p>
        </w:tc>
        <w:tc>
          <w:tcPr>
            <w:tcW w:w="90" w:type="dxa"/>
            <w:vAlign w:val="center"/>
          </w:tcPr>
          <w:p w14:paraId="3354A523" w14:textId="49A4CB8E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E960F63" w14:textId="73946532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24,801</w:t>
            </w:r>
          </w:p>
        </w:tc>
        <w:tc>
          <w:tcPr>
            <w:tcW w:w="180" w:type="dxa"/>
            <w:vAlign w:val="center"/>
          </w:tcPr>
          <w:p w14:paraId="23373207" w14:textId="77777777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2069F83" w14:textId="1EFB1FB5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835B79">
              <w:rPr>
                <w:rFonts w:asciiTheme="majorBidi" w:eastAsia="Times New Roman" w:hAnsi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6C729D" w14:textId="5BC6A5F9" w:rsidR="006D7C21" w:rsidRPr="00835B79" w:rsidRDefault="006D7C21" w:rsidP="006D7C21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C999B5" w14:textId="22FC3600" w:rsidR="006D7C21" w:rsidRPr="00835B79" w:rsidRDefault="006D7C21" w:rsidP="006D7C21">
            <w:pPr>
              <w:tabs>
                <w:tab w:val="decimal" w:pos="977"/>
              </w:tabs>
              <w:ind w:right="65" w:firstLine="311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835B79">
              <w:rPr>
                <w:rFonts w:asciiTheme="majorBidi" w:eastAsia="Times New Roman" w:hAnsi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42146FE" w14:textId="77777777" w:rsidR="006D7C21" w:rsidRPr="00835B79" w:rsidRDefault="006D7C21" w:rsidP="006D7C21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AD78C7" w14:textId="40B07046" w:rsidR="006D7C21" w:rsidRPr="00835B79" w:rsidRDefault="006D7C21" w:rsidP="006D7C21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  <w:r w:rsidRPr="00835B79">
              <w:rPr>
                <w:rFonts w:asciiTheme="majorBidi" w:eastAsia="Times New Roman" w:hAnsiTheme="majorBidi" w:hint="cs"/>
                <w:szCs w:val="24"/>
                <w:cs/>
              </w:rPr>
              <w:t>ระดับที่ 3</w:t>
            </w:r>
          </w:p>
        </w:tc>
        <w:tc>
          <w:tcPr>
            <w:tcW w:w="90" w:type="dxa"/>
          </w:tcPr>
          <w:p w14:paraId="11C0F295" w14:textId="77777777" w:rsidR="006D7C21" w:rsidRPr="00835B79" w:rsidRDefault="006D7C21" w:rsidP="006D7C2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</w:tcPr>
          <w:p w14:paraId="32270144" w14:textId="351C443D" w:rsidR="006D7C21" w:rsidRPr="00835B79" w:rsidRDefault="006D7C21" w:rsidP="00DE3E98">
            <w:pPr>
              <w:overflowPunct/>
              <w:autoSpaceDE/>
              <w:autoSpaceDN/>
              <w:adjustRightInd/>
              <w:ind w:left="270" w:hanging="182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ราคาประเมินโดยผู้ประเมินอิสระภายนอกด้วยวิธีราคาวิเคราะห์รายได้</w:t>
            </w:r>
          </w:p>
        </w:tc>
      </w:tr>
    </w:tbl>
    <w:p w14:paraId="2551D12D" w14:textId="743EA980" w:rsidR="0020476F" w:rsidRPr="007C40C0" w:rsidRDefault="00087360" w:rsidP="00087360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29C805B" w14:textId="324852B0" w:rsidR="00F53166" w:rsidRDefault="009E4C64" w:rsidP="006144E1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="00087360">
        <w:rPr>
          <w:rFonts w:asciiTheme="majorBidi" w:hAnsiTheme="majorBidi" w:cstheme="majorBidi" w:hint="cs"/>
          <w:b/>
          <w:bCs/>
          <w:sz w:val="28"/>
          <w:cs/>
        </w:rPr>
        <w:t>ภาย</w:t>
      </w:r>
      <w:r w:rsidRPr="007C40C0">
        <w:rPr>
          <w:rFonts w:asciiTheme="majorBidi" w:hAnsiTheme="majorBidi" w:cstheme="majorBidi"/>
          <w:b/>
          <w:bCs/>
          <w:sz w:val="28"/>
          <w:cs/>
        </w:rPr>
        <w:t>หลังรอบระยะ</w:t>
      </w:r>
      <w:r w:rsidR="00087360">
        <w:rPr>
          <w:rFonts w:asciiTheme="majorBidi" w:hAnsiTheme="majorBidi" w:cstheme="majorBidi" w:hint="cs"/>
          <w:b/>
          <w:bCs/>
          <w:sz w:val="28"/>
          <w:cs/>
        </w:rPr>
        <w:t>เวลา</w:t>
      </w:r>
      <w:r w:rsidRPr="007C40C0">
        <w:rPr>
          <w:rFonts w:asciiTheme="majorBidi" w:hAnsiTheme="majorBidi" w:cstheme="majorBidi"/>
          <w:b/>
          <w:bCs/>
          <w:sz w:val="28"/>
          <w:cs/>
        </w:rPr>
        <w:t>รายงาน</w:t>
      </w:r>
    </w:p>
    <w:p w14:paraId="0621FE90" w14:textId="4FC62A04" w:rsidR="00AA626B" w:rsidRPr="00AA626B" w:rsidRDefault="00AA626B" w:rsidP="008B79BB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AA626B">
        <w:rPr>
          <w:rFonts w:asciiTheme="majorBidi" w:hAnsiTheme="majorBidi" w:hint="cs"/>
          <w:sz w:val="28"/>
          <w:cs/>
        </w:rPr>
        <w:t>ที่ประชุมคณะกรรมการครั้งที่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6/2563 </w:t>
      </w:r>
      <w:r w:rsidRPr="00AA626B">
        <w:rPr>
          <w:rFonts w:asciiTheme="majorBidi" w:hAnsiTheme="majorBidi" w:hint="cs"/>
          <w:sz w:val="28"/>
          <w:cs/>
        </w:rPr>
        <w:t>เมื่อวันที่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9 </w:t>
      </w:r>
      <w:r w:rsidRPr="00AA626B">
        <w:rPr>
          <w:rFonts w:asciiTheme="majorBidi" w:hAnsiTheme="majorBidi" w:hint="cs"/>
          <w:sz w:val="28"/>
          <w:cs/>
        </w:rPr>
        <w:t>เมษายน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2563 </w:t>
      </w:r>
      <w:r w:rsidRPr="00AA626B">
        <w:rPr>
          <w:rFonts w:asciiTheme="majorBidi" w:hAnsiTheme="majorBidi" w:hint="cs"/>
          <w:sz w:val="28"/>
          <w:cs/>
        </w:rPr>
        <w:t>ได้มีมติให้เสนอต่อผู้ถือหุ้นเพื่อพิจารณาดังนี้</w:t>
      </w:r>
    </w:p>
    <w:p w14:paraId="0046C242" w14:textId="59962838" w:rsidR="00AA626B" w:rsidRPr="00AA626B" w:rsidRDefault="00AA626B" w:rsidP="008B79BB">
      <w:pPr>
        <w:pStyle w:val="ListParagraph"/>
        <w:spacing w:line="240" w:lineRule="atLeast"/>
        <w:ind w:left="360"/>
        <w:jc w:val="thaiDistribute"/>
        <w:rPr>
          <w:rFonts w:asciiTheme="majorBidi" w:hAnsiTheme="majorBidi"/>
          <w:sz w:val="28"/>
        </w:rPr>
      </w:pPr>
      <w:r w:rsidRPr="00C703FC">
        <w:rPr>
          <w:rFonts w:asciiTheme="majorBidi" w:hAnsiTheme="majorBidi" w:cstheme="majorBidi"/>
          <w:spacing w:val="-6"/>
          <w:sz w:val="28"/>
        </w:rPr>
        <w:t>-</w:t>
      </w:r>
      <w:r w:rsidRPr="00C703FC">
        <w:rPr>
          <w:rFonts w:asciiTheme="majorBidi" w:hAnsiTheme="majorBidi" w:cstheme="majorBidi"/>
          <w:spacing w:val="-6"/>
          <w:sz w:val="28"/>
        </w:rPr>
        <w:tab/>
      </w:r>
      <w:r w:rsidRPr="00C703FC">
        <w:rPr>
          <w:rFonts w:asciiTheme="majorBidi" w:hAnsiTheme="majorBidi" w:hint="cs"/>
          <w:spacing w:val="-6"/>
          <w:sz w:val="28"/>
          <w:cs/>
        </w:rPr>
        <w:t>พิจารณาการออกและเสนอขายหุ้นกู้แปลงสภาพที่ออกใหม่ของบริษัท</w:t>
      </w:r>
      <w:r w:rsidRPr="00C703FC">
        <w:rPr>
          <w:rFonts w:asciiTheme="majorBidi" w:hAnsiTheme="majorBidi"/>
          <w:spacing w:val="-6"/>
          <w:sz w:val="28"/>
          <w:cs/>
        </w:rPr>
        <w:t xml:space="preserve"> </w:t>
      </w:r>
      <w:r w:rsidRPr="00C703FC">
        <w:rPr>
          <w:rFonts w:asciiTheme="majorBidi" w:hAnsiTheme="majorBidi" w:hint="cs"/>
          <w:spacing w:val="-6"/>
          <w:sz w:val="28"/>
          <w:cs/>
        </w:rPr>
        <w:t>โดยมีมูลค่าเสนอขายวงเงินไม่เกิน</w:t>
      </w:r>
      <w:r w:rsidRPr="00C703FC">
        <w:rPr>
          <w:rFonts w:asciiTheme="majorBidi" w:hAnsiTheme="majorBidi"/>
          <w:spacing w:val="-6"/>
          <w:sz w:val="28"/>
          <w:cs/>
        </w:rPr>
        <w:t xml:space="preserve"> </w:t>
      </w:r>
      <w:r w:rsidRPr="00C703FC">
        <w:rPr>
          <w:rFonts w:asciiTheme="majorBidi" w:hAnsiTheme="majorBidi" w:cstheme="majorBidi"/>
          <w:spacing w:val="-6"/>
          <w:sz w:val="28"/>
        </w:rPr>
        <w:t xml:space="preserve">650 </w:t>
      </w:r>
      <w:r w:rsidRPr="00C703FC">
        <w:rPr>
          <w:rFonts w:asciiTheme="majorBidi" w:hAnsiTheme="majorBidi" w:hint="cs"/>
          <w:spacing w:val="-6"/>
          <w:sz w:val="28"/>
          <w:cs/>
        </w:rPr>
        <w:t>ล้า</w:t>
      </w:r>
      <w:r w:rsidR="00C703FC" w:rsidRPr="00C703FC">
        <w:rPr>
          <w:rFonts w:asciiTheme="majorBidi" w:hAnsiTheme="majorBidi" w:hint="cs"/>
          <w:spacing w:val="-6"/>
          <w:sz w:val="28"/>
          <w:cs/>
        </w:rPr>
        <w:t>น</w:t>
      </w:r>
      <w:r w:rsidRPr="00AA626B">
        <w:rPr>
          <w:rFonts w:asciiTheme="majorBidi" w:hAnsiTheme="majorBidi" w:hint="cs"/>
          <w:sz w:val="28"/>
          <w:cs/>
        </w:rPr>
        <w:t>บาท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ให้แก่บุคคลในวงจำกัด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ซึ่งเป็นผู้ลงทุนโดยเฉพาะเจาะจง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และบุคคลดังกล่าวไม่เป็นบุคคลที่เกี่ยวโยงกับบริษัท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เพื่อใช้ในการเข้าลงทุนในธุรกิจด้านสาธารณูปโภค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และเป็นเงินทุนหมุนเวียนสำหรับบริษัท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และบริษัทย่อย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ทั้งนี้หุ้นกู้ดังกล่าวเป็นหุ้นกู้แปลงสภาพ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ประเภทไม่ด้อยสิทธิ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และไม่มีหลักประกัน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อายุ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3 </w:t>
      </w:r>
      <w:r w:rsidRPr="00AA626B">
        <w:rPr>
          <w:rFonts w:asciiTheme="majorBidi" w:hAnsiTheme="majorBidi" w:hint="cs"/>
          <w:sz w:val="28"/>
          <w:cs/>
        </w:rPr>
        <w:t>ปี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นับจากวันที่ออกหุ้นกู้แปลงสภาพแต่ละชุด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อัตราดอกเบี้ย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ร้อยละ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2.00 </w:t>
      </w:r>
      <w:r w:rsidRPr="00AA626B">
        <w:rPr>
          <w:rFonts w:asciiTheme="majorBidi" w:hAnsiTheme="majorBidi" w:hint="cs"/>
          <w:sz w:val="28"/>
          <w:cs/>
        </w:rPr>
        <w:t>ต่อปี</w:t>
      </w:r>
    </w:p>
    <w:p w14:paraId="19D849CD" w14:textId="2A0DA620" w:rsidR="00AA626B" w:rsidRPr="00AA626B" w:rsidRDefault="00AA626B" w:rsidP="000F52A4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AA626B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ab/>
      </w:r>
      <w:r w:rsidRPr="00AA626B">
        <w:rPr>
          <w:rFonts w:asciiTheme="majorBidi" w:hAnsiTheme="majorBidi" w:hint="cs"/>
          <w:sz w:val="28"/>
          <w:cs/>
        </w:rPr>
        <w:t>พิจารณาการเพิ่มทุนจดทะเบียนของบริษัท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จำนวน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650 </w:t>
      </w:r>
      <w:r w:rsidRPr="00AA626B">
        <w:rPr>
          <w:rFonts w:asciiTheme="majorBidi" w:hAnsiTheme="majorBidi" w:hint="cs"/>
          <w:sz w:val="28"/>
          <w:cs/>
        </w:rPr>
        <w:t>ล้านบาท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จากทุนจดทะเบียนเดิมจำนวน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3,635,517,722 </w:t>
      </w:r>
      <w:r w:rsidRPr="00AA626B">
        <w:rPr>
          <w:rFonts w:asciiTheme="majorBidi" w:hAnsiTheme="majorBidi" w:hint="cs"/>
          <w:sz w:val="28"/>
          <w:cs/>
        </w:rPr>
        <w:t>บาท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เป็นทุนจดทะเบียนใหม่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จำนวน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4,285,517,722 </w:t>
      </w:r>
      <w:r w:rsidRPr="00AA626B">
        <w:rPr>
          <w:rFonts w:asciiTheme="majorBidi" w:hAnsiTheme="majorBidi" w:hint="cs"/>
          <w:sz w:val="28"/>
          <w:cs/>
        </w:rPr>
        <w:t>บาท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โดยการออกหุ้นสามัญเพิ่มทุน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จำนวน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650 </w:t>
      </w:r>
      <w:r w:rsidRPr="00AA626B">
        <w:rPr>
          <w:rFonts w:asciiTheme="majorBidi" w:hAnsiTheme="majorBidi" w:hint="cs"/>
          <w:sz w:val="28"/>
          <w:cs/>
        </w:rPr>
        <w:t>ล้านหุ้น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มูลค่าที่ตราไว้หุ้นละ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cstheme="majorBidi"/>
          <w:sz w:val="28"/>
        </w:rPr>
        <w:t xml:space="preserve">1.00 </w:t>
      </w:r>
      <w:r w:rsidRPr="00AA626B">
        <w:rPr>
          <w:rFonts w:asciiTheme="majorBidi" w:hAnsiTheme="majorBidi" w:hint="cs"/>
          <w:sz w:val="28"/>
          <w:cs/>
        </w:rPr>
        <w:t>บาท</w:t>
      </w:r>
      <w:r w:rsidRPr="00AA626B">
        <w:rPr>
          <w:rFonts w:asciiTheme="majorBidi" w:hAnsiTheme="majorBidi"/>
          <w:sz w:val="28"/>
          <w:cs/>
        </w:rPr>
        <w:t xml:space="preserve"> </w:t>
      </w:r>
      <w:r w:rsidRPr="00AA626B">
        <w:rPr>
          <w:rFonts w:asciiTheme="majorBidi" w:hAnsiTheme="majorBidi" w:hint="cs"/>
          <w:sz w:val="28"/>
          <w:cs/>
        </w:rPr>
        <w:t>เพื่อรองรับการใช้สิทธิแปลงสภาพของหุ้นกู้แปลงสภาพ</w:t>
      </w:r>
    </w:p>
    <w:sectPr w:rsidR="00AA626B" w:rsidRPr="00AA626B" w:rsidSect="00CE1460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1224" w:bottom="1440" w:left="1440" w:header="864" w:footer="432" w:gutter="0"/>
      <w:pgNumType w:start="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80162" w14:textId="77777777" w:rsidR="005324DC" w:rsidRDefault="005324DC">
      <w:pPr>
        <w:rPr>
          <w:rFonts w:hint="eastAsia"/>
        </w:rPr>
      </w:pPr>
      <w:r>
        <w:separator/>
      </w:r>
    </w:p>
  </w:endnote>
  <w:endnote w:type="continuationSeparator" w:id="0">
    <w:p w14:paraId="2A2C5B59" w14:textId="77777777" w:rsidR="005324DC" w:rsidRDefault="005324DC">
      <w:pPr>
        <w:rPr>
          <w:rFonts w:hint="eastAsia"/>
        </w:rPr>
      </w:pPr>
      <w:r>
        <w:continuationSeparator/>
      </w:r>
    </w:p>
  </w:endnote>
  <w:endnote w:type="continuationNotice" w:id="1">
    <w:p w14:paraId="12BD0614" w14:textId="77777777" w:rsidR="005324DC" w:rsidRDefault="005324DC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6620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250A0A1" w14:textId="40FC2004" w:rsidR="005324DC" w:rsidRPr="00B644BC" w:rsidRDefault="005324DC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B644BC">
          <w:rPr>
            <w:rFonts w:asciiTheme="majorBidi" w:hAnsiTheme="majorBidi" w:cstheme="majorBidi"/>
            <w:sz w:val="28"/>
          </w:rPr>
          <w:fldChar w:fldCharType="begin"/>
        </w:r>
        <w:r w:rsidRPr="00B644B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B644BC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31</w:t>
        </w:r>
        <w:r w:rsidRPr="00B644BC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9B723EF" w14:textId="77777777" w:rsidR="005324DC" w:rsidRDefault="005324DC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924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2E6B05E" w14:textId="44615C04" w:rsidR="005324DC" w:rsidRPr="00F9401B" w:rsidRDefault="005324DC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t>5</w:t>
        </w:r>
        <w:r w:rsidR="00CE1460">
          <w:rPr>
            <w:rFonts w:asciiTheme="majorBidi" w:hAnsiTheme="majorBidi" w:cstheme="majorBidi"/>
            <w:sz w:val="28"/>
          </w:rPr>
          <w:t>3</w:t>
        </w:r>
      </w:p>
    </w:sdtContent>
  </w:sdt>
  <w:p w14:paraId="09AAFE5E" w14:textId="77777777" w:rsidR="005324DC" w:rsidRPr="00154FA2" w:rsidRDefault="005324DC" w:rsidP="00AE4F70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5324DC" w:rsidRPr="005C6B93" w:rsidRDefault="005324DC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5324DC" w:rsidRDefault="005324DC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0FE97" w14:textId="77777777" w:rsidR="005324DC" w:rsidRDefault="005324DC">
      <w:pPr>
        <w:rPr>
          <w:rFonts w:hint="eastAsia"/>
        </w:rPr>
      </w:pPr>
      <w:r>
        <w:separator/>
      </w:r>
    </w:p>
  </w:footnote>
  <w:footnote w:type="continuationSeparator" w:id="0">
    <w:p w14:paraId="4CA5BFC7" w14:textId="77777777" w:rsidR="005324DC" w:rsidRDefault="005324DC">
      <w:pPr>
        <w:rPr>
          <w:rFonts w:hint="eastAsia"/>
        </w:rPr>
      </w:pPr>
      <w:r>
        <w:continuationSeparator/>
      </w:r>
    </w:p>
  </w:footnote>
  <w:footnote w:type="continuationNotice" w:id="1">
    <w:p w14:paraId="5BED00C6" w14:textId="77777777" w:rsidR="005324DC" w:rsidRDefault="005324DC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6599D" w14:textId="77777777" w:rsidR="005324DC" w:rsidRDefault="005324D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0" w:name="_Hlk39673241"/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1D609483" w14:textId="77777777" w:rsidR="005324DC" w:rsidRDefault="005324D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4E375546" w14:textId="77777777" w:rsidR="005324DC" w:rsidRDefault="005324D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  <w:p w14:paraId="0474E2AE" w14:textId="5B5EFDDF" w:rsidR="005324DC" w:rsidRDefault="005324D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0"/>
  <w:p w14:paraId="663E2E4C" w14:textId="77777777" w:rsidR="005324DC" w:rsidRPr="00A4131C" w:rsidRDefault="005324DC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8DF66" w14:textId="77777777" w:rsidR="005324DC" w:rsidRDefault="005324DC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3BCF515A" w14:textId="77777777" w:rsidR="005324DC" w:rsidRDefault="005324DC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B70C8EF" w14:textId="77777777" w:rsidR="005324DC" w:rsidRDefault="005324DC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  <w:p w14:paraId="0BBC4709" w14:textId="50ECA31D" w:rsidR="005324DC" w:rsidRPr="00E641AC" w:rsidRDefault="005324DC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5324DC" w:rsidRPr="00B37563" w:rsidRDefault="005324DC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F2151" w14:textId="77777777" w:rsidR="005324DC" w:rsidRDefault="005324DC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051DF121" w14:textId="77777777" w:rsidR="005324DC" w:rsidRDefault="005324DC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68B83B27" w14:textId="77777777" w:rsidR="005324DC" w:rsidRDefault="005324DC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  <w:p w14:paraId="1E198EBA" w14:textId="03B752E2" w:rsidR="005324DC" w:rsidRDefault="005324DC" w:rsidP="00324A2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2AF34BFE" w14:textId="77777777" w:rsidR="005324DC" w:rsidRPr="005C6B93" w:rsidRDefault="005324DC" w:rsidP="00324A24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94D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AE6164"/>
    <w:multiLevelType w:val="multilevel"/>
    <w:tmpl w:val="EE749DA2"/>
    <w:lvl w:ilvl="0">
      <w:start w:val="1"/>
      <w:numFmt w:val="none"/>
      <w:lvlText w:val="8.1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FA47CC1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B33C82"/>
    <w:multiLevelType w:val="multilevel"/>
    <w:tmpl w:val="880CCE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C35F92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8" w15:restartNumberingAfterBreak="0">
    <w:nsid w:val="23D969D3"/>
    <w:multiLevelType w:val="hybridMultilevel"/>
    <w:tmpl w:val="3DAC3B3C"/>
    <w:lvl w:ilvl="0" w:tplc="B6B6E986">
      <w:start w:val="4"/>
      <w:numFmt w:val="bullet"/>
      <w:lvlText w:val="-"/>
      <w:lvlJc w:val="left"/>
      <w:pPr>
        <w:ind w:left="90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C55B40"/>
    <w:multiLevelType w:val="multilevel"/>
    <w:tmpl w:val="F28EB586"/>
    <w:lvl w:ilvl="0">
      <w:start w:val="1"/>
      <w:numFmt w:val="none"/>
      <w:lvlText w:val="8.2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0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1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712C6"/>
    <w:multiLevelType w:val="multilevel"/>
    <w:tmpl w:val="6B74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" w15:restartNumberingAfterBreak="0">
    <w:nsid w:val="4BA702B6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15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DEC13A8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CB03EC"/>
    <w:multiLevelType w:val="multilevel"/>
    <w:tmpl w:val="96B4E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51AB53EC"/>
    <w:multiLevelType w:val="hybridMultilevel"/>
    <w:tmpl w:val="888E0F72"/>
    <w:lvl w:ilvl="0" w:tplc="B8E6E4AE">
      <w:start w:val="143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9B13286"/>
    <w:multiLevelType w:val="multilevel"/>
    <w:tmpl w:val="42983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1D440A9"/>
    <w:multiLevelType w:val="multilevel"/>
    <w:tmpl w:val="3F74A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787046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DE8346F"/>
    <w:multiLevelType w:val="multilevel"/>
    <w:tmpl w:val="5A14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7082762B"/>
    <w:multiLevelType w:val="multilevel"/>
    <w:tmpl w:val="27DA5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3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7546517A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676B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B030503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FF24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5C5482"/>
    <w:multiLevelType w:val="hybridMultilevel"/>
    <w:tmpl w:val="19C620D8"/>
    <w:lvl w:ilvl="0" w:tplc="D880223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7"/>
  </w:num>
  <w:num w:numId="4">
    <w:abstractNumId w:val="14"/>
  </w:num>
  <w:num w:numId="5">
    <w:abstractNumId w:val="0"/>
  </w:num>
  <w:num w:numId="6">
    <w:abstractNumId w:val="4"/>
  </w:num>
  <w:num w:numId="7">
    <w:abstractNumId w:val="30"/>
  </w:num>
  <w:num w:numId="8">
    <w:abstractNumId w:val="10"/>
  </w:num>
  <w:num w:numId="9">
    <w:abstractNumId w:val="19"/>
  </w:num>
  <w:num w:numId="10">
    <w:abstractNumId w:val="3"/>
  </w:num>
  <w:num w:numId="11">
    <w:abstractNumId w:val="23"/>
  </w:num>
  <w:num w:numId="12">
    <w:abstractNumId w:val="32"/>
  </w:num>
  <w:num w:numId="13">
    <w:abstractNumId w:val="29"/>
  </w:num>
  <w:num w:numId="14">
    <w:abstractNumId w:val="13"/>
  </w:num>
  <w:num w:numId="15">
    <w:abstractNumId w:val="26"/>
  </w:num>
  <w:num w:numId="16">
    <w:abstractNumId w:val="2"/>
  </w:num>
  <w:num w:numId="17">
    <w:abstractNumId w:val="21"/>
  </w:num>
  <w:num w:numId="18">
    <w:abstractNumId w:val="15"/>
  </w:num>
  <w:num w:numId="19">
    <w:abstractNumId w:val="24"/>
  </w:num>
  <w:num w:numId="20">
    <w:abstractNumId w:val="27"/>
  </w:num>
  <w:num w:numId="21">
    <w:abstractNumId w:val="6"/>
  </w:num>
  <w:num w:numId="22">
    <w:abstractNumId w:val="39"/>
  </w:num>
  <w:num w:numId="23">
    <w:abstractNumId w:val="18"/>
  </w:num>
  <w:num w:numId="24">
    <w:abstractNumId w:val="36"/>
  </w:num>
  <w:num w:numId="25">
    <w:abstractNumId w:val="5"/>
  </w:num>
  <w:num w:numId="26">
    <w:abstractNumId w:val="17"/>
  </w:num>
  <w:num w:numId="27">
    <w:abstractNumId w:val="28"/>
  </w:num>
  <w:num w:numId="28">
    <w:abstractNumId w:val="12"/>
  </w:num>
  <w:num w:numId="29">
    <w:abstractNumId w:val="22"/>
  </w:num>
  <w:num w:numId="30">
    <w:abstractNumId w:val="25"/>
  </w:num>
  <w:num w:numId="31">
    <w:abstractNumId w:val="34"/>
  </w:num>
  <w:num w:numId="32">
    <w:abstractNumId w:val="37"/>
  </w:num>
  <w:num w:numId="33">
    <w:abstractNumId w:val="1"/>
  </w:num>
  <w:num w:numId="34">
    <w:abstractNumId w:val="38"/>
  </w:num>
  <w:num w:numId="35">
    <w:abstractNumId w:val="35"/>
  </w:num>
  <w:num w:numId="36">
    <w:abstractNumId w:val="9"/>
  </w:num>
  <w:num w:numId="37">
    <w:abstractNumId w:val="31"/>
  </w:num>
  <w:num w:numId="38">
    <w:abstractNumId w:val="8"/>
  </w:num>
  <w:num w:numId="39">
    <w:abstractNumId w:val="20"/>
  </w:num>
  <w:num w:numId="4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F6"/>
    <w:rsid w:val="00003A2E"/>
    <w:rsid w:val="0000437D"/>
    <w:rsid w:val="00004F1E"/>
    <w:rsid w:val="00011095"/>
    <w:rsid w:val="00011DB1"/>
    <w:rsid w:val="00011F4D"/>
    <w:rsid w:val="0001221A"/>
    <w:rsid w:val="00015691"/>
    <w:rsid w:val="00017CCF"/>
    <w:rsid w:val="000203CC"/>
    <w:rsid w:val="0002307B"/>
    <w:rsid w:val="00023E3D"/>
    <w:rsid w:val="0002482A"/>
    <w:rsid w:val="000264F5"/>
    <w:rsid w:val="000269B1"/>
    <w:rsid w:val="00026E4B"/>
    <w:rsid w:val="00032414"/>
    <w:rsid w:val="00036105"/>
    <w:rsid w:val="0003727E"/>
    <w:rsid w:val="000415BD"/>
    <w:rsid w:val="000422CA"/>
    <w:rsid w:val="00045B34"/>
    <w:rsid w:val="00046238"/>
    <w:rsid w:val="00046C48"/>
    <w:rsid w:val="000501A5"/>
    <w:rsid w:val="00050F5C"/>
    <w:rsid w:val="00051401"/>
    <w:rsid w:val="00056043"/>
    <w:rsid w:val="000566D8"/>
    <w:rsid w:val="000569D1"/>
    <w:rsid w:val="0006035C"/>
    <w:rsid w:val="00063A36"/>
    <w:rsid w:val="00063D03"/>
    <w:rsid w:val="00064C68"/>
    <w:rsid w:val="00065F34"/>
    <w:rsid w:val="000671A5"/>
    <w:rsid w:val="00067F02"/>
    <w:rsid w:val="000708E3"/>
    <w:rsid w:val="00072918"/>
    <w:rsid w:val="00073D22"/>
    <w:rsid w:val="00075C47"/>
    <w:rsid w:val="0007670F"/>
    <w:rsid w:val="00077569"/>
    <w:rsid w:val="000803EE"/>
    <w:rsid w:val="00081764"/>
    <w:rsid w:val="00081BC8"/>
    <w:rsid w:val="000841F6"/>
    <w:rsid w:val="00084690"/>
    <w:rsid w:val="000860DC"/>
    <w:rsid w:val="000861E9"/>
    <w:rsid w:val="00086979"/>
    <w:rsid w:val="00087360"/>
    <w:rsid w:val="00094249"/>
    <w:rsid w:val="00094C0C"/>
    <w:rsid w:val="00094F42"/>
    <w:rsid w:val="000A19DD"/>
    <w:rsid w:val="000A280E"/>
    <w:rsid w:val="000A2D29"/>
    <w:rsid w:val="000A34B1"/>
    <w:rsid w:val="000A7494"/>
    <w:rsid w:val="000B69B0"/>
    <w:rsid w:val="000B6C5E"/>
    <w:rsid w:val="000B7A2A"/>
    <w:rsid w:val="000C0AAF"/>
    <w:rsid w:val="000C1826"/>
    <w:rsid w:val="000C7589"/>
    <w:rsid w:val="000D1F49"/>
    <w:rsid w:val="000D2630"/>
    <w:rsid w:val="000D32C6"/>
    <w:rsid w:val="000D3940"/>
    <w:rsid w:val="000D4727"/>
    <w:rsid w:val="000D53A3"/>
    <w:rsid w:val="000D7B8A"/>
    <w:rsid w:val="000E24B1"/>
    <w:rsid w:val="000E6F90"/>
    <w:rsid w:val="000F312F"/>
    <w:rsid w:val="000F5282"/>
    <w:rsid w:val="000F52A4"/>
    <w:rsid w:val="000F66BB"/>
    <w:rsid w:val="00101746"/>
    <w:rsid w:val="00104169"/>
    <w:rsid w:val="001060F8"/>
    <w:rsid w:val="00107472"/>
    <w:rsid w:val="001101ED"/>
    <w:rsid w:val="00111EB6"/>
    <w:rsid w:val="00113510"/>
    <w:rsid w:val="00114628"/>
    <w:rsid w:val="001150E3"/>
    <w:rsid w:val="00116567"/>
    <w:rsid w:val="0012098C"/>
    <w:rsid w:val="00121849"/>
    <w:rsid w:val="00122877"/>
    <w:rsid w:val="00124589"/>
    <w:rsid w:val="001248C1"/>
    <w:rsid w:val="001255F0"/>
    <w:rsid w:val="001257B5"/>
    <w:rsid w:val="001329B2"/>
    <w:rsid w:val="00137D6D"/>
    <w:rsid w:val="001448D3"/>
    <w:rsid w:val="00146A5B"/>
    <w:rsid w:val="00150312"/>
    <w:rsid w:val="00151816"/>
    <w:rsid w:val="00151B5D"/>
    <w:rsid w:val="00152A3B"/>
    <w:rsid w:val="00152E69"/>
    <w:rsid w:val="00154B4A"/>
    <w:rsid w:val="00154FA2"/>
    <w:rsid w:val="00155BDC"/>
    <w:rsid w:val="00156077"/>
    <w:rsid w:val="001573AE"/>
    <w:rsid w:val="00157C01"/>
    <w:rsid w:val="00161767"/>
    <w:rsid w:val="0016555C"/>
    <w:rsid w:val="001700FA"/>
    <w:rsid w:val="00172030"/>
    <w:rsid w:val="001752BE"/>
    <w:rsid w:val="00183761"/>
    <w:rsid w:val="00184A3B"/>
    <w:rsid w:val="00184D78"/>
    <w:rsid w:val="00185FF0"/>
    <w:rsid w:val="0019100C"/>
    <w:rsid w:val="0019183A"/>
    <w:rsid w:val="001958A8"/>
    <w:rsid w:val="00196CCB"/>
    <w:rsid w:val="001A271E"/>
    <w:rsid w:val="001A29C1"/>
    <w:rsid w:val="001A3017"/>
    <w:rsid w:val="001A72CC"/>
    <w:rsid w:val="001B4152"/>
    <w:rsid w:val="001B43D0"/>
    <w:rsid w:val="001B53B0"/>
    <w:rsid w:val="001B575F"/>
    <w:rsid w:val="001B7654"/>
    <w:rsid w:val="001C03D9"/>
    <w:rsid w:val="001C0E4B"/>
    <w:rsid w:val="001C21AC"/>
    <w:rsid w:val="001C2DE9"/>
    <w:rsid w:val="001C2FA5"/>
    <w:rsid w:val="001C3155"/>
    <w:rsid w:val="001C687C"/>
    <w:rsid w:val="001D0D25"/>
    <w:rsid w:val="001D2042"/>
    <w:rsid w:val="001D31D3"/>
    <w:rsid w:val="001D3592"/>
    <w:rsid w:val="001D52D7"/>
    <w:rsid w:val="001D5F66"/>
    <w:rsid w:val="001D728F"/>
    <w:rsid w:val="001D7A40"/>
    <w:rsid w:val="001D7E4A"/>
    <w:rsid w:val="001E1F86"/>
    <w:rsid w:val="001E21CD"/>
    <w:rsid w:val="001E3494"/>
    <w:rsid w:val="001E4E48"/>
    <w:rsid w:val="001E55BA"/>
    <w:rsid w:val="001E5BE7"/>
    <w:rsid w:val="001E7A6B"/>
    <w:rsid w:val="001F2298"/>
    <w:rsid w:val="001F22B9"/>
    <w:rsid w:val="001F2BBB"/>
    <w:rsid w:val="001F38A6"/>
    <w:rsid w:val="001F782E"/>
    <w:rsid w:val="00200A95"/>
    <w:rsid w:val="00200EB7"/>
    <w:rsid w:val="00202E90"/>
    <w:rsid w:val="00204424"/>
    <w:rsid w:val="0020476F"/>
    <w:rsid w:val="00204FA5"/>
    <w:rsid w:val="00213B97"/>
    <w:rsid w:val="00213EA6"/>
    <w:rsid w:val="00214E0A"/>
    <w:rsid w:val="002210E6"/>
    <w:rsid w:val="00224FA8"/>
    <w:rsid w:val="00231BC6"/>
    <w:rsid w:val="00231FC3"/>
    <w:rsid w:val="00233F63"/>
    <w:rsid w:val="002403B3"/>
    <w:rsid w:val="00242A7E"/>
    <w:rsid w:val="00247684"/>
    <w:rsid w:val="00247C89"/>
    <w:rsid w:val="00247CCF"/>
    <w:rsid w:val="00250778"/>
    <w:rsid w:val="00251BD1"/>
    <w:rsid w:val="002541A7"/>
    <w:rsid w:val="0026095E"/>
    <w:rsid w:val="00261718"/>
    <w:rsid w:val="00262750"/>
    <w:rsid w:val="00262F03"/>
    <w:rsid w:val="00263847"/>
    <w:rsid w:val="00263C5B"/>
    <w:rsid w:val="00264211"/>
    <w:rsid w:val="00266546"/>
    <w:rsid w:val="00266C32"/>
    <w:rsid w:val="0027766F"/>
    <w:rsid w:val="0027771D"/>
    <w:rsid w:val="00281AF3"/>
    <w:rsid w:val="00282A26"/>
    <w:rsid w:val="00283989"/>
    <w:rsid w:val="00284382"/>
    <w:rsid w:val="002852D4"/>
    <w:rsid w:val="00285FC7"/>
    <w:rsid w:val="00286708"/>
    <w:rsid w:val="002873AD"/>
    <w:rsid w:val="00287797"/>
    <w:rsid w:val="002877A0"/>
    <w:rsid w:val="00291402"/>
    <w:rsid w:val="00294589"/>
    <w:rsid w:val="002962CB"/>
    <w:rsid w:val="002A209B"/>
    <w:rsid w:val="002A56BE"/>
    <w:rsid w:val="002A5A46"/>
    <w:rsid w:val="002A73F7"/>
    <w:rsid w:val="002A746D"/>
    <w:rsid w:val="002B0098"/>
    <w:rsid w:val="002B2B30"/>
    <w:rsid w:val="002B2EE2"/>
    <w:rsid w:val="002B6B30"/>
    <w:rsid w:val="002C0580"/>
    <w:rsid w:val="002C57FD"/>
    <w:rsid w:val="002C5A3E"/>
    <w:rsid w:val="002C5E7B"/>
    <w:rsid w:val="002C6EBA"/>
    <w:rsid w:val="002C74AE"/>
    <w:rsid w:val="002D2B7E"/>
    <w:rsid w:val="002D2D94"/>
    <w:rsid w:val="002D3815"/>
    <w:rsid w:val="002D5555"/>
    <w:rsid w:val="002D7840"/>
    <w:rsid w:val="002E37B0"/>
    <w:rsid w:val="002E5576"/>
    <w:rsid w:val="002E701B"/>
    <w:rsid w:val="002E7C13"/>
    <w:rsid w:val="002F04DD"/>
    <w:rsid w:val="002F517F"/>
    <w:rsid w:val="002F6472"/>
    <w:rsid w:val="002F684A"/>
    <w:rsid w:val="00300097"/>
    <w:rsid w:val="003006C9"/>
    <w:rsid w:val="00300989"/>
    <w:rsid w:val="0030141E"/>
    <w:rsid w:val="0030350A"/>
    <w:rsid w:val="00303D15"/>
    <w:rsid w:val="00304725"/>
    <w:rsid w:val="00312B52"/>
    <w:rsid w:val="003148AA"/>
    <w:rsid w:val="00315F2A"/>
    <w:rsid w:val="00317A49"/>
    <w:rsid w:val="003234B6"/>
    <w:rsid w:val="00323949"/>
    <w:rsid w:val="00324A24"/>
    <w:rsid w:val="003259DE"/>
    <w:rsid w:val="00325DAE"/>
    <w:rsid w:val="0032767D"/>
    <w:rsid w:val="00327EEA"/>
    <w:rsid w:val="003321FF"/>
    <w:rsid w:val="00332B06"/>
    <w:rsid w:val="00333BDE"/>
    <w:rsid w:val="00335516"/>
    <w:rsid w:val="003356BD"/>
    <w:rsid w:val="003357E6"/>
    <w:rsid w:val="00341CC1"/>
    <w:rsid w:val="003424B9"/>
    <w:rsid w:val="00343E6D"/>
    <w:rsid w:val="00345DC4"/>
    <w:rsid w:val="00346F3F"/>
    <w:rsid w:val="003528DC"/>
    <w:rsid w:val="00352938"/>
    <w:rsid w:val="00352EA2"/>
    <w:rsid w:val="00353235"/>
    <w:rsid w:val="00354DFA"/>
    <w:rsid w:val="00355AFC"/>
    <w:rsid w:val="003566B3"/>
    <w:rsid w:val="00357376"/>
    <w:rsid w:val="00357846"/>
    <w:rsid w:val="00357BB8"/>
    <w:rsid w:val="00360983"/>
    <w:rsid w:val="003609EF"/>
    <w:rsid w:val="00360A80"/>
    <w:rsid w:val="00364EFA"/>
    <w:rsid w:val="003651F7"/>
    <w:rsid w:val="00365838"/>
    <w:rsid w:val="00366A00"/>
    <w:rsid w:val="003670B4"/>
    <w:rsid w:val="003670F2"/>
    <w:rsid w:val="00372328"/>
    <w:rsid w:val="00374426"/>
    <w:rsid w:val="0037542C"/>
    <w:rsid w:val="003766FA"/>
    <w:rsid w:val="00376ED6"/>
    <w:rsid w:val="00381DAE"/>
    <w:rsid w:val="0038321D"/>
    <w:rsid w:val="003855D5"/>
    <w:rsid w:val="003862F2"/>
    <w:rsid w:val="00387C1C"/>
    <w:rsid w:val="003917A8"/>
    <w:rsid w:val="00392933"/>
    <w:rsid w:val="00393DEA"/>
    <w:rsid w:val="00394A2B"/>
    <w:rsid w:val="00396A68"/>
    <w:rsid w:val="003A0605"/>
    <w:rsid w:val="003A49FB"/>
    <w:rsid w:val="003A4CDE"/>
    <w:rsid w:val="003A597A"/>
    <w:rsid w:val="003A6364"/>
    <w:rsid w:val="003A6868"/>
    <w:rsid w:val="003A6BC1"/>
    <w:rsid w:val="003A7869"/>
    <w:rsid w:val="003B2250"/>
    <w:rsid w:val="003B43A2"/>
    <w:rsid w:val="003B48BE"/>
    <w:rsid w:val="003B5685"/>
    <w:rsid w:val="003C1C7F"/>
    <w:rsid w:val="003C53F3"/>
    <w:rsid w:val="003C61B9"/>
    <w:rsid w:val="003C7344"/>
    <w:rsid w:val="003C7615"/>
    <w:rsid w:val="003C7793"/>
    <w:rsid w:val="003D2FA2"/>
    <w:rsid w:val="003D3F74"/>
    <w:rsid w:val="003D4DC1"/>
    <w:rsid w:val="003D6470"/>
    <w:rsid w:val="003D7247"/>
    <w:rsid w:val="003D7C60"/>
    <w:rsid w:val="003E00D6"/>
    <w:rsid w:val="003E20EF"/>
    <w:rsid w:val="003E3B8F"/>
    <w:rsid w:val="003E3D4B"/>
    <w:rsid w:val="003E59E9"/>
    <w:rsid w:val="003E764B"/>
    <w:rsid w:val="003E7859"/>
    <w:rsid w:val="003F08ED"/>
    <w:rsid w:val="003F2E9D"/>
    <w:rsid w:val="003F490F"/>
    <w:rsid w:val="003F4F52"/>
    <w:rsid w:val="003F505D"/>
    <w:rsid w:val="003F5253"/>
    <w:rsid w:val="003F5560"/>
    <w:rsid w:val="003F65FD"/>
    <w:rsid w:val="00401A19"/>
    <w:rsid w:val="004053CD"/>
    <w:rsid w:val="004078D5"/>
    <w:rsid w:val="00412CDB"/>
    <w:rsid w:val="004138B8"/>
    <w:rsid w:val="00414555"/>
    <w:rsid w:val="00420637"/>
    <w:rsid w:val="004231AE"/>
    <w:rsid w:val="004249A9"/>
    <w:rsid w:val="004252D5"/>
    <w:rsid w:val="00427570"/>
    <w:rsid w:val="00430DFD"/>
    <w:rsid w:val="00432D83"/>
    <w:rsid w:val="004353E2"/>
    <w:rsid w:val="004403BB"/>
    <w:rsid w:val="00444765"/>
    <w:rsid w:val="00444EA8"/>
    <w:rsid w:val="0045491D"/>
    <w:rsid w:val="00457C94"/>
    <w:rsid w:val="00457E2C"/>
    <w:rsid w:val="004615C7"/>
    <w:rsid w:val="00464E8F"/>
    <w:rsid w:val="0046547E"/>
    <w:rsid w:val="00466D92"/>
    <w:rsid w:val="00467B1E"/>
    <w:rsid w:val="00471F72"/>
    <w:rsid w:val="00472201"/>
    <w:rsid w:val="00474B90"/>
    <w:rsid w:val="00477F54"/>
    <w:rsid w:val="0048032B"/>
    <w:rsid w:val="00481209"/>
    <w:rsid w:val="00481F99"/>
    <w:rsid w:val="00485130"/>
    <w:rsid w:val="004919A4"/>
    <w:rsid w:val="00495B24"/>
    <w:rsid w:val="00496F1D"/>
    <w:rsid w:val="0049796B"/>
    <w:rsid w:val="004A00E2"/>
    <w:rsid w:val="004A0345"/>
    <w:rsid w:val="004A409F"/>
    <w:rsid w:val="004A4541"/>
    <w:rsid w:val="004A699C"/>
    <w:rsid w:val="004B1296"/>
    <w:rsid w:val="004B2F75"/>
    <w:rsid w:val="004B410B"/>
    <w:rsid w:val="004B4922"/>
    <w:rsid w:val="004B5057"/>
    <w:rsid w:val="004B54BC"/>
    <w:rsid w:val="004B5919"/>
    <w:rsid w:val="004C151B"/>
    <w:rsid w:val="004C1926"/>
    <w:rsid w:val="004C3C2E"/>
    <w:rsid w:val="004C647D"/>
    <w:rsid w:val="004D0A1C"/>
    <w:rsid w:val="004D1A1B"/>
    <w:rsid w:val="004D2025"/>
    <w:rsid w:val="004D2FB2"/>
    <w:rsid w:val="004D57BF"/>
    <w:rsid w:val="004D726C"/>
    <w:rsid w:val="004E069A"/>
    <w:rsid w:val="004E0739"/>
    <w:rsid w:val="004E0B8C"/>
    <w:rsid w:val="004E54BC"/>
    <w:rsid w:val="004E64F3"/>
    <w:rsid w:val="004E6579"/>
    <w:rsid w:val="004E6970"/>
    <w:rsid w:val="004E77B1"/>
    <w:rsid w:val="004E7F5D"/>
    <w:rsid w:val="004F0ADF"/>
    <w:rsid w:val="004F1936"/>
    <w:rsid w:val="004F45CB"/>
    <w:rsid w:val="004F5948"/>
    <w:rsid w:val="005064E6"/>
    <w:rsid w:val="005104B3"/>
    <w:rsid w:val="005114E6"/>
    <w:rsid w:val="0051443B"/>
    <w:rsid w:val="00517181"/>
    <w:rsid w:val="005203B4"/>
    <w:rsid w:val="0052128F"/>
    <w:rsid w:val="00522C92"/>
    <w:rsid w:val="005240AB"/>
    <w:rsid w:val="005324DC"/>
    <w:rsid w:val="005349E6"/>
    <w:rsid w:val="00534C64"/>
    <w:rsid w:val="005370AB"/>
    <w:rsid w:val="00545A0D"/>
    <w:rsid w:val="00554135"/>
    <w:rsid w:val="00555BF1"/>
    <w:rsid w:val="00556AF4"/>
    <w:rsid w:val="00557B09"/>
    <w:rsid w:val="00560D16"/>
    <w:rsid w:val="005613E7"/>
    <w:rsid w:val="00562934"/>
    <w:rsid w:val="005632BB"/>
    <w:rsid w:val="0056490B"/>
    <w:rsid w:val="005653A3"/>
    <w:rsid w:val="005708BC"/>
    <w:rsid w:val="0057768B"/>
    <w:rsid w:val="00583215"/>
    <w:rsid w:val="005843C6"/>
    <w:rsid w:val="0058463D"/>
    <w:rsid w:val="00586F43"/>
    <w:rsid w:val="00590DA7"/>
    <w:rsid w:val="0059431E"/>
    <w:rsid w:val="00595839"/>
    <w:rsid w:val="00595CD6"/>
    <w:rsid w:val="005A13BF"/>
    <w:rsid w:val="005A35D8"/>
    <w:rsid w:val="005A492E"/>
    <w:rsid w:val="005A5584"/>
    <w:rsid w:val="005B0A6B"/>
    <w:rsid w:val="005B203F"/>
    <w:rsid w:val="005B2993"/>
    <w:rsid w:val="005B4801"/>
    <w:rsid w:val="005B5FE9"/>
    <w:rsid w:val="005B7C60"/>
    <w:rsid w:val="005C0330"/>
    <w:rsid w:val="005C0F81"/>
    <w:rsid w:val="005C47D0"/>
    <w:rsid w:val="005C65F2"/>
    <w:rsid w:val="005C6B93"/>
    <w:rsid w:val="005C71BD"/>
    <w:rsid w:val="005C7A20"/>
    <w:rsid w:val="005C7E17"/>
    <w:rsid w:val="005D18D2"/>
    <w:rsid w:val="005D4824"/>
    <w:rsid w:val="005D4C72"/>
    <w:rsid w:val="005D6CCF"/>
    <w:rsid w:val="005E16E1"/>
    <w:rsid w:val="005E2BC0"/>
    <w:rsid w:val="005E53D9"/>
    <w:rsid w:val="005E5FA9"/>
    <w:rsid w:val="005E602B"/>
    <w:rsid w:val="005E6E82"/>
    <w:rsid w:val="005F058A"/>
    <w:rsid w:val="005F0F0C"/>
    <w:rsid w:val="005F1FFE"/>
    <w:rsid w:val="005F4128"/>
    <w:rsid w:val="005F562F"/>
    <w:rsid w:val="005F6D91"/>
    <w:rsid w:val="005F7F9C"/>
    <w:rsid w:val="00604A8A"/>
    <w:rsid w:val="00604D8F"/>
    <w:rsid w:val="00605D90"/>
    <w:rsid w:val="0060628B"/>
    <w:rsid w:val="00606420"/>
    <w:rsid w:val="006078F4"/>
    <w:rsid w:val="00607F07"/>
    <w:rsid w:val="0061440C"/>
    <w:rsid w:val="006144E1"/>
    <w:rsid w:val="00616A0D"/>
    <w:rsid w:val="00622FB6"/>
    <w:rsid w:val="00623A68"/>
    <w:rsid w:val="0062400A"/>
    <w:rsid w:val="006255A2"/>
    <w:rsid w:val="00632DFB"/>
    <w:rsid w:val="00632FB0"/>
    <w:rsid w:val="0063546C"/>
    <w:rsid w:val="00636DD1"/>
    <w:rsid w:val="00640C96"/>
    <w:rsid w:val="006418EC"/>
    <w:rsid w:val="00641C29"/>
    <w:rsid w:val="00641EAF"/>
    <w:rsid w:val="006422F3"/>
    <w:rsid w:val="00642E22"/>
    <w:rsid w:val="00643875"/>
    <w:rsid w:val="00644BA6"/>
    <w:rsid w:val="00645D9F"/>
    <w:rsid w:val="00654C48"/>
    <w:rsid w:val="00655DFA"/>
    <w:rsid w:val="00656247"/>
    <w:rsid w:val="00657729"/>
    <w:rsid w:val="00662E1E"/>
    <w:rsid w:val="00664CF8"/>
    <w:rsid w:val="006652A5"/>
    <w:rsid w:val="00666366"/>
    <w:rsid w:val="00666D82"/>
    <w:rsid w:val="006741F5"/>
    <w:rsid w:val="00674674"/>
    <w:rsid w:val="0067656B"/>
    <w:rsid w:val="00676F9F"/>
    <w:rsid w:val="00677FC7"/>
    <w:rsid w:val="00680898"/>
    <w:rsid w:val="00681FA3"/>
    <w:rsid w:val="00684249"/>
    <w:rsid w:val="00684E44"/>
    <w:rsid w:val="006862E1"/>
    <w:rsid w:val="006866FC"/>
    <w:rsid w:val="00687E85"/>
    <w:rsid w:val="00694392"/>
    <w:rsid w:val="006961A0"/>
    <w:rsid w:val="00696E4B"/>
    <w:rsid w:val="006A0A1C"/>
    <w:rsid w:val="006A3184"/>
    <w:rsid w:val="006A341C"/>
    <w:rsid w:val="006A3A93"/>
    <w:rsid w:val="006A43C9"/>
    <w:rsid w:val="006A54BB"/>
    <w:rsid w:val="006A79A9"/>
    <w:rsid w:val="006B2234"/>
    <w:rsid w:val="006B348F"/>
    <w:rsid w:val="006B3E25"/>
    <w:rsid w:val="006B4BDF"/>
    <w:rsid w:val="006C0F13"/>
    <w:rsid w:val="006C209E"/>
    <w:rsid w:val="006D0EFA"/>
    <w:rsid w:val="006D16FA"/>
    <w:rsid w:val="006D292A"/>
    <w:rsid w:val="006D2E75"/>
    <w:rsid w:val="006D43FD"/>
    <w:rsid w:val="006D570C"/>
    <w:rsid w:val="006D5EB5"/>
    <w:rsid w:val="006D731E"/>
    <w:rsid w:val="006D7C21"/>
    <w:rsid w:val="006E1A1C"/>
    <w:rsid w:val="006E4B75"/>
    <w:rsid w:val="006E4EF2"/>
    <w:rsid w:val="006F1855"/>
    <w:rsid w:val="006F293A"/>
    <w:rsid w:val="006F4D44"/>
    <w:rsid w:val="006F7B8C"/>
    <w:rsid w:val="007001DE"/>
    <w:rsid w:val="007017DD"/>
    <w:rsid w:val="00701ECC"/>
    <w:rsid w:val="00703EF2"/>
    <w:rsid w:val="007058B6"/>
    <w:rsid w:val="00705DA9"/>
    <w:rsid w:val="00707E14"/>
    <w:rsid w:val="0071167D"/>
    <w:rsid w:val="00712DAB"/>
    <w:rsid w:val="0071362D"/>
    <w:rsid w:val="00716468"/>
    <w:rsid w:val="00730929"/>
    <w:rsid w:val="00731A46"/>
    <w:rsid w:val="00731C59"/>
    <w:rsid w:val="00733CAB"/>
    <w:rsid w:val="007366BD"/>
    <w:rsid w:val="007375CA"/>
    <w:rsid w:val="00742609"/>
    <w:rsid w:val="00743059"/>
    <w:rsid w:val="00745CA3"/>
    <w:rsid w:val="0074713A"/>
    <w:rsid w:val="00747788"/>
    <w:rsid w:val="00756C07"/>
    <w:rsid w:val="00756E88"/>
    <w:rsid w:val="0076307A"/>
    <w:rsid w:val="00763148"/>
    <w:rsid w:val="00763861"/>
    <w:rsid w:val="00763BDD"/>
    <w:rsid w:val="00763F4A"/>
    <w:rsid w:val="00766A05"/>
    <w:rsid w:val="007704B5"/>
    <w:rsid w:val="00771CAD"/>
    <w:rsid w:val="0077268B"/>
    <w:rsid w:val="00774347"/>
    <w:rsid w:val="007745D6"/>
    <w:rsid w:val="00775AA5"/>
    <w:rsid w:val="0077656F"/>
    <w:rsid w:val="0077698E"/>
    <w:rsid w:val="00777ACB"/>
    <w:rsid w:val="00780AF5"/>
    <w:rsid w:val="007810BE"/>
    <w:rsid w:val="0078318C"/>
    <w:rsid w:val="00785558"/>
    <w:rsid w:val="00786DD6"/>
    <w:rsid w:val="007904D9"/>
    <w:rsid w:val="007949D9"/>
    <w:rsid w:val="00794FFD"/>
    <w:rsid w:val="00796AFE"/>
    <w:rsid w:val="007977B3"/>
    <w:rsid w:val="007A3DC3"/>
    <w:rsid w:val="007A4189"/>
    <w:rsid w:val="007A4F45"/>
    <w:rsid w:val="007A63DB"/>
    <w:rsid w:val="007B0B40"/>
    <w:rsid w:val="007C2EC9"/>
    <w:rsid w:val="007C3472"/>
    <w:rsid w:val="007C40C0"/>
    <w:rsid w:val="007C43CD"/>
    <w:rsid w:val="007C5768"/>
    <w:rsid w:val="007C63D4"/>
    <w:rsid w:val="007D09FF"/>
    <w:rsid w:val="007D1B6F"/>
    <w:rsid w:val="007D4827"/>
    <w:rsid w:val="007D7FE6"/>
    <w:rsid w:val="007E01B5"/>
    <w:rsid w:val="007E04F1"/>
    <w:rsid w:val="007E4F28"/>
    <w:rsid w:val="007E61E5"/>
    <w:rsid w:val="007E74DF"/>
    <w:rsid w:val="007F111E"/>
    <w:rsid w:val="007F27FE"/>
    <w:rsid w:val="007F2C9F"/>
    <w:rsid w:val="007F2E1B"/>
    <w:rsid w:val="007F7691"/>
    <w:rsid w:val="00801454"/>
    <w:rsid w:val="00801E29"/>
    <w:rsid w:val="0080365C"/>
    <w:rsid w:val="0080441C"/>
    <w:rsid w:val="0080480D"/>
    <w:rsid w:val="008057C1"/>
    <w:rsid w:val="00805C06"/>
    <w:rsid w:val="008069EA"/>
    <w:rsid w:val="00806EA2"/>
    <w:rsid w:val="00807779"/>
    <w:rsid w:val="00822780"/>
    <w:rsid w:val="00823D98"/>
    <w:rsid w:val="0082509B"/>
    <w:rsid w:val="008259C7"/>
    <w:rsid w:val="00827062"/>
    <w:rsid w:val="008306B4"/>
    <w:rsid w:val="00833980"/>
    <w:rsid w:val="008350A3"/>
    <w:rsid w:val="0083596B"/>
    <w:rsid w:val="00835B79"/>
    <w:rsid w:val="00835DCF"/>
    <w:rsid w:val="0084325D"/>
    <w:rsid w:val="00843428"/>
    <w:rsid w:val="008434BC"/>
    <w:rsid w:val="00843B8F"/>
    <w:rsid w:val="008451EE"/>
    <w:rsid w:val="008454DA"/>
    <w:rsid w:val="008457C3"/>
    <w:rsid w:val="00847694"/>
    <w:rsid w:val="0084776C"/>
    <w:rsid w:val="00852716"/>
    <w:rsid w:val="00854744"/>
    <w:rsid w:val="008558A4"/>
    <w:rsid w:val="00856A59"/>
    <w:rsid w:val="008602EA"/>
    <w:rsid w:val="00860E1A"/>
    <w:rsid w:val="00862494"/>
    <w:rsid w:val="00871CEC"/>
    <w:rsid w:val="0087316B"/>
    <w:rsid w:val="008757A5"/>
    <w:rsid w:val="00876EBE"/>
    <w:rsid w:val="00881E95"/>
    <w:rsid w:val="008823FE"/>
    <w:rsid w:val="00884353"/>
    <w:rsid w:val="008908AB"/>
    <w:rsid w:val="008912D7"/>
    <w:rsid w:val="0089218F"/>
    <w:rsid w:val="00892B48"/>
    <w:rsid w:val="00892EFB"/>
    <w:rsid w:val="0089634F"/>
    <w:rsid w:val="00897666"/>
    <w:rsid w:val="008A24F4"/>
    <w:rsid w:val="008A4D25"/>
    <w:rsid w:val="008A6269"/>
    <w:rsid w:val="008A797F"/>
    <w:rsid w:val="008B0504"/>
    <w:rsid w:val="008B18D0"/>
    <w:rsid w:val="008B491A"/>
    <w:rsid w:val="008B74AF"/>
    <w:rsid w:val="008B77E1"/>
    <w:rsid w:val="008B79BB"/>
    <w:rsid w:val="008C299A"/>
    <w:rsid w:val="008C2AF1"/>
    <w:rsid w:val="008C37FC"/>
    <w:rsid w:val="008D2B29"/>
    <w:rsid w:val="008D333C"/>
    <w:rsid w:val="008D5B05"/>
    <w:rsid w:val="008E1FB5"/>
    <w:rsid w:val="008E3FDC"/>
    <w:rsid w:val="008E42FD"/>
    <w:rsid w:val="008E54EE"/>
    <w:rsid w:val="008E56D5"/>
    <w:rsid w:val="008E60E4"/>
    <w:rsid w:val="008F3259"/>
    <w:rsid w:val="008F3591"/>
    <w:rsid w:val="0090017F"/>
    <w:rsid w:val="00902AC6"/>
    <w:rsid w:val="009043EB"/>
    <w:rsid w:val="00904A88"/>
    <w:rsid w:val="00904FE8"/>
    <w:rsid w:val="00910BF5"/>
    <w:rsid w:val="00912795"/>
    <w:rsid w:val="00915C1A"/>
    <w:rsid w:val="00917C83"/>
    <w:rsid w:val="009201BD"/>
    <w:rsid w:val="00921325"/>
    <w:rsid w:val="009216AE"/>
    <w:rsid w:val="00921CC9"/>
    <w:rsid w:val="00924430"/>
    <w:rsid w:val="009271C9"/>
    <w:rsid w:val="009300BC"/>
    <w:rsid w:val="00930F87"/>
    <w:rsid w:val="00935833"/>
    <w:rsid w:val="00936ABF"/>
    <w:rsid w:val="00936DAC"/>
    <w:rsid w:val="0094046A"/>
    <w:rsid w:val="00941DCC"/>
    <w:rsid w:val="00943CD1"/>
    <w:rsid w:val="009449A8"/>
    <w:rsid w:val="009501DD"/>
    <w:rsid w:val="009561CB"/>
    <w:rsid w:val="00957EBB"/>
    <w:rsid w:val="009611D8"/>
    <w:rsid w:val="009666E9"/>
    <w:rsid w:val="00966CEB"/>
    <w:rsid w:val="00967311"/>
    <w:rsid w:val="0096746A"/>
    <w:rsid w:val="00967548"/>
    <w:rsid w:val="00971B38"/>
    <w:rsid w:val="00973017"/>
    <w:rsid w:val="00974646"/>
    <w:rsid w:val="00977ED0"/>
    <w:rsid w:val="00977F40"/>
    <w:rsid w:val="00981309"/>
    <w:rsid w:val="00981624"/>
    <w:rsid w:val="009839FF"/>
    <w:rsid w:val="0098414A"/>
    <w:rsid w:val="00985524"/>
    <w:rsid w:val="00985E24"/>
    <w:rsid w:val="0099106C"/>
    <w:rsid w:val="009943A8"/>
    <w:rsid w:val="00994E9F"/>
    <w:rsid w:val="00997E8D"/>
    <w:rsid w:val="009A0E69"/>
    <w:rsid w:val="009A16C4"/>
    <w:rsid w:val="009A41CC"/>
    <w:rsid w:val="009A4B5D"/>
    <w:rsid w:val="009B4D09"/>
    <w:rsid w:val="009B6057"/>
    <w:rsid w:val="009C00E0"/>
    <w:rsid w:val="009C02F3"/>
    <w:rsid w:val="009C0FF0"/>
    <w:rsid w:val="009C6FF8"/>
    <w:rsid w:val="009D184E"/>
    <w:rsid w:val="009D1999"/>
    <w:rsid w:val="009D2475"/>
    <w:rsid w:val="009D5304"/>
    <w:rsid w:val="009D7BB5"/>
    <w:rsid w:val="009E14FE"/>
    <w:rsid w:val="009E4C64"/>
    <w:rsid w:val="009E6B9D"/>
    <w:rsid w:val="009E7FF7"/>
    <w:rsid w:val="009F086F"/>
    <w:rsid w:val="009F136F"/>
    <w:rsid w:val="009F29B3"/>
    <w:rsid w:val="009F5DB9"/>
    <w:rsid w:val="009F5E55"/>
    <w:rsid w:val="009F621F"/>
    <w:rsid w:val="00A00554"/>
    <w:rsid w:val="00A00A33"/>
    <w:rsid w:val="00A067C1"/>
    <w:rsid w:val="00A06A7E"/>
    <w:rsid w:val="00A1074D"/>
    <w:rsid w:val="00A141F4"/>
    <w:rsid w:val="00A16A5D"/>
    <w:rsid w:val="00A17CE4"/>
    <w:rsid w:val="00A2362D"/>
    <w:rsid w:val="00A26240"/>
    <w:rsid w:val="00A26A6B"/>
    <w:rsid w:val="00A26AB6"/>
    <w:rsid w:val="00A27ED7"/>
    <w:rsid w:val="00A3002B"/>
    <w:rsid w:val="00A304E3"/>
    <w:rsid w:val="00A3067D"/>
    <w:rsid w:val="00A3287A"/>
    <w:rsid w:val="00A35E1E"/>
    <w:rsid w:val="00A35EC2"/>
    <w:rsid w:val="00A369E8"/>
    <w:rsid w:val="00A4131C"/>
    <w:rsid w:val="00A4464E"/>
    <w:rsid w:val="00A45AB3"/>
    <w:rsid w:val="00A524D2"/>
    <w:rsid w:val="00A54405"/>
    <w:rsid w:val="00A60B94"/>
    <w:rsid w:val="00A617B7"/>
    <w:rsid w:val="00A61A64"/>
    <w:rsid w:val="00A634CB"/>
    <w:rsid w:val="00A6364B"/>
    <w:rsid w:val="00A63D19"/>
    <w:rsid w:val="00A64063"/>
    <w:rsid w:val="00A65001"/>
    <w:rsid w:val="00A66F7B"/>
    <w:rsid w:val="00A70084"/>
    <w:rsid w:val="00A702B9"/>
    <w:rsid w:val="00A71F8F"/>
    <w:rsid w:val="00A725BD"/>
    <w:rsid w:val="00A73B53"/>
    <w:rsid w:val="00A77C05"/>
    <w:rsid w:val="00A81890"/>
    <w:rsid w:val="00A87CBF"/>
    <w:rsid w:val="00A903F8"/>
    <w:rsid w:val="00A9099C"/>
    <w:rsid w:val="00A92F42"/>
    <w:rsid w:val="00A95BB1"/>
    <w:rsid w:val="00A96213"/>
    <w:rsid w:val="00A96BEE"/>
    <w:rsid w:val="00AA25FB"/>
    <w:rsid w:val="00AA3E5A"/>
    <w:rsid w:val="00AA4E59"/>
    <w:rsid w:val="00AA5409"/>
    <w:rsid w:val="00AA5F5E"/>
    <w:rsid w:val="00AA626B"/>
    <w:rsid w:val="00AA69E1"/>
    <w:rsid w:val="00AA733A"/>
    <w:rsid w:val="00AA7EA6"/>
    <w:rsid w:val="00AB5746"/>
    <w:rsid w:val="00AB7734"/>
    <w:rsid w:val="00AC297A"/>
    <w:rsid w:val="00AC6E05"/>
    <w:rsid w:val="00AD04E8"/>
    <w:rsid w:val="00AD271C"/>
    <w:rsid w:val="00AD2CFE"/>
    <w:rsid w:val="00AD45F2"/>
    <w:rsid w:val="00AD5DBA"/>
    <w:rsid w:val="00AD63C6"/>
    <w:rsid w:val="00AD6FF1"/>
    <w:rsid w:val="00AD7447"/>
    <w:rsid w:val="00AE3FC6"/>
    <w:rsid w:val="00AE4F70"/>
    <w:rsid w:val="00AE5070"/>
    <w:rsid w:val="00AE710B"/>
    <w:rsid w:val="00AF0AA0"/>
    <w:rsid w:val="00AF11F5"/>
    <w:rsid w:val="00AF13A9"/>
    <w:rsid w:val="00AF19F3"/>
    <w:rsid w:val="00AF25E3"/>
    <w:rsid w:val="00AF3202"/>
    <w:rsid w:val="00AF5C14"/>
    <w:rsid w:val="00AF5D69"/>
    <w:rsid w:val="00B01B4D"/>
    <w:rsid w:val="00B01D9E"/>
    <w:rsid w:val="00B03275"/>
    <w:rsid w:val="00B03872"/>
    <w:rsid w:val="00B0480D"/>
    <w:rsid w:val="00B05743"/>
    <w:rsid w:val="00B05E46"/>
    <w:rsid w:val="00B06163"/>
    <w:rsid w:val="00B06E63"/>
    <w:rsid w:val="00B109B7"/>
    <w:rsid w:val="00B10E88"/>
    <w:rsid w:val="00B117B6"/>
    <w:rsid w:val="00B14EAF"/>
    <w:rsid w:val="00B17AA6"/>
    <w:rsid w:val="00B17D47"/>
    <w:rsid w:val="00B21264"/>
    <w:rsid w:val="00B23D2E"/>
    <w:rsid w:val="00B25D7E"/>
    <w:rsid w:val="00B30266"/>
    <w:rsid w:val="00B3161C"/>
    <w:rsid w:val="00B32CB9"/>
    <w:rsid w:val="00B33FD2"/>
    <w:rsid w:val="00B36CCD"/>
    <w:rsid w:val="00B36FD7"/>
    <w:rsid w:val="00B37563"/>
    <w:rsid w:val="00B40561"/>
    <w:rsid w:val="00B40822"/>
    <w:rsid w:val="00B41B79"/>
    <w:rsid w:val="00B4204B"/>
    <w:rsid w:val="00B42E3A"/>
    <w:rsid w:val="00B4592F"/>
    <w:rsid w:val="00B506E6"/>
    <w:rsid w:val="00B509AF"/>
    <w:rsid w:val="00B60B43"/>
    <w:rsid w:val="00B632EA"/>
    <w:rsid w:val="00B644BC"/>
    <w:rsid w:val="00B64952"/>
    <w:rsid w:val="00B67F80"/>
    <w:rsid w:val="00B70082"/>
    <w:rsid w:val="00B70281"/>
    <w:rsid w:val="00B71471"/>
    <w:rsid w:val="00B73FE4"/>
    <w:rsid w:val="00B7671E"/>
    <w:rsid w:val="00B76DF9"/>
    <w:rsid w:val="00B77404"/>
    <w:rsid w:val="00B81BB4"/>
    <w:rsid w:val="00B8339E"/>
    <w:rsid w:val="00B8389F"/>
    <w:rsid w:val="00B84441"/>
    <w:rsid w:val="00B84BE7"/>
    <w:rsid w:val="00B84D04"/>
    <w:rsid w:val="00B91943"/>
    <w:rsid w:val="00B91C30"/>
    <w:rsid w:val="00B92C3B"/>
    <w:rsid w:val="00B93F91"/>
    <w:rsid w:val="00B949D3"/>
    <w:rsid w:val="00BA14B1"/>
    <w:rsid w:val="00BA2680"/>
    <w:rsid w:val="00BA2A24"/>
    <w:rsid w:val="00BA2D3C"/>
    <w:rsid w:val="00BA420E"/>
    <w:rsid w:val="00BA48C0"/>
    <w:rsid w:val="00BA5900"/>
    <w:rsid w:val="00BB1FC2"/>
    <w:rsid w:val="00BB67FD"/>
    <w:rsid w:val="00BB6D8A"/>
    <w:rsid w:val="00BC0FDC"/>
    <w:rsid w:val="00BC13B6"/>
    <w:rsid w:val="00BC1439"/>
    <w:rsid w:val="00BC3518"/>
    <w:rsid w:val="00BC47B3"/>
    <w:rsid w:val="00BC66C8"/>
    <w:rsid w:val="00BC7A73"/>
    <w:rsid w:val="00BD2EBD"/>
    <w:rsid w:val="00BD30AA"/>
    <w:rsid w:val="00BD38CE"/>
    <w:rsid w:val="00BD587E"/>
    <w:rsid w:val="00BD6153"/>
    <w:rsid w:val="00BE4BCF"/>
    <w:rsid w:val="00BF1D6C"/>
    <w:rsid w:val="00BF21FB"/>
    <w:rsid w:val="00BF7B0B"/>
    <w:rsid w:val="00C01AFA"/>
    <w:rsid w:val="00C01C37"/>
    <w:rsid w:val="00C01D9E"/>
    <w:rsid w:val="00C04699"/>
    <w:rsid w:val="00C1042D"/>
    <w:rsid w:val="00C114A3"/>
    <w:rsid w:val="00C14CB8"/>
    <w:rsid w:val="00C2050A"/>
    <w:rsid w:val="00C21B96"/>
    <w:rsid w:val="00C23E19"/>
    <w:rsid w:val="00C24B47"/>
    <w:rsid w:val="00C25B69"/>
    <w:rsid w:val="00C25DC3"/>
    <w:rsid w:val="00C2654D"/>
    <w:rsid w:val="00C2699D"/>
    <w:rsid w:val="00C270DD"/>
    <w:rsid w:val="00C27353"/>
    <w:rsid w:val="00C274F5"/>
    <w:rsid w:val="00C30545"/>
    <w:rsid w:val="00C319C1"/>
    <w:rsid w:val="00C348A1"/>
    <w:rsid w:val="00C36B10"/>
    <w:rsid w:val="00C36D6D"/>
    <w:rsid w:val="00C379CB"/>
    <w:rsid w:val="00C427E0"/>
    <w:rsid w:val="00C455D8"/>
    <w:rsid w:val="00C45E27"/>
    <w:rsid w:val="00C4717E"/>
    <w:rsid w:val="00C52ABE"/>
    <w:rsid w:val="00C52D51"/>
    <w:rsid w:val="00C53895"/>
    <w:rsid w:val="00C53EA3"/>
    <w:rsid w:val="00C53F38"/>
    <w:rsid w:val="00C542EF"/>
    <w:rsid w:val="00C557F2"/>
    <w:rsid w:val="00C55A96"/>
    <w:rsid w:val="00C56A55"/>
    <w:rsid w:val="00C56BD8"/>
    <w:rsid w:val="00C56BF2"/>
    <w:rsid w:val="00C6247F"/>
    <w:rsid w:val="00C63B05"/>
    <w:rsid w:val="00C64B5D"/>
    <w:rsid w:val="00C65013"/>
    <w:rsid w:val="00C6680D"/>
    <w:rsid w:val="00C676A3"/>
    <w:rsid w:val="00C703FC"/>
    <w:rsid w:val="00C705B1"/>
    <w:rsid w:val="00C710FE"/>
    <w:rsid w:val="00C71BFF"/>
    <w:rsid w:val="00C736C2"/>
    <w:rsid w:val="00C75029"/>
    <w:rsid w:val="00C7747B"/>
    <w:rsid w:val="00C83945"/>
    <w:rsid w:val="00C84977"/>
    <w:rsid w:val="00C84B2E"/>
    <w:rsid w:val="00C84CBB"/>
    <w:rsid w:val="00C91BBA"/>
    <w:rsid w:val="00C91FCC"/>
    <w:rsid w:val="00C973CF"/>
    <w:rsid w:val="00CA05B7"/>
    <w:rsid w:val="00CA0C68"/>
    <w:rsid w:val="00CA106B"/>
    <w:rsid w:val="00CA58E2"/>
    <w:rsid w:val="00CA6852"/>
    <w:rsid w:val="00CA7542"/>
    <w:rsid w:val="00CA7DD2"/>
    <w:rsid w:val="00CA7E3B"/>
    <w:rsid w:val="00CB39D0"/>
    <w:rsid w:val="00CB5B77"/>
    <w:rsid w:val="00CB645A"/>
    <w:rsid w:val="00CB6E93"/>
    <w:rsid w:val="00CB7661"/>
    <w:rsid w:val="00CB7A75"/>
    <w:rsid w:val="00CC1E0B"/>
    <w:rsid w:val="00CC6696"/>
    <w:rsid w:val="00CC7D10"/>
    <w:rsid w:val="00CD090E"/>
    <w:rsid w:val="00CD2E7C"/>
    <w:rsid w:val="00CD572C"/>
    <w:rsid w:val="00CD58BB"/>
    <w:rsid w:val="00CD6B2C"/>
    <w:rsid w:val="00CE1460"/>
    <w:rsid w:val="00CE1537"/>
    <w:rsid w:val="00CE2BEC"/>
    <w:rsid w:val="00CE4798"/>
    <w:rsid w:val="00CE7989"/>
    <w:rsid w:val="00CF0101"/>
    <w:rsid w:val="00CF1AF7"/>
    <w:rsid w:val="00CF3893"/>
    <w:rsid w:val="00CF57B8"/>
    <w:rsid w:val="00CF59AD"/>
    <w:rsid w:val="00D01493"/>
    <w:rsid w:val="00D0173B"/>
    <w:rsid w:val="00D048D8"/>
    <w:rsid w:val="00D12049"/>
    <w:rsid w:val="00D13902"/>
    <w:rsid w:val="00D16098"/>
    <w:rsid w:val="00D172A4"/>
    <w:rsid w:val="00D17B3C"/>
    <w:rsid w:val="00D17DE1"/>
    <w:rsid w:val="00D223A8"/>
    <w:rsid w:val="00D22DC6"/>
    <w:rsid w:val="00D2363E"/>
    <w:rsid w:val="00D26779"/>
    <w:rsid w:val="00D30292"/>
    <w:rsid w:val="00D31B21"/>
    <w:rsid w:val="00D3250B"/>
    <w:rsid w:val="00D33058"/>
    <w:rsid w:val="00D332B9"/>
    <w:rsid w:val="00D35F23"/>
    <w:rsid w:val="00D407DE"/>
    <w:rsid w:val="00D413E3"/>
    <w:rsid w:val="00D41FCE"/>
    <w:rsid w:val="00D47A0F"/>
    <w:rsid w:val="00D509C2"/>
    <w:rsid w:val="00D50BD3"/>
    <w:rsid w:val="00D55FF3"/>
    <w:rsid w:val="00D56034"/>
    <w:rsid w:val="00D63D65"/>
    <w:rsid w:val="00D63E97"/>
    <w:rsid w:val="00D7777F"/>
    <w:rsid w:val="00D844B9"/>
    <w:rsid w:val="00D85ED4"/>
    <w:rsid w:val="00D85FD1"/>
    <w:rsid w:val="00D91BAC"/>
    <w:rsid w:val="00D94180"/>
    <w:rsid w:val="00D94E4C"/>
    <w:rsid w:val="00DA1D49"/>
    <w:rsid w:val="00DB0732"/>
    <w:rsid w:val="00DB3212"/>
    <w:rsid w:val="00DB5345"/>
    <w:rsid w:val="00DB5401"/>
    <w:rsid w:val="00DB5F7B"/>
    <w:rsid w:val="00DB689E"/>
    <w:rsid w:val="00DB76EC"/>
    <w:rsid w:val="00DC0EFD"/>
    <w:rsid w:val="00DC4E08"/>
    <w:rsid w:val="00DD3826"/>
    <w:rsid w:val="00DE3E98"/>
    <w:rsid w:val="00DE4F91"/>
    <w:rsid w:val="00DF2B2A"/>
    <w:rsid w:val="00DF31EF"/>
    <w:rsid w:val="00DF3A51"/>
    <w:rsid w:val="00DF3AFA"/>
    <w:rsid w:val="00DF43EB"/>
    <w:rsid w:val="00DF4A03"/>
    <w:rsid w:val="00DF56E7"/>
    <w:rsid w:val="00DF606C"/>
    <w:rsid w:val="00DF6B1A"/>
    <w:rsid w:val="00E01809"/>
    <w:rsid w:val="00E0218D"/>
    <w:rsid w:val="00E03765"/>
    <w:rsid w:val="00E0712D"/>
    <w:rsid w:val="00E11EBD"/>
    <w:rsid w:val="00E120C6"/>
    <w:rsid w:val="00E123F6"/>
    <w:rsid w:val="00E13338"/>
    <w:rsid w:val="00E13AF5"/>
    <w:rsid w:val="00E1446E"/>
    <w:rsid w:val="00E14920"/>
    <w:rsid w:val="00E21176"/>
    <w:rsid w:val="00E229EB"/>
    <w:rsid w:val="00E232E6"/>
    <w:rsid w:val="00E251A8"/>
    <w:rsid w:val="00E25A40"/>
    <w:rsid w:val="00E26B97"/>
    <w:rsid w:val="00E2719F"/>
    <w:rsid w:val="00E279F4"/>
    <w:rsid w:val="00E3001F"/>
    <w:rsid w:val="00E31EB6"/>
    <w:rsid w:val="00E32556"/>
    <w:rsid w:val="00E32A16"/>
    <w:rsid w:val="00E34F92"/>
    <w:rsid w:val="00E4028C"/>
    <w:rsid w:val="00E4034A"/>
    <w:rsid w:val="00E4260D"/>
    <w:rsid w:val="00E43CA9"/>
    <w:rsid w:val="00E447EC"/>
    <w:rsid w:val="00E45829"/>
    <w:rsid w:val="00E4769E"/>
    <w:rsid w:val="00E54490"/>
    <w:rsid w:val="00E54C18"/>
    <w:rsid w:val="00E571EA"/>
    <w:rsid w:val="00E5771A"/>
    <w:rsid w:val="00E60E64"/>
    <w:rsid w:val="00E60E9D"/>
    <w:rsid w:val="00E6121F"/>
    <w:rsid w:val="00E641AC"/>
    <w:rsid w:val="00E65574"/>
    <w:rsid w:val="00E655F8"/>
    <w:rsid w:val="00E66C9D"/>
    <w:rsid w:val="00E671D9"/>
    <w:rsid w:val="00E747FB"/>
    <w:rsid w:val="00E76935"/>
    <w:rsid w:val="00E778C4"/>
    <w:rsid w:val="00E800E9"/>
    <w:rsid w:val="00E8096A"/>
    <w:rsid w:val="00E8131F"/>
    <w:rsid w:val="00E8599B"/>
    <w:rsid w:val="00E90365"/>
    <w:rsid w:val="00E92AF4"/>
    <w:rsid w:val="00E9313C"/>
    <w:rsid w:val="00E9445F"/>
    <w:rsid w:val="00EA0BAA"/>
    <w:rsid w:val="00EA1F28"/>
    <w:rsid w:val="00EA3858"/>
    <w:rsid w:val="00EA7A6C"/>
    <w:rsid w:val="00EB2B21"/>
    <w:rsid w:val="00EB5F32"/>
    <w:rsid w:val="00EC32AF"/>
    <w:rsid w:val="00EC42E0"/>
    <w:rsid w:val="00EC4A42"/>
    <w:rsid w:val="00ED3580"/>
    <w:rsid w:val="00ED39F3"/>
    <w:rsid w:val="00ED3F7B"/>
    <w:rsid w:val="00ED5FAF"/>
    <w:rsid w:val="00EE2742"/>
    <w:rsid w:val="00EE66C3"/>
    <w:rsid w:val="00EF23EF"/>
    <w:rsid w:val="00EF3853"/>
    <w:rsid w:val="00EF40C7"/>
    <w:rsid w:val="00EF6134"/>
    <w:rsid w:val="00F00214"/>
    <w:rsid w:val="00F01CFE"/>
    <w:rsid w:val="00F037A3"/>
    <w:rsid w:val="00F03BB7"/>
    <w:rsid w:val="00F04509"/>
    <w:rsid w:val="00F0549E"/>
    <w:rsid w:val="00F11B50"/>
    <w:rsid w:val="00F11D47"/>
    <w:rsid w:val="00F16BDE"/>
    <w:rsid w:val="00F22F53"/>
    <w:rsid w:val="00F2343B"/>
    <w:rsid w:val="00F23497"/>
    <w:rsid w:val="00F2363F"/>
    <w:rsid w:val="00F23B8C"/>
    <w:rsid w:val="00F263B8"/>
    <w:rsid w:val="00F26B0F"/>
    <w:rsid w:val="00F30420"/>
    <w:rsid w:val="00F3074F"/>
    <w:rsid w:val="00F31B3E"/>
    <w:rsid w:val="00F3596C"/>
    <w:rsid w:val="00F37065"/>
    <w:rsid w:val="00F415E8"/>
    <w:rsid w:val="00F4167D"/>
    <w:rsid w:val="00F44CB0"/>
    <w:rsid w:val="00F4642B"/>
    <w:rsid w:val="00F53090"/>
    <w:rsid w:val="00F53166"/>
    <w:rsid w:val="00F558BA"/>
    <w:rsid w:val="00F577BB"/>
    <w:rsid w:val="00F6509A"/>
    <w:rsid w:val="00F65362"/>
    <w:rsid w:val="00F6663E"/>
    <w:rsid w:val="00F70DA9"/>
    <w:rsid w:val="00F70DFE"/>
    <w:rsid w:val="00F8093D"/>
    <w:rsid w:val="00F823F7"/>
    <w:rsid w:val="00F914EB"/>
    <w:rsid w:val="00F9244D"/>
    <w:rsid w:val="00F93BE2"/>
    <w:rsid w:val="00F9401B"/>
    <w:rsid w:val="00FA1976"/>
    <w:rsid w:val="00FA1CAF"/>
    <w:rsid w:val="00FA3396"/>
    <w:rsid w:val="00FB03D0"/>
    <w:rsid w:val="00FB0EFA"/>
    <w:rsid w:val="00FB211A"/>
    <w:rsid w:val="00FB662F"/>
    <w:rsid w:val="00FC18AE"/>
    <w:rsid w:val="00FC1CA7"/>
    <w:rsid w:val="00FC4AF6"/>
    <w:rsid w:val="00FD1515"/>
    <w:rsid w:val="00FD2277"/>
    <w:rsid w:val="00FD3917"/>
    <w:rsid w:val="00FD600A"/>
    <w:rsid w:val="00FD668B"/>
    <w:rsid w:val="00FD792F"/>
    <w:rsid w:val="00FD7E0F"/>
    <w:rsid w:val="00FE1652"/>
    <w:rsid w:val="00FE254D"/>
    <w:rsid w:val="00FE2F54"/>
    <w:rsid w:val="00FE3C27"/>
    <w:rsid w:val="00FE534B"/>
    <w:rsid w:val="00FF1A76"/>
    <w:rsid w:val="00FF201B"/>
    <w:rsid w:val="00FF3EF9"/>
    <w:rsid w:val="00FF5F0D"/>
    <w:rsid w:val="00FF7632"/>
    <w:rsid w:val="00FF7B62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CF0DEE"/>
  <w15:docId w15:val="{FE1EA287-D98C-4209-ADA9-744B909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0" ma:contentTypeDescription="สร้างเอกสารใหม่" ma:contentTypeScope="" ma:versionID="06885865c928513172c9470f05fb9b13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14da37f8883262310ddf11a36be0000d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D27BFA-DCA8-4554-89D9-A2C99F336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33AD45-D863-4ACD-84F0-AF4C1B4C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664</TotalTime>
  <Pages>46</Pages>
  <Words>13428</Words>
  <Characters>55871</Characters>
  <Application>Microsoft Office Word</Application>
  <DocSecurity>0</DocSecurity>
  <Lines>465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69161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Sarinrat Phongprapacheun</cp:lastModifiedBy>
  <cp:revision>242</cp:revision>
  <cp:lastPrinted>2020-05-13T13:07:00Z</cp:lastPrinted>
  <dcterms:created xsi:type="dcterms:W3CDTF">2020-05-12T04:53:00Z</dcterms:created>
  <dcterms:modified xsi:type="dcterms:W3CDTF">2020-05-13T13:08:00Z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