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6BD7270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B4710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203C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97063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DAC0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2A09" w:rsidRPr="00BA3B87" w14:paraId="743E529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6F98BF" w14:textId="77777777" w:rsidR="009F2A09" w:rsidRPr="008620B8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43E479" w14:textId="77777777"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0F75D" w14:textId="3EDEA6A4" w:rsidR="009F2A09" w:rsidRPr="00BA3B87" w:rsidRDefault="003D42FA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42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430EB" w:rsidRPr="00BA3B87" w14:paraId="73C0612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F29631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78969E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36E372" w14:textId="40B6F11D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353E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C353E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2430EB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2DB27F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180B0CED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430EB" w:rsidRPr="00BA3B87" w14:paraId="7967615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2F35F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578D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936C7" w14:textId="6E6E1EF3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เงินลงทุนในบริษัทร่วมและการค้า</w:t>
            </w:r>
          </w:p>
        </w:tc>
      </w:tr>
      <w:tr w:rsidR="002430EB" w:rsidRPr="00BA3B87" w14:paraId="58804EF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EE3F0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4B15AC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8B5D20" w14:textId="11A6386E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2430EB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7C693A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430EB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E640FE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4814966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961FD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1214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</w:t>
            </w:r>
            <w:r w:rsidR="00961FD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สิทธิการใช้</w:t>
            </w:r>
          </w:p>
        </w:tc>
      </w:tr>
      <w:tr w:rsidR="002430EB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958810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708A28B1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430EB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911CF2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7F481312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30EB" w:rsidRPr="00BA3B87" w14:paraId="598887F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C6B722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6C6B6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60C593" w14:textId="0B1094A6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430EB" w:rsidRPr="00BA3B87" w14:paraId="57A47E5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520B0" w14:textId="77777777" w:rsidR="002430EB" w:rsidRPr="008620B8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53F9D9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A4C19C" w14:textId="16236891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430EB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B31CF6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676F485B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30EB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B280D8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3337C86A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2430EB" w:rsidRPr="00BA3B87" w14:paraId="4313D3D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FD287F" w14:textId="4506133A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077E94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8FEA15" w14:textId="7E105FEC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424F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2430EB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42843F19" w:rsidR="002430EB" w:rsidRPr="00BA3B87" w:rsidRDefault="001A41A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50E9318B" w:rsidR="002430EB" w:rsidRPr="0045264A" w:rsidRDefault="001A41A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  <w:tr w:rsidR="002430EB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276700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2767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276700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53CA8EEB" w:rsidR="006F68AE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7670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422DA">
        <w:rPr>
          <w:rFonts w:ascii="Angsana New" w:hAnsi="Angsana New" w:hint="cs"/>
          <w:sz w:val="30"/>
          <w:szCs w:val="30"/>
          <w:cs/>
        </w:rPr>
        <w:t>บริษัท</w:t>
      </w:r>
      <w:r w:rsidRPr="0027670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3447D">
        <w:rPr>
          <w:rFonts w:ascii="Angsana New" w:hAnsi="Angsana New"/>
          <w:sz w:val="30"/>
          <w:szCs w:val="30"/>
        </w:rPr>
        <w:t>13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53447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3447D">
        <w:rPr>
          <w:rFonts w:ascii="Angsana New" w:hAnsi="Angsana New"/>
          <w:sz w:val="30"/>
          <w:szCs w:val="30"/>
        </w:rPr>
        <w:t>2563</w:t>
      </w:r>
    </w:p>
    <w:p w14:paraId="19C18B58" w14:textId="77777777" w:rsidR="00661CC0" w:rsidRPr="00CF3A86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10B5BED" w14:textId="77777777" w:rsidR="00661CC0" w:rsidRPr="00BA3B87" w:rsidRDefault="00661CC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BD26C57" w14:textId="77777777" w:rsidR="00661CC0" w:rsidRPr="00276700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29305E4" w14:textId="6532108B" w:rsidR="00276700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 ดำเนินธุรกิจหลัก</w:t>
      </w:r>
      <w:r w:rsidR="001F6C60">
        <w:rPr>
          <w:rFonts w:ascii="Angsana New" w:hAnsi="Angsana New" w:hint="cs"/>
          <w:sz w:val="30"/>
          <w:szCs w:val="30"/>
          <w:cs/>
        </w:rPr>
        <w:t>เกี่ยวกับ</w:t>
      </w:r>
      <w:r w:rsidRPr="003E7076">
        <w:rPr>
          <w:rFonts w:ascii="Angsana New" w:hAnsi="Angsana New"/>
          <w:sz w:val="30"/>
          <w:szCs w:val="30"/>
          <w:cs/>
        </w:rPr>
        <w:t>การค้าก๊าซทางสถานีบริการก๊าซ</w:t>
      </w:r>
      <w:r w:rsidRPr="00B72C0B">
        <w:rPr>
          <w:rFonts w:ascii="Angsana New" w:hAnsi="Angsana New"/>
          <w:sz w:val="30"/>
          <w:szCs w:val="30"/>
          <w:cs/>
        </w:rPr>
        <w:t>ธรรมชาติ</w:t>
      </w:r>
      <w:r w:rsidRPr="00B72C0B">
        <w:rPr>
          <w:rFonts w:ascii="Angsana New" w:hAnsi="Angsana New" w:hint="cs"/>
          <w:sz w:val="30"/>
          <w:szCs w:val="30"/>
          <w:cs/>
        </w:rPr>
        <w:t xml:space="preserve"> ชิ้นส่วนอะไหล่ และโรงไฟฟ้าพลังงานแสงอาทิตย์</w:t>
      </w:r>
    </w:p>
    <w:p w14:paraId="0D55F630" w14:textId="77777777" w:rsidR="0051405E" w:rsidRPr="00CF3A86" w:rsidRDefault="0051405E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5D25ABE" w14:textId="77777777" w:rsidR="00661CC0" w:rsidRPr="00BA3B87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CF3A8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5F61D5" w14:textId="77777777" w:rsidR="002D7611" w:rsidRPr="00BA3B87" w:rsidRDefault="002D7611" w:rsidP="00C81EC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81EC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F38FAA6" w14:textId="297285C8" w:rsidR="002D7611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D8D4E1" w14:textId="7F3DF4EB" w:rsidR="001512FC" w:rsidRPr="001B07AA" w:rsidRDefault="001512FC" w:rsidP="0015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20"/>
          <w:sz w:val="30"/>
          <w:szCs w:val="30"/>
        </w:rPr>
      </w:pPr>
      <w:r w:rsidRPr="001512FC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 </w:t>
      </w:r>
      <w:r w:rsidRPr="001512FC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>
        <w:rPr>
          <w:rFonts w:ascii="Angsana New" w:hAnsi="Angsana New"/>
          <w:sz w:val="30"/>
          <w:szCs w:val="30"/>
        </w:rPr>
        <w:t xml:space="preserve">        </w:t>
      </w:r>
      <w:r w:rsidRPr="001512F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512FC">
        <w:rPr>
          <w:rFonts w:ascii="Angsana New" w:hAnsi="Angsana New"/>
          <w:sz w:val="30"/>
          <w:szCs w:val="30"/>
        </w:rPr>
        <w:t xml:space="preserve">34 </w:t>
      </w:r>
      <w:r w:rsidRPr="001512FC">
        <w:rPr>
          <w:rFonts w:ascii="Angsana New" w:hAnsi="Angsana New"/>
          <w:sz w:val="30"/>
          <w:szCs w:val="30"/>
          <w:cs/>
        </w:rPr>
        <w:t xml:space="preserve">เรื่อง </w:t>
      </w:r>
      <w:r w:rsidRPr="001512F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512F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512FC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B07A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B07AA">
        <w:rPr>
          <w:rFonts w:ascii="Angsana New" w:hAnsi="Angsana New"/>
          <w:spacing w:val="20"/>
          <w:sz w:val="30"/>
          <w:szCs w:val="30"/>
        </w:rPr>
        <w:t xml:space="preserve"> </w:t>
      </w:r>
    </w:p>
    <w:p w14:paraId="2983236C" w14:textId="26F2B0F1" w:rsidR="001512FC" w:rsidRPr="001512F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126236" w14:textId="03B5A9EC" w:rsidR="006770C5" w:rsidRDefault="00482057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205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A64725">
        <w:rPr>
          <w:rFonts w:ascii="Angsana New" w:hAnsi="Angsana New" w:hint="cs"/>
          <w:sz w:val="30"/>
          <w:szCs w:val="30"/>
          <w:cs/>
        </w:rPr>
        <w:t xml:space="preserve"> </w:t>
      </w:r>
      <w:r w:rsidRPr="00482057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03B4C" w:rsidRPr="00503B4C">
        <w:rPr>
          <w:rFonts w:ascii="Angsana New" w:hAnsi="Angsana New"/>
          <w:sz w:val="30"/>
          <w:szCs w:val="30"/>
        </w:rPr>
        <w:t>31</w:t>
      </w:r>
      <w:r w:rsidRPr="004820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3B4C" w:rsidRPr="00503B4C">
        <w:rPr>
          <w:rFonts w:ascii="Angsana New" w:hAnsi="Angsana New"/>
          <w:sz w:val="30"/>
          <w:szCs w:val="30"/>
        </w:rPr>
        <w:t>2562</w:t>
      </w:r>
    </w:p>
    <w:p w14:paraId="534EAE39" w14:textId="77777777" w:rsidR="00732511" w:rsidRPr="00CF3A86" w:rsidRDefault="00732511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C7E9D2C" w14:textId="3A392205" w:rsidR="00962181" w:rsidRDefault="00195692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5692">
        <w:rPr>
          <w:rFonts w:ascii="Angsana New" w:hAnsi="Angsana New"/>
          <w:sz w:val="30"/>
          <w:szCs w:val="30"/>
          <w:cs/>
        </w:rPr>
        <w:t>กลุ่มบริษัท</w:t>
      </w:r>
      <w:r w:rsidRPr="00195692">
        <w:rPr>
          <w:rFonts w:ascii="Angsana New" w:hAnsi="Angsana New" w:hint="cs"/>
          <w:sz w:val="30"/>
          <w:szCs w:val="30"/>
          <w:cs/>
        </w:rPr>
        <w:t>และ</w:t>
      </w:r>
      <w:r w:rsidRPr="00195692">
        <w:rPr>
          <w:rFonts w:ascii="Angsana New" w:hAnsi="Angsana New"/>
          <w:sz w:val="30"/>
          <w:szCs w:val="30"/>
          <w:cs/>
        </w:rPr>
        <w:t>บริษัท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B3397" w:rsidRPr="007B3397">
        <w:rPr>
          <w:rFonts w:ascii="Angsana New" w:hAnsi="Angsana New"/>
          <w:sz w:val="30"/>
          <w:szCs w:val="30"/>
        </w:rPr>
        <w:t>16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เรื่อง </w:t>
      </w:r>
      <w:r w:rsidR="007B3397" w:rsidRPr="00A6472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 (</w:t>
      </w:r>
      <w:r w:rsidR="007B3397" w:rsidRPr="007B3397">
        <w:rPr>
          <w:rFonts w:ascii="Angsana New" w:hAnsi="Angsana New"/>
          <w:sz w:val="30"/>
          <w:szCs w:val="30"/>
        </w:rPr>
        <w:t>TFRS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</w:rPr>
        <w:t>16)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A64725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A64725">
        <w:rPr>
          <w:rFonts w:ascii="Angsana New" w:hAnsi="Angsana New"/>
          <w:sz w:val="30"/>
          <w:szCs w:val="30"/>
        </w:rPr>
        <w:t>3</w:t>
      </w:r>
    </w:p>
    <w:p w14:paraId="70605A01" w14:textId="77777777" w:rsidR="007B3397" w:rsidRPr="00CF3A86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9BAF8" w14:textId="3CDAF3F5" w:rsidR="007B3397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3397">
        <w:rPr>
          <w:rFonts w:ascii="Angsana New" w:hAnsi="Angsana New"/>
          <w:sz w:val="30"/>
          <w:szCs w:val="30"/>
          <w:cs/>
        </w:rPr>
        <w:t>นอกจากนี้กลุ่มบริษัท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B3397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A64725">
        <w:rPr>
          <w:rFonts w:ascii="Angsana New" w:hAnsi="Angsana New"/>
          <w:sz w:val="30"/>
          <w:szCs w:val="30"/>
        </w:rPr>
        <w:t xml:space="preserve"> </w:t>
      </w:r>
      <w:r w:rsidR="00C81ECA" w:rsidRPr="007B3397">
        <w:rPr>
          <w:rFonts w:ascii="Angsana New" w:hAnsi="Angsana New"/>
          <w:sz w:val="30"/>
          <w:szCs w:val="30"/>
          <w:cs/>
        </w:rPr>
        <w:t>กลุ่มบริษัท</w:t>
      </w:r>
      <w:r w:rsidR="00C81ECA">
        <w:rPr>
          <w:rFonts w:ascii="Angsana New" w:hAnsi="Angsana New" w:hint="cs"/>
          <w:sz w:val="30"/>
          <w:szCs w:val="30"/>
          <w:cs/>
        </w:rPr>
        <w:t>และ</w:t>
      </w:r>
      <w:r w:rsidR="00C81ECA" w:rsidRPr="007B3397">
        <w:rPr>
          <w:rFonts w:ascii="Angsana New" w:hAnsi="Angsana New"/>
          <w:sz w:val="30"/>
          <w:szCs w:val="30"/>
          <w:cs/>
        </w:rPr>
        <w:t>บริษัท</w:t>
      </w:r>
      <w:r w:rsidRPr="007B3397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236976E" w14:textId="77777777" w:rsidR="00962181" w:rsidRDefault="0096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5C40E8" w14:textId="77777777" w:rsidR="00C81ECA" w:rsidRPr="00B06EC3" w:rsidRDefault="00B06EC3" w:rsidP="00B06EC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06EC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6532FE56" w14:textId="77777777" w:rsidR="00B06EC3" w:rsidRPr="002A4861" w:rsidRDefault="00B06EC3" w:rsidP="0005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69D299" w14:textId="5E873E4A" w:rsidR="009414E3" w:rsidRPr="009414E3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14E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14E3">
        <w:rPr>
          <w:rFonts w:ascii="Angsana New" w:hAnsi="Angsana New" w:hint="cs"/>
          <w:sz w:val="30"/>
          <w:szCs w:val="30"/>
          <w:cs/>
        </w:rPr>
        <w:t>ไว้</w:t>
      </w:r>
      <w:r w:rsidRPr="009414E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14E3">
        <w:rPr>
          <w:rFonts w:ascii="Angsana New" w:hAnsi="Angsana New"/>
          <w:sz w:val="30"/>
          <w:szCs w:val="30"/>
        </w:rPr>
        <w:t xml:space="preserve">31 </w:t>
      </w:r>
      <w:r w:rsidRPr="009414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14E3">
        <w:rPr>
          <w:rFonts w:ascii="Angsana New" w:hAnsi="Angsana New"/>
          <w:sz w:val="30"/>
          <w:szCs w:val="30"/>
        </w:rPr>
        <w:t>2562</w:t>
      </w:r>
      <w:r w:rsidRPr="009414E3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9414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D62DD" w:rsidRPr="00FB1F76">
        <w:rPr>
          <w:rFonts w:ascii="Angsana New" w:hAnsi="Angsana New"/>
          <w:bCs/>
          <w:sz w:val="30"/>
          <w:szCs w:val="30"/>
        </w:rPr>
        <w:t>2019 (Covid-19</w:t>
      </w:r>
      <w:r w:rsidR="007D62DD">
        <w:rPr>
          <w:rFonts w:ascii="Angsana New" w:hAnsi="Angsana New"/>
          <w:bCs/>
          <w:sz w:val="30"/>
          <w:szCs w:val="30"/>
        </w:rPr>
        <w:t>)</w:t>
      </w:r>
      <w:r w:rsidRPr="009414E3">
        <w:rPr>
          <w:rFonts w:ascii="Angsana New" w:hAnsi="Angsana New" w:hint="cs"/>
          <w:sz w:val="30"/>
          <w:szCs w:val="30"/>
          <w:cs/>
        </w:rPr>
        <w:t xml:space="preserve"> </w:t>
      </w:r>
      <w:r w:rsidRPr="009414E3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Pr="009414E3">
        <w:rPr>
          <w:rFonts w:ascii="Angsana New" w:hAnsi="Angsana New"/>
          <w:sz w:val="30"/>
          <w:szCs w:val="30"/>
        </w:rPr>
        <w:t>3</w:t>
      </w:r>
      <w:r w:rsidRPr="009414E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C4A64">
        <w:rPr>
          <w:rFonts w:ascii="Angsana New" w:hAnsi="Angsana New"/>
          <w:sz w:val="30"/>
          <w:szCs w:val="30"/>
        </w:rPr>
        <w:t>4</w:t>
      </w:r>
      <w:r w:rsidRPr="009414E3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728B332" w14:textId="77777777" w:rsidR="001E2D8D" w:rsidRPr="002A4861" w:rsidRDefault="001E2D8D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D9341D" w14:textId="166913A8" w:rsidR="00C04620" w:rsidRDefault="00C0462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4620">
        <w:rPr>
          <w:rFonts w:ascii="Angsana New" w:hAnsi="Angsana New"/>
          <w:bCs/>
          <w:sz w:val="30"/>
          <w:szCs w:val="30"/>
          <w:cs/>
        </w:rPr>
        <w:t>การเปลี่ยนแปลงนโยบายการบัญชี</w:t>
      </w:r>
    </w:p>
    <w:p w14:paraId="5823D55E" w14:textId="592E4343" w:rsidR="00C04620" w:rsidRPr="002A4861" w:rsidRDefault="00C04620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6ED084FD" w14:textId="38FFF29C" w:rsidR="00EC4E79" w:rsidRPr="00EC4E79" w:rsidRDefault="00EC4E79" w:rsidP="00EC4E7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4E7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C4E79">
        <w:rPr>
          <w:rFonts w:ascii="Angsana New" w:hAnsi="Angsana New"/>
          <w:sz w:val="30"/>
          <w:szCs w:val="30"/>
        </w:rPr>
        <w:t xml:space="preserve">1 </w:t>
      </w:r>
      <w:r w:rsidRPr="00EC4E79">
        <w:rPr>
          <w:rFonts w:ascii="Angsana New" w:hAnsi="Angsana New"/>
          <w:sz w:val="30"/>
          <w:szCs w:val="30"/>
          <w:cs/>
        </w:rPr>
        <w:t xml:space="preserve">มกราคม </w:t>
      </w:r>
      <w:r w:rsidRPr="00EC4E79">
        <w:rPr>
          <w:rFonts w:ascii="Angsana New" w:hAnsi="Angsana New"/>
          <w:sz w:val="30"/>
          <w:szCs w:val="30"/>
        </w:rPr>
        <w:t xml:space="preserve">2563 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EC4E79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EC4E79">
        <w:rPr>
          <w:rFonts w:ascii="Angsana New" w:hAnsi="Angsana New"/>
          <w:sz w:val="30"/>
          <w:szCs w:val="30"/>
        </w:rPr>
        <w:t xml:space="preserve">TFRS 16 </w:t>
      </w:r>
      <w:r w:rsidRPr="00EC4E79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EC4E79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5ED75361" w14:textId="09877C88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1620"/>
        <w:gridCol w:w="180"/>
        <w:gridCol w:w="1710"/>
      </w:tblGrid>
      <w:tr w:rsidR="00EC4E79" w:rsidRPr="002A4861" w14:paraId="550E35A3" w14:textId="77777777" w:rsidTr="002A4861">
        <w:trPr>
          <w:cantSplit/>
          <w:trHeight w:val="299"/>
          <w:tblHeader/>
        </w:trPr>
        <w:tc>
          <w:tcPr>
            <w:tcW w:w="4680" w:type="dxa"/>
            <w:vAlign w:val="bottom"/>
          </w:tcPr>
          <w:p w14:paraId="66C95C3E" w14:textId="6B10DB69" w:rsidR="00EC4E79" w:rsidRPr="002A4861" w:rsidRDefault="00EC4E79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4ADCF" w14:textId="77777777" w:rsidR="00EC4E79" w:rsidRPr="002A4861" w:rsidRDefault="00EC4E79" w:rsidP="002F02D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0ECBEA2" w14:textId="31081298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55A1DEC" w14:textId="77777777" w:rsidR="00EC4E79" w:rsidRPr="002A4861" w:rsidRDefault="00EC4E79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3B9463B" w14:textId="77777777" w:rsidR="00F5466B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3AD51A" w14:textId="5BE678E8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A486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5466B" w:rsidRPr="002A4861" w14:paraId="309777B8" w14:textId="77777777" w:rsidTr="002A4861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D2C9D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AE07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CCD2ED1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689CD76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FC7F3AE" w14:textId="77777777" w:rsidR="00F5466B" w:rsidRPr="002A4861" w:rsidRDefault="00F5466B" w:rsidP="009A5EF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C4E79" w:rsidRPr="002A4861" w14:paraId="20BB4144" w14:textId="77777777" w:rsidTr="002A4861">
        <w:trPr>
          <w:cantSplit/>
          <w:trHeight w:val="20"/>
          <w:tblHeader/>
        </w:trPr>
        <w:tc>
          <w:tcPr>
            <w:tcW w:w="4680" w:type="dxa"/>
          </w:tcPr>
          <w:p w14:paraId="3DD8989F" w14:textId="77777777" w:rsidR="00EC4E79" w:rsidRPr="002A4861" w:rsidRDefault="00EC4E79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63F03E" w14:textId="77777777" w:rsidR="00EC4E79" w:rsidRPr="002A4861" w:rsidRDefault="00EC4E79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510" w:type="dxa"/>
            <w:gridSpan w:val="3"/>
            <w:vAlign w:val="bottom"/>
          </w:tcPr>
          <w:p w14:paraId="4A044441" w14:textId="2160E61A" w:rsidR="00EC4E79" w:rsidRPr="002A4861" w:rsidRDefault="00EC4E79" w:rsidP="009A5EF4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B58B2"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5466B" w:rsidRPr="002A4861" w14:paraId="7AF960C7" w14:textId="77777777" w:rsidTr="002A4861">
        <w:trPr>
          <w:cantSplit/>
          <w:trHeight w:val="20"/>
        </w:trPr>
        <w:tc>
          <w:tcPr>
            <w:tcW w:w="4680" w:type="dxa"/>
          </w:tcPr>
          <w:p w14:paraId="4AC38467" w14:textId="77777777" w:rsidR="00F5466B" w:rsidRPr="002A4861" w:rsidRDefault="00F5466B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70" w:type="dxa"/>
            <w:vAlign w:val="bottom"/>
          </w:tcPr>
          <w:p w14:paraId="49BB2DD2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D9B94B" w14:textId="10E1DCE1" w:rsidR="00F5466B" w:rsidRPr="002A4861" w:rsidRDefault="001B7D20" w:rsidP="001B7D2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637,205</w:t>
            </w:r>
          </w:p>
        </w:tc>
        <w:tc>
          <w:tcPr>
            <w:tcW w:w="180" w:type="dxa"/>
            <w:vAlign w:val="bottom"/>
          </w:tcPr>
          <w:p w14:paraId="37A62A38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8DCD58D" w14:textId="4B13A7B6" w:rsidR="00F5466B" w:rsidRPr="002A4861" w:rsidRDefault="001B7D20" w:rsidP="001B7D20">
            <w:pPr>
              <w:pStyle w:val="acctfourfigures"/>
              <w:tabs>
                <w:tab w:val="clear" w:pos="765"/>
                <w:tab w:val="decimal" w:pos="1392"/>
              </w:tabs>
              <w:spacing w:line="240" w:lineRule="auto"/>
              <w:ind w:right="-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641,853</w:t>
            </w:r>
          </w:p>
        </w:tc>
      </w:tr>
      <w:tr w:rsidR="00F5466B" w:rsidRPr="002A4861" w14:paraId="25D424DC" w14:textId="77777777" w:rsidTr="002A4861">
        <w:trPr>
          <w:cantSplit/>
          <w:trHeight w:val="254"/>
        </w:trPr>
        <w:tc>
          <w:tcPr>
            <w:tcW w:w="4680" w:type="dxa"/>
          </w:tcPr>
          <w:p w14:paraId="4C02BB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170" w:type="dxa"/>
            <w:vAlign w:val="bottom"/>
          </w:tcPr>
          <w:p w14:paraId="1FD9B4A0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F3248E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CE51E5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4DEEF0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03736A52" w14:textId="77777777" w:rsidTr="002A4861">
        <w:trPr>
          <w:cantSplit/>
          <w:trHeight w:val="254"/>
        </w:trPr>
        <w:tc>
          <w:tcPr>
            <w:tcW w:w="4680" w:type="dxa"/>
          </w:tcPr>
          <w:p w14:paraId="30FB6021" w14:textId="77777777" w:rsidR="00C32FD0" w:rsidRPr="002A4861" w:rsidRDefault="00F5466B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A486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</w:p>
          <w:p w14:paraId="5696E430" w14:textId="6112C520" w:rsidR="00F5466B" w:rsidRPr="002A4861" w:rsidRDefault="00C32FD0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="00F5466B" w:rsidRPr="002A4861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vAlign w:val="bottom"/>
          </w:tcPr>
          <w:p w14:paraId="75BCE9BA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5F7676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06A4D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90B5973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4340488A" w14:textId="77777777" w:rsidTr="002A4861">
        <w:trPr>
          <w:cantSplit/>
          <w:trHeight w:val="20"/>
        </w:trPr>
        <w:tc>
          <w:tcPr>
            <w:tcW w:w="4680" w:type="dxa"/>
          </w:tcPr>
          <w:p w14:paraId="7DC28196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A486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จัดประเภทเครื่องมือ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170" w:type="dxa"/>
            <w:vAlign w:val="bottom"/>
          </w:tcPr>
          <w:p w14:paraId="29F2415E" w14:textId="64CFAA7D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ก 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620" w:type="dxa"/>
            <w:vAlign w:val="bottom"/>
          </w:tcPr>
          <w:p w14:paraId="4DC27FF3" w14:textId="5609AFCE" w:rsidR="00F5466B" w:rsidRPr="002A4861" w:rsidRDefault="001B7D20" w:rsidP="001B7D2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(3,355)</w:t>
            </w:r>
          </w:p>
        </w:tc>
        <w:tc>
          <w:tcPr>
            <w:tcW w:w="180" w:type="dxa"/>
            <w:vAlign w:val="bottom"/>
          </w:tcPr>
          <w:p w14:paraId="39B36E16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B6C215" w14:textId="0768DDA9" w:rsidR="00F5466B" w:rsidRPr="002A4861" w:rsidRDefault="001B7D20" w:rsidP="001B7D2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(2,390)</w:t>
            </w:r>
          </w:p>
        </w:tc>
      </w:tr>
      <w:tr w:rsidR="00F5466B" w:rsidRPr="002A4861" w14:paraId="79F794D4" w14:textId="77777777" w:rsidTr="002A4861">
        <w:trPr>
          <w:cantSplit/>
          <w:trHeight w:val="20"/>
        </w:trPr>
        <w:tc>
          <w:tcPr>
            <w:tcW w:w="4680" w:type="dxa"/>
          </w:tcPr>
          <w:p w14:paraId="288CCA71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170" w:type="dxa"/>
            <w:vAlign w:val="bottom"/>
          </w:tcPr>
          <w:p w14:paraId="3C3F29B1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2F4091" w14:textId="26B35350" w:rsidR="00F5466B" w:rsidRPr="002A4861" w:rsidRDefault="001B7D20" w:rsidP="001B7D2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  <w:vAlign w:val="bottom"/>
          </w:tcPr>
          <w:p w14:paraId="55CCEFA3" w14:textId="77777777" w:rsidR="00F5466B" w:rsidRPr="002A4861" w:rsidRDefault="00F5466B" w:rsidP="009A5E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E65FF16" w14:textId="5A82AFEA" w:rsidR="00F5466B" w:rsidRPr="002A4861" w:rsidRDefault="001B7D20" w:rsidP="001B7D20">
            <w:pPr>
              <w:pStyle w:val="acctfourfigures"/>
              <w:tabs>
                <w:tab w:val="decimal" w:pos="1642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F5466B" w:rsidRPr="002A4861" w14:paraId="616BDE7D" w14:textId="77777777" w:rsidTr="002A4861">
        <w:trPr>
          <w:cantSplit/>
          <w:trHeight w:val="20"/>
        </w:trPr>
        <w:tc>
          <w:tcPr>
            <w:tcW w:w="4680" w:type="dxa"/>
          </w:tcPr>
          <w:p w14:paraId="491766F4" w14:textId="77777777" w:rsidR="00F5466B" w:rsidRPr="002A4861" w:rsidRDefault="00F5466B" w:rsidP="009A5EF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21D56959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7327B" w14:textId="4BEEDBE5" w:rsidR="00F5466B" w:rsidRPr="002A4861" w:rsidRDefault="001B7D20" w:rsidP="001B7D2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634,521</w:t>
            </w:r>
          </w:p>
        </w:tc>
        <w:tc>
          <w:tcPr>
            <w:tcW w:w="180" w:type="dxa"/>
            <w:vAlign w:val="bottom"/>
          </w:tcPr>
          <w:p w14:paraId="47986689" w14:textId="77777777" w:rsidR="00F5466B" w:rsidRPr="002A4861" w:rsidRDefault="00F5466B" w:rsidP="009A5E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2921B" w14:textId="25AB7C73" w:rsidR="00F5466B" w:rsidRPr="002A4861" w:rsidRDefault="001B7D20" w:rsidP="001B7D20">
            <w:pPr>
              <w:pStyle w:val="acctfourfigures"/>
              <w:tabs>
                <w:tab w:val="decimal" w:pos="1181"/>
              </w:tabs>
              <w:spacing w:line="240" w:lineRule="auto"/>
              <w:ind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639,941</w:t>
            </w:r>
          </w:p>
        </w:tc>
      </w:tr>
    </w:tbl>
    <w:p w14:paraId="2DC12C33" w14:textId="77777777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6C0B011" w14:textId="77777777" w:rsidR="00C04620" w:rsidRPr="00C04620" w:rsidRDefault="00C04620" w:rsidP="00C0462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C0462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92F2AEE" w14:textId="34C984EC" w:rsidR="00C04620" w:rsidRPr="002A4861" w:rsidRDefault="00C04620" w:rsidP="00C0462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435B988" w14:textId="757D12B5" w:rsidR="000E41B8" w:rsidRDefault="000E41B8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1B8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0E41B8">
        <w:rPr>
          <w:rFonts w:ascii="Angsana New" w:hAnsi="Angsana New"/>
          <w:sz w:val="30"/>
          <w:szCs w:val="30"/>
        </w:rPr>
        <w:t xml:space="preserve">1 </w:t>
      </w:r>
      <w:r w:rsidRPr="000E41B8">
        <w:rPr>
          <w:rFonts w:ascii="Angsana New" w:hAnsi="Angsana New"/>
          <w:sz w:val="30"/>
          <w:szCs w:val="30"/>
          <w:cs/>
        </w:rPr>
        <w:t xml:space="preserve">มกราคม </w:t>
      </w:r>
      <w:r w:rsidRPr="000E41B8">
        <w:rPr>
          <w:rFonts w:ascii="Angsana New" w:hAnsi="Angsana New"/>
          <w:sz w:val="30"/>
          <w:szCs w:val="30"/>
        </w:rPr>
        <w:t xml:space="preserve">2563 </w:t>
      </w:r>
      <w:r w:rsidRPr="000E41B8">
        <w:rPr>
          <w:rFonts w:ascii="Angsana New" w:hAnsi="Angsana New"/>
          <w:sz w:val="30"/>
          <w:szCs w:val="30"/>
          <w:cs/>
        </w:rPr>
        <w:t>ดังนั้น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0E41B8">
        <w:rPr>
          <w:rFonts w:ascii="Angsana New" w:hAnsi="Angsana New"/>
          <w:sz w:val="30"/>
          <w:szCs w:val="30"/>
          <w:cs/>
        </w:rPr>
        <w:t xml:space="preserve">จึงไม่ปรับปรุงข้อมูลที่นำเสนอในปี </w:t>
      </w:r>
      <w:r w:rsidRPr="000E41B8">
        <w:rPr>
          <w:rFonts w:ascii="Angsana New" w:hAnsi="Angsana New"/>
          <w:sz w:val="30"/>
          <w:szCs w:val="30"/>
        </w:rPr>
        <w:t>2562</w:t>
      </w:r>
    </w:p>
    <w:p w14:paraId="127AA90B" w14:textId="0EFFCB33" w:rsidR="00C04620" w:rsidRDefault="00C04620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C04620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04620">
        <w:rPr>
          <w:rFonts w:ascii="Angsana New" w:hAnsi="Angsana New"/>
          <w:sz w:val="30"/>
          <w:szCs w:val="30"/>
        </w:rPr>
        <w:t xml:space="preserve"> </w:t>
      </w:r>
      <w:r w:rsidRPr="00C04620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62318F4" w14:textId="0B810FAD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3883E" w14:textId="5828AD8A" w:rsidR="009A5EF4" w:rsidRPr="009A5EF4" w:rsidRDefault="009A5EF4" w:rsidP="00AF580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การ</w:t>
      </w:r>
      <w:r w:rsidR="006D13ED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9A5EF4">
        <w:rPr>
          <w:rFonts w:ascii="Angsana New" w:hAnsi="Angsana New" w:hint="cs"/>
          <w:sz w:val="30"/>
          <w:szCs w:val="30"/>
          <w:cs/>
        </w:rPr>
        <w:t>วัดมูลค่าของสินทรัพย์ทางการเงินและหนี้สินทางการเงิน</w:t>
      </w:r>
    </w:p>
    <w:p w14:paraId="71431AD0" w14:textId="77777777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81E484" w14:textId="77777777" w:rsidR="009A5EF4" w:rsidRPr="009A5EF4" w:rsidRDefault="009A5EF4" w:rsidP="009D1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A5EF4">
        <w:rPr>
          <w:rFonts w:ascii="Angsana New" w:hAnsi="Angsana New"/>
          <w:sz w:val="30"/>
          <w:szCs w:val="30"/>
        </w:rPr>
        <w:t xml:space="preserve">9 (“TFRS 9”) </w:t>
      </w:r>
      <w:r w:rsidRPr="009A5EF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9A5EF4">
        <w:rPr>
          <w:rFonts w:ascii="Angsana New" w:hAnsi="Angsana New"/>
          <w:sz w:val="30"/>
          <w:szCs w:val="30"/>
        </w:rPr>
        <w:t xml:space="preserve">3 </w:t>
      </w:r>
      <w:r w:rsidRPr="009A5EF4">
        <w:rPr>
          <w:rFonts w:ascii="Angsana New" w:hAnsi="Angsana New"/>
          <w:sz w:val="30"/>
          <w:szCs w:val="30"/>
          <w:cs/>
        </w:rPr>
        <w:t>ประเภท ได้แก่</w:t>
      </w:r>
      <w:r w:rsidRPr="009A5EF4">
        <w:rPr>
          <w:rFonts w:ascii="Angsana New" w:hAnsi="Angsana New"/>
          <w:sz w:val="30"/>
          <w:szCs w:val="30"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(FVOCI)</w:t>
      </w:r>
      <w:r w:rsidRPr="009A5EF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A5EF4">
        <w:rPr>
          <w:rFonts w:ascii="Angsana New" w:hAnsi="Angsana New"/>
          <w:sz w:val="30"/>
          <w:szCs w:val="30"/>
        </w:rPr>
        <w:t xml:space="preserve"> (FVTPL) </w:t>
      </w:r>
      <w:r w:rsidRPr="009A5EF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A5EF4">
        <w:rPr>
          <w:rFonts w:ascii="Angsana New" w:hAnsi="Angsana New"/>
          <w:sz w:val="30"/>
          <w:szCs w:val="30"/>
        </w:rPr>
        <w:t xml:space="preserve">TFRS 9 </w:t>
      </w:r>
      <w:r w:rsidRPr="009A5EF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A5EF4">
        <w:rPr>
          <w:rFonts w:ascii="Angsana New" w:hAnsi="Angsana New"/>
          <w:sz w:val="30"/>
          <w:szCs w:val="30"/>
        </w:rPr>
        <w:t xml:space="preserve">TFRS 9 </w:t>
      </w:r>
      <w:r w:rsidRPr="009A5EF4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A5EF4">
        <w:rPr>
          <w:rFonts w:ascii="Angsana New" w:hAnsi="Angsana New" w:hint="cs"/>
          <w:sz w:val="30"/>
          <w:szCs w:val="30"/>
        </w:rPr>
        <w:t>105</w:t>
      </w:r>
    </w:p>
    <w:p w14:paraId="73287497" w14:textId="77777777" w:rsidR="009A5EF4" w:rsidRPr="00D816C8" w:rsidRDefault="009A5EF4" w:rsidP="009A5EF4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09104A19" w14:textId="77B79DF0" w:rsidR="006B7068" w:rsidRDefault="009A5EF4" w:rsidP="002007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ตาม</w:t>
      </w:r>
      <w:r w:rsidRPr="009A5EF4">
        <w:rPr>
          <w:rFonts w:ascii="Angsana New" w:hAnsi="Angsana New" w:hint="cs"/>
          <w:sz w:val="30"/>
          <w:szCs w:val="30"/>
        </w:rPr>
        <w:t xml:space="preserve"> TFRS 9 </w:t>
      </w:r>
      <w:r w:rsidRPr="009A5EF4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9A5EF4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5A33046F" w14:textId="723E0717" w:rsidR="00647322" w:rsidRPr="00D816C8" w:rsidRDefault="00647322" w:rsidP="009A5E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0A2E55B" w14:textId="7507653B" w:rsidR="00647322" w:rsidRDefault="00647322" w:rsidP="009327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 w:firstLine="9"/>
        <w:jc w:val="thaiDistribute"/>
        <w:rPr>
          <w:rFonts w:ascii="Angsana New" w:hAnsi="Angsana New"/>
          <w:sz w:val="30"/>
          <w:szCs w:val="30"/>
        </w:rPr>
      </w:pPr>
      <w:r w:rsidRPr="00647322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47322">
        <w:rPr>
          <w:rFonts w:ascii="Angsana New" w:hAnsi="Angsana New"/>
          <w:sz w:val="30"/>
          <w:szCs w:val="30"/>
        </w:rPr>
        <w:t xml:space="preserve">TFRS 9 </w:t>
      </w:r>
      <w:r w:rsidRPr="00647322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64732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47322">
        <w:rPr>
          <w:rFonts w:ascii="Angsana New" w:hAnsi="Angsana New"/>
          <w:sz w:val="30"/>
          <w:szCs w:val="30"/>
        </w:rPr>
        <w:t xml:space="preserve">1 </w:t>
      </w:r>
      <w:r w:rsidRPr="0064732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47322">
        <w:rPr>
          <w:rFonts w:ascii="Angsana New" w:hAnsi="Angsana New"/>
          <w:sz w:val="30"/>
          <w:szCs w:val="30"/>
        </w:rPr>
        <w:t>2563</w:t>
      </w:r>
    </w:p>
    <w:p w14:paraId="37C36F3C" w14:textId="5F8F32BA" w:rsidR="00B43F3F" w:rsidRPr="00D816C8" w:rsidRDefault="00B43F3F" w:rsidP="00B43F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94" w:type="dxa"/>
        <w:tblInd w:w="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800"/>
        <w:gridCol w:w="270"/>
        <w:gridCol w:w="1800"/>
        <w:gridCol w:w="270"/>
        <w:gridCol w:w="1980"/>
      </w:tblGrid>
      <w:tr w:rsidR="00B43F3F" w:rsidRPr="00E93A0F" w14:paraId="2FB1DDEA" w14:textId="77777777" w:rsidTr="00E93A0F">
        <w:tc>
          <w:tcPr>
            <w:tcW w:w="8694" w:type="dxa"/>
            <w:gridSpan w:val="6"/>
            <w:vAlign w:val="bottom"/>
          </w:tcPr>
          <w:p w14:paraId="5F4330BE" w14:textId="2DB3FBFB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B43F3F" w:rsidRPr="00E93A0F" w14:paraId="70CB0454" w14:textId="77777777" w:rsidTr="00E93A0F">
        <w:tc>
          <w:tcPr>
            <w:tcW w:w="4374" w:type="dxa"/>
            <w:gridSpan w:val="2"/>
            <w:tcBorders>
              <w:bottom w:val="single" w:sz="4" w:space="0" w:color="auto"/>
            </w:tcBorders>
            <w:vAlign w:val="bottom"/>
          </w:tcPr>
          <w:p w14:paraId="559B1B45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การจัดประเภทตามมาตรฐาน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เดิม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3A7207EC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43A6CB1E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การจัดประเภทตาม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TFRS 9 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มกราคม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 xml:space="preserve"> 2563</w:t>
            </w:r>
          </w:p>
        </w:tc>
      </w:tr>
      <w:tr w:rsidR="00E93A0F" w:rsidRPr="00E93A0F" w14:paraId="15D53350" w14:textId="77777777" w:rsidTr="00E93A0F">
        <w:tc>
          <w:tcPr>
            <w:tcW w:w="2574" w:type="dxa"/>
            <w:tcBorders>
              <w:top w:val="single" w:sz="4" w:space="0" w:color="auto"/>
            </w:tcBorders>
            <w:vAlign w:val="bottom"/>
          </w:tcPr>
          <w:p w14:paraId="4B4515A5" w14:textId="0FEA9B85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45C405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21C5A6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2EFF1C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มูลค่ายุติธรรมผ่าน</w:t>
            </w:r>
          </w:p>
          <w:p w14:paraId="0A1A479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D383FF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00402A7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  <w:p w14:paraId="6D8EAECF" w14:textId="5968CB55" w:rsidR="006D13ED" w:rsidRPr="00E93A0F" w:rsidRDefault="006D13ED" w:rsidP="006D1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ตัดจำหน่าย</w:t>
            </w:r>
            <w:r w:rsidRPr="00E93A0F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สุทธิ</w:t>
            </w:r>
          </w:p>
        </w:tc>
      </w:tr>
      <w:tr w:rsidR="006D13ED" w:rsidRPr="00E93A0F" w14:paraId="2DB9709B" w14:textId="77777777" w:rsidTr="00E93A0F">
        <w:tc>
          <w:tcPr>
            <w:tcW w:w="2574" w:type="dxa"/>
          </w:tcPr>
          <w:p w14:paraId="2F1E3E2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120" w:type="dxa"/>
            <w:gridSpan w:val="5"/>
          </w:tcPr>
          <w:p w14:paraId="36426F6D" w14:textId="6941F60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(พันบาท)</w:t>
            </w:r>
          </w:p>
        </w:tc>
      </w:tr>
      <w:tr w:rsidR="00E93A0F" w:rsidRPr="00E93A0F" w14:paraId="79ED2E01" w14:textId="77777777" w:rsidTr="00E93A0F">
        <w:tc>
          <w:tcPr>
            <w:tcW w:w="2574" w:type="dxa"/>
          </w:tcPr>
          <w:p w14:paraId="4A9516C9" w14:textId="5AE03680" w:rsidR="006D13ED" w:rsidRPr="00E93A0F" w:rsidRDefault="006D13ED" w:rsidP="00E93A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549809D1" w14:textId="69088BDA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  <w:tc>
          <w:tcPr>
            <w:tcW w:w="270" w:type="dxa"/>
          </w:tcPr>
          <w:p w14:paraId="67BD66DF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682071F2" w14:textId="6BB53C61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C0313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B2C34AA" w14:textId="72B95262" w:rsidR="006D13ED" w:rsidRPr="00A50BBE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50BB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</w:tr>
      <w:tr w:rsidR="00E93A0F" w:rsidRPr="00E93A0F" w14:paraId="300F2B0B" w14:textId="77777777" w:rsidTr="00E93A0F">
        <w:tc>
          <w:tcPr>
            <w:tcW w:w="2574" w:type="dxa"/>
          </w:tcPr>
          <w:p w14:paraId="30528C30" w14:textId="08D42724" w:rsidR="006D13ED" w:rsidRPr="00E93A0F" w:rsidRDefault="006D13ED" w:rsidP="00E93A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69D8CC9A" w14:textId="4A4A3A20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354,271</w:t>
            </w:r>
          </w:p>
        </w:tc>
        <w:tc>
          <w:tcPr>
            <w:tcW w:w="270" w:type="dxa"/>
          </w:tcPr>
          <w:p w14:paraId="3D2E0E8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2AEF4D8C" w14:textId="22DA4436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7EAFCE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C2B314D" w14:textId="45AA9BA5" w:rsidR="006D13ED" w:rsidRPr="00E93A0F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350,405</w:t>
            </w:r>
          </w:p>
        </w:tc>
      </w:tr>
      <w:tr w:rsidR="00E93A0F" w:rsidRPr="00E93A0F" w14:paraId="60CA991C" w14:textId="77777777" w:rsidTr="00E93A0F">
        <w:tc>
          <w:tcPr>
            <w:tcW w:w="2574" w:type="dxa"/>
          </w:tcPr>
          <w:p w14:paraId="5C2F43F3" w14:textId="77777777" w:rsidR="002E26A8" w:rsidRPr="00E93A0F" w:rsidRDefault="002E26A8" w:rsidP="00E93A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E9D84" w14:textId="2CF593D3" w:rsidR="002E26A8" w:rsidRPr="00E93A0F" w:rsidRDefault="002E26A8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570,558</w:t>
            </w:r>
          </w:p>
        </w:tc>
        <w:tc>
          <w:tcPr>
            <w:tcW w:w="270" w:type="dxa"/>
          </w:tcPr>
          <w:p w14:paraId="0EFD9B6F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4EFFF" w14:textId="6E9A94BE" w:rsidR="002E26A8" w:rsidRPr="00E93A0F" w:rsidRDefault="001B7305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537F4DB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15EB" w14:textId="04D23977" w:rsidR="002E26A8" w:rsidRPr="00E93A0F" w:rsidRDefault="001B7305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ind w:left="-64" w:right="-65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566,692</w:t>
            </w:r>
          </w:p>
        </w:tc>
      </w:tr>
    </w:tbl>
    <w:p w14:paraId="0568CFA7" w14:textId="64B8260F" w:rsidR="00AA10E6" w:rsidRDefault="00AA10E6">
      <w:pPr>
        <w:rPr>
          <w:cs/>
        </w:rPr>
      </w:pPr>
    </w:p>
    <w:p w14:paraId="0798FED2" w14:textId="77777777" w:rsidR="00AA10E6" w:rsidRDefault="00AA1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865"/>
        <w:gridCol w:w="256"/>
        <w:gridCol w:w="1803"/>
        <w:gridCol w:w="270"/>
        <w:gridCol w:w="1980"/>
      </w:tblGrid>
      <w:tr w:rsidR="002E26A8" w:rsidRPr="00960521" w14:paraId="4F339258" w14:textId="77777777" w:rsidTr="00573367">
        <w:tc>
          <w:tcPr>
            <w:tcW w:w="8730" w:type="dxa"/>
            <w:gridSpan w:val="6"/>
            <w:vAlign w:val="center"/>
          </w:tcPr>
          <w:p w14:paraId="18C4C12D" w14:textId="10EFF37E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2908C0" w:rsidRPr="00960521" w14:paraId="054AC4F9" w14:textId="77777777" w:rsidTr="00573367">
        <w:tc>
          <w:tcPr>
            <w:tcW w:w="4421" w:type="dxa"/>
            <w:gridSpan w:val="2"/>
            <w:tcBorders>
              <w:bottom w:val="single" w:sz="4" w:space="0" w:color="auto"/>
            </w:tcBorders>
            <w:vAlign w:val="bottom"/>
          </w:tcPr>
          <w:p w14:paraId="3FA45FBF" w14:textId="57338920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1FF9FC9A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vAlign w:val="bottom"/>
          </w:tcPr>
          <w:p w14:paraId="6F6809BF" w14:textId="2E3F9FB2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TFRS 9 </w:t>
            </w: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27687A" w:rsidRPr="00960521" w14:paraId="42D13A97" w14:textId="77777777" w:rsidTr="00573367">
        <w:tc>
          <w:tcPr>
            <w:tcW w:w="2556" w:type="dxa"/>
            <w:tcBorders>
              <w:top w:val="single" w:sz="4" w:space="0" w:color="auto"/>
            </w:tcBorders>
          </w:tcPr>
          <w:p w14:paraId="65A360B1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5" w:type="dxa"/>
            <w:tcBorders>
              <w:top w:val="single" w:sz="4" w:space="0" w:color="auto"/>
            </w:tcBorders>
            <w:vAlign w:val="bottom"/>
          </w:tcPr>
          <w:p w14:paraId="47C14323" w14:textId="3BE84E61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5C397193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18466A6E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2C708C5" w14:textId="606DCDC2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A8246A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BC71C9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7589CED8" w14:textId="109F8E1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96052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960521" w14:paraId="1884382C" w14:textId="77777777" w:rsidTr="00573367">
        <w:tc>
          <w:tcPr>
            <w:tcW w:w="2556" w:type="dxa"/>
          </w:tcPr>
          <w:p w14:paraId="7D0FBD9B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5"/>
          </w:tcPr>
          <w:p w14:paraId="0AE89AB8" w14:textId="0A9E1981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B45359" w:rsidRPr="00960521" w14:paraId="303D3C8A" w14:textId="77777777" w:rsidTr="00573367">
        <w:tc>
          <w:tcPr>
            <w:tcW w:w="2556" w:type="dxa"/>
          </w:tcPr>
          <w:p w14:paraId="4AAE297B" w14:textId="5E27E89F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65" w:type="dxa"/>
            <w:vAlign w:val="bottom"/>
          </w:tcPr>
          <w:p w14:paraId="167A2522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6EF4DD5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589E556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2FB883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FC629C5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960521" w14:paraId="45AD4E31" w14:textId="77777777" w:rsidTr="00573367">
        <w:tc>
          <w:tcPr>
            <w:tcW w:w="2556" w:type="dxa"/>
          </w:tcPr>
          <w:p w14:paraId="7F78E6B4" w14:textId="548B1148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865" w:type="dxa"/>
            <w:vAlign w:val="bottom"/>
          </w:tcPr>
          <w:p w14:paraId="5C378C9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A1A3B6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B64B1A2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FF72F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2E927E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960521" w14:paraId="0C78BCB4" w14:textId="77777777" w:rsidTr="00573367">
        <w:tc>
          <w:tcPr>
            <w:tcW w:w="2556" w:type="dxa"/>
          </w:tcPr>
          <w:p w14:paraId="7A4DF0F5" w14:textId="4D19419E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1865" w:type="dxa"/>
            <w:vAlign w:val="bottom"/>
          </w:tcPr>
          <w:p w14:paraId="1B21F18D" w14:textId="5ED3B209" w:rsidR="002E26A8" w:rsidRPr="00960521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003C5C28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6A82B45" w14:textId="4F869C9D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0CD83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A28DB79" w14:textId="64A7DC14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B45359" w:rsidRPr="00960521" w14:paraId="73F94D85" w14:textId="77777777" w:rsidTr="00573367">
        <w:tc>
          <w:tcPr>
            <w:tcW w:w="2556" w:type="dxa"/>
          </w:tcPr>
          <w:p w14:paraId="7ED6D094" w14:textId="35778284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65" w:type="dxa"/>
            <w:vAlign w:val="bottom"/>
          </w:tcPr>
          <w:p w14:paraId="120CC53D" w14:textId="5665BF90" w:rsidR="002E26A8" w:rsidRPr="00960521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212,527</w:t>
            </w:r>
          </w:p>
        </w:tc>
        <w:tc>
          <w:tcPr>
            <w:tcW w:w="256" w:type="dxa"/>
          </w:tcPr>
          <w:p w14:paraId="0EF77839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6CBEBFD" w14:textId="29A10126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29151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B1BC8F5" w14:textId="71288814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212,527</w:t>
            </w:r>
          </w:p>
        </w:tc>
      </w:tr>
      <w:tr w:rsidR="00B45359" w:rsidRPr="00960521" w14:paraId="3DC3CBAC" w14:textId="77777777" w:rsidTr="00573367">
        <w:tc>
          <w:tcPr>
            <w:tcW w:w="2556" w:type="dxa"/>
          </w:tcPr>
          <w:p w14:paraId="48A9147F" w14:textId="6287E7CC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</w:t>
            </w:r>
          </w:p>
        </w:tc>
        <w:tc>
          <w:tcPr>
            <w:tcW w:w="1865" w:type="dxa"/>
            <w:vAlign w:val="bottom"/>
          </w:tcPr>
          <w:p w14:paraId="1984333E" w14:textId="77777777" w:rsidR="002E26A8" w:rsidRPr="00960521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FAE8299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64D526CF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3EBD85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1F98DDA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582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960521" w14:paraId="6FA38C5A" w14:textId="77777777" w:rsidTr="00573367">
        <w:tc>
          <w:tcPr>
            <w:tcW w:w="2556" w:type="dxa"/>
          </w:tcPr>
          <w:p w14:paraId="3D42F3DA" w14:textId="5AE3BC6A" w:rsidR="009E3DD1" w:rsidRPr="00960521" w:rsidRDefault="009E3DD1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 xml:space="preserve">    การเงิน</w:t>
            </w:r>
          </w:p>
        </w:tc>
        <w:tc>
          <w:tcPr>
            <w:tcW w:w="1865" w:type="dxa"/>
            <w:vAlign w:val="bottom"/>
          </w:tcPr>
          <w:p w14:paraId="4C91D33A" w14:textId="6DC01588" w:rsidR="009E3DD1" w:rsidRPr="00960521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1,105,963</w:t>
            </w:r>
          </w:p>
        </w:tc>
        <w:tc>
          <w:tcPr>
            <w:tcW w:w="256" w:type="dxa"/>
          </w:tcPr>
          <w:p w14:paraId="11613A87" w14:textId="77777777" w:rsidR="009E3DD1" w:rsidRPr="00960521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A0F1A71" w14:textId="7D06F93D" w:rsidR="009E3DD1" w:rsidRPr="00960521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6533F" w14:textId="77777777" w:rsidR="009E3DD1" w:rsidRPr="00960521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6644479" w14:textId="0F949CAA" w:rsidR="009E3DD1" w:rsidRPr="00960521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1,105,963</w:t>
            </w:r>
          </w:p>
        </w:tc>
      </w:tr>
      <w:tr w:rsidR="00B45359" w:rsidRPr="00960521" w14:paraId="37454C16" w14:textId="77777777" w:rsidTr="00573367">
        <w:tc>
          <w:tcPr>
            <w:tcW w:w="2556" w:type="dxa"/>
          </w:tcPr>
          <w:p w14:paraId="75C6B564" w14:textId="0DD2F564" w:rsidR="002E26A8" w:rsidRPr="00960521" w:rsidRDefault="00F65BA6" w:rsidP="00F65BA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1376F5" w:rsidRPr="0096052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bottom"/>
          </w:tcPr>
          <w:p w14:paraId="6329BB48" w14:textId="2ED91D20" w:rsidR="002E26A8" w:rsidRPr="00960521" w:rsidRDefault="00DC0CF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302A008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6C23BCF" w14:textId="744B8896" w:rsidR="002E26A8" w:rsidRPr="00960521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047D3311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1CD5DC" w14:textId="4A18DA8B" w:rsidR="002E26A8" w:rsidRPr="00960521" w:rsidRDefault="00DC0CF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45359" w:rsidRPr="00960521" w14:paraId="16802B70" w14:textId="77777777" w:rsidTr="00573367">
        <w:tc>
          <w:tcPr>
            <w:tcW w:w="2556" w:type="dxa"/>
          </w:tcPr>
          <w:p w14:paraId="5CB0E650" w14:textId="02B4E607" w:rsidR="002E26A8" w:rsidRPr="00960521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6940" w14:textId="27013881" w:rsidR="002E26A8" w:rsidRPr="00960521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  <w:tc>
          <w:tcPr>
            <w:tcW w:w="256" w:type="dxa"/>
          </w:tcPr>
          <w:p w14:paraId="1E527C17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F4EE7" w14:textId="0E2BD217" w:rsidR="002E26A8" w:rsidRPr="00960521" w:rsidRDefault="00DC0CF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1232D7E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06BB1" w14:textId="77097D6C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</w:tr>
      <w:tr w:rsidR="008B51D5" w:rsidRPr="00960521" w14:paraId="15888F45" w14:textId="77777777" w:rsidTr="00573367">
        <w:tc>
          <w:tcPr>
            <w:tcW w:w="2556" w:type="dxa"/>
          </w:tcPr>
          <w:p w14:paraId="0E16EB5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5" w:type="dxa"/>
            <w:tcBorders>
              <w:top w:val="double" w:sz="4" w:space="0" w:color="auto"/>
            </w:tcBorders>
            <w:vAlign w:val="bottom"/>
          </w:tcPr>
          <w:p w14:paraId="204E1D8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FD07A9E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2BFCFBC8" w14:textId="77777777" w:rsidR="002E26A8" w:rsidRPr="00960521" w:rsidRDefault="002E26A8" w:rsidP="008B51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1" w:right="-115" w:hanging="18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53EF37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660CD65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E26A8" w:rsidRPr="00960521" w14:paraId="2E48A6D4" w14:textId="77777777" w:rsidTr="00573367">
        <w:trPr>
          <w:tblHeader/>
        </w:trPr>
        <w:tc>
          <w:tcPr>
            <w:tcW w:w="8730" w:type="dxa"/>
            <w:gridSpan w:val="6"/>
            <w:vAlign w:val="bottom"/>
          </w:tcPr>
          <w:p w14:paraId="2A5F8A48" w14:textId="0864668B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8C0" w:rsidRPr="00960521" w14:paraId="13699362" w14:textId="77777777" w:rsidTr="00573367">
        <w:trPr>
          <w:tblHeader/>
        </w:trPr>
        <w:tc>
          <w:tcPr>
            <w:tcW w:w="4421" w:type="dxa"/>
            <w:gridSpan w:val="2"/>
            <w:tcBorders>
              <w:bottom w:val="single" w:sz="4" w:space="0" w:color="auto"/>
            </w:tcBorders>
            <w:vAlign w:val="bottom"/>
          </w:tcPr>
          <w:p w14:paraId="3434CF1C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68FA3292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  <w:vAlign w:val="bottom"/>
          </w:tcPr>
          <w:p w14:paraId="6172FD3A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TFRS 9 </w:t>
            </w: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27687A" w:rsidRPr="00960521" w14:paraId="15476B18" w14:textId="77777777" w:rsidTr="00573367">
        <w:trPr>
          <w:tblHeader/>
        </w:trPr>
        <w:tc>
          <w:tcPr>
            <w:tcW w:w="2556" w:type="dxa"/>
            <w:tcBorders>
              <w:top w:val="single" w:sz="4" w:space="0" w:color="auto"/>
            </w:tcBorders>
            <w:vAlign w:val="bottom"/>
          </w:tcPr>
          <w:p w14:paraId="5447CD0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single" w:sz="4" w:space="0" w:color="auto"/>
            </w:tcBorders>
            <w:vAlign w:val="bottom"/>
          </w:tcPr>
          <w:p w14:paraId="61904DE4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78091C4F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5D9B41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BDFA39F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F94DD32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CF6ADB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57D80512" w14:textId="61C1FBF6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96052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960521" w14:paraId="60062B99" w14:textId="77777777" w:rsidTr="00573367">
        <w:trPr>
          <w:tblHeader/>
        </w:trPr>
        <w:tc>
          <w:tcPr>
            <w:tcW w:w="2556" w:type="dxa"/>
          </w:tcPr>
          <w:p w14:paraId="6FE42C3E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74" w:type="dxa"/>
            <w:gridSpan w:val="5"/>
          </w:tcPr>
          <w:p w14:paraId="1F822D07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27687A" w:rsidRPr="00960521" w14:paraId="4567CD9A" w14:textId="77777777" w:rsidTr="00573367">
        <w:tc>
          <w:tcPr>
            <w:tcW w:w="2556" w:type="dxa"/>
          </w:tcPr>
          <w:p w14:paraId="67C3866A" w14:textId="0B212123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5" w:type="dxa"/>
            <w:vAlign w:val="bottom"/>
          </w:tcPr>
          <w:p w14:paraId="530877AF" w14:textId="646F65BB" w:rsidR="002E26A8" w:rsidRPr="00960521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160,327</w:t>
            </w:r>
          </w:p>
        </w:tc>
        <w:tc>
          <w:tcPr>
            <w:tcW w:w="256" w:type="dxa"/>
          </w:tcPr>
          <w:p w14:paraId="06E452FD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72B00B" w14:textId="62903653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A80507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9D5AD57" w14:textId="1402E9DE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160,327</w:t>
            </w:r>
          </w:p>
        </w:tc>
      </w:tr>
      <w:tr w:rsidR="0027687A" w:rsidRPr="00960521" w14:paraId="3824111A" w14:textId="77777777" w:rsidTr="00573367">
        <w:tc>
          <w:tcPr>
            <w:tcW w:w="2556" w:type="dxa"/>
          </w:tcPr>
          <w:p w14:paraId="584303E7" w14:textId="2FCC2685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65" w:type="dxa"/>
            <w:vAlign w:val="bottom"/>
          </w:tcPr>
          <w:p w14:paraId="1DF98804" w14:textId="15CDE4BF" w:rsidR="002E26A8" w:rsidRPr="00960521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663,030</w:t>
            </w:r>
          </w:p>
        </w:tc>
        <w:tc>
          <w:tcPr>
            <w:tcW w:w="256" w:type="dxa"/>
          </w:tcPr>
          <w:p w14:paraId="08E3C5CB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527A309" w14:textId="5180F1F5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66323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63631E0" w14:textId="19E6F711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659,318</w:t>
            </w:r>
          </w:p>
        </w:tc>
      </w:tr>
      <w:tr w:rsidR="0027687A" w:rsidRPr="00960521" w14:paraId="4F272937" w14:textId="77777777" w:rsidTr="00573367">
        <w:tc>
          <w:tcPr>
            <w:tcW w:w="2556" w:type="dxa"/>
          </w:tcPr>
          <w:p w14:paraId="17745633" w14:textId="7EF10AF6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</w:t>
            </w:r>
            <w:r w:rsidR="00045CBF" w:rsidRPr="0096052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865" w:type="dxa"/>
            <w:vAlign w:val="bottom"/>
          </w:tcPr>
          <w:p w14:paraId="651BAF67" w14:textId="1BFF0893" w:rsidR="002E26A8" w:rsidRPr="00960521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188,173</w:t>
            </w:r>
          </w:p>
        </w:tc>
        <w:tc>
          <w:tcPr>
            <w:tcW w:w="256" w:type="dxa"/>
          </w:tcPr>
          <w:p w14:paraId="7224EA31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D394999" w14:textId="5ACF1BBE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C9265B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4D15E9A" w14:textId="66FDA545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188,173</w:t>
            </w:r>
          </w:p>
        </w:tc>
      </w:tr>
      <w:tr w:rsidR="0027687A" w:rsidRPr="00960521" w14:paraId="41A17958" w14:textId="77777777" w:rsidTr="00573367">
        <w:tc>
          <w:tcPr>
            <w:tcW w:w="2556" w:type="dxa"/>
          </w:tcPr>
          <w:p w14:paraId="647B0BBD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E4174" w14:textId="1D6AB463" w:rsidR="002E26A8" w:rsidRPr="00960521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1,011,530</w:t>
            </w:r>
          </w:p>
        </w:tc>
        <w:tc>
          <w:tcPr>
            <w:tcW w:w="256" w:type="dxa"/>
          </w:tcPr>
          <w:p w14:paraId="09A1D948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D151" w14:textId="77EFDE8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A72960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B22C3" w14:textId="2E47C787" w:rsidR="002E26A8" w:rsidRPr="00960521" w:rsidRDefault="00AB26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1,007,</w:t>
            </w:r>
            <w:r w:rsidR="001A5E44"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818</w:t>
            </w:r>
          </w:p>
        </w:tc>
      </w:tr>
      <w:tr w:rsidR="0027687A" w:rsidRPr="00960521" w14:paraId="069560D7" w14:textId="77777777" w:rsidTr="00573367">
        <w:trPr>
          <w:trHeight w:val="305"/>
        </w:trPr>
        <w:tc>
          <w:tcPr>
            <w:tcW w:w="2556" w:type="dxa"/>
          </w:tcPr>
          <w:p w14:paraId="6BAAE5C6" w14:textId="55A5D099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5" w:type="dxa"/>
            <w:tcBorders>
              <w:top w:val="double" w:sz="4" w:space="0" w:color="auto"/>
            </w:tcBorders>
            <w:vAlign w:val="bottom"/>
          </w:tcPr>
          <w:p w14:paraId="163DBEB7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9CA279A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3B5E36D5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6A54D5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24545D9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960521" w14:paraId="030E6555" w14:textId="77777777" w:rsidTr="00573367">
        <w:tc>
          <w:tcPr>
            <w:tcW w:w="2556" w:type="dxa"/>
          </w:tcPr>
          <w:p w14:paraId="382EB989" w14:textId="5E0EA19A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65" w:type="dxa"/>
            <w:vAlign w:val="bottom"/>
          </w:tcPr>
          <w:p w14:paraId="73909568" w14:textId="789EADE5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0CC0B26B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7895B42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7EC925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F765EF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960521" w14:paraId="738016D6" w14:textId="77777777" w:rsidTr="00573367">
        <w:tc>
          <w:tcPr>
            <w:tcW w:w="2556" w:type="dxa"/>
          </w:tcPr>
          <w:p w14:paraId="556A67FC" w14:textId="65BA9220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865" w:type="dxa"/>
            <w:vAlign w:val="bottom"/>
          </w:tcPr>
          <w:p w14:paraId="6E240024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6265DDC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EBB9A2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3D474E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7E551CE" w14:textId="77777777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960521" w14:paraId="0C92E046" w14:textId="77777777" w:rsidTr="00573367">
        <w:tc>
          <w:tcPr>
            <w:tcW w:w="2556" w:type="dxa"/>
          </w:tcPr>
          <w:p w14:paraId="3F6AE0E2" w14:textId="51AE17D5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605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65" w:type="dxa"/>
            <w:vAlign w:val="bottom"/>
          </w:tcPr>
          <w:p w14:paraId="0242182B" w14:textId="0901FEC5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3CA5E9D6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40883C5" w14:textId="3F6E6236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B402EC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5E0CFDB" w14:textId="7FAFDF5F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27687A" w:rsidRPr="00960521" w14:paraId="6A6DFD9F" w14:textId="77777777" w:rsidTr="00573367">
        <w:tc>
          <w:tcPr>
            <w:tcW w:w="2556" w:type="dxa"/>
          </w:tcPr>
          <w:p w14:paraId="2F048F2A" w14:textId="11E4D103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65" w:type="dxa"/>
            <w:vAlign w:val="bottom"/>
          </w:tcPr>
          <w:p w14:paraId="5CF50D4E" w14:textId="63E5E390" w:rsidR="002E26A8" w:rsidRPr="00960521" w:rsidRDefault="00013633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185,655</w:t>
            </w:r>
          </w:p>
        </w:tc>
        <w:tc>
          <w:tcPr>
            <w:tcW w:w="256" w:type="dxa"/>
          </w:tcPr>
          <w:p w14:paraId="400C5B61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51A5D40" w14:textId="08BA80BF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81EE4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E45E4F9" w14:textId="6110C5AF" w:rsidR="002E26A8" w:rsidRPr="00960521" w:rsidRDefault="00013633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185,655</w:t>
            </w:r>
          </w:p>
        </w:tc>
      </w:tr>
      <w:tr w:rsidR="0027687A" w:rsidRPr="00960521" w14:paraId="2039C101" w14:textId="77777777" w:rsidTr="00573367">
        <w:tc>
          <w:tcPr>
            <w:tcW w:w="2556" w:type="dxa"/>
          </w:tcPr>
          <w:p w14:paraId="539BB2F7" w14:textId="2D37F199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65" w:type="dxa"/>
            <w:vAlign w:val="bottom"/>
          </w:tcPr>
          <w:p w14:paraId="172D8254" w14:textId="58DD7506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972,394</w:t>
            </w:r>
          </w:p>
        </w:tc>
        <w:tc>
          <w:tcPr>
            <w:tcW w:w="256" w:type="dxa"/>
          </w:tcPr>
          <w:p w14:paraId="47ED9DC4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1CA4C76" w14:textId="42DF5566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E3FFB1" w14:textId="77777777" w:rsidR="002E26A8" w:rsidRPr="00960521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DD50550" w14:textId="0CDC0B51" w:rsidR="002E26A8" w:rsidRPr="00960521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972,394</w:t>
            </w:r>
          </w:p>
        </w:tc>
      </w:tr>
      <w:tr w:rsidR="001A5E44" w:rsidRPr="00960521" w14:paraId="3ED99D69" w14:textId="77777777" w:rsidTr="00573367">
        <w:tc>
          <w:tcPr>
            <w:tcW w:w="2556" w:type="dxa"/>
          </w:tcPr>
          <w:p w14:paraId="0F86C2E6" w14:textId="64FBF916" w:rsidR="001A5E44" w:rsidRPr="00960521" w:rsidRDefault="00F65BA6" w:rsidP="00F65BA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865" w:type="dxa"/>
            <w:vAlign w:val="bottom"/>
          </w:tcPr>
          <w:p w14:paraId="3FEFA508" w14:textId="5985774B" w:rsidR="001A5E44" w:rsidRPr="00960521" w:rsidRDefault="00AD02F9" w:rsidP="00AD02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052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79AF593" w14:textId="77777777" w:rsidR="001A5E44" w:rsidRPr="00960521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ECC0828" w14:textId="25AF84C6" w:rsidR="001A5E44" w:rsidRPr="00960521" w:rsidRDefault="00AD02F9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05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3461B4C2" w14:textId="77777777" w:rsidR="001A5E44" w:rsidRPr="00960521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360423B" w14:textId="0027B5E3" w:rsidR="001A5E44" w:rsidRPr="00573367" w:rsidRDefault="00CF1A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733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A5E44" w:rsidRPr="00960521" w14:paraId="42BB2362" w14:textId="77777777" w:rsidTr="00573367">
        <w:tc>
          <w:tcPr>
            <w:tcW w:w="2556" w:type="dxa"/>
          </w:tcPr>
          <w:p w14:paraId="46B29D5C" w14:textId="33B8D20E" w:rsidR="001A5E44" w:rsidRPr="00960521" w:rsidRDefault="001A5E44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9605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BA25F" w14:textId="5F4A1714" w:rsidR="001A5E44" w:rsidRPr="00960521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1,833,256</w:t>
            </w:r>
          </w:p>
        </w:tc>
        <w:tc>
          <w:tcPr>
            <w:tcW w:w="256" w:type="dxa"/>
          </w:tcPr>
          <w:p w14:paraId="69A0E915" w14:textId="77777777" w:rsidR="001A5E44" w:rsidRPr="00960521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AAE9" w14:textId="21634B04" w:rsidR="001A5E44" w:rsidRPr="00960521" w:rsidRDefault="00C573ED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631B9624" w14:textId="77777777" w:rsidR="001A5E44" w:rsidRPr="00960521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D9B1" w14:textId="5AF1235E" w:rsidR="001A5E44" w:rsidRPr="00960521" w:rsidRDefault="001A5E44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05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</w:t>
            </w:r>
            <w:r w:rsidRPr="009605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</w:p>
        </w:tc>
      </w:tr>
    </w:tbl>
    <w:p w14:paraId="2712B564" w14:textId="070E621C" w:rsidR="00376067" w:rsidRDefault="00376067" w:rsidP="003760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67921" w14:textId="1F488B3A" w:rsidR="00F65BA6" w:rsidRDefault="00F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36A1B7" w14:textId="3FF7B54C" w:rsidR="00334D16" w:rsidRDefault="006B7068" w:rsidP="0032199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Theme="majorBidi" w:hAnsiTheme="majorBidi" w:cstheme="majorBidi"/>
          <w:sz w:val="30"/>
          <w:szCs w:val="30"/>
        </w:rPr>
      </w:pPr>
      <w:r w:rsidRPr="00601B3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1CF2F755" w14:textId="77777777" w:rsidR="00601B35" w:rsidRPr="009F3F95" w:rsidRDefault="00601B35" w:rsidP="00601B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CBE54C0" w14:textId="3EA6596D" w:rsidR="006B7068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  <w:r w:rsidRPr="006B7068">
        <w:rPr>
          <w:rFonts w:asciiTheme="majorBidi" w:hAnsiTheme="majorBidi" w:cstheme="majorBidi"/>
          <w:sz w:val="30"/>
          <w:szCs w:val="30"/>
        </w:rPr>
        <w:t xml:space="preserve">TFRS 9 </w:t>
      </w:r>
      <w:r w:rsidRPr="006B7068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B7068">
        <w:rPr>
          <w:rFonts w:asciiTheme="majorBidi" w:hAnsiTheme="majorBidi" w:cstheme="majorBidi"/>
          <w:sz w:val="30"/>
          <w:szCs w:val="30"/>
        </w:rPr>
        <w:t xml:space="preserve">TFRS 9 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6B7068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="00F27FE2">
        <w:rPr>
          <w:rFonts w:asciiTheme="majorBidi" w:hAnsiTheme="majorBidi" w:cstheme="majorBidi"/>
          <w:sz w:val="30"/>
          <w:szCs w:val="30"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="00F27FE2" w:rsidRPr="00F27FE2">
        <w:rPr>
          <w:rFonts w:asciiTheme="majorBidi" w:hAnsiTheme="majorBidi" w:cstheme="majorBidi"/>
          <w:sz w:val="30"/>
          <w:szCs w:val="30"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16B78417" w14:textId="77777777" w:rsidR="004C36D1" w:rsidRPr="009F3F95" w:rsidRDefault="004C36D1" w:rsidP="00E23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D2278A" w14:textId="7D461F55" w:rsidR="001C1ABE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hAnsiTheme="majorBidi" w:cstheme="majorBidi"/>
          <w:sz w:val="30"/>
          <w:szCs w:val="30"/>
        </w:rPr>
      </w:pPr>
      <w:r w:rsidRPr="00A6472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กลุ่มบริษัทและบริษัทได้ประเมินการด้อยค่าตาม </w:t>
      </w:r>
      <w:r w:rsidRPr="00A64725">
        <w:rPr>
          <w:rFonts w:asciiTheme="majorBidi" w:hAnsiTheme="majorBidi" w:cstheme="majorBidi"/>
          <w:sz w:val="30"/>
          <w:szCs w:val="30"/>
        </w:rPr>
        <w:t xml:space="preserve">TFRS </w:t>
      </w:r>
      <w:r w:rsidR="00A64725" w:rsidRPr="00A64725">
        <w:rPr>
          <w:rFonts w:asciiTheme="majorBidi" w:hAnsiTheme="majorBidi" w:cstheme="majorBidi"/>
          <w:sz w:val="30"/>
          <w:szCs w:val="30"/>
        </w:rPr>
        <w:t>9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64725" w:rsidRPr="00A64725">
        <w:rPr>
          <w:rFonts w:asciiTheme="majorBidi" w:hAnsiTheme="majorBidi" w:cstheme="majorBidi"/>
          <w:sz w:val="30"/>
          <w:szCs w:val="30"/>
        </w:rPr>
        <w:t>1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64725" w:rsidRPr="00A64725">
        <w:rPr>
          <w:rFonts w:asciiTheme="majorBidi" w:hAnsiTheme="majorBidi" w:cstheme="majorBidi"/>
          <w:sz w:val="30"/>
          <w:szCs w:val="30"/>
        </w:rPr>
        <w:t>2563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ดังนี้</w:t>
      </w:r>
    </w:p>
    <w:p w14:paraId="062CF30C" w14:textId="77777777" w:rsidR="004B45C6" w:rsidRPr="009F3F95" w:rsidRDefault="004B45C6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86" w:type="dxa"/>
        <w:tblInd w:w="9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26"/>
        <w:gridCol w:w="1350"/>
        <w:gridCol w:w="180"/>
        <w:gridCol w:w="1530"/>
      </w:tblGrid>
      <w:tr w:rsidR="009A5EF4" w:rsidRPr="00F30FF0" w14:paraId="4817D19C" w14:textId="77777777" w:rsidTr="00F30FF0">
        <w:trPr>
          <w:cantSplit/>
          <w:tblHeader/>
        </w:trPr>
        <w:tc>
          <w:tcPr>
            <w:tcW w:w="5526" w:type="dxa"/>
            <w:shd w:val="clear" w:color="auto" w:fill="auto"/>
            <w:vAlign w:val="bottom"/>
          </w:tcPr>
          <w:p w14:paraId="15C36FEE" w14:textId="3471E479" w:rsidR="009A5EF4" w:rsidRPr="00F30FF0" w:rsidRDefault="009A5EF4" w:rsidP="009A5EF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A9B49D" w14:textId="77777777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A829285" w14:textId="2F0DF0A4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3BEDF4" w14:textId="77777777" w:rsidR="009A5EF4" w:rsidRPr="00F30FF0" w:rsidRDefault="009A5EF4" w:rsidP="009A5E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703190" w14:textId="77777777" w:rsidR="004B45C6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0D78BB7" w14:textId="775B1CE3" w:rsidR="009A5EF4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A5EF4" w:rsidRPr="00F30FF0" w14:paraId="68458774" w14:textId="77777777" w:rsidTr="00F30FF0">
        <w:trPr>
          <w:cantSplit/>
          <w:tblHeader/>
        </w:trPr>
        <w:tc>
          <w:tcPr>
            <w:tcW w:w="5526" w:type="dxa"/>
          </w:tcPr>
          <w:p w14:paraId="54D11740" w14:textId="77777777" w:rsidR="009A5EF4" w:rsidRPr="00F30FF0" w:rsidRDefault="009A5EF4" w:rsidP="009A5E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475DA53" w14:textId="7825D536" w:rsidR="009A5EF4" w:rsidRPr="00F30FF0" w:rsidRDefault="009A5EF4" w:rsidP="009A5E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58B2"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A5EF4" w:rsidRPr="00F30FF0" w14:paraId="768043D6" w14:textId="77777777" w:rsidTr="00F30FF0">
        <w:trPr>
          <w:cantSplit/>
          <w:trHeight w:val="191"/>
        </w:trPr>
        <w:tc>
          <w:tcPr>
            <w:tcW w:w="5526" w:type="dxa"/>
          </w:tcPr>
          <w:p w14:paraId="4E6A5D28" w14:textId="77777777" w:rsidR="009A5EF4" w:rsidRPr="00F30FF0" w:rsidRDefault="009A5EF4" w:rsidP="00F30FF0">
            <w:pPr>
              <w:spacing w:line="240" w:lineRule="auto"/>
              <w:ind w:left="175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184B693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5D0696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D27285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3E42999A" w14:textId="77777777" w:rsidTr="00C03160">
        <w:trPr>
          <w:cantSplit/>
          <w:trHeight w:val="191"/>
        </w:trPr>
        <w:tc>
          <w:tcPr>
            <w:tcW w:w="5526" w:type="dxa"/>
          </w:tcPr>
          <w:p w14:paraId="31B75BC2" w14:textId="77777777" w:rsidR="009A5EF4" w:rsidRPr="00F30FF0" w:rsidRDefault="009A5EF4" w:rsidP="00F30FF0">
            <w:pPr>
              <w:spacing w:line="240" w:lineRule="auto"/>
              <w:ind w:left="175" w:right="-79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247F46C" w14:textId="6A2C24F7" w:rsidR="009A5EF4" w:rsidRPr="00F30FF0" w:rsidRDefault="00EB58B2" w:rsidP="00EB58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6,925</w:t>
            </w:r>
          </w:p>
        </w:tc>
        <w:tc>
          <w:tcPr>
            <w:tcW w:w="180" w:type="dxa"/>
          </w:tcPr>
          <w:p w14:paraId="7D78AFFE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49E88" w14:textId="30CDF85D" w:rsidR="009A5EF4" w:rsidRPr="00F30FF0" w:rsidRDefault="00EB58B2" w:rsidP="00A46C8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4,135</w:t>
            </w:r>
          </w:p>
        </w:tc>
      </w:tr>
      <w:tr w:rsidR="009A5EF4" w:rsidRPr="00F30FF0" w14:paraId="1F9B0054" w14:textId="77777777" w:rsidTr="00C03160">
        <w:trPr>
          <w:cantSplit/>
          <w:trHeight w:val="191"/>
        </w:trPr>
        <w:tc>
          <w:tcPr>
            <w:tcW w:w="5526" w:type="dxa"/>
          </w:tcPr>
          <w:p w14:paraId="5640DFF0" w14:textId="77777777" w:rsidR="009A5EF4" w:rsidRPr="00F30FF0" w:rsidRDefault="009A5EF4" w:rsidP="00F30FF0">
            <w:pPr>
              <w:spacing w:line="240" w:lineRule="auto"/>
              <w:ind w:left="175" w:right="-79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1DBEEDB" w14:textId="788D1E29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66F3EB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A8463B" w14:textId="64BB17CE" w:rsidR="009A5EF4" w:rsidRPr="00F30FF0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5EF4" w:rsidRPr="00F30FF0" w14:paraId="458C4052" w14:textId="77777777" w:rsidTr="00F30FF0">
        <w:trPr>
          <w:cantSplit/>
          <w:trHeight w:val="191"/>
        </w:trPr>
        <w:tc>
          <w:tcPr>
            <w:tcW w:w="5526" w:type="dxa"/>
          </w:tcPr>
          <w:p w14:paraId="18686784" w14:textId="77777777" w:rsidR="009A5EF4" w:rsidRPr="00F30FF0" w:rsidRDefault="009A5EF4" w:rsidP="00F30FF0">
            <w:pPr>
              <w:spacing w:line="240" w:lineRule="auto"/>
              <w:ind w:left="175" w:right="-79" w:hanging="25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350" w:type="dxa"/>
          </w:tcPr>
          <w:p w14:paraId="7857F3FD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382439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D28D87" w14:textId="77777777" w:rsidR="009A5EF4" w:rsidRPr="00F30FF0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2DBAB6AF" w14:textId="77777777" w:rsidTr="00F30FF0">
        <w:trPr>
          <w:cantSplit/>
        </w:trPr>
        <w:tc>
          <w:tcPr>
            <w:tcW w:w="5526" w:type="dxa"/>
          </w:tcPr>
          <w:p w14:paraId="6B660BDC" w14:textId="55B24E1B" w:rsidR="009A5EF4" w:rsidRPr="00F30FF0" w:rsidRDefault="00EB58B2" w:rsidP="00F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4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A5EF4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4E1F63A" w14:textId="70DFDB2D" w:rsidR="009A5EF4" w:rsidRPr="00F30FF0" w:rsidRDefault="00EB58B2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3,866</w:t>
            </w:r>
          </w:p>
        </w:tc>
        <w:tc>
          <w:tcPr>
            <w:tcW w:w="180" w:type="dxa"/>
          </w:tcPr>
          <w:p w14:paraId="2BAFD9ED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81E2F" w14:textId="15DEF102" w:rsidR="009A5EF4" w:rsidRPr="00F30FF0" w:rsidRDefault="00EB58B2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9A5EF4" w:rsidRPr="00F30FF0" w14:paraId="66C596CE" w14:textId="77777777" w:rsidTr="00F30FF0">
        <w:trPr>
          <w:cantSplit/>
        </w:trPr>
        <w:tc>
          <w:tcPr>
            <w:tcW w:w="5526" w:type="dxa"/>
            <w:vAlign w:val="bottom"/>
          </w:tcPr>
          <w:p w14:paraId="4888D782" w14:textId="77777777" w:rsidR="009A5EF4" w:rsidRPr="00F30FF0" w:rsidRDefault="009A5EF4" w:rsidP="00F30FF0">
            <w:pPr>
              <w:spacing w:line="240" w:lineRule="auto"/>
              <w:ind w:left="19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7CF4" w14:textId="25AEA4D0" w:rsidR="009A5EF4" w:rsidRPr="00F30FF0" w:rsidRDefault="00EB58B2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10,791</w:t>
            </w:r>
          </w:p>
        </w:tc>
        <w:tc>
          <w:tcPr>
            <w:tcW w:w="180" w:type="dxa"/>
          </w:tcPr>
          <w:p w14:paraId="2786779B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C6A" w14:textId="1A36F6D4" w:rsidR="009A5EF4" w:rsidRPr="00F30FF0" w:rsidRDefault="00EB58B2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7,847</w:t>
            </w:r>
          </w:p>
        </w:tc>
      </w:tr>
    </w:tbl>
    <w:p w14:paraId="785FC0FC" w14:textId="0C7B7CA2" w:rsidR="009A5EF4" w:rsidRPr="009F3F95" w:rsidRDefault="009A5EF4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691AB4" w14:textId="1CD516DB" w:rsidR="009A5EF4" w:rsidRPr="00E258BD" w:rsidRDefault="00AB0940" w:rsidP="00F30F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กลุ่มบริษัทและบริษัทเลือกที่จะรับรู้</w:t>
      </w:r>
      <w:r w:rsidRPr="00E258BD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รับรู้เป็นค่าใช้จ่ายโดยใช้เกณฑ์เส้นตรงตลอดระยะเวลา </w:t>
      </w:r>
      <w:r w:rsidRPr="00E258BD">
        <w:rPr>
          <w:rFonts w:asciiTheme="majorBidi" w:hAnsiTheme="majorBidi" w:cstheme="majorBidi"/>
          <w:sz w:val="30"/>
          <w:szCs w:val="30"/>
        </w:rPr>
        <w:t xml:space="preserve">3 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ปีนับจากวันที่ถือปฏิบัติตาม </w:t>
      </w:r>
      <w:r w:rsidRPr="00E258BD">
        <w:rPr>
          <w:rFonts w:asciiTheme="majorBidi" w:hAnsiTheme="majorBidi" w:cstheme="majorBidi"/>
          <w:sz w:val="30"/>
          <w:szCs w:val="30"/>
        </w:rPr>
        <w:t>TFRS 9</w:t>
      </w:r>
    </w:p>
    <w:p w14:paraId="7E8E43B6" w14:textId="6621808E" w:rsidR="007614A5" w:rsidRPr="009F3F95" w:rsidRDefault="0076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8568" w:type="dxa"/>
        <w:tblInd w:w="9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08"/>
        <w:gridCol w:w="1350"/>
        <w:gridCol w:w="180"/>
        <w:gridCol w:w="1530"/>
      </w:tblGrid>
      <w:tr w:rsidR="00E258BD" w:rsidRPr="00F30FF0" w14:paraId="4E154629" w14:textId="77777777" w:rsidTr="00F30FF0">
        <w:trPr>
          <w:cantSplit/>
          <w:trHeight w:val="515"/>
          <w:tblHeader/>
        </w:trPr>
        <w:tc>
          <w:tcPr>
            <w:tcW w:w="5508" w:type="dxa"/>
            <w:shd w:val="clear" w:color="auto" w:fill="auto"/>
            <w:vAlign w:val="bottom"/>
          </w:tcPr>
          <w:p w14:paraId="6231671B" w14:textId="02A45866" w:rsidR="00E258BD" w:rsidRPr="00F30FF0" w:rsidRDefault="00E258BD" w:rsidP="00B434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4D5F7C" w14:textId="77777777" w:rsidR="00E258BD" w:rsidRPr="00F30FF0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F54E85E" w14:textId="4A9B3763" w:rsidR="00E258BD" w:rsidRPr="00F30FF0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63538F" w14:textId="77777777" w:rsidR="00E258BD" w:rsidRPr="00F30FF0" w:rsidRDefault="00E258BD" w:rsidP="00B434D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8986FE" w14:textId="77777777" w:rsidR="00E258BD" w:rsidRPr="00F30FF0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F0C8348" w14:textId="712DC147" w:rsidR="00E258BD" w:rsidRPr="00F30FF0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258BD" w:rsidRPr="00F30FF0" w14:paraId="724648CA" w14:textId="77777777" w:rsidTr="00F30FF0">
        <w:trPr>
          <w:cantSplit/>
          <w:tblHeader/>
        </w:trPr>
        <w:tc>
          <w:tcPr>
            <w:tcW w:w="5508" w:type="dxa"/>
          </w:tcPr>
          <w:p w14:paraId="2131670B" w14:textId="77777777" w:rsidR="00E258BD" w:rsidRPr="00F30FF0" w:rsidRDefault="00E258BD" w:rsidP="00B43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F4AC3CB" w14:textId="4BFD374B" w:rsidR="00E258BD" w:rsidRPr="00F30FF0" w:rsidRDefault="00E258BD" w:rsidP="00B434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D3CF6"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58BD" w:rsidRPr="00F30FF0" w14:paraId="0ED1EE52" w14:textId="77777777" w:rsidTr="00F30FF0">
        <w:trPr>
          <w:cantSplit/>
          <w:trHeight w:val="191"/>
        </w:trPr>
        <w:tc>
          <w:tcPr>
            <w:tcW w:w="5508" w:type="dxa"/>
            <w:vAlign w:val="bottom"/>
          </w:tcPr>
          <w:p w14:paraId="0D636BF1" w14:textId="77777777" w:rsidR="00E258BD" w:rsidRPr="00F30FF0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30A816" w14:textId="67B4DBAA" w:rsidR="00E258BD" w:rsidRPr="00F30FF0" w:rsidRDefault="007D3CF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3,866</w:t>
            </w:r>
          </w:p>
        </w:tc>
        <w:tc>
          <w:tcPr>
            <w:tcW w:w="180" w:type="dxa"/>
          </w:tcPr>
          <w:p w14:paraId="77AD1BEC" w14:textId="77777777" w:rsidR="00E258BD" w:rsidRPr="00F30FF0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1514F6" w14:textId="0D6735A2" w:rsidR="00E258BD" w:rsidRPr="00F30FF0" w:rsidRDefault="007D3CF6" w:rsidP="00F30F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258BD" w:rsidRPr="00F30FF0" w14:paraId="588D7D3D" w14:textId="77777777" w:rsidTr="00F30FF0">
        <w:trPr>
          <w:cantSplit/>
          <w:trHeight w:val="191"/>
        </w:trPr>
        <w:tc>
          <w:tcPr>
            <w:tcW w:w="5508" w:type="dxa"/>
            <w:vAlign w:val="bottom"/>
          </w:tcPr>
          <w:p w14:paraId="26B0882C" w14:textId="77777777" w:rsidR="00E258BD" w:rsidRPr="00F30FF0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รับรู้ในกำไรหรือขาดทุนระหว่างงวด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64C54B" w14:textId="4980176F" w:rsidR="00E258BD" w:rsidRPr="00F30FF0" w:rsidRDefault="007D3CF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180" w:type="dxa"/>
          </w:tcPr>
          <w:p w14:paraId="7DF1A8C2" w14:textId="77777777" w:rsidR="00E258BD" w:rsidRPr="00F30FF0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E40480" w14:textId="35D150A5" w:rsidR="00E258BD" w:rsidRPr="00F30FF0" w:rsidRDefault="007D3CF6" w:rsidP="00A46C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(309)</w:t>
            </w:r>
          </w:p>
        </w:tc>
      </w:tr>
      <w:tr w:rsidR="00E258BD" w:rsidRPr="00F30FF0" w14:paraId="3E95186D" w14:textId="77777777" w:rsidTr="00F30FF0">
        <w:trPr>
          <w:cantSplit/>
          <w:trHeight w:val="191"/>
        </w:trPr>
        <w:tc>
          <w:tcPr>
            <w:tcW w:w="5508" w:type="dxa"/>
            <w:vAlign w:val="bottom"/>
          </w:tcPr>
          <w:p w14:paraId="470A65BA" w14:textId="06AA8E1B" w:rsidR="00E258BD" w:rsidRPr="00F30FF0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ผลขาดทุนจากการด้อยค่าที่ยังไม่ได้รับรู้ ณ วันที่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D5EDE" w14:textId="74C07876" w:rsidR="00E258BD" w:rsidRPr="00F30FF0" w:rsidRDefault="007D3CF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</w:t>
            </w:r>
          </w:p>
        </w:tc>
        <w:tc>
          <w:tcPr>
            <w:tcW w:w="180" w:type="dxa"/>
          </w:tcPr>
          <w:p w14:paraId="515D63BB" w14:textId="77777777" w:rsidR="00E258BD" w:rsidRPr="00F30FF0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EB28" w14:textId="30E5F13F" w:rsidR="00E258BD" w:rsidRPr="00F30FF0" w:rsidRDefault="007D3CF6" w:rsidP="00A46C86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3,403</w:t>
            </w:r>
          </w:p>
        </w:tc>
      </w:tr>
    </w:tbl>
    <w:p w14:paraId="661F7953" w14:textId="77777777" w:rsidR="00F30FF0" w:rsidRPr="00F30FF0" w:rsidRDefault="00F30FF0" w:rsidP="00F30F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2605BC" w14:textId="5314F59D" w:rsidR="00E258BD" w:rsidRPr="00AF1C9A" w:rsidRDefault="00EF23E2" w:rsidP="00EF23E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1C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AF1C9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A8DAFC0" w14:textId="0E87DE3D" w:rsidR="00242404" w:rsidRPr="00BA2820" w:rsidRDefault="00242404" w:rsidP="00242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CFAFD" w14:textId="448E205A" w:rsidR="003406D8" w:rsidRDefault="00242404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4240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1 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2404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242404">
        <w:rPr>
          <w:rFonts w:asciiTheme="majorBidi" w:hAnsiTheme="majorBidi" w:cstheme="majorBidi"/>
          <w:sz w:val="30"/>
          <w:szCs w:val="30"/>
        </w:rPr>
        <w:t xml:space="preserve">TFRS 16 </w:t>
      </w:r>
      <w:r w:rsidRPr="00242404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17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 xml:space="preserve">(TAS 17)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242404">
        <w:rPr>
          <w:rFonts w:asciiTheme="majorBidi" w:hAnsiTheme="majorBidi" w:cstheme="majorBidi"/>
          <w:sz w:val="30"/>
          <w:szCs w:val="30"/>
        </w:rPr>
        <w:t xml:space="preserve">4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242404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 xml:space="preserve">(TFRIC 4)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24240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7BFF9A" w14:textId="77777777" w:rsidR="00F627E7" w:rsidRPr="00BA2820" w:rsidRDefault="00F627E7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52A37DB" w14:textId="77777777" w:rsidR="004B06D5" w:rsidRPr="004B06D5" w:rsidRDefault="004B06D5" w:rsidP="004B06D5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06D5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0FAD9877" w14:textId="77777777" w:rsidR="004B06D5" w:rsidRPr="00BA2820" w:rsidRDefault="004B06D5" w:rsidP="004B06D5">
      <w:pPr>
        <w:pStyle w:val="BodyText"/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BEC0C9" w14:textId="40E5C00E" w:rsidR="004B06D5" w:rsidRPr="004B06D5" w:rsidRDefault="004B06D5" w:rsidP="004B0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06D5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4B06D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4B06D5">
        <w:rPr>
          <w:rFonts w:asciiTheme="majorBidi" w:eastAsia="Calibri" w:hAnsiTheme="majorBidi" w:cstheme="majorBidi"/>
          <w:sz w:val="30"/>
          <w:szCs w:val="30"/>
        </w:rPr>
        <w:t>2563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="00BF5070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ค่าเสื่อมราคาของสินทรัพย์สิทธิการใช้และดอกเบี้ยจ่ายของหนี้สินตามสัญญาเช่า</w:t>
      </w:r>
      <w:r w:rsidRPr="004B06D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DF6914B" w14:textId="77777777" w:rsidR="004B06D5" w:rsidRPr="00BA2820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5730E5E0" w14:textId="22DE94BA" w:rsidR="004B06D5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9EFB757" w14:textId="4905C043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F5070">
        <w:rPr>
          <w:rFonts w:asciiTheme="majorBidi" w:hAnsiTheme="majorBidi" w:cstheme="majorBidi"/>
          <w:sz w:val="30"/>
          <w:szCs w:val="30"/>
        </w:rPr>
        <w:t xml:space="preserve"> </w:t>
      </w:r>
      <w:r w:rsidRPr="009630C6">
        <w:rPr>
          <w:rFonts w:asciiTheme="majorBidi" w:hAnsiTheme="majorBidi" w:cstheme="majorBidi"/>
          <w:sz w:val="30"/>
          <w:szCs w:val="30"/>
        </w:rPr>
        <w:t xml:space="preserve">12 </w:t>
      </w:r>
      <w:r w:rsidRPr="009630C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1951798C" w14:textId="03FC0A92" w:rsidR="00211274" w:rsidRPr="009630C6" w:rsidRDefault="00211274" w:rsidP="0021127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8E58B7B" w14:textId="77777777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3924AA14" w14:textId="7BC70FEA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E9D842D" w14:textId="7E37F893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9630C6">
        <w:rPr>
          <w:rFonts w:asciiTheme="majorBidi" w:hAnsiTheme="majorBidi" w:cstheme="majorBidi"/>
          <w:sz w:val="30"/>
          <w:szCs w:val="30"/>
        </w:rPr>
        <w:t xml:space="preserve"> </w:t>
      </w:r>
    </w:p>
    <w:p w14:paraId="44480D79" w14:textId="77777777" w:rsidR="00BA2820" w:rsidRPr="004B06D5" w:rsidRDefault="00BA2820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79"/>
        <w:gridCol w:w="1350"/>
        <w:gridCol w:w="181"/>
        <w:gridCol w:w="1350"/>
      </w:tblGrid>
      <w:tr w:rsidR="00DB27F3" w:rsidRPr="00F30FF0" w14:paraId="434DBF5B" w14:textId="77777777" w:rsidTr="00F30FF0">
        <w:trPr>
          <w:cantSplit/>
          <w:trHeight w:val="20"/>
        </w:trPr>
        <w:tc>
          <w:tcPr>
            <w:tcW w:w="5579" w:type="dxa"/>
            <w:shd w:val="clear" w:color="auto" w:fill="auto"/>
            <w:vAlign w:val="bottom"/>
          </w:tcPr>
          <w:p w14:paraId="45544FAD" w14:textId="52EC82AD" w:rsidR="00DB27F3" w:rsidRPr="00F30FF0" w:rsidRDefault="00DB27F3" w:rsidP="00F30FF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F30F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817D05" w14:textId="6F06C37B" w:rsidR="00DB27F3" w:rsidRPr="00F30FF0" w:rsidRDefault="00DB27F3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8A610D1" w14:textId="77777777" w:rsidR="00DB27F3" w:rsidRPr="00F30FF0" w:rsidRDefault="00DB27F3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E00042" w14:textId="77777777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D76D81E" w14:textId="5167BDE9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B27F3" w:rsidRPr="00F30FF0" w14:paraId="5C644840" w14:textId="77777777" w:rsidTr="00F30FF0">
        <w:trPr>
          <w:cantSplit/>
          <w:trHeight w:val="20"/>
        </w:trPr>
        <w:tc>
          <w:tcPr>
            <w:tcW w:w="5579" w:type="dxa"/>
          </w:tcPr>
          <w:p w14:paraId="18B2D257" w14:textId="77777777" w:rsidR="00DB27F3" w:rsidRPr="00F30FF0" w:rsidRDefault="00DB27F3" w:rsidP="00F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 w:hanging="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1" w:type="dxa"/>
            <w:gridSpan w:val="3"/>
          </w:tcPr>
          <w:p w14:paraId="1F3C03A3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B27F3" w:rsidRPr="00F30FF0" w14:paraId="7B68D6DE" w14:textId="77777777" w:rsidTr="00F30FF0">
        <w:trPr>
          <w:cantSplit/>
          <w:trHeight w:val="20"/>
        </w:trPr>
        <w:tc>
          <w:tcPr>
            <w:tcW w:w="5579" w:type="dxa"/>
          </w:tcPr>
          <w:p w14:paraId="0E349665" w14:textId="77777777" w:rsidR="00DB27F3" w:rsidRPr="00F30FF0" w:rsidRDefault="00DB27F3" w:rsidP="00F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 w:hanging="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1" w:type="dxa"/>
            <w:gridSpan w:val="3"/>
          </w:tcPr>
          <w:p w14:paraId="127A5DB0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410B2" w:rsidRPr="00F30FF0" w14:paraId="5803822C" w14:textId="77777777" w:rsidTr="00F30FF0">
        <w:trPr>
          <w:cantSplit/>
          <w:trHeight w:val="20"/>
        </w:trPr>
        <w:tc>
          <w:tcPr>
            <w:tcW w:w="5579" w:type="dxa"/>
          </w:tcPr>
          <w:p w14:paraId="39486B45" w14:textId="78C98F95" w:rsidR="008410B2" w:rsidRPr="00F30FF0" w:rsidRDefault="008410B2" w:rsidP="00F30FF0">
            <w:pPr>
              <w:tabs>
                <w:tab w:val="clear" w:pos="227"/>
                <w:tab w:val="clear" w:pos="454"/>
              </w:tabs>
              <w:spacing w:line="240" w:lineRule="auto"/>
              <w:ind w:left="17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A4800C6" w14:textId="445F6848" w:rsidR="008410B2" w:rsidRPr="00F30FF0" w:rsidRDefault="00D13FAF" w:rsidP="005D6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  <w:tc>
          <w:tcPr>
            <w:tcW w:w="181" w:type="dxa"/>
            <w:vAlign w:val="bottom"/>
          </w:tcPr>
          <w:p w14:paraId="27526314" w14:textId="77777777" w:rsidR="008410B2" w:rsidRPr="00F30FF0" w:rsidRDefault="008410B2" w:rsidP="008410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AFC41E" w14:textId="6E8EFD7F" w:rsidR="008410B2" w:rsidRPr="00F30FF0" w:rsidRDefault="00D13FAF" w:rsidP="005D612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9E2C0A" w:rsidRPr="00F30FF0" w14:paraId="05B700FB" w14:textId="77777777" w:rsidTr="00F30FF0">
        <w:trPr>
          <w:cantSplit/>
          <w:trHeight w:val="20"/>
        </w:trPr>
        <w:tc>
          <w:tcPr>
            <w:tcW w:w="5579" w:type="dxa"/>
            <w:shd w:val="clear" w:color="auto" w:fill="auto"/>
            <w:vAlign w:val="bottom"/>
          </w:tcPr>
          <w:p w14:paraId="27879C0F" w14:textId="7F0987CA" w:rsidR="009E2C0A" w:rsidRPr="00F30FF0" w:rsidRDefault="002A77C7" w:rsidP="00F30FF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F30FF0">
              <w:rPr>
                <w:rFonts w:asciiTheme="majorBidi" w:eastAsia="Calibri" w:hAnsiTheme="majorBidi" w:cstheme="majorBidi"/>
                <w:sz w:val="28"/>
                <w:szCs w:val="28"/>
              </w:rPr>
              <w:lastRenderedPageBreak/>
              <w:br w:type="page"/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87ABA80" w14:textId="02B9A2E5" w:rsidR="009E2C0A" w:rsidRPr="00F30FF0" w:rsidRDefault="009E2C0A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7518C2E" w14:textId="77777777" w:rsidR="009E2C0A" w:rsidRPr="00F30FF0" w:rsidRDefault="009E2C0A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7B85B8" w14:textId="77777777" w:rsidR="009E2C0A" w:rsidRPr="00F30FF0" w:rsidRDefault="009E2C0A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3C5C8D8" w14:textId="07AD0637" w:rsidR="009E2C0A" w:rsidRPr="00F30FF0" w:rsidRDefault="009E2C0A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E2C0A" w:rsidRPr="00F30FF0" w14:paraId="73595770" w14:textId="77777777" w:rsidTr="00F30FF0">
        <w:trPr>
          <w:cantSplit/>
          <w:trHeight w:val="20"/>
        </w:trPr>
        <w:tc>
          <w:tcPr>
            <w:tcW w:w="5579" w:type="dxa"/>
          </w:tcPr>
          <w:p w14:paraId="58AD500F" w14:textId="77777777" w:rsidR="009E2C0A" w:rsidRPr="00F30FF0" w:rsidRDefault="009E2C0A" w:rsidP="00F30FF0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1" w:type="dxa"/>
            <w:gridSpan w:val="3"/>
          </w:tcPr>
          <w:p w14:paraId="0BE5361B" w14:textId="77777777" w:rsidR="009E2C0A" w:rsidRPr="00F30FF0" w:rsidRDefault="009E2C0A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2C0A" w:rsidRPr="00F30FF0" w14:paraId="290E8AE3" w14:textId="77777777" w:rsidTr="00F30FF0">
        <w:trPr>
          <w:cantSplit/>
          <w:trHeight w:val="20"/>
        </w:trPr>
        <w:tc>
          <w:tcPr>
            <w:tcW w:w="5579" w:type="dxa"/>
            <w:vAlign w:val="bottom"/>
          </w:tcPr>
          <w:p w14:paraId="457C5547" w14:textId="77777777" w:rsidR="009E2C0A" w:rsidRPr="00F30FF0" w:rsidRDefault="009E2C0A" w:rsidP="00F30FF0">
            <w:pPr>
              <w:spacing w:line="240" w:lineRule="auto"/>
              <w:ind w:left="17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4DE06CB8" w14:textId="6B1E3442" w:rsidR="009E2C0A" w:rsidRPr="00F30FF0" w:rsidRDefault="00F627E7" w:rsidP="00D132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23,991</w:t>
            </w:r>
          </w:p>
        </w:tc>
        <w:tc>
          <w:tcPr>
            <w:tcW w:w="181" w:type="dxa"/>
            <w:vAlign w:val="bottom"/>
          </w:tcPr>
          <w:p w14:paraId="35B7A63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703783" w14:textId="196A67EF" w:rsidR="009E2C0A" w:rsidRPr="00F30FF0" w:rsidRDefault="00F627E7" w:rsidP="00D1320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21,653</w:t>
            </w:r>
          </w:p>
        </w:tc>
      </w:tr>
      <w:tr w:rsidR="009E2C0A" w:rsidRPr="00F30FF0" w14:paraId="2089BA4D" w14:textId="77777777" w:rsidTr="00F30FF0">
        <w:trPr>
          <w:cantSplit/>
          <w:trHeight w:val="20"/>
        </w:trPr>
        <w:tc>
          <w:tcPr>
            <w:tcW w:w="5579" w:type="dxa"/>
          </w:tcPr>
          <w:p w14:paraId="2DF2E854" w14:textId="77777777" w:rsidR="009E2C0A" w:rsidRPr="00F30FF0" w:rsidRDefault="009E2C0A" w:rsidP="00F30FF0">
            <w:pPr>
              <w:spacing w:line="240" w:lineRule="auto"/>
              <w:ind w:left="175" w:hanging="25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AC7AB64" w14:textId="344ACBBE" w:rsidR="009E2C0A" w:rsidRPr="00F30FF0" w:rsidRDefault="00F627E7" w:rsidP="0015692A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907031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0EEC3D" w14:textId="72707C7E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2F0E32B5" w14:textId="77777777" w:rsidTr="00F30FF0">
        <w:trPr>
          <w:cantSplit/>
          <w:trHeight w:val="20"/>
        </w:trPr>
        <w:tc>
          <w:tcPr>
            <w:tcW w:w="5579" w:type="dxa"/>
          </w:tcPr>
          <w:p w14:paraId="5EBCE327" w14:textId="77777777" w:rsidR="009E2C0A" w:rsidRPr="00F30FF0" w:rsidRDefault="009E2C0A" w:rsidP="00F30FF0">
            <w:pPr>
              <w:spacing w:line="240" w:lineRule="auto"/>
              <w:ind w:left="17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F633E71" w14:textId="44FAA10E" w:rsidR="009E2C0A" w:rsidRPr="00F30FF0" w:rsidRDefault="00F627E7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6D5F1E69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E862C" w14:textId="0AB3A2F7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4C831323" w14:textId="77777777" w:rsidTr="00F30FF0">
        <w:trPr>
          <w:cantSplit/>
          <w:trHeight w:val="20"/>
        </w:trPr>
        <w:tc>
          <w:tcPr>
            <w:tcW w:w="5579" w:type="dxa"/>
          </w:tcPr>
          <w:p w14:paraId="4EBC12CF" w14:textId="2EEF84C4" w:rsidR="009E2C0A" w:rsidRPr="00F30FF0" w:rsidRDefault="003B5251" w:rsidP="00F30FF0">
            <w:pPr>
              <w:spacing w:line="240" w:lineRule="auto"/>
              <w:ind w:left="175" w:right="-80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สัญญาที่ไม่ได้ประกอบด้วยสัญญาเช่า</w:t>
            </w:r>
          </w:p>
        </w:tc>
        <w:tc>
          <w:tcPr>
            <w:tcW w:w="1350" w:type="dxa"/>
            <w:vAlign w:val="bottom"/>
          </w:tcPr>
          <w:p w14:paraId="202A6CDD" w14:textId="3B25B8EF" w:rsidR="009E2C0A" w:rsidRPr="00F30FF0" w:rsidRDefault="00F627E7" w:rsidP="006D13E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69F0FB6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2A8026" w14:textId="41453B3B" w:rsidR="009E2C0A" w:rsidRPr="00F30FF0" w:rsidRDefault="00F627E7" w:rsidP="006D13E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(9,854)</w:t>
            </w:r>
          </w:p>
        </w:tc>
      </w:tr>
      <w:tr w:rsidR="009E2C0A" w:rsidRPr="00F30FF0" w14:paraId="13C3EE19" w14:textId="77777777" w:rsidTr="00F30FF0">
        <w:trPr>
          <w:cantSplit/>
          <w:trHeight w:val="20"/>
        </w:trPr>
        <w:tc>
          <w:tcPr>
            <w:tcW w:w="5579" w:type="dxa"/>
          </w:tcPr>
          <w:p w14:paraId="1A7F4A2F" w14:textId="77777777" w:rsidR="009E2C0A" w:rsidRPr="00F30FF0" w:rsidRDefault="009E2C0A" w:rsidP="006D13E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4DAF3D" w14:textId="6143C703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  <w:tc>
          <w:tcPr>
            <w:tcW w:w="181" w:type="dxa"/>
            <w:vAlign w:val="bottom"/>
          </w:tcPr>
          <w:p w14:paraId="5F48798C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6BC726" w14:textId="525CFEAA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</w:tr>
      <w:tr w:rsidR="009E2C0A" w:rsidRPr="00F30FF0" w14:paraId="3470FEB4" w14:textId="77777777" w:rsidTr="00F30FF0">
        <w:trPr>
          <w:cantSplit/>
          <w:trHeight w:val="20"/>
        </w:trPr>
        <w:tc>
          <w:tcPr>
            <w:tcW w:w="5579" w:type="dxa"/>
          </w:tcPr>
          <w:p w14:paraId="5E920122" w14:textId="77777777" w:rsidR="009E2C0A" w:rsidRPr="00F30FF0" w:rsidRDefault="009E2C0A" w:rsidP="00F30FF0">
            <w:pPr>
              <w:tabs>
                <w:tab w:val="left" w:pos="5504"/>
              </w:tabs>
              <w:spacing w:line="240" w:lineRule="auto"/>
              <w:ind w:left="17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2425D34" w14:textId="037CE7F1" w:rsidR="009E2C0A" w:rsidRPr="00F30FF0" w:rsidRDefault="009E2C0A" w:rsidP="006D13E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A962BC" w14:textId="77777777" w:rsidR="009E2C0A" w:rsidRPr="00F30FF0" w:rsidRDefault="009E2C0A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FE6449" w14:textId="6EB3773C" w:rsidR="00F627E7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</w:t>
            </w:r>
            <w:r w:rsidR="0015692A"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</w:t>
            </w:r>
          </w:p>
        </w:tc>
        <w:tc>
          <w:tcPr>
            <w:tcW w:w="181" w:type="dxa"/>
            <w:vAlign w:val="bottom"/>
          </w:tcPr>
          <w:p w14:paraId="485A40E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78A579" w14:textId="11B0DF74" w:rsidR="009E2C0A" w:rsidRPr="00F30FF0" w:rsidRDefault="0015692A" w:rsidP="001569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9E2C0A" w:rsidRPr="00F30FF0" w14:paraId="2DF05460" w14:textId="77777777" w:rsidTr="00F30FF0">
        <w:trPr>
          <w:cantSplit/>
          <w:trHeight w:val="20"/>
        </w:trPr>
        <w:tc>
          <w:tcPr>
            <w:tcW w:w="5579" w:type="dxa"/>
          </w:tcPr>
          <w:p w14:paraId="6DE820DF" w14:textId="77777777" w:rsidR="009E2C0A" w:rsidRPr="00F30FF0" w:rsidRDefault="009E2C0A" w:rsidP="00F30FF0">
            <w:pPr>
              <w:spacing w:line="240" w:lineRule="auto"/>
              <w:ind w:left="17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D41F0E9" w14:textId="43704E31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141,147</w:t>
            </w:r>
          </w:p>
        </w:tc>
        <w:tc>
          <w:tcPr>
            <w:tcW w:w="181" w:type="dxa"/>
          </w:tcPr>
          <w:p w14:paraId="65C41C0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4C683" w14:textId="4D4248A7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62,151</w:t>
            </w:r>
          </w:p>
        </w:tc>
      </w:tr>
      <w:tr w:rsidR="009E2C0A" w:rsidRPr="00F30FF0" w14:paraId="10DEE749" w14:textId="77777777" w:rsidTr="00F30FF0">
        <w:trPr>
          <w:cantSplit/>
          <w:trHeight w:val="20"/>
        </w:trPr>
        <w:tc>
          <w:tcPr>
            <w:tcW w:w="5579" w:type="dxa"/>
            <w:vAlign w:val="bottom"/>
          </w:tcPr>
          <w:p w14:paraId="77E1B6F8" w14:textId="77777777" w:rsidR="009E2C0A" w:rsidRPr="00F30FF0" w:rsidRDefault="009E2C0A" w:rsidP="00F30FF0">
            <w:pPr>
              <w:spacing w:line="240" w:lineRule="auto"/>
              <w:ind w:left="17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EF7" w14:textId="087AFE2C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1" w:type="dxa"/>
          </w:tcPr>
          <w:p w14:paraId="7D2331C5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93CD0" w14:textId="46179DDB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</w:tr>
      <w:tr w:rsidR="009E2C0A" w:rsidRPr="00F30FF0" w14:paraId="2D11C61E" w14:textId="77777777" w:rsidTr="00F30FF0">
        <w:trPr>
          <w:cantSplit/>
          <w:trHeight w:val="20"/>
        </w:trPr>
        <w:tc>
          <w:tcPr>
            <w:tcW w:w="5579" w:type="dxa"/>
            <w:vAlign w:val="bottom"/>
          </w:tcPr>
          <w:p w14:paraId="525B8853" w14:textId="4A603AE9" w:rsidR="009E2C0A" w:rsidRPr="00F30FF0" w:rsidRDefault="009E2C0A" w:rsidP="00F30FF0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9C9D2" w14:textId="5A7AF428" w:rsidR="009E2C0A" w:rsidRPr="00F30FF0" w:rsidRDefault="00287D6C" w:rsidP="009630C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4.6</w:t>
            </w:r>
          </w:p>
        </w:tc>
        <w:tc>
          <w:tcPr>
            <w:tcW w:w="181" w:type="dxa"/>
          </w:tcPr>
          <w:p w14:paraId="6D1045D1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535C89" w14:textId="663C7C33" w:rsidR="009E2C0A" w:rsidRPr="00F30FF0" w:rsidRDefault="00287D6C" w:rsidP="009630C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</w:tr>
    </w:tbl>
    <w:p w14:paraId="1C08ECF2" w14:textId="1D76CD05" w:rsidR="00CA4950" w:rsidRPr="00216FE2" w:rsidRDefault="00CA4950" w:rsidP="00E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89A4D2" w14:textId="77777777" w:rsidR="009E2160" w:rsidRPr="00C201BA" w:rsidRDefault="009E2160" w:rsidP="009E216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5478B">
        <w:rPr>
          <w:rFonts w:ascii="Angsana New" w:hAnsi="Angsana New"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Pr="0096765F">
        <w:rPr>
          <w:rFonts w:ascii="Angsana New" w:hAnsi="Angsana New"/>
          <w:b/>
          <w:sz w:val="30"/>
          <w:szCs w:val="30"/>
          <w:cs/>
        </w:rPr>
        <w:t xml:space="preserve"> </w:t>
      </w:r>
      <w:r w:rsidRPr="0096765F">
        <w:rPr>
          <w:rFonts w:ascii="Angsana New" w:hAnsi="Angsana New"/>
          <w:b/>
          <w:sz w:val="30"/>
          <w:szCs w:val="30"/>
        </w:rPr>
        <w:t>2019 (Covid-19)</w:t>
      </w:r>
    </w:p>
    <w:p w14:paraId="774CD09D" w14:textId="2585017B" w:rsidR="009E2160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4305610" w14:textId="77777777" w:rsidR="009E2160" w:rsidRPr="00C201BA" w:rsidRDefault="009E2160" w:rsidP="009E2160">
      <w:pPr>
        <w:spacing w:line="240" w:lineRule="auto"/>
        <w:ind w:left="531"/>
        <w:jc w:val="thaiDistribute"/>
        <w:rPr>
          <w:rFonts w:ascii="Angsana New" w:hAnsi="Angsana New"/>
          <w:bCs/>
          <w:sz w:val="30"/>
          <w:szCs w:val="30"/>
        </w:rPr>
      </w:pPr>
      <w:r w:rsidRPr="00C201BA">
        <w:rPr>
          <w:rFonts w:ascii="Angsana New" w:hAnsi="Angsana New" w:hint="cs"/>
          <w:sz w:val="30"/>
          <w:szCs w:val="30"/>
          <w:cs/>
        </w:rPr>
        <w:t xml:space="preserve">ณ </w:t>
      </w:r>
      <w:r w:rsidRPr="00C201BA">
        <w:rPr>
          <w:rFonts w:ascii="Angsana New" w:hAnsi="Angsana New"/>
          <w:sz w:val="30"/>
          <w:szCs w:val="30"/>
          <w:cs/>
        </w:rPr>
        <w:t xml:space="preserve">วันที่ </w:t>
      </w:r>
      <w:r w:rsidRPr="00C201BA">
        <w:rPr>
          <w:rFonts w:ascii="Angsana New" w:hAnsi="Angsana New"/>
          <w:sz w:val="30"/>
          <w:szCs w:val="30"/>
        </w:rPr>
        <w:t xml:space="preserve">31 </w:t>
      </w:r>
      <w:r w:rsidRPr="00C201BA">
        <w:rPr>
          <w:rFonts w:ascii="Angsana New" w:hAnsi="Angsana New"/>
          <w:sz w:val="30"/>
          <w:szCs w:val="30"/>
          <w:cs/>
        </w:rPr>
        <w:t xml:space="preserve">มีนาคม </w:t>
      </w:r>
      <w:r w:rsidRPr="00C201BA">
        <w:rPr>
          <w:rFonts w:ascii="Angsana New" w:hAnsi="Angsana New"/>
          <w:sz w:val="30"/>
          <w:szCs w:val="30"/>
        </w:rPr>
        <w:t xml:space="preserve">2563 </w:t>
      </w:r>
      <w:r w:rsidRPr="00C201BA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จึงเลือกปฏิบัติตามแนวปฏิบัติทางการบัญชี </w:t>
      </w:r>
      <w:r>
        <w:rPr>
          <w:rFonts w:ascii="Angsana New" w:hAnsi="Angsana New"/>
          <w:color w:val="000000"/>
          <w:sz w:val="30"/>
          <w:szCs w:val="30"/>
        </w:rPr>
        <w:t xml:space="preserve">      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C201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B1F76">
        <w:rPr>
          <w:rFonts w:ascii="Angsana New" w:hAnsi="Angsana New"/>
          <w:bCs/>
          <w:sz w:val="30"/>
          <w:szCs w:val="30"/>
        </w:rPr>
        <w:t>2019 (Covid-19</w:t>
      </w:r>
      <w:r>
        <w:rPr>
          <w:rFonts w:ascii="Angsana New" w:hAnsi="Angsana New"/>
          <w:bCs/>
          <w:sz w:val="30"/>
          <w:szCs w:val="30"/>
        </w:rPr>
        <w:t>)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A968274" w14:textId="7B1793DF" w:rsidR="009E2160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BCCEDE8" w14:textId="77777777" w:rsidR="009E2160" w:rsidRPr="008C5E3C" w:rsidRDefault="009E2160" w:rsidP="009E21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C5E3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FCFB206" w14:textId="77777777" w:rsidR="009E2160" w:rsidRPr="00A35788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ED7ABA" w14:textId="77777777" w:rsidR="009E2160" w:rsidRPr="008C5E3C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8C5E3C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8C5E3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C5E3C">
        <w:rPr>
          <w:rFonts w:ascii="Angsana New" w:hAnsi="Angsana New"/>
          <w:color w:val="000000"/>
          <w:sz w:val="30"/>
          <w:szCs w:val="30"/>
        </w:rPr>
        <w:t>Simplified approach)</w:t>
      </w:r>
      <w:r w:rsidRPr="008C5E3C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8C5E3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C5E3C">
        <w:rPr>
          <w:rFonts w:ascii="Angsana New" w:hAnsi="Angsana New"/>
          <w:color w:val="000000"/>
          <w:sz w:val="30"/>
          <w:szCs w:val="30"/>
        </w:rPr>
        <w:t>loss rate)</w:t>
      </w:r>
      <w:r w:rsidRPr="008C5E3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8C5E3C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8C5E3C">
        <w:rPr>
          <w:rFonts w:ascii="Angsana New" w:hAnsi="Angsana New"/>
          <w:sz w:val="30"/>
          <w:szCs w:val="30"/>
        </w:rPr>
        <w:t xml:space="preserve">(Forward-looking information) </w:t>
      </w:r>
      <w:r w:rsidRPr="008C5E3C">
        <w:rPr>
          <w:rFonts w:ascii="Angsana New" w:hAnsi="Angsana New"/>
          <w:sz w:val="30"/>
          <w:szCs w:val="30"/>
          <w:cs/>
        </w:rPr>
        <w:t>มา</w:t>
      </w:r>
      <w:r w:rsidRPr="008C5E3C">
        <w:rPr>
          <w:rFonts w:ascii="Angsana New" w:hAnsi="Angsana New" w:hint="cs"/>
          <w:sz w:val="30"/>
          <w:szCs w:val="30"/>
          <w:cs/>
        </w:rPr>
        <w:t>พิจารณา</w:t>
      </w:r>
    </w:p>
    <w:p w14:paraId="5A8A16A6" w14:textId="77777777" w:rsidR="009E2160" w:rsidRPr="00A35788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E93B96A" w14:textId="4B3AE0D1" w:rsidR="009E2160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8C5E3C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Pr="008C5E3C">
        <w:rPr>
          <w:rFonts w:ascii="Angsana New" w:hAnsi="Angsana New"/>
          <w:sz w:val="30"/>
          <w:szCs w:val="30"/>
        </w:rPr>
        <w:t xml:space="preserve">-19 </w:t>
      </w:r>
      <w:r w:rsidRPr="008C5E3C">
        <w:rPr>
          <w:rFonts w:ascii="Angsana New" w:hAnsi="Angsana New" w:hint="cs"/>
          <w:sz w:val="30"/>
          <w:szCs w:val="30"/>
          <w:cs/>
        </w:rPr>
        <w:t>มาถือเป็น</w:t>
      </w:r>
      <w:r w:rsidRPr="008C5E3C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8C5E3C">
        <w:rPr>
          <w:rFonts w:ascii="Angsana New" w:hAnsi="Angsana New" w:hint="cs"/>
          <w:sz w:val="30"/>
          <w:szCs w:val="30"/>
          <w:cs/>
        </w:rPr>
        <w:t>ของ</w:t>
      </w:r>
      <w:r w:rsidRPr="00C310D9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C310D9">
        <w:rPr>
          <w:rFonts w:ascii="Angsana New" w:hAnsi="Angsana New"/>
          <w:sz w:val="30"/>
          <w:szCs w:val="30"/>
        </w:rPr>
        <w:t>/</w:t>
      </w:r>
      <w:r w:rsidRPr="00C310D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C310D9">
        <w:rPr>
          <w:rFonts w:ascii="Angsana New" w:hAnsi="Angsana New"/>
          <w:sz w:val="30"/>
          <w:szCs w:val="30"/>
        </w:rPr>
        <w:t>/</w:t>
      </w:r>
      <w:r w:rsidRPr="00C310D9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>
        <w:rPr>
          <w:rFonts w:ascii="Angsana New" w:hAnsi="Angsana New"/>
          <w:sz w:val="30"/>
          <w:szCs w:val="30"/>
        </w:rPr>
        <w:t xml:space="preserve"> </w:t>
      </w:r>
      <w:r w:rsidRPr="00C310D9">
        <w:rPr>
          <w:rFonts w:ascii="Angsana New" w:hAnsi="Angsana New" w:hint="cs"/>
          <w:sz w:val="30"/>
          <w:szCs w:val="30"/>
          <w:cs/>
        </w:rPr>
        <w:t>แล</w:t>
      </w:r>
      <w:r w:rsidRPr="008C5E3C">
        <w:rPr>
          <w:rFonts w:hint="cs"/>
          <w:sz w:val="30"/>
          <w:szCs w:val="30"/>
          <w:cs/>
        </w:rPr>
        <w:t>ะเลือก</w:t>
      </w:r>
      <w:r w:rsidRPr="008C5E3C">
        <w:rPr>
          <w:rFonts w:ascii="Angsana New" w:hAnsi="Angsana New"/>
          <w:sz w:val="30"/>
          <w:szCs w:val="30"/>
          <w:cs/>
        </w:rPr>
        <w:t>ไม่นำข้อมูล</w:t>
      </w:r>
      <w:r w:rsidRPr="008C5E3C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Pr="008C5E3C">
        <w:rPr>
          <w:rFonts w:ascii="Angsana New" w:hAnsi="Angsana New"/>
          <w:sz w:val="30"/>
          <w:szCs w:val="30"/>
        </w:rPr>
        <w:t>-19</w:t>
      </w:r>
      <w:r w:rsidRPr="008C5E3C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8C5E3C">
        <w:rPr>
          <w:rFonts w:ascii="Angsana New" w:hAnsi="Angsana New" w:hint="cs"/>
          <w:sz w:val="30"/>
          <w:szCs w:val="30"/>
          <w:cs/>
        </w:rPr>
        <w:t>ของ</w:t>
      </w:r>
      <w:r w:rsidRPr="00C310D9">
        <w:rPr>
          <w:rFonts w:ascii="Angsana New" w:hAnsi="Angsana New"/>
          <w:sz w:val="30"/>
          <w:szCs w:val="30"/>
          <w:cs/>
        </w:rPr>
        <w:t>ค่าความนิยม</w:t>
      </w:r>
    </w:p>
    <w:p w14:paraId="043D12EB" w14:textId="27354F1E" w:rsidR="009E2160" w:rsidRDefault="009E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0B7B24" w14:textId="77777777" w:rsidR="009E2160" w:rsidRPr="00406CFA" w:rsidRDefault="009E2160" w:rsidP="009E216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06CFA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717FEFA3" w14:textId="77777777" w:rsidR="009E2160" w:rsidRPr="008A7EC1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  <w:shd w:val="clear" w:color="auto" w:fill="D9D9D9" w:themeFill="background1" w:themeFillShade="D9"/>
        </w:rPr>
      </w:pPr>
    </w:p>
    <w:p w14:paraId="54193F11" w14:textId="14B997A2" w:rsidR="009E2160" w:rsidRPr="00406CFA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406CFA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406CFA">
        <w:rPr>
          <w:rFonts w:ascii="Angsana New" w:hAnsi="Angsana New"/>
          <w:sz w:val="30"/>
          <w:szCs w:val="30"/>
          <w:cs/>
        </w:rPr>
        <w:t xml:space="preserve">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Pr="00406CFA">
        <w:rPr>
          <w:rFonts w:ascii="Angsana New" w:hAnsi="Angsana New"/>
          <w:sz w:val="30"/>
          <w:szCs w:val="30"/>
        </w:rPr>
        <w:t xml:space="preserve">-19 </w:t>
      </w:r>
      <w:r w:rsidRPr="00406CFA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406CF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406CF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06CFA">
        <w:rPr>
          <w:rFonts w:ascii="Angsana New" w:hAnsi="Angsana New"/>
          <w:sz w:val="30"/>
          <w:szCs w:val="30"/>
          <w:cs/>
        </w:rPr>
        <w:t xml:space="preserve"> </w:t>
      </w:r>
      <w:r w:rsidRPr="00406CFA">
        <w:rPr>
          <w:rFonts w:ascii="Angsana New" w:hAnsi="Angsana New"/>
          <w:sz w:val="30"/>
          <w:szCs w:val="30"/>
        </w:rPr>
        <w:t>2563</w:t>
      </w:r>
    </w:p>
    <w:p w14:paraId="67955CF2" w14:textId="77777777" w:rsidR="009E2160" w:rsidRPr="008A7EC1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1F6F8179" w14:textId="3CC89D71" w:rsidR="00C45EB9" w:rsidRPr="006E5817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8A7EC1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16"/>
          <w:szCs w:val="16"/>
        </w:rPr>
      </w:pPr>
    </w:p>
    <w:p w14:paraId="4AAF275D" w14:textId="0FA8F4E2" w:rsidR="00533BC3" w:rsidRPr="00AA5656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5656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ความสัมพันธ์ที่มีกับบริษัทย่อยและการร่วมค้า</w:t>
      </w:r>
      <w:r w:rsidR="008A7EC1">
        <w:rPr>
          <w:rFonts w:ascii="Angsana New" w:hAnsi="Angsana New"/>
          <w:sz w:val="30"/>
          <w:szCs w:val="30"/>
        </w:rPr>
        <w:t xml:space="preserve"> (</w:t>
      </w:r>
      <w:r w:rsidR="008A7EC1">
        <w:rPr>
          <w:rFonts w:ascii="Angsana New" w:hAnsi="Angsana New" w:hint="cs"/>
          <w:sz w:val="30"/>
          <w:szCs w:val="30"/>
          <w:cs/>
        </w:rPr>
        <w:t>บริษัท สแกน แอดวานซ์ เพาเวอร์</w:t>
      </w:r>
      <w:r w:rsidR="00A54378">
        <w:rPr>
          <w:rFonts w:ascii="Angsana New" w:hAnsi="Angsana New"/>
          <w:sz w:val="30"/>
          <w:szCs w:val="30"/>
        </w:rPr>
        <w:t xml:space="preserve"> </w:t>
      </w:r>
      <w:r w:rsidR="008A7EC1">
        <w:rPr>
          <w:rFonts w:ascii="Angsana New" w:hAnsi="Angsana New" w:hint="cs"/>
          <w:sz w:val="30"/>
          <w:szCs w:val="30"/>
          <w:cs/>
        </w:rPr>
        <w:t>จำกัด</w:t>
      </w:r>
      <w:r w:rsidR="008A7EC1">
        <w:rPr>
          <w:rFonts w:ascii="Angsana New" w:hAnsi="Angsana New"/>
          <w:sz w:val="30"/>
          <w:szCs w:val="30"/>
        </w:rPr>
        <w:t xml:space="preserve">) </w:t>
      </w:r>
      <w:r w:rsidRPr="00AA5656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EE3700">
        <w:rPr>
          <w:rFonts w:ascii="Angsana New" w:hAnsi="Angsana New"/>
          <w:sz w:val="30"/>
          <w:szCs w:val="30"/>
        </w:rPr>
        <w:t>6</w:t>
      </w:r>
      <w:r w:rsidRPr="00AA5656">
        <w:rPr>
          <w:rFonts w:ascii="Angsana New" w:hAnsi="Angsana New"/>
          <w:sz w:val="30"/>
          <w:szCs w:val="30"/>
        </w:rPr>
        <w:t xml:space="preserve"> </w:t>
      </w:r>
      <w:r w:rsidRPr="00AA5656">
        <w:rPr>
          <w:rFonts w:ascii="Angsana New" w:hAnsi="Angsana New"/>
          <w:sz w:val="30"/>
          <w:szCs w:val="30"/>
          <w:cs/>
        </w:rPr>
        <w:t xml:space="preserve">และ </w:t>
      </w:r>
      <w:r w:rsidR="00EE3700">
        <w:rPr>
          <w:rFonts w:ascii="Angsana New" w:hAnsi="Angsana New"/>
          <w:sz w:val="30"/>
          <w:szCs w:val="30"/>
        </w:rPr>
        <w:t>8</w:t>
      </w:r>
    </w:p>
    <w:p w14:paraId="3C85FBE5" w14:textId="77777777" w:rsidR="001460BA" w:rsidRPr="008A7EC1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p w14:paraId="7B1D4340" w14:textId="2F52A443" w:rsidR="00661CC0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928C5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3928C5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3928C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3928C5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3928C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E502E9" w:rsidRPr="003928C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3928C5">
        <w:rPr>
          <w:rFonts w:ascii="Angsana New" w:hAnsi="Angsana New"/>
          <w:bCs/>
          <w:sz w:val="30"/>
          <w:szCs w:val="30"/>
        </w:rPr>
        <w:t>31</w:t>
      </w:r>
      <w:r w:rsidR="00503B4C" w:rsidRPr="00503B4C">
        <w:rPr>
          <w:rFonts w:ascii="Angsana New" w:hAnsi="Angsana New"/>
          <w:bCs/>
          <w:sz w:val="30"/>
          <w:szCs w:val="30"/>
          <w:cs/>
        </w:rPr>
        <w:t xml:space="preserve"> </w:t>
      </w:r>
      <w:r w:rsidR="00B316D5" w:rsidRPr="003928C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9C75A0" w:rsidRPr="003928C5">
        <w:rPr>
          <w:rFonts w:ascii="Angsana New" w:hAnsi="Angsana New"/>
          <w:b/>
          <w:sz w:val="30"/>
          <w:szCs w:val="30"/>
          <w:cs/>
        </w:rPr>
        <w:t xml:space="preserve"> </w:t>
      </w:r>
      <w:r w:rsidRPr="003928C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0747CAE" w14:textId="201507F2" w:rsidR="00F51416" w:rsidRPr="008A7EC1" w:rsidRDefault="00F51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cs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EF30A7" w:rsidRPr="00ED3F2A" w14:paraId="159CD2D0" w14:textId="77777777" w:rsidTr="00D579E0">
        <w:trPr>
          <w:tblHeader/>
        </w:trPr>
        <w:tc>
          <w:tcPr>
            <w:tcW w:w="2132" w:type="pct"/>
          </w:tcPr>
          <w:p w14:paraId="0BB2668C" w14:textId="6A8FFB69" w:rsidR="00EF30A7" w:rsidRPr="00ED3F2A" w:rsidRDefault="00661CD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74" w:type="pct"/>
            <w:gridSpan w:val="3"/>
          </w:tcPr>
          <w:p w14:paraId="5614BFDB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5111AD5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2C3F5B43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385" w:rsidRPr="00ED3F2A" w14:paraId="6AFBBEA6" w14:textId="77777777" w:rsidTr="00D579E0">
        <w:trPr>
          <w:tblHeader/>
        </w:trPr>
        <w:tc>
          <w:tcPr>
            <w:tcW w:w="2132" w:type="pct"/>
          </w:tcPr>
          <w:p w14:paraId="3C503541" w14:textId="7CBE7D82" w:rsidR="00503385" w:rsidRPr="00ED3F2A" w:rsidRDefault="004F7328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03B4C"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3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C17C139" w14:textId="2BDCD838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612B" w:rsidRPr="00ED3F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665C93E7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A2E9DA" w14:textId="39E33D05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612B" w:rsidRPr="00ED3F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CF1F701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9DE504" w14:textId="2B1E7CC9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612B" w:rsidRPr="00ED3F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59678379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32B9B8F" w14:textId="3AD8E04F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612B" w:rsidRPr="00ED3F2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3385" w:rsidRPr="00ED3F2A" w14:paraId="0442F32F" w14:textId="77777777" w:rsidTr="00227F2D">
        <w:trPr>
          <w:tblHeader/>
        </w:trPr>
        <w:tc>
          <w:tcPr>
            <w:tcW w:w="2132" w:type="pct"/>
          </w:tcPr>
          <w:p w14:paraId="56CDD05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30BE0141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385" w:rsidRPr="00ED3F2A" w14:paraId="1D5F1783" w14:textId="77777777" w:rsidTr="00D579E0">
        <w:tc>
          <w:tcPr>
            <w:tcW w:w="2132" w:type="pct"/>
          </w:tcPr>
          <w:p w14:paraId="1777FA04" w14:textId="77777777" w:rsidR="00503385" w:rsidRPr="00ED3F2A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70BF17CF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E014E6B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432A403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6EDE2EE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F27AEB6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664553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E7E466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E1619" w:rsidRPr="00ED3F2A" w14:paraId="3B7D1A54" w14:textId="77777777" w:rsidTr="00D579E0">
        <w:tc>
          <w:tcPr>
            <w:tcW w:w="2132" w:type="pct"/>
          </w:tcPr>
          <w:p w14:paraId="6415C45F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321B4ACD" w14:textId="3F4D4A09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116F97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F2DAE2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6C3E093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38B4464" w14:textId="560D7583" w:rsidR="003E1619" w:rsidRPr="00ED3F2A" w:rsidRDefault="00437768" w:rsidP="00503B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28" w:type="pct"/>
          </w:tcPr>
          <w:p w14:paraId="60CB73C3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824EBF5" w14:textId="0AC049B8" w:rsidR="003E1619" w:rsidRPr="00ED3F2A" w:rsidRDefault="00437768" w:rsidP="00503B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12,843</w:t>
            </w:r>
          </w:p>
        </w:tc>
      </w:tr>
      <w:tr w:rsidR="003E1619" w:rsidRPr="00ED3F2A" w14:paraId="29E83215" w14:textId="77777777" w:rsidTr="00D579E0">
        <w:tc>
          <w:tcPr>
            <w:tcW w:w="2132" w:type="pct"/>
          </w:tcPr>
          <w:p w14:paraId="4967D9F6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30219D37" w14:textId="131E03BA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4992192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A9A8AB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4B87EA9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4E011BA" w14:textId="3BCD59AE" w:rsidR="003E1619" w:rsidRPr="00ED3F2A" w:rsidRDefault="002139EA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2,278</w:t>
            </w:r>
          </w:p>
        </w:tc>
        <w:tc>
          <w:tcPr>
            <w:tcW w:w="128" w:type="pct"/>
          </w:tcPr>
          <w:p w14:paraId="031501FD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F9EC39" w14:textId="4D2C995B" w:rsidR="003E1619" w:rsidRPr="00ED3F2A" w:rsidRDefault="00437768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2,603</w:t>
            </w:r>
          </w:p>
        </w:tc>
      </w:tr>
      <w:tr w:rsidR="003E1619" w:rsidRPr="00ED3F2A" w14:paraId="27CA8103" w14:textId="77777777" w:rsidTr="00D579E0">
        <w:tc>
          <w:tcPr>
            <w:tcW w:w="2132" w:type="pct"/>
          </w:tcPr>
          <w:p w14:paraId="4BD62546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7160B981" w14:textId="6F2CD61B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B98A38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F83FAA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AF34DF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8C403B" w14:textId="31411F3E" w:rsidR="003E1619" w:rsidRPr="00ED3F2A" w:rsidRDefault="002139EA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28" w:type="pct"/>
          </w:tcPr>
          <w:p w14:paraId="5788DC97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837FCC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1,856</w:t>
            </w:r>
          </w:p>
        </w:tc>
      </w:tr>
      <w:tr w:rsidR="003E1619" w:rsidRPr="00ED3F2A" w14:paraId="48E4D8FA" w14:textId="77777777" w:rsidTr="00D579E0">
        <w:tc>
          <w:tcPr>
            <w:tcW w:w="2132" w:type="pct"/>
          </w:tcPr>
          <w:p w14:paraId="1EC42A02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668C4100" w14:textId="261EAC6B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A698A2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B3A4D73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6BA235F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EBD140" w14:textId="54D62AB4" w:rsidR="003E1619" w:rsidRPr="00ED3F2A" w:rsidRDefault="002139EA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432</w:t>
            </w:r>
          </w:p>
        </w:tc>
        <w:tc>
          <w:tcPr>
            <w:tcW w:w="128" w:type="pct"/>
          </w:tcPr>
          <w:p w14:paraId="7AC740A4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907BCDA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</w:tr>
      <w:tr w:rsidR="003E1619" w:rsidRPr="00ED3F2A" w14:paraId="3E212848" w14:textId="77777777" w:rsidTr="00D579E0">
        <w:tc>
          <w:tcPr>
            <w:tcW w:w="2132" w:type="pct"/>
          </w:tcPr>
          <w:p w14:paraId="0E64CA3C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4BAF2A5A" w14:textId="01C939D9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9F88E46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F76C328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A29CA6C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47527F" w14:textId="47EA6229" w:rsidR="003E1619" w:rsidRPr="00ED3F2A" w:rsidRDefault="002139EA" w:rsidP="003E161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2,552</w:t>
            </w:r>
          </w:p>
        </w:tc>
        <w:tc>
          <w:tcPr>
            <w:tcW w:w="128" w:type="pct"/>
          </w:tcPr>
          <w:p w14:paraId="7B34B3FD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E9F9CE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2,481</w:t>
            </w:r>
          </w:p>
        </w:tc>
      </w:tr>
      <w:tr w:rsidR="003E1619" w:rsidRPr="00ED3F2A" w14:paraId="5ECDD7EB" w14:textId="77777777" w:rsidTr="00D579E0">
        <w:tc>
          <w:tcPr>
            <w:tcW w:w="2132" w:type="pct"/>
          </w:tcPr>
          <w:p w14:paraId="191320D5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0DDF5A95" w14:textId="1FBCFD6B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A2B961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AEA15F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B7178E6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380305" w14:textId="0FA10A7B" w:rsidR="003E1619" w:rsidRPr="00ED3F2A" w:rsidRDefault="002139EA" w:rsidP="003E161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128" w:type="pct"/>
          </w:tcPr>
          <w:p w14:paraId="1ED8AD23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76D4C7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1,337</w:t>
            </w:r>
          </w:p>
        </w:tc>
      </w:tr>
      <w:tr w:rsidR="003E1619" w:rsidRPr="00ED3F2A" w14:paraId="302673F7" w14:textId="77777777" w:rsidTr="00D579E0">
        <w:tc>
          <w:tcPr>
            <w:tcW w:w="2132" w:type="pct"/>
          </w:tcPr>
          <w:p w14:paraId="19E13581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CE5540" w14:textId="3052C592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9A96BB7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9621DF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19E5269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1CC5D49" w14:textId="5691B884" w:rsidR="003E1619" w:rsidRPr="00ED3F2A" w:rsidRDefault="002139EA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384E8C"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28" w:type="pct"/>
          </w:tcPr>
          <w:p w14:paraId="48239CE0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4611D2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2,754</w:t>
            </w:r>
          </w:p>
        </w:tc>
      </w:tr>
      <w:tr w:rsidR="003E1619" w:rsidRPr="00ED3F2A" w14:paraId="55A2FCF4" w14:textId="77777777" w:rsidTr="00D579E0">
        <w:tc>
          <w:tcPr>
            <w:tcW w:w="2132" w:type="pct"/>
          </w:tcPr>
          <w:p w14:paraId="4E3B99EE" w14:textId="77777777" w:rsidR="003E1619" w:rsidRPr="00ED3F2A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5F8D1913" w14:textId="72723865" w:rsidR="003E1619" w:rsidRPr="00ED3F2A" w:rsidRDefault="002139E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307D108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EB05A9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44F17F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F16B74" w14:textId="320458F8" w:rsidR="003E1619" w:rsidRPr="00ED3F2A" w:rsidRDefault="002139EA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28" w:type="pct"/>
          </w:tcPr>
          <w:p w14:paraId="57B42492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EBD04D" w14:textId="77777777" w:rsidR="003E1619" w:rsidRPr="00ED3F2A" w:rsidRDefault="003E1619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9F47BA" w:rsidRPr="00BD62A4" w14:paraId="2DB524F5" w14:textId="77777777" w:rsidTr="00D579E0">
        <w:tc>
          <w:tcPr>
            <w:tcW w:w="2132" w:type="pct"/>
          </w:tcPr>
          <w:p w14:paraId="168E6B19" w14:textId="77777777" w:rsidR="009F47BA" w:rsidRPr="00BD62A4" w:rsidRDefault="009F47BA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70AF6509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13C40B00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62E6B4DF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47B5BFDB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228DFD2B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C360E79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</w:tcPr>
          <w:p w14:paraId="00D6061D" w14:textId="77777777" w:rsidR="009F47BA" w:rsidRPr="00BD62A4" w:rsidRDefault="009F47BA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D2320" w:rsidRPr="00ED3F2A" w14:paraId="4A2D279A" w14:textId="77777777" w:rsidTr="00D579E0">
        <w:tc>
          <w:tcPr>
            <w:tcW w:w="2132" w:type="pct"/>
          </w:tcPr>
          <w:p w14:paraId="203DA6E3" w14:textId="740C59D5" w:rsidR="00BD2320" w:rsidRPr="00ED3F2A" w:rsidRDefault="00BD2320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78380557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831C143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FD51F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B2FDF6E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9B3848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CAFA46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F01A48" w14:textId="77777777" w:rsidR="00BD2320" w:rsidRPr="00ED3F2A" w:rsidRDefault="00BD2320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D2320" w:rsidRPr="00ED3F2A" w14:paraId="4064A037" w14:textId="77777777" w:rsidTr="00D579E0">
        <w:tc>
          <w:tcPr>
            <w:tcW w:w="2132" w:type="pct"/>
          </w:tcPr>
          <w:p w14:paraId="2AF037FD" w14:textId="7981A7D9" w:rsidR="00BD2320" w:rsidRPr="00ED3F2A" w:rsidRDefault="00BD2320" w:rsidP="00B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5CA09BC2" w14:textId="7BDBD45E" w:rsidR="00BD2320" w:rsidRPr="00ED3F2A" w:rsidRDefault="00BD2320" w:rsidP="00BD232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28" w:type="pct"/>
          </w:tcPr>
          <w:p w14:paraId="188439D2" w14:textId="77777777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AAE6B0" w14:textId="3B6F0645" w:rsidR="00BD2320" w:rsidRPr="00ED3F2A" w:rsidRDefault="00BD2320" w:rsidP="00BD232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E60A6A8" w14:textId="77777777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E66821" w14:textId="0D550876" w:rsidR="00BD2320" w:rsidRPr="00ED3F2A" w:rsidRDefault="00BD2320" w:rsidP="00BD23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28" w:type="pct"/>
          </w:tcPr>
          <w:p w14:paraId="7E357F71" w14:textId="2C724521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6720DD" w14:textId="36D2CEB4" w:rsidR="00BD2320" w:rsidRPr="00ED3F2A" w:rsidRDefault="00BD2320" w:rsidP="00BD2320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2320" w:rsidRPr="00ED3F2A" w14:paraId="7D11D5DA" w14:textId="77777777" w:rsidTr="00D579E0">
        <w:tc>
          <w:tcPr>
            <w:tcW w:w="2132" w:type="pct"/>
          </w:tcPr>
          <w:p w14:paraId="1A2AA976" w14:textId="4162F4C2" w:rsidR="00BD2320" w:rsidRPr="00ED3F2A" w:rsidRDefault="00BD2320" w:rsidP="00B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71B3E683" w14:textId="2D50631A" w:rsidR="00BD2320" w:rsidRPr="00ED3F2A" w:rsidRDefault="00BD2320" w:rsidP="00BD232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28" w:type="pct"/>
          </w:tcPr>
          <w:p w14:paraId="1D9F16D8" w14:textId="77777777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3C1BA1" w14:textId="7FF6B4B5" w:rsidR="00BD2320" w:rsidRPr="00ED3F2A" w:rsidRDefault="00BD2320" w:rsidP="00CE050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BFCF469" w14:textId="77777777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23942FA" w14:textId="054219C7" w:rsidR="00BD2320" w:rsidRPr="00ED3F2A" w:rsidRDefault="00BD2320" w:rsidP="00BD23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28" w:type="pct"/>
          </w:tcPr>
          <w:p w14:paraId="29CB3AB4" w14:textId="77777777" w:rsidR="00BD2320" w:rsidRPr="00ED3F2A" w:rsidRDefault="00BD2320" w:rsidP="00BD232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97C29C" w14:textId="5050AB11" w:rsidR="00BD2320" w:rsidRPr="00ED3F2A" w:rsidRDefault="00BD2320" w:rsidP="00BD2320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67DF" w:rsidRPr="009F47BA" w14:paraId="7C226A3D" w14:textId="77777777" w:rsidTr="00D579E0">
        <w:tc>
          <w:tcPr>
            <w:tcW w:w="2132" w:type="pct"/>
          </w:tcPr>
          <w:p w14:paraId="68CEF474" w14:textId="77777777" w:rsidR="00A367DF" w:rsidRPr="009F47BA" w:rsidRDefault="00A367DF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668501D8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17A4B767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251CAE88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58604F27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01C96A68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2703C617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</w:tcPr>
          <w:p w14:paraId="56D31D93" w14:textId="77777777" w:rsidR="00A367DF" w:rsidRPr="009F47BA" w:rsidRDefault="00A367DF" w:rsidP="003E16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367DF" w:rsidRPr="00ED3F2A" w14:paraId="5D4A5ECB" w14:textId="77777777" w:rsidTr="00D579E0">
        <w:tc>
          <w:tcPr>
            <w:tcW w:w="2132" w:type="pct"/>
          </w:tcPr>
          <w:p w14:paraId="4F529E32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2F8BBDB4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EF97E8E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78D11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9FA78D0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F97709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45588C4E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10B65B9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67DF" w:rsidRPr="00ED3F2A" w14:paraId="76D0D441" w14:textId="77777777" w:rsidTr="00D579E0">
        <w:tc>
          <w:tcPr>
            <w:tcW w:w="2132" w:type="pct"/>
          </w:tcPr>
          <w:p w14:paraId="092383DE" w14:textId="1FE8E40B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32868143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D19C83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23073B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7D911B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89648F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AE39BF1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E225CB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67DF" w:rsidRPr="00ED3F2A" w14:paraId="6C4EB7D6" w14:textId="77777777" w:rsidTr="00D579E0">
        <w:tc>
          <w:tcPr>
            <w:tcW w:w="2132" w:type="pct"/>
          </w:tcPr>
          <w:p w14:paraId="446BB6F3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7356737F" w14:textId="43AC47B8" w:rsidR="00A367DF" w:rsidRPr="00ED3F2A" w:rsidRDefault="001D1B04" w:rsidP="006E514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5D7810" w:rsidRPr="00ED3F2A">
              <w:rPr>
                <w:rFonts w:ascii="Angsana New" w:hAnsi="Angsana New"/>
                <w:sz w:val="30"/>
                <w:szCs w:val="30"/>
                <w:lang w:bidi="th-TH"/>
              </w:rPr>
              <w:t>303</w:t>
            </w:r>
          </w:p>
        </w:tc>
        <w:tc>
          <w:tcPr>
            <w:tcW w:w="128" w:type="pct"/>
          </w:tcPr>
          <w:p w14:paraId="5699CC91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49B336" w14:textId="77777777" w:rsidR="00A367DF" w:rsidRPr="00ED3F2A" w:rsidRDefault="00A367DF" w:rsidP="00D5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7,774</w:t>
            </w:r>
          </w:p>
        </w:tc>
        <w:tc>
          <w:tcPr>
            <w:tcW w:w="128" w:type="pct"/>
          </w:tcPr>
          <w:p w14:paraId="576D04F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647C95" w14:textId="4BA42409" w:rsidR="00A367DF" w:rsidRPr="00ED3F2A" w:rsidRDefault="00503B4C" w:rsidP="00D53D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1D1B04"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7810"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128" w:type="pct"/>
          </w:tcPr>
          <w:p w14:paraId="060C157B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A0CFC0" w14:textId="77777777" w:rsidR="00A367DF" w:rsidRPr="00ED3F2A" w:rsidRDefault="00A367DF" w:rsidP="00D5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7,182</w:t>
            </w:r>
          </w:p>
        </w:tc>
      </w:tr>
      <w:tr w:rsidR="00A367DF" w:rsidRPr="00ED3F2A" w14:paraId="43ED579C" w14:textId="77777777" w:rsidTr="00A367DF">
        <w:tc>
          <w:tcPr>
            <w:tcW w:w="2132" w:type="pct"/>
          </w:tcPr>
          <w:p w14:paraId="22EF8AB3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AA8B58A" w14:textId="29B7B4DF" w:rsidR="00A367DF" w:rsidRPr="00ED3F2A" w:rsidRDefault="005D7810" w:rsidP="008D4CD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28" w:type="pct"/>
          </w:tcPr>
          <w:p w14:paraId="15495809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9C31023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28" w:type="pct"/>
          </w:tcPr>
          <w:p w14:paraId="0B4ED16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9C42938" w14:textId="52D278A5" w:rsidR="00A367DF" w:rsidRPr="00ED3F2A" w:rsidRDefault="005D7810" w:rsidP="005905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28" w:type="pct"/>
          </w:tcPr>
          <w:p w14:paraId="256E2A27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E53E7B9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A367DF" w:rsidRPr="00ED3F2A" w14:paraId="729D7CED" w14:textId="77777777" w:rsidTr="00A367DF">
        <w:tc>
          <w:tcPr>
            <w:tcW w:w="2132" w:type="pct"/>
          </w:tcPr>
          <w:p w14:paraId="0346C661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D352E63" w14:textId="05AACBD8" w:rsidR="00A367DF" w:rsidRPr="00ED3F2A" w:rsidRDefault="001D1B04" w:rsidP="0043776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Pr="00ED3F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754</w:t>
            </w:r>
          </w:p>
        </w:tc>
        <w:tc>
          <w:tcPr>
            <w:tcW w:w="128" w:type="pct"/>
          </w:tcPr>
          <w:p w14:paraId="0C4159D2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21F8D34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</w:rPr>
              <w:t>8,582</w:t>
            </w:r>
          </w:p>
        </w:tc>
        <w:tc>
          <w:tcPr>
            <w:tcW w:w="128" w:type="pct"/>
          </w:tcPr>
          <w:p w14:paraId="4F78DB68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A86049D" w14:textId="738EC2D0" w:rsidR="00A367DF" w:rsidRPr="00ED3F2A" w:rsidRDefault="001D1B04" w:rsidP="00A367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5,54</w:t>
            </w:r>
            <w:r w:rsidR="00E35745" w:rsidRPr="00ED3F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326BE117" w14:textId="77777777" w:rsidR="00A367DF" w:rsidRPr="00ED3F2A" w:rsidRDefault="00A367DF" w:rsidP="00A367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FA6F1F7" w14:textId="77777777" w:rsidR="00A367DF" w:rsidRPr="00ED3F2A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</w:rPr>
              <w:t>7,990</w:t>
            </w:r>
          </w:p>
        </w:tc>
      </w:tr>
    </w:tbl>
    <w:p w14:paraId="716C5ACB" w14:textId="4673BB5C"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03B4C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64FB" w:rsidRPr="00503B4C">
        <w:rPr>
          <w:rFonts w:ascii="Angsana New" w:hAnsi="Angsana New"/>
          <w:sz w:val="30"/>
          <w:szCs w:val="30"/>
          <w:cs/>
        </w:rPr>
        <w:t>กับ</w:t>
      </w:r>
      <w:r w:rsidR="00D56213">
        <w:rPr>
          <w:rFonts w:ascii="Angsana New" w:hAnsi="Angsana New" w:hint="cs"/>
          <w:sz w:val="30"/>
          <w:szCs w:val="30"/>
          <w:cs/>
        </w:rPr>
        <w:t>บุคคลหรือ</w:t>
      </w:r>
      <w:r w:rsidR="004164FB" w:rsidRPr="00503B4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503B4C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CB0B10" w:rsidRPr="00503B4C">
        <w:rPr>
          <w:rFonts w:ascii="Angsana New" w:hAnsi="Angsana New" w:hint="cs"/>
          <w:sz w:val="30"/>
          <w:szCs w:val="30"/>
          <w:cs/>
        </w:rPr>
        <w:t>มีนาคม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503B4C">
        <w:rPr>
          <w:rFonts w:ascii="Angsana New" w:hAnsi="Angsana New"/>
          <w:sz w:val="30"/>
          <w:szCs w:val="30"/>
        </w:rPr>
        <w:t>256</w:t>
      </w:r>
      <w:r w:rsidR="00DC612B" w:rsidRPr="00503B4C">
        <w:rPr>
          <w:rFonts w:ascii="Angsana New" w:hAnsi="Angsana New"/>
          <w:sz w:val="30"/>
          <w:szCs w:val="30"/>
        </w:rPr>
        <w:t>3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03115F" w:rsidRPr="00503B4C">
        <w:rPr>
          <w:rFonts w:ascii="Angsana New" w:hAnsi="Angsana New"/>
          <w:sz w:val="30"/>
          <w:szCs w:val="30"/>
          <w:cs/>
        </w:rPr>
        <w:t>และ</w:t>
      </w:r>
      <w:r w:rsidR="007E4431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03B4C" w:rsidRPr="00503B4C">
        <w:rPr>
          <w:rFonts w:ascii="Angsana New" w:hAnsi="Angsana New" w:hint="cs"/>
          <w:sz w:val="30"/>
          <w:szCs w:val="30"/>
        </w:rPr>
        <w:t>256</w:t>
      </w:r>
      <w:r w:rsidR="00DC612B" w:rsidRPr="00503B4C">
        <w:rPr>
          <w:rFonts w:ascii="Angsana New" w:hAnsi="Angsana New"/>
          <w:sz w:val="28"/>
          <w:szCs w:val="28"/>
        </w:rPr>
        <w:t>2</w:t>
      </w:r>
      <w:r w:rsidR="00503385" w:rsidRPr="00503B4C">
        <w:rPr>
          <w:rFonts w:ascii="Angsana New" w:hAnsi="Angsana New" w:hint="cs"/>
          <w:sz w:val="30"/>
          <w:szCs w:val="30"/>
          <w:cs/>
        </w:rPr>
        <w:t xml:space="preserve"> </w:t>
      </w:r>
      <w:r w:rsidRPr="00503B4C">
        <w:rPr>
          <w:rFonts w:ascii="Angsana New" w:hAnsi="Angsana New"/>
          <w:sz w:val="30"/>
          <w:szCs w:val="30"/>
          <w:cs/>
        </w:rPr>
        <w:t>มีดังนี้</w:t>
      </w:r>
    </w:p>
    <w:p w14:paraId="7428E6E5" w14:textId="77777777" w:rsidR="00911435" w:rsidRPr="00422314" w:rsidRDefault="00911435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43"/>
        <w:gridCol w:w="1143"/>
        <w:gridCol w:w="17"/>
        <w:gridCol w:w="236"/>
        <w:gridCol w:w="17"/>
        <w:gridCol w:w="1125"/>
        <w:gridCol w:w="14"/>
        <w:gridCol w:w="224"/>
        <w:gridCol w:w="14"/>
        <w:gridCol w:w="1112"/>
      </w:tblGrid>
      <w:tr w:rsidR="00AD7AF8" w:rsidRPr="00422314" w14:paraId="68F6559A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1A2D9557" w14:textId="77777777" w:rsidR="00AD7AF8" w:rsidRPr="00422314" w:rsidRDefault="00AD7AF8" w:rsidP="00AD7AF8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C6EE30" w14:textId="77777777" w:rsidR="00AD7AF8" w:rsidRPr="00422314" w:rsidRDefault="00AD7AF8" w:rsidP="00AD7AF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CA17F" w14:textId="77777777" w:rsidR="00AD7AF8" w:rsidRPr="00422314" w:rsidRDefault="00AD7AF8" w:rsidP="00AD7AF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BC5ADB" w14:textId="77777777" w:rsidR="00AD7AF8" w:rsidRPr="00422314" w:rsidRDefault="00AD7AF8" w:rsidP="00AD7AF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AF8" w:rsidRPr="00422314" w14:paraId="5D57B451" w14:textId="77777777" w:rsidTr="00BF3679">
        <w:tc>
          <w:tcPr>
            <w:tcW w:w="3957" w:type="dxa"/>
          </w:tcPr>
          <w:p w14:paraId="4D3EF12D" w14:textId="19076FBB" w:rsidR="00AD7AF8" w:rsidRPr="00422314" w:rsidRDefault="00AD7AF8" w:rsidP="00AD7AF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B72B56" w14:textId="6F795C42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8062981" w14:textId="77777777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2F731A99" w14:textId="1AA5AF91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DD03D2A" w14:textId="77777777" w:rsidR="00AD7AF8" w:rsidRPr="00422314" w:rsidRDefault="00AD7AF8" w:rsidP="00AD7A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68C76F70" w14:textId="65BB7E1A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gridSpan w:val="2"/>
          </w:tcPr>
          <w:p w14:paraId="460B0D34" w14:textId="77777777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0664D9" w14:textId="3BA0693C" w:rsidR="00AD7AF8" w:rsidRPr="00422314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6213" w:rsidRPr="00422314" w14:paraId="597CDB9A" w14:textId="77777777" w:rsidTr="00BF3679">
        <w:tc>
          <w:tcPr>
            <w:tcW w:w="3957" w:type="dxa"/>
          </w:tcPr>
          <w:p w14:paraId="08AD7F51" w14:textId="669DD3EB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2F9EB85" w14:textId="494D0054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8CCFD6C" w14:textId="77777777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7B22E33D" w14:textId="77777777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4748530" w14:textId="77777777" w:rsidR="00D56213" w:rsidRPr="00422314" w:rsidRDefault="00D56213" w:rsidP="00D562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052636D1" w14:textId="5EFBCB12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</w:tcPr>
          <w:p w14:paraId="2611A221" w14:textId="77777777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859A4B" w14:textId="77777777" w:rsidR="00D56213" w:rsidRPr="0042231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7AF8" w:rsidRPr="00422314" w14:paraId="77E76DF3" w14:textId="77777777" w:rsidTr="00BF3679">
        <w:tc>
          <w:tcPr>
            <w:tcW w:w="3957" w:type="dxa"/>
          </w:tcPr>
          <w:p w14:paraId="2601912B" w14:textId="77777777" w:rsidR="00AD7AF8" w:rsidRPr="00422314" w:rsidRDefault="00AD7AF8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11"/>
          </w:tcPr>
          <w:p w14:paraId="252AD984" w14:textId="77777777" w:rsidR="00AD7AF8" w:rsidRPr="00422314" w:rsidRDefault="00AD7AF8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AF8" w:rsidRPr="00422314" w14:paraId="07549DC7" w14:textId="77777777" w:rsidTr="00BF3679">
        <w:tc>
          <w:tcPr>
            <w:tcW w:w="3957" w:type="dxa"/>
          </w:tcPr>
          <w:p w14:paraId="0471EAAF" w14:textId="77777777" w:rsidR="00AD7AF8" w:rsidRPr="00422314" w:rsidRDefault="00AD7AF8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4E22A" w14:textId="7CF3D2EC" w:rsidR="00AD7AF8" w:rsidRPr="00422314" w:rsidRDefault="00A66A7A" w:rsidP="00A6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A52DA3" w14:textId="77777777" w:rsidR="00AD7AF8" w:rsidRPr="00422314" w:rsidRDefault="00AD7AF8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tcBorders>
              <w:bottom w:val="double" w:sz="4" w:space="0" w:color="auto"/>
            </w:tcBorders>
          </w:tcPr>
          <w:p w14:paraId="5DD4B1E3" w14:textId="77777777" w:rsidR="00AD7AF8" w:rsidRPr="00422314" w:rsidRDefault="00AD7AF8" w:rsidP="00CE0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B92BFA" w14:textId="77777777" w:rsidR="00AD7AF8" w:rsidRPr="00422314" w:rsidRDefault="00AD7AF8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gridSpan w:val="3"/>
            <w:tcBorders>
              <w:bottom w:val="double" w:sz="4" w:space="0" w:color="auto"/>
            </w:tcBorders>
          </w:tcPr>
          <w:p w14:paraId="31D8FFD8" w14:textId="446BF874" w:rsidR="00AD7AF8" w:rsidRPr="00422314" w:rsidRDefault="00A66A7A" w:rsidP="00590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</w:rPr>
              <w:t>357,770</w:t>
            </w:r>
          </w:p>
        </w:tc>
        <w:tc>
          <w:tcPr>
            <w:tcW w:w="238" w:type="dxa"/>
            <w:gridSpan w:val="2"/>
          </w:tcPr>
          <w:p w14:paraId="6CDBDC21" w14:textId="77777777" w:rsidR="00AD7AF8" w:rsidRPr="00422314" w:rsidRDefault="00AD7AF8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4998D5F3" w14:textId="77777777" w:rsidR="00AD7AF8" w:rsidRPr="00422314" w:rsidRDefault="00AD7AF8" w:rsidP="0086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</w:rPr>
              <w:t>358,849</w:t>
            </w:r>
          </w:p>
        </w:tc>
      </w:tr>
      <w:tr w:rsidR="00D56213" w:rsidRPr="00C421C4" w14:paraId="3EF084DC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16BF" w14:textId="5DA9A807" w:rsidR="00D56213" w:rsidRPr="00C421C4" w:rsidRDefault="00D56213" w:rsidP="00D5621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68C6E" w14:textId="7E0695B1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394C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0CA36" w14:textId="5BA903E0" w:rsidR="00D56213" w:rsidRPr="00C421C4" w:rsidRDefault="00D56213" w:rsidP="00E8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5CE6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AB0E2" w14:textId="6BC76636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92F5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22BE6F" w14:textId="0DBB76C0" w:rsidR="00D56213" w:rsidRPr="00C421C4" w:rsidRDefault="00D56213" w:rsidP="00EB0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4FD3" w:rsidRPr="00C421C4" w14:paraId="281521BA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215B" w14:textId="1D890B70" w:rsidR="008C4FD3" w:rsidRPr="008C4FD3" w:rsidRDefault="008C4FD3" w:rsidP="00D56213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2630C" w14:textId="77777777" w:rsidR="008C4FD3" w:rsidRPr="00C421C4" w:rsidRDefault="008C4FD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E85AB" w14:textId="77777777" w:rsidR="008C4FD3" w:rsidRPr="00C421C4" w:rsidRDefault="008C4FD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AE7CF" w14:textId="77777777" w:rsidR="008C4FD3" w:rsidRPr="00C421C4" w:rsidRDefault="008C4FD3" w:rsidP="00E8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BF40" w14:textId="77777777" w:rsidR="008C4FD3" w:rsidRPr="00C421C4" w:rsidRDefault="008C4FD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4C5EE" w14:textId="77777777" w:rsidR="008C4FD3" w:rsidRPr="00C421C4" w:rsidRDefault="008C4FD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0078" w14:textId="77777777" w:rsidR="008C4FD3" w:rsidRPr="00C421C4" w:rsidRDefault="008C4FD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2E0E099" w14:textId="77777777" w:rsidR="008C4FD3" w:rsidRPr="00C421C4" w:rsidRDefault="008C4FD3" w:rsidP="00EB0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F3679" w:rsidRPr="00C421C4" w14:paraId="624E71AE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83A7" w14:textId="4D2A4683" w:rsidR="00BF3679" w:rsidRPr="00C421C4" w:rsidRDefault="00BF3679" w:rsidP="00BF3679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36F1D" w14:textId="69DFFABC" w:rsidR="00BF3679" w:rsidRPr="00C421C4" w:rsidRDefault="00BF3679" w:rsidP="00BF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9662" w14:textId="77777777" w:rsidR="00BF3679" w:rsidRPr="00C421C4" w:rsidRDefault="00BF3679" w:rsidP="00BF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80830" w14:textId="50A2F4C2" w:rsidR="00BF3679" w:rsidRPr="00C421C4" w:rsidRDefault="00BF3679" w:rsidP="00BF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0A6E" w14:textId="77777777" w:rsidR="00BF3679" w:rsidRPr="00C421C4" w:rsidRDefault="00BF3679" w:rsidP="00BF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FF481" w14:textId="169496FD" w:rsidR="00BF3679" w:rsidRPr="00C421C4" w:rsidRDefault="00BF3679" w:rsidP="00590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8,928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CAD6" w14:textId="77777777" w:rsidR="00BF3679" w:rsidRPr="00C421C4" w:rsidRDefault="00BF3679" w:rsidP="00BF3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42A5" w14:textId="5D711996" w:rsidR="00BF3679" w:rsidRPr="00C421C4" w:rsidRDefault="00BF3679" w:rsidP="002C5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7,689</w:t>
            </w:r>
          </w:p>
        </w:tc>
      </w:tr>
      <w:tr w:rsidR="00D56213" w:rsidRPr="00C421C4" w14:paraId="73A4C42E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5A10" w14:textId="07D611B9" w:rsidR="00D56213" w:rsidRPr="00C421C4" w:rsidRDefault="00D56213" w:rsidP="00D5621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F672" w14:textId="6448D143" w:rsidR="00D56213" w:rsidRPr="00C421C4" w:rsidRDefault="00D56213" w:rsidP="008D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5D10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0D00" w14:textId="0B1B5802" w:rsidR="00D56213" w:rsidRPr="00C421C4" w:rsidRDefault="00D56213" w:rsidP="00E8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78D8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A0A7" w14:textId="5E654C57" w:rsidR="00D56213" w:rsidRPr="00C421C4" w:rsidRDefault="00D56213" w:rsidP="00590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0AA0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45B72" w14:textId="02BD3CE0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213" w:rsidRPr="00C421C4" w14:paraId="5E946A6D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64EF" w14:textId="26A68A17" w:rsidR="00D56213" w:rsidRPr="00C421C4" w:rsidRDefault="00D56213" w:rsidP="00D56213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EE008A" w14:textId="135B369A" w:rsidR="00D56213" w:rsidRPr="00C421C4" w:rsidRDefault="00D56213" w:rsidP="008D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6E32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B599D" w14:textId="28B62137" w:rsidR="00D56213" w:rsidRPr="00C421C4" w:rsidRDefault="00D56213" w:rsidP="00E85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D9FD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CA5B6" w14:textId="51A26D24" w:rsidR="00D56213" w:rsidRPr="00C421C4" w:rsidRDefault="00D56213" w:rsidP="00590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9,484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90D" w14:textId="77777777" w:rsidR="00D56213" w:rsidRPr="00C421C4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53CAB6" w14:textId="194C9F99" w:rsidR="00D56213" w:rsidRPr="00C421C4" w:rsidRDefault="00D56213" w:rsidP="0086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7,689</w:t>
            </w:r>
          </w:p>
        </w:tc>
      </w:tr>
    </w:tbl>
    <w:p w14:paraId="2C25D247" w14:textId="2489E0D7" w:rsidR="006816B5" w:rsidRDefault="006816B5" w:rsidP="00880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2"/>
          <w:szCs w:val="32"/>
        </w:rPr>
      </w:pPr>
    </w:p>
    <w:p w14:paraId="4200A5EA" w14:textId="6C1C5613" w:rsidR="00C851AB" w:rsidRDefault="00C851AB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F27E5B">
        <w:rPr>
          <w:rFonts w:ascii="Angsana New" w:hAnsi="Angsana New" w:hint="cs"/>
          <w:sz w:val="30"/>
          <w:szCs w:val="30"/>
          <w:cs/>
        </w:rPr>
        <w:t>สาม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</w:t>
      </w:r>
      <w:r w:rsidR="00F27E5B">
        <w:rPr>
          <w:rFonts w:ascii="Angsana New" w:hAnsi="Angsana New"/>
          <w:sz w:val="30"/>
          <w:szCs w:val="30"/>
        </w:rPr>
        <w:t>1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F27E5B">
        <w:rPr>
          <w:rFonts w:ascii="Angsana New" w:hAnsi="Angsana New" w:hint="cs"/>
          <w:sz w:val="30"/>
          <w:szCs w:val="30"/>
          <w:cs/>
        </w:rPr>
        <w:t>มีนาคม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Pr="00B253D8">
        <w:rPr>
          <w:rFonts w:ascii="Angsana New" w:hAnsi="Angsana New"/>
          <w:sz w:val="30"/>
          <w:szCs w:val="30"/>
        </w:rPr>
        <w:t>256</w:t>
      </w:r>
      <w:r w:rsidR="00F27E5B">
        <w:rPr>
          <w:rFonts w:ascii="Angsana New" w:hAnsi="Angsana New"/>
          <w:sz w:val="30"/>
          <w:szCs w:val="30"/>
        </w:rPr>
        <w:t>3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F46E18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5"/>
        <w:gridCol w:w="1303"/>
        <w:gridCol w:w="233"/>
        <w:gridCol w:w="1386"/>
        <w:gridCol w:w="1170"/>
        <w:gridCol w:w="234"/>
        <w:gridCol w:w="1104"/>
        <w:gridCol w:w="234"/>
        <w:gridCol w:w="1037"/>
        <w:gridCol w:w="242"/>
        <w:gridCol w:w="1115"/>
      </w:tblGrid>
      <w:tr w:rsidR="001F2AE5" w:rsidRPr="00803828" w14:paraId="7722F95C" w14:textId="77777777" w:rsidTr="00AB08D9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336AC299" w14:textId="408D291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21B82B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36" w:type="dxa"/>
            <w:gridSpan w:val="7"/>
            <w:shd w:val="clear" w:color="auto" w:fill="auto"/>
            <w:vAlign w:val="bottom"/>
          </w:tcPr>
          <w:p w14:paraId="31572493" w14:textId="6C0F106D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A12B9F" w:rsidRPr="00803828" w14:paraId="310D8C52" w14:textId="77777777" w:rsidTr="00AB08D9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13C5361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FB8A09E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8F690D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61F278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43B377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7ECB7B29" w14:textId="03FA4C45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D72B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58B6F73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13F7F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F8C06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0FA043C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81635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BADC2D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219D77E7" w14:textId="7E4FD52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</w:tr>
      <w:tr w:rsidR="00AB08D9" w:rsidRPr="00803828" w14:paraId="1F1A44F7" w14:textId="77777777" w:rsidTr="00AB08D9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6FCCF07D" w14:textId="0FDF3D94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32EF4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12915F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05FB8C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0D7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9C0DF4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D02FC6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C5792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DC585D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F5E9E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B08D9" w:rsidRPr="00803828" w14:paraId="05D1F061" w14:textId="77777777" w:rsidTr="00AB08D9">
        <w:trPr>
          <w:tblHeader/>
        </w:trPr>
        <w:tc>
          <w:tcPr>
            <w:tcW w:w="1575" w:type="dxa"/>
            <w:shd w:val="clear" w:color="auto" w:fill="auto"/>
          </w:tcPr>
          <w:p w14:paraId="4DD484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14:paraId="6CF0161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36" w:type="dxa"/>
            <w:gridSpan w:val="7"/>
            <w:shd w:val="clear" w:color="auto" w:fill="auto"/>
          </w:tcPr>
          <w:p w14:paraId="518C136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AB08D9" w:rsidRPr="00803828" w14:paraId="0DE4A68E" w14:textId="77777777" w:rsidTr="00AB08D9">
        <w:tc>
          <w:tcPr>
            <w:tcW w:w="1575" w:type="dxa"/>
            <w:shd w:val="clear" w:color="auto" w:fill="auto"/>
          </w:tcPr>
          <w:p w14:paraId="7879C95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3" w:type="dxa"/>
            <w:shd w:val="clear" w:color="auto" w:fill="auto"/>
          </w:tcPr>
          <w:p w14:paraId="732E0AC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5FB3EE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6" w:type="dxa"/>
            <w:shd w:val="clear" w:color="auto" w:fill="auto"/>
          </w:tcPr>
          <w:p w14:paraId="1A868A41" w14:textId="329128E6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MRL + 2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729C7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5E8FAD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5ECB944" w14:textId="00DA7685" w:rsidR="00AB08D9" w:rsidRPr="00803828" w:rsidRDefault="00AB08D9" w:rsidP="00E8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</w:rPr>
              <w:t>49</w:t>
            </w:r>
            <w:r w:rsidRPr="00803828">
              <w:rPr>
                <w:rFonts w:ascii="Angsana New" w:hAnsi="Angsana New"/>
                <w:sz w:val="29"/>
                <w:szCs w:val="29"/>
              </w:rPr>
              <w:t>,314</w:t>
            </w:r>
          </w:p>
        </w:tc>
        <w:tc>
          <w:tcPr>
            <w:tcW w:w="234" w:type="dxa"/>
            <w:shd w:val="clear" w:color="auto" w:fill="auto"/>
          </w:tcPr>
          <w:p w14:paraId="558C3C6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7FF5CE9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6C9AE8DF" w14:textId="77777777" w:rsidR="00AB08D9" w:rsidRPr="00803828" w:rsidRDefault="00AB08D9" w:rsidP="00C4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</w:rPr>
              <w:t>49,314</w:t>
            </w:r>
          </w:p>
        </w:tc>
      </w:tr>
    </w:tbl>
    <w:p w14:paraId="43306A4C" w14:textId="77777777" w:rsidR="001F2AE5" w:rsidRPr="00F46E18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"/>
        <w:gridCol w:w="1301"/>
        <w:gridCol w:w="233"/>
        <w:gridCol w:w="1383"/>
        <w:gridCol w:w="1170"/>
        <w:gridCol w:w="234"/>
        <w:gridCol w:w="1104"/>
        <w:gridCol w:w="234"/>
        <w:gridCol w:w="1037"/>
        <w:gridCol w:w="242"/>
        <w:gridCol w:w="1126"/>
      </w:tblGrid>
      <w:tr w:rsidR="00C944BC" w:rsidRPr="00803828" w14:paraId="190FE1D4" w14:textId="77777777" w:rsidTr="00A747ED">
        <w:trPr>
          <w:tblHeader/>
        </w:trPr>
        <w:tc>
          <w:tcPr>
            <w:tcW w:w="1569" w:type="dxa"/>
            <w:vAlign w:val="bottom"/>
          </w:tcPr>
          <w:p w14:paraId="7FEBC244" w14:textId="6E20EEFD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917" w:type="dxa"/>
            <w:gridSpan w:val="3"/>
            <w:vAlign w:val="bottom"/>
          </w:tcPr>
          <w:p w14:paraId="1288B68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47" w:type="dxa"/>
            <w:gridSpan w:val="7"/>
            <w:vAlign w:val="bottom"/>
          </w:tcPr>
          <w:p w14:paraId="21CEE40F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44BC" w:rsidRPr="00803828" w14:paraId="3E78E259" w14:textId="77777777" w:rsidTr="00A747ED">
        <w:trPr>
          <w:tblHeader/>
        </w:trPr>
        <w:tc>
          <w:tcPr>
            <w:tcW w:w="1569" w:type="dxa"/>
            <w:shd w:val="clear" w:color="auto" w:fill="auto"/>
            <w:vAlign w:val="bottom"/>
          </w:tcPr>
          <w:p w14:paraId="1157355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301" w:type="dxa"/>
            <w:vAlign w:val="bottom"/>
          </w:tcPr>
          <w:p w14:paraId="59A634B4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840BF0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3" w:type="dxa"/>
            <w:vAlign w:val="bottom"/>
          </w:tcPr>
          <w:p w14:paraId="46ED16A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108AFDD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F387CD7" w14:textId="1DE5450E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51A213D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067A18E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4" w:type="dxa"/>
            <w:vAlign w:val="bottom"/>
          </w:tcPr>
          <w:p w14:paraId="1519ED3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1EAE69FE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" w:type="dxa"/>
            <w:vAlign w:val="bottom"/>
          </w:tcPr>
          <w:p w14:paraId="2424F74A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vAlign w:val="bottom"/>
          </w:tcPr>
          <w:p w14:paraId="392F865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vAlign w:val="bottom"/>
          </w:tcPr>
          <w:p w14:paraId="6F414A6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36D08EB0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79FEC92E" w14:textId="5E3F5B20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</w:tr>
      <w:tr w:rsidR="00C7761C" w:rsidRPr="00803828" w14:paraId="4FFED99B" w14:textId="77777777" w:rsidTr="00A747ED">
        <w:trPr>
          <w:tblHeader/>
        </w:trPr>
        <w:tc>
          <w:tcPr>
            <w:tcW w:w="1569" w:type="dxa"/>
            <w:vAlign w:val="bottom"/>
          </w:tcPr>
          <w:p w14:paraId="3E9034E4" w14:textId="4C10612B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301" w:type="dxa"/>
            <w:vAlign w:val="bottom"/>
          </w:tcPr>
          <w:p w14:paraId="3D49F06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3" w:type="dxa"/>
            <w:vAlign w:val="bottom"/>
          </w:tcPr>
          <w:p w14:paraId="5897CC79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528C14DF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  <w:vAlign w:val="bottom"/>
          </w:tcPr>
          <w:p w14:paraId="6309A3D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4" w:type="dxa"/>
            <w:vAlign w:val="bottom"/>
          </w:tcPr>
          <w:p w14:paraId="03DEB65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1204DAA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5F4600D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vAlign w:val="bottom"/>
          </w:tcPr>
          <w:p w14:paraId="1B9B9B8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14:paraId="3BA9D52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7D62BD2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C7761C" w:rsidRPr="00803828" w14:paraId="07A442D2" w14:textId="77777777" w:rsidTr="00A747ED">
        <w:trPr>
          <w:tblHeader/>
        </w:trPr>
        <w:tc>
          <w:tcPr>
            <w:tcW w:w="1569" w:type="dxa"/>
          </w:tcPr>
          <w:p w14:paraId="7EEEECB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17" w:type="dxa"/>
            <w:gridSpan w:val="3"/>
          </w:tcPr>
          <w:p w14:paraId="2EFD224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47" w:type="dxa"/>
            <w:gridSpan w:val="7"/>
          </w:tcPr>
          <w:p w14:paraId="4018849D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C7761C" w:rsidRPr="00803828" w14:paraId="3A1EFC95" w14:textId="77777777" w:rsidTr="00A747ED">
        <w:tc>
          <w:tcPr>
            <w:tcW w:w="1569" w:type="dxa"/>
          </w:tcPr>
          <w:p w14:paraId="43A4263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0B5AE11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4.5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233" w:type="dxa"/>
          </w:tcPr>
          <w:p w14:paraId="387A631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4A38F9A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4.5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1170" w:type="dxa"/>
          </w:tcPr>
          <w:p w14:paraId="06CE0BE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188,173</w:t>
            </w:r>
          </w:p>
        </w:tc>
        <w:tc>
          <w:tcPr>
            <w:tcW w:w="234" w:type="dxa"/>
          </w:tcPr>
          <w:p w14:paraId="29AC6CE6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</w:tcPr>
          <w:p w14:paraId="56DA7950" w14:textId="71FC6C68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15,200</w:t>
            </w:r>
          </w:p>
        </w:tc>
        <w:tc>
          <w:tcPr>
            <w:tcW w:w="234" w:type="dxa"/>
          </w:tcPr>
          <w:p w14:paraId="166CD00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</w:tcPr>
          <w:p w14:paraId="6775477A" w14:textId="71E6BB31" w:rsidR="00C7761C" w:rsidRPr="00803828" w:rsidRDefault="00C7761C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(6,500)</w:t>
            </w:r>
          </w:p>
        </w:tc>
        <w:tc>
          <w:tcPr>
            <w:tcW w:w="242" w:type="dxa"/>
          </w:tcPr>
          <w:p w14:paraId="1943F03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</w:tcPr>
          <w:p w14:paraId="5E63EA43" w14:textId="2F0D7F69" w:rsidR="00C7761C" w:rsidRPr="00803828" w:rsidRDefault="00C7761C" w:rsidP="00EB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196,873</w:t>
            </w:r>
          </w:p>
        </w:tc>
      </w:tr>
      <w:tr w:rsidR="00C7761C" w:rsidRPr="00803828" w14:paraId="2CB5889D" w14:textId="77777777" w:rsidTr="00204F81">
        <w:tc>
          <w:tcPr>
            <w:tcW w:w="1569" w:type="dxa"/>
          </w:tcPr>
          <w:p w14:paraId="3B9365D8" w14:textId="67DC4028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1" w:type="dxa"/>
          </w:tcPr>
          <w:p w14:paraId="20B6F107" w14:textId="121DC405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3" w:type="dxa"/>
          </w:tcPr>
          <w:p w14:paraId="2549600D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0AF6A9A5" w14:textId="629AF9C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MLR + 2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6C707" w14:textId="07962603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4" w:type="dxa"/>
          </w:tcPr>
          <w:p w14:paraId="519E383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</w:tcPr>
          <w:p w14:paraId="3DDEE281" w14:textId="4A8DD791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</w:rPr>
              <w:t>49</w:t>
            </w:r>
            <w:r w:rsidRPr="00803828">
              <w:rPr>
                <w:rFonts w:ascii="Angsana New" w:hAnsi="Angsana New"/>
                <w:sz w:val="29"/>
                <w:szCs w:val="29"/>
              </w:rPr>
              <w:t>,314</w:t>
            </w:r>
          </w:p>
        </w:tc>
        <w:tc>
          <w:tcPr>
            <w:tcW w:w="234" w:type="dxa"/>
          </w:tcPr>
          <w:p w14:paraId="2AA450DF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</w:tcPr>
          <w:p w14:paraId="7CBF44F6" w14:textId="12234C5A" w:rsidR="00C7761C" w:rsidRPr="00803828" w:rsidRDefault="00C7761C" w:rsidP="00C7761C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2" w:type="dxa"/>
          </w:tcPr>
          <w:p w14:paraId="50C59C49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8096D5E" w14:textId="459F7A25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49,314</w:t>
            </w:r>
          </w:p>
        </w:tc>
      </w:tr>
      <w:tr w:rsidR="00C7761C" w:rsidRPr="00803828" w14:paraId="4D69881D" w14:textId="77777777" w:rsidTr="00204F81">
        <w:tc>
          <w:tcPr>
            <w:tcW w:w="1569" w:type="dxa"/>
          </w:tcPr>
          <w:p w14:paraId="19BF6EA7" w14:textId="1CAF4939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01" w:type="dxa"/>
          </w:tcPr>
          <w:p w14:paraId="6004B74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3" w:type="dxa"/>
          </w:tcPr>
          <w:p w14:paraId="2FF760D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404A768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0F2DB266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</w:rPr>
              <w:t>188,173</w:t>
            </w:r>
          </w:p>
        </w:tc>
        <w:tc>
          <w:tcPr>
            <w:tcW w:w="234" w:type="dxa"/>
          </w:tcPr>
          <w:p w14:paraId="6BD6EBF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F27075F" w14:textId="18134734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" w:type="dxa"/>
          </w:tcPr>
          <w:p w14:paraId="07529A9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tcBorders>
              <w:bottom w:val="nil"/>
            </w:tcBorders>
          </w:tcPr>
          <w:p w14:paraId="07021703" w14:textId="42858A31" w:rsidR="00C7761C" w:rsidRPr="00803828" w:rsidRDefault="00C7761C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</w:tcPr>
          <w:p w14:paraId="7639746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201B1E9C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</w:rPr>
              <w:t>246,187</w:t>
            </w:r>
          </w:p>
        </w:tc>
      </w:tr>
    </w:tbl>
    <w:p w14:paraId="60A167E4" w14:textId="77777777" w:rsidR="00300228" w:rsidRPr="00F46E18" w:rsidRDefault="00300228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166"/>
        <w:gridCol w:w="268"/>
        <w:gridCol w:w="1085"/>
        <w:gridCol w:w="275"/>
        <w:gridCol w:w="985"/>
        <w:gridCol w:w="273"/>
        <w:gridCol w:w="1055"/>
        <w:gridCol w:w="10"/>
      </w:tblGrid>
      <w:tr w:rsidR="004F7328" w:rsidRPr="00A16777" w14:paraId="72FF50FE" w14:textId="77777777" w:rsidTr="007B0A99">
        <w:trPr>
          <w:gridAfter w:val="1"/>
          <w:wAfter w:w="5" w:type="pct"/>
        </w:trPr>
        <w:tc>
          <w:tcPr>
            <w:tcW w:w="2341" w:type="pct"/>
          </w:tcPr>
          <w:p w14:paraId="3696EA4D" w14:textId="77777777" w:rsidR="004F7328" w:rsidRPr="00050D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6A75720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C64794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0DB4FA9F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A5BBB" w:rsidRPr="00A16777" w14:paraId="61BC02E8" w14:textId="77777777" w:rsidTr="007B0A99">
        <w:tc>
          <w:tcPr>
            <w:tcW w:w="2341" w:type="pct"/>
          </w:tcPr>
          <w:p w14:paraId="47D3190F" w14:textId="7E9D7DA3" w:rsidR="006A5BBB" w:rsidRPr="00050DDE" w:rsidRDefault="006A5BBB" w:rsidP="006A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87526CD" w14:textId="13A3EB4B" w:rsidR="006A5BBB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115E2B7E" w14:textId="77777777" w:rsidR="006A5BBB" w:rsidRPr="00A16777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B729E8" w14:textId="45E0FB8D" w:rsidR="006A5BBB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1CF9EC4" w14:textId="77777777" w:rsidR="006A5BBB" w:rsidRPr="00A16777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750ABE36" w14:textId="3DEDF5DD" w:rsidR="006A5BBB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3004DF" w14:textId="77777777" w:rsidR="006A5BBB" w:rsidRPr="00A16777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379E2E" w14:textId="662E5397" w:rsidR="006A5BBB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2028" w:rsidRPr="00A16777" w14:paraId="18FD4411" w14:textId="77777777" w:rsidTr="007B0A99">
        <w:tc>
          <w:tcPr>
            <w:tcW w:w="2341" w:type="pct"/>
          </w:tcPr>
          <w:p w14:paraId="04C860F7" w14:textId="365535D2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6" w:type="pct"/>
          </w:tcPr>
          <w:p w14:paraId="163C9FAD" w14:textId="63EBB0EA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2EC66F50" w14:textId="77777777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A92423" w14:textId="6098C29C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CDBFE8D" w14:textId="77777777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EC124AB" w14:textId="3803D540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2A86580" w14:textId="77777777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14AADE0" w14:textId="7FBC7F7C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72028" w:rsidRPr="00A16777" w14:paraId="7726E844" w14:textId="77777777" w:rsidTr="007B0A99">
        <w:tc>
          <w:tcPr>
            <w:tcW w:w="2341" w:type="pct"/>
          </w:tcPr>
          <w:p w14:paraId="472903E9" w14:textId="77777777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9" w:type="pct"/>
            <w:gridSpan w:val="8"/>
          </w:tcPr>
          <w:p w14:paraId="0B87E348" w14:textId="77777777" w:rsidR="00C72028" w:rsidRPr="00A16777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2028" w:rsidRPr="00485AA2" w14:paraId="3A3EDA42" w14:textId="77777777" w:rsidTr="007B0A99">
        <w:tc>
          <w:tcPr>
            <w:tcW w:w="2341" w:type="pct"/>
          </w:tcPr>
          <w:p w14:paraId="2AA971DD" w14:textId="77777777" w:rsidR="00C72028" w:rsidRPr="001214CF" w:rsidRDefault="00C72028" w:rsidP="00C7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4C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181FA2F" w14:textId="77777777" w:rsidR="00C72028" w:rsidRPr="00C72028" w:rsidRDefault="00C72028" w:rsidP="00C7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0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67C12E" w14:textId="77777777" w:rsidR="00C72028" w:rsidRPr="00C72028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516ACEF6" w14:textId="77777777" w:rsidR="00C72028" w:rsidRPr="00C72028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0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9297A0" w14:textId="77777777" w:rsidR="00C72028" w:rsidRPr="00C72028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57CF89F3" w14:textId="61B3466B" w:rsidR="00C72028" w:rsidRPr="00C72028" w:rsidRDefault="00C72028" w:rsidP="00EB0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028">
              <w:rPr>
                <w:rFonts w:ascii="Angsana New" w:hAnsi="Angsana New"/>
                <w:b/>
                <w:bCs/>
                <w:sz w:val="30"/>
                <w:szCs w:val="30"/>
              </w:rPr>
              <w:t>2,715</w:t>
            </w:r>
          </w:p>
        </w:tc>
        <w:tc>
          <w:tcPr>
            <w:tcW w:w="142" w:type="pct"/>
          </w:tcPr>
          <w:p w14:paraId="4FEC0B4A" w14:textId="77777777" w:rsidR="00C72028" w:rsidRPr="00C72028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double" w:sz="4" w:space="0" w:color="auto"/>
            </w:tcBorders>
          </w:tcPr>
          <w:p w14:paraId="2D79F1D2" w14:textId="77777777" w:rsidR="00C72028" w:rsidRPr="00C72028" w:rsidRDefault="00C72028" w:rsidP="00E7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028">
              <w:rPr>
                <w:rFonts w:ascii="Angsana New" w:hAnsi="Angsana New"/>
                <w:b/>
                <w:bCs/>
                <w:sz w:val="29"/>
                <w:szCs w:val="29"/>
              </w:rPr>
              <w:t>2,069</w:t>
            </w:r>
          </w:p>
        </w:tc>
      </w:tr>
      <w:tr w:rsidR="00732612" w:rsidRPr="00485AA2" w14:paraId="00289405" w14:textId="77777777" w:rsidTr="00434E2F">
        <w:tc>
          <w:tcPr>
            <w:tcW w:w="2341" w:type="pct"/>
          </w:tcPr>
          <w:p w14:paraId="17BADDA5" w14:textId="77777777" w:rsidR="00732612" w:rsidRPr="00BA60DE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8"/>
          </w:tcPr>
          <w:p w14:paraId="76D5B909" w14:textId="6E2E22EE" w:rsidR="00732612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65A" w:rsidRPr="00485AA2" w14:paraId="03787AFA" w14:textId="77777777" w:rsidTr="00434E2F">
        <w:tc>
          <w:tcPr>
            <w:tcW w:w="2341" w:type="pct"/>
          </w:tcPr>
          <w:p w14:paraId="26CAF7F9" w14:textId="037A13F5" w:rsidR="0037465A" w:rsidRPr="00BA60DE" w:rsidRDefault="0037465A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59" w:type="pct"/>
            <w:gridSpan w:val="8"/>
          </w:tcPr>
          <w:p w14:paraId="5397D94F" w14:textId="77777777" w:rsidR="0037465A" w:rsidRPr="002D05C0" w:rsidRDefault="0037465A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32612" w:rsidRPr="00485AA2" w14:paraId="43D74D8C" w14:textId="77777777" w:rsidTr="007B0A99">
        <w:tc>
          <w:tcPr>
            <w:tcW w:w="2341" w:type="pct"/>
          </w:tcPr>
          <w:p w14:paraId="2FC34023" w14:textId="77777777" w:rsidR="00732612" w:rsidRPr="002D05C0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70803AA8" w14:textId="77777777" w:rsidR="00732612" w:rsidRPr="00464B7A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64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2573340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55C73C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3C9305B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</w:tcPr>
          <w:p w14:paraId="5850B839" w14:textId="2BCE8C05" w:rsidR="00732612" w:rsidRPr="004C2836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2836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2" w:type="pct"/>
          </w:tcPr>
          <w:p w14:paraId="2BB84025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56819253" w14:textId="77777777" w:rsidR="00732612" w:rsidRPr="00A13765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</w:tr>
      <w:tr w:rsidR="00732612" w:rsidRPr="00485AA2" w14:paraId="44BA368E" w14:textId="77777777" w:rsidTr="007B0A99">
        <w:tc>
          <w:tcPr>
            <w:tcW w:w="2341" w:type="pct"/>
          </w:tcPr>
          <w:p w14:paraId="35C6D411" w14:textId="77777777" w:rsidR="00732612" w:rsidRPr="002D05C0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7C272B5" w14:textId="38C208A4" w:rsidR="00732612" w:rsidRPr="00464B7A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64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9B75E1F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AA2B955" w14:textId="1282CF3E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94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0FACC534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160EC4" w14:textId="30DC740B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4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415BDB" w14:textId="77777777" w:rsidR="00732612" w:rsidRPr="00B45F49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D6DB4B5" w14:textId="77777777" w:rsidR="00732612" w:rsidRPr="00A13765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32612" w:rsidRPr="00485AA2" w14:paraId="7D317468" w14:textId="77777777" w:rsidTr="007B0A99">
        <w:tc>
          <w:tcPr>
            <w:tcW w:w="2341" w:type="pct"/>
          </w:tcPr>
          <w:p w14:paraId="36CBC545" w14:textId="77777777" w:rsidR="00732612" w:rsidRPr="00434E2F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5BC02F" w14:textId="77777777" w:rsidR="00732612" w:rsidRPr="00464B7A" w:rsidRDefault="00732612" w:rsidP="0073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4E895ED" w14:textId="77777777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CC908B" w14:textId="70448BB3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37D21078" w14:textId="77777777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10CE9BB2" w14:textId="1AD2D7DC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2" w:type="pct"/>
          </w:tcPr>
          <w:p w14:paraId="6137B5CF" w14:textId="77777777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69E3E" w14:textId="77777777" w:rsidR="00732612" w:rsidRPr="00464B7A" w:rsidRDefault="00732612" w:rsidP="00732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3,472</w:t>
            </w:r>
          </w:p>
        </w:tc>
      </w:tr>
    </w:tbl>
    <w:p w14:paraId="6D4BA959" w14:textId="77777777" w:rsidR="00015305" w:rsidRPr="009E5B3B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ACA702" w14:textId="7AFEECFC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Pr="00F739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2E3C2C1E" w14:textId="2E31A866" w:rsidR="00194524" w:rsidRPr="009E5B3B" w:rsidRDefault="0019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7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8"/>
        <w:gridCol w:w="1349"/>
        <w:gridCol w:w="234"/>
        <w:gridCol w:w="1385"/>
        <w:gridCol w:w="1204"/>
        <w:gridCol w:w="235"/>
        <w:gridCol w:w="991"/>
        <w:gridCol w:w="235"/>
        <w:gridCol w:w="1119"/>
        <w:gridCol w:w="235"/>
        <w:gridCol w:w="1119"/>
      </w:tblGrid>
      <w:tr w:rsidR="00E85FBE" w:rsidRPr="00526E2F" w14:paraId="356E4136" w14:textId="77777777" w:rsidTr="00E85FBE">
        <w:tc>
          <w:tcPr>
            <w:tcW w:w="1618" w:type="dxa"/>
            <w:vAlign w:val="bottom"/>
          </w:tcPr>
          <w:p w14:paraId="4EC47A45" w14:textId="3778BECA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968" w:type="dxa"/>
            <w:gridSpan w:val="3"/>
            <w:vAlign w:val="bottom"/>
          </w:tcPr>
          <w:p w14:paraId="62937F9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8" w:type="dxa"/>
            <w:gridSpan w:val="7"/>
            <w:vAlign w:val="bottom"/>
          </w:tcPr>
          <w:p w14:paraId="624969D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FBE" w:rsidRPr="00526E2F" w14:paraId="39023824" w14:textId="77777777" w:rsidTr="00E85FBE">
        <w:tc>
          <w:tcPr>
            <w:tcW w:w="1618" w:type="dxa"/>
            <w:shd w:val="clear" w:color="auto" w:fill="auto"/>
            <w:vAlign w:val="bottom"/>
          </w:tcPr>
          <w:p w14:paraId="61C881D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42B05E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4DF4593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2B33B779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4" w:type="dxa"/>
            <w:vAlign w:val="bottom"/>
          </w:tcPr>
          <w:p w14:paraId="78907CE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E73E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52D9A7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2FC3F9D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2E9881FC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5FBE" w:rsidRPr="00526E2F" w14:paraId="30B38978" w14:textId="77777777" w:rsidTr="00E85FBE">
        <w:tc>
          <w:tcPr>
            <w:tcW w:w="1618" w:type="dxa"/>
            <w:vAlign w:val="bottom"/>
          </w:tcPr>
          <w:p w14:paraId="253090C6" w14:textId="3ACD6B35" w:rsidR="00E85FBE" w:rsidRPr="002D05C0" w:rsidRDefault="00C72028" w:rsidP="00A3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49" w:type="dxa"/>
            <w:vAlign w:val="bottom"/>
          </w:tcPr>
          <w:p w14:paraId="532ED1A6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462D9F5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5F47159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04" w:type="dxa"/>
            <w:vAlign w:val="bottom"/>
          </w:tcPr>
          <w:p w14:paraId="0824D23D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7A2288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2F9AFFC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3650E84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1FC221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85FBE" w:rsidRPr="002D05C0" w14:paraId="06F7CEB7" w14:textId="77777777" w:rsidTr="00E85FBE">
        <w:tc>
          <w:tcPr>
            <w:tcW w:w="1618" w:type="dxa"/>
          </w:tcPr>
          <w:p w14:paraId="72AD894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678239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8" w:type="dxa"/>
            <w:gridSpan w:val="7"/>
          </w:tcPr>
          <w:p w14:paraId="3E74193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85FBE" w:rsidRPr="002D05C0" w14:paraId="15289F5E" w14:textId="77777777" w:rsidTr="00E85FBE">
        <w:tc>
          <w:tcPr>
            <w:tcW w:w="1618" w:type="dxa"/>
          </w:tcPr>
          <w:p w14:paraId="6BC1E864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08FD4116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91B9C8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51196F5" w14:textId="77777777" w:rsidR="00E85FBE" w:rsidRPr="00B36140" w:rsidRDefault="00E85FBE" w:rsidP="00C5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235" w:type="dxa"/>
          </w:tcPr>
          <w:p w14:paraId="4ED91895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90F553" w14:textId="25AFC739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207241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CC0040" w14:textId="637AA74D" w:rsidR="00E85FBE" w:rsidRPr="0027565E" w:rsidRDefault="00E85FBE" w:rsidP="00C5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93292E2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6439B6D9" w14:textId="75936BDE" w:rsidR="00E85FBE" w:rsidRPr="00B36140" w:rsidRDefault="00E85FBE" w:rsidP="00C57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</w:tr>
    </w:tbl>
    <w:p w14:paraId="1E6AE21E" w14:textId="77777777" w:rsidR="00C72028" w:rsidRPr="009E5B3B" w:rsidRDefault="00C72028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2856EF4D" w14:textId="367265A1" w:rsidR="0079593A" w:rsidRPr="007D6716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D6716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9E5B3B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38F0CEF7" w14:textId="77777777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D6716">
        <w:rPr>
          <w:rFonts w:ascii="Angsana New" w:hAnsi="Angsana New"/>
          <w:b/>
          <w:sz w:val="30"/>
          <w:szCs w:val="30"/>
          <w:cs/>
        </w:rPr>
        <w:t>เพื่อ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7D6716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7D6716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7D6716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0940B1ED" w14:textId="77BFB12A" w:rsidR="0079593A" w:rsidRPr="009E5B3B" w:rsidRDefault="0079593A" w:rsidP="00490D74">
      <w:pPr>
        <w:spacing w:line="240" w:lineRule="auto"/>
        <w:ind w:left="531"/>
        <w:jc w:val="thaiDistribute"/>
        <w:rPr>
          <w:rFonts w:ascii="Angsana New" w:hAnsi="Angsana New"/>
          <w:sz w:val="24"/>
          <w:szCs w:val="24"/>
        </w:rPr>
      </w:pPr>
    </w:p>
    <w:p w14:paraId="11F67C8F" w14:textId="77777777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9E5B3B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24"/>
          <w:szCs w:val="24"/>
        </w:rPr>
      </w:pPr>
    </w:p>
    <w:p w14:paraId="347EE14A" w14:textId="2356FADC" w:rsidR="00464A7F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D671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D6716">
        <w:rPr>
          <w:rFonts w:ascii="Angsana New" w:hAnsi="Angsana New" w:hint="cs"/>
          <w:sz w:val="30"/>
          <w:szCs w:val="30"/>
          <w:cs/>
        </w:rPr>
        <w:t>ได้ทำสัญญากู้ยืมเงินจากบริษัทที่เกี่ยวข้องกัน</w:t>
      </w:r>
      <w:r w:rsidR="005945A1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376C2F8D" w14:textId="5967AC3A" w:rsidR="00AA58A1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  <w:r w:rsidR="0003243D">
        <w:rPr>
          <w:rFonts w:ascii="Angsana New" w:hAnsi="Angsana New" w:hint="cs"/>
          <w:bCs/>
          <w:sz w:val="30"/>
          <w:szCs w:val="30"/>
          <w:cs/>
        </w:rPr>
        <w:t>และการร่วมค้า</w:t>
      </w:r>
    </w:p>
    <w:p w14:paraId="4C68F350" w14:textId="77777777" w:rsidR="00AA58A1" w:rsidRPr="008622CC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3"/>
        <w:gridCol w:w="1168"/>
        <w:gridCol w:w="270"/>
        <w:gridCol w:w="1262"/>
        <w:gridCol w:w="270"/>
        <w:gridCol w:w="1174"/>
        <w:gridCol w:w="268"/>
        <w:gridCol w:w="1265"/>
      </w:tblGrid>
      <w:tr w:rsidR="00AA58A1" w:rsidRPr="00A16777" w14:paraId="67E270AA" w14:textId="77777777" w:rsidTr="006C3E8F">
        <w:trPr>
          <w:tblHeader/>
        </w:trPr>
        <w:tc>
          <w:tcPr>
            <w:tcW w:w="1683" w:type="pct"/>
          </w:tcPr>
          <w:p w14:paraId="714B1BA7" w14:textId="77777777" w:rsidR="00AA58A1" w:rsidRPr="007E63AD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pct"/>
          </w:tcPr>
          <w:p w14:paraId="6970BC78" w14:textId="77777777" w:rsidR="00AA58A1" w:rsidRPr="007E63AD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24FB2987" w14:textId="77777777"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274E307" w14:textId="77777777"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69366C37" w14:textId="77777777" w:rsidR="00AA58A1" w:rsidRPr="00A16777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B7230A" w:rsidRPr="004C5026" w14:paraId="2F0A3877" w14:textId="77777777" w:rsidTr="006C3E8F">
        <w:trPr>
          <w:tblHeader/>
        </w:trPr>
        <w:tc>
          <w:tcPr>
            <w:tcW w:w="1967" w:type="pct"/>
            <w:gridSpan w:val="2"/>
          </w:tcPr>
          <w:p w14:paraId="75091F2B" w14:textId="77777777" w:rsidR="00B7230A" w:rsidRPr="00894C7D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94C7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79FDA6A9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3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2EF8CEB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AFDE007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3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888190D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35DD84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3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57FE9F8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73FA0D8" w14:textId="77777777" w:rsidR="00B7230A" w:rsidRPr="004C502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3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8A1" w:rsidRPr="004C3F86" w14:paraId="49A8A45F" w14:textId="77777777" w:rsidTr="006C3E8F">
        <w:trPr>
          <w:tblHeader/>
        </w:trPr>
        <w:tc>
          <w:tcPr>
            <w:tcW w:w="1683" w:type="pct"/>
          </w:tcPr>
          <w:p w14:paraId="3624F756" w14:textId="77777777" w:rsidR="00AA58A1" w:rsidRPr="007E63AD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pct"/>
          </w:tcPr>
          <w:p w14:paraId="43316A5F" w14:textId="77777777" w:rsidR="00AA58A1" w:rsidRPr="007E63AD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pct"/>
            <w:gridSpan w:val="7"/>
          </w:tcPr>
          <w:p w14:paraId="59CA86F7" w14:textId="77777777" w:rsidR="00AA58A1" w:rsidRPr="004C3F8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19" w14:paraId="7B5434C0" w14:textId="77777777" w:rsidTr="006C3E8F">
        <w:tc>
          <w:tcPr>
            <w:tcW w:w="1683" w:type="pct"/>
          </w:tcPr>
          <w:p w14:paraId="65B6A6E7" w14:textId="77777777" w:rsidR="003E1619" w:rsidRPr="00730C99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5" w:type="pct"/>
          </w:tcPr>
          <w:p w14:paraId="2B2DD651" w14:textId="77777777" w:rsidR="003E1619" w:rsidRPr="00CC5921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883B892" w14:textId="77777777" w:rsidR="003E1619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C7609" w14:textId="77777777" w:rsidR="003E1619" w:rsidRPr="00485AA2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58E533" w14:textId="77777777" w:rsidR="003E1619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5DBCA1" w14:textId="77777777" w:rsidR="003E1619" w:rsidRPr="00485AA2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01A43EF" w14:textId="77777777" w:rsidR="003E1619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ACDA54" w14:textId="77777777" w:rsidR="003E1619" w:rsidRPr="00485AA2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4408C53" w14:textId="77777777" w:rsidR="003E1619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C34" w:rsidRPr="00200D09" w14:paraId="2C10DE56" w14:textId="77777777" w:rsidTr="006C3E8F">
        <w:tc>
          <w:tcPr>
            <w:tcW w:w="1683" w:type="pct"/>
          </w:tcPr>
          <w:p w14:paraId="68789977" w14:textId="77777777" w:rsidR="007A1C34" w:rsidRPr="00A4230F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75A463D6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E970161" w14:textId="3B9BA2F2" w:rsidR="007A1C34" w:rsidRPr="00200D09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350,214</w:t>
            </w:r>
          </w:p>
        </w:tc>
        <w:tc>
          <w:tcPr>
            <w:tcW w:w="144" w:type="pct"/>
          </w:tcPr>
          <w:p w14:paraId="421CAACC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D135AA" w14:textId="77777777" w:rsidR="007A1C34" w:rsidRPr="00200D09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5504A7A1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FA268" w14:textId="77EAD07F" w:rsidR="007A1C34" w:rsidRPr="00200D09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  <w:r w:rsidRPr="006E25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43" w:type="pct"/>
          </w:tcPr>
          <w:p w14:paraId="3D263E3B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F2E3E16" w14:textId="7B5B709E" w:rsidR="007A1C34" w:rsidRPr="00200D09" w:rsidRDefault="007A1C34" w:rsidP="0001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</w:t>
            </w:r>
            <w:r w:rsidR="00F46E18">
              <w:rPr>
                <w:rFonts w:ascii="Angsana New" w:hAnsi="Angsana New"/>
                <w:sz w:val="30"/>
                <w:szCs w:val="30"/>
              </w:rPr>
              <w:t>44</w:t>
            </w:r>
            <w:r w:rsidRPr="001713CB">
              <w:rPr>
                <w:rFonts w:ascii="Angsana New" w:hAnsi="Angsana New"/>
                <w:sz w:val="30"/>
                <w:szCs w:val="30"/>
              </w:rPr>
              <w:t>,</w:t>
            </w:r>
            <w:r w:rsidR="00F46E18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7A1C34" w:rsidRPr="00200D09" w14:paraId="36581688" w14:textId="77777777" w:rsidTr="006C3E8F">
        <w:tc>
          <w:tcPr>
            <w:tcW w:w="1683" w:type="pct"/>
          </w:tcPr>
          <w:p w14:paraId="1E2E44F6" w14:textId="7CF36FE1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7339E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7339E0">
              <w:rPr>
                <w:rFonts w:ascii="Angsana New" w:hAnsi="Angsana New"/>
                <w:sz w:val="30"/>
                <w:szCs w:val="30"/>
              </w:rPr>
              <w:t>(</w:t>
            </w:r>
            <w:r w:rsidR="007339E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339E0">
              <w:rPr>
                <w:rFonts w:ascii="Angsana New" w:hAnsi="Angsana New"/>
                <w:sz w:val="30"/>
                <w:szCs w:val="30"/>
              </w:rPr>
              <w:t>)</w:t>
            </w:r>
            <w:r w:rsidR="007339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14:paraId="7018624A" w14:textId="6EBA2293" w:rsidR="007A1C34" w:rsidRPr="009A57B8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27F9150" w14:textId="77777777" w:rsidR="007A1C34" w:rsidRPr="009A57B8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6023F86" w14:textId="77777777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2F6A193" w14:textId="43BC521A" w:rsidR="00D52D96" w:rsidRPr="001873B0" w:rsidRDefault="008A7EC1" w:rsidP="008A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E66D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E66D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4" w:type="pct"/>
          </w:tcPr>
          <w:p w14:paraId="6AA15373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A0B54D1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FC1C14D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(3,801)</w:t>
            </w:r>
          </w:p>
        </w:tc>
        <w:tc>
          <w:tcPr>
            <w:tcW w:w="144" w:type="pct"/>
          </w:tcPr>
          <w:p w14:paraId="3721659D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DD1EBB" w14:textId="77777777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7440C2F" w14:textId="05F0DDAE" w:rsidR="007A1C34" w:rsidRPr="00200D09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419E1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6A9804C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3970C591" w14:textId="111D0BA9" w:rsidR="007A1C34" w:rsidRPr="00200D09" w:rsidRDefault="00F46E18" w:rsidP="00F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C34" w:rsidRPr="00200D09" w14:paraId="1ACDDDD4" w14:textId="77777777" w:rsidTr="006C3E8F">
        <w:tc>
          <w:tcPr>
            <w:tcW w:w="1683" w:type="pct"/>
          </w:tcPr>
          <w:p w14:paraId="6C65247D" w14:textId="77777777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7F35BB61" w14:textId="77777777" w:rsidR="007A1C34" w:rsidRPr="009A57B8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B626EB3" w14:textId="5CC6FFD8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3DA99D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AA0A4AE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0FDA8D57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6D0C2F" w14:textId="0475055A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794F26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0DE4A1B" w14:textId="1898B324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7A1C34" w:rsidRPr="00200D09" w14:paraId="2DFC925D" w14:textId="77777777" w:rsidTr="006C3E8F">
        <w:tc>
          <w:tcPr>
            <w:tcW w:w="1683" w:type="pct"/>
          </w:tcPr>
          <w:p w14:paraId="66C3D6C5" w14:textId="77777777" w:rsidR="007A1C34" w:rsidRPr="00A4230F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14:paraId="02132BB9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480F7C1" w14:textId="1C6B1DDC" w:rsidR="007A1C34" w:rsidRPr="001873B0" w:rsidRDefault="008A7EC1" w:rsidP="008A7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950D5">
              <w:rPr>
                <w:rFonts w:ascii="Angsana New" w:hAnsi="Angsana New"/>
                <w:sz w:val="30"/>
                <w:szCs w:val="30"/>
              </w:rPr>
              <w:t>5</w:t>
            </w:r>
            <w:r w:rsidR="008E66D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52AD6CA6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2DFC5C" w14:textId="77777777" w:rsidR="007A1C34" w:rsidRPr="001873B0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4" w:type="pct"/>
          </w:tcPr>
          <w:p w14:paraId="19375062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1375D9" w14:textId="185AF676" w:rsidR="007A1C34" w:rsidRPr="00200D09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9CF327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B28F99B" w14:textId="669A8339" w:rsidR="007A1C34" w:rsidRPr="00200D09" w:rsidRDefault="00F46E18" w:rsidP="00F4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C34" w:rsidRPr="00271308" w14:paraId="0F63CE22" w14:textId="77777777" w:rsidTr="0003243D">
        <w:tc>
          <w:tcPr>
            <w:tcW w:w="1683" w:type="pct"/>
          </w:tcPr>
          <w:p w14:paraId="4D87D892" w14:textId="7E8EA81E" w:rsidR="007A1C34" w:rsidRPr="00BA6577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pct"/>
          </w:tcPr>
          <w:p w14:paraId="6F8C2A42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F3E2248" w14:textId="5D6C6440" w:rsidR="007A1C34" w:rsidRPr="00200D09" w:rsidRDefault="008A7EC1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8E66D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E66D6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DB60B2F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BD7DAA0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233,283</w:t>
            </w:r>
          </w:p>
        </w:tc>
        <w:tc>
          <w:tcPr>
            <w:tcW w:w="144" w:type="pct"/>
          </w:tcPr>
          <w:p w14:paraId="72EAE9B7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914F729" w14:textId="3043F0C0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745AA619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4A314DA" w14:textId="6D8C841F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6E1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A55F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,28</w:t>
            </w:r>
            <w:r w:rsidR="00F46E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3243D" w:rsidRPr="00271308" w14:paraId="56C959C3" w14:textId="77777777" w:rsidTr="000B3226">
        <w:tc>
          <w:tcPr>
            <w:tcW w:w="1683" w:type="pct"/>
          </w:tcPr>
          <w:p w14:paraId="02E7A727" w14:textId="77777777" w:rsidR="0003243D" w:rsidRPr="00305B63" w:rsidRDefault="0003243D" w:rsidP="00223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0C042A82" w14:textId="77777777" w:rsidR="0003243D" w:rsidRPr="00CC5921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6DF7E92" w14:textId="77777777" w:rsidR="0003243D" w:rsidRPr="00200D09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075A22" w14:textId="77777777" w:rsidR="0003243D" w:rsidRPr="00200D09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1019904D" w14:textId="77777777" w:rsidR="0003243D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18FCF" w14:textId="77777777" w:rsidR="0003243D" w:rsidRPr="00200D09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FB6D25F" w14:textId="77777777" w:rsidR="0003243D" w:rsidRPr="00200D09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B18AB0" w14:textId="77777777" w:rsidR="0003243D" w:rsidRPr="00200D09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6D22454C" w14:textId="77777777" w:rsidR="0003243D" w:rsidRDefault="0003243D" w:rsidP="00223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243D" w:rsidRPr="00271308" w14:paraId="360C59E9" w14:textId="77777777" w:rsidTr="0003243D">
        <w:tc>
          <w:tcPr>
            <w:tcW w:w="1683" w:type="pct"/>
          </w:tcPr>
          <w:p w14:paraId="05857013" w14:textId="77777777" w:rsidR="0003243D" w:rsidRPr="001713CB" w:rsidRDefault="0003243D" w:rsidP="0003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5" w:type="pct"/>
          </w:tcPr>
          <w:p w14:paraId="6B294165" w14:textId="77777777" w:rsidR="0003243D" w:rsidRPr="00CC5921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8BEBE3F" w14:textId="77777777" w:rsidR="0003243D" w:rsidRPr="00200D09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9548C9" w14:textId="77777777" w:rsidR="0003243D" w:rsidRPr="00200D09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52160EF3" w14:textId="77777777" w:rsidR="0003243D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486881" w14:textId="77777777" w:rsidR="0003243D" w:rsidRPr="00200D09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BDDE9BD" w14:textId="77777777" w:rsidR="0003243D" w:rsidRPr="00200D09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5CDF70" w14:textId="77777777" w:rsidR="0003243D" w:rsidRPr="00200D09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4F49532" w14:textId="77777777" w:rsidR="0003243D" w:rsidRDefault="0003243D" w:rsidP="0003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3BED" w:rsidRPr="00271308" w14:paraId="61F795B2" w14:textId="77777777" w:rsidTr="0003243D">
        <w:tc>
          <w:tcPr>
            <w:tcW w:w="1683" w:type="pct"/>
          </w:tcPr>
          <w:p w14:paraId="12E202B5" w14:textId="77777777" w:rsidR="00EF3BED" w:rsidRPr="001713CB" w:rsidRDefault="00EF3BED" w:rsidP="00EF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sz w:val="30"/>
                <w:szCs w:val="30"/>
              </w:rPr>
              <w:t>1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038EA30A" w14:textId="77777777" w:rsidR="00EF3BED" w:rsidRPr="00CC5921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2115C7A" w14:textId="77777777" w:rsidR="00EF3BED" w:rsidRPr="006E254A" w:rsidRDefault="00EF3BED" w:rsidP="0046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254A">
              <w:rPr>
                <w:rFonts w:ascii="Angsana New" w:hAnsi="Angsana New"/>
                <w:sz w:val="30"/>
                <w:szCs w:val="30"/>
              </w:rPr>
              <w:t>25,280</w:t>
            </w:r>
          </w:p>
        </w:tc>
        <w:tc>
          <w:tcPr>
            <w:tcW w:w="144" w:type="pct"/>
          </w:tcPr>
          <w:p w14:paraId="3F155D62" w14:textId="77777777" w:rsidR="00EF3BED" w:rsidRPr="001713CB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1AC40C2" w14:textId="77777777" w:rsidR="00EF3BED" w:rsidRPr="001713CB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3D293F" w14:textId="77777777" w:rsidR="00EF3BED" w:rsidRPr="001713CB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D641667" w14:textId="77777777" w:rsidR="00EF3BED" w:rsidRPr="001713CB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BC2FF5" w14:textId="77777777" w:rsidR="00EF3BED" w:rsidRPr="001713CB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58888DF" w14:textId="77777777" w:rsidR="00EF3BED" w:rsidRPr="001713CB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BED" w:rsidRPr="00271308" w14:paraId="2DDB9049" w14:textId="77777777" w:rsidTr="0003243D">
        <w:tc>
          <w:tcPr>
            <w:tcW w:w="1683" w:type="pct"/>
          </w:tcPr>
          <w:p w14:paraId="7236C0D3" w14:textId="77777777" w:rsidR="00EF3BED" w:rsidRPr="001713CB" w:rsidRDefault="00EF3BED" w:rsidP="00EF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าก </w:t>
            </w:r>
          </w:p>
          <w:p w14:paraId="399065D3" w14:textId="77777777" w:rsidR="00EF3BED" w:rsidRPr="001713CB" w:rsidRDefault="00EF3BED" w:rsidP="00EF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39F1D33" w14:textId="77777777" w:rsidR="00EF3BED" w:rsidRPr="00CC5921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4E04D24" w14:textId="77777777" w:rsidR="00EF3BED" w:rsidRPr="00711796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302DA8" w14:textId="743E1A18" w:rsidR="00711796" w:rsidRPr="00711796" w:rsidRDefault="00711796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1796"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44" w:type="pct"/>
          </w:tcPr>
          <w:p w14:paraId="655450E2" w14:textId="77777777" w:rsidR="00EF3BED" w:rsidRPr="00711796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EAFD98C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B39BBD4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1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E7AA7B" w14:textId="77777777" w:rsidR="00EF3BED" w:rsidRPr="00711796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283EAE6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9D77EED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1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2D3039" w14:textId="77777777" w:rsidR="00EF3BED" w:rsidRPr="00711796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9FEAA6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F9CA87" w14:textId="77777777" w:rsidR="00EF3BED" w:rsidRPr="00711796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1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BED" w:rsidRPr="00271308" w14:paraId="0915C43B" w14:textId="77777777" w:rsidTr="006E254A">
        <w:tc>
          <w:tcPr>
            <w:tcW w:w="1683" w:type="pct"/>
          </w:tcPr>
          <w:p w14:paraId="47F37073" w14:textId="0E5044A7" w:rsidR="00EF3BED" w:rsidRPr="00BA6577" w:rsidRDefault="00EF3BED" w:rsidP="00EF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pct"/>
          </w:tcPr>
          <w:p w14:paraId="612DD49A" w14:textId="77777777" w:rsidR="00EF3BED" w:rsidRPr="00CC5921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641F635" w14:textId="4B802D77" w:rsidR="00EF3BED" w:rsidRPr="00200D09" w:rsidRDefault="00711796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24,608</w:t>
            </w:r>
          </w:p>
        </w:tc>
        <w:tc>
          <w:tcPr>
            <w:tcW w:w="144" w:type="pct"/>
          </w:tcPr>
          <w:p w14:paraId="1B8F1610" w14:textId="77777777" w:rsidR="00EF3BED" w:rsidRPr="00200D09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B4E303D" w14:textId="77777777" w:rsidR="00EF3BED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9D787D" w14:textId="77777777" w:rsidR="00EF3BED" w:rsidRPr="00200D09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1243590" w14:textId="77777777" w:rsidR="00EF3BED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27D392" w14:textId="77777777" w:rsidR="00EF3BED" w:rsidRPr="00200D09" w:rsidRDefault="00EF3BED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3EC3E10" w14:textId="77777777" w:rsidR="00EF3BED" w:rsidRDefault="00EF3BED" w:rsidP="00711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254A" w:rsidRPr="00271308" w14:paraId="6CC84B1E" w14:textId="77777777" w:rsidTr="006E254A">
        <w:tc>
          <w:tcPr>
            <w:tcW w:w="1683" w:type="pct"/>
          </w:tcPr>
          <w:p w14:paraId="2315CBCD" w14:textId="77777777" w:rsidR="006E254A" w:rsidRPr="00305B63" w:rsidRDefault="006E254A" w:rsidP="00EF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16382C13" w14:textId="77777777" w:rsidR="006E254A" w:rsidRPr="00CC5921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3FF9C03" w14:textId="77777777" w:rsidR="006E254A" w:rsidRPr="00200D09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0E108" w14:textId="77777777" w:rsidR="006E254A" w:rsidRPr="00200D09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2959D64" w14:textId="77777777" w:rsidR="006E254A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C3C29F" w14:textId="77777777" w:rsidR="006E254A" w:rsidRPr="00200D09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10E2534" w14:textId="77777777" w:rsidR="006E254A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6B614C2" w14:textId="77777777" w:rsidR="006E254A" w:rsidRPr="00200D09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32471A4A" w14:textId="77777777" w:rsidR="006E254A" w:rsidRDefault="006E254A" w:rsidP="00EF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1B8A" w:rsidRPr="00271308" w14:paraId="31FBC73A" w14:textId="77777777" w:rsidTr="006E254A">
        <w:tc>
          <w:tcPr>
            <w:tcW w:w="1683" w:type="pct"/>
          </w:tcPr>
          <w:p w14:paraId="5AF6AD9D" w14:textId="77777777" w:rsidR="008D1B8A" w:rsidRPr="001713CB" w:rsidRDefault="008D1B8A" w:rsidP="008D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85" w:type="pct"/>
          </w:tcPr>
          <w:p w14:paraId="446F59A5" w14:textId="77777777" w:rsidR="008D1B8A" w:rsidRPr="00CC5921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CEE136" w14:textId="77777777" w:rsidR="008D1B8A" w:rsidRPr="00200D09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A2BF63" w14:textId="77777777" w:rsidR="008D1B8A" w:rsidRPr="00200D09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B953306" w14:textId="77777777" w:rsidR="008D1B8A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D342E5" w14:textId="77777777" w:rsidR="008D1B8A" w:rsidRPr="00200D09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4BA4399" w14:textId="77777777" w:rsidR="008D1B8A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C040D1" w14:textId="77777777" w:rsidR="008D1B8A" w:rsidRPr="00200D09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2834BB1" w14:textId="77777777" w:rsidR="008D1B8A" w:rsidRDefault="008D1B8A" w:rsidP="008D1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C34" w:rsidRPr="00271308" w14:paraId="1AEEDEB0" w14:textId="77777777" w:rsidTr="006E254A">
        <w:tc>
          <w:tcPr>
            <w:tcW w:w="1683" w:type="pct"/>
          </w:tcPr>
          <w:p w14:paraId="2316D4B6" w14:textId="77777777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sz w:val="30"/>
                <w:szCs w:val="30"/>
              </w:rPr>
              <w:t>1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3DEB1F63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01FE792" w14:textId="284DF3D6" w:rsidR="007A1C34" w:rsidRPr="00D97887" w:rsidRDefault="008A7EC1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375,494</w:t>
            </w:r>
          </w:p>
        </w:tc>
        <w:tc>
          <w:tcPr>
            <w:tcW w:w="144" w:type="pct"/>
          </w:tcPr>
          <w:p w14:paraId="63036DE8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59C3B05" w14:textId="77777777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2590F999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C420B3" w14:textId="574834E1" w:rsidR="007A1C34" w:rsidRPr="00F627D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27DB">
              <w:rPr>
                <w:rFonts w:ascii="Angsana New" w:hAnsi="Angsana New"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10273CC3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4C52AE20" w14:textId="7DAE5AC0" w:rsidR="007A1C34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</w:t>
            </w:r>
            <w:r w:rsidR="00F46E18">
              <w:rPr>
                <w:rFonts w:ascii="Angsana New" w:hAnsi="Angsana New"/>
                <w:sz w:val="30"/>
                <w:szCs w:val="30"/>
              </w:rPr>
              <w:t>44</w:t>
            </w:r>
            <w:r w:rsidRPr="001713CB">
              <w:rPr>
                <w:rFonts w:ascii="Angsana New" w:hAnsi="Angsana New"/>
                <w:sz w:val="30"/>
                <w:szCs w:val="30"/>
              </w:rPr>
              <w:t>,</w:t>
            </w:r>
            <w:r w:rsidR="00F46E18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7A1C34" w:rsidRPr="00271308" w14:paraId="3BF1EA9A" w14:textId="77777777" w:rsidTr="006E254A">
        <w:tc>
          <w:tcPr>
            <w:tcW w:w="1683" w:type="pct"/>
          </w:tcPr>
          <w:p w14:paraId="58E1D057" w14:textId="4D58580E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13CB">
              <w:rPr>
                <w:rFonts w:ascii="Angsana New" w:hAnsi="Angsana New"/>
                <w:sz w:val="30"/>
                <w:szCs w:val="30"/>
              </w:rPr>
              <w:t>(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1713CB">
              <w:rPr>
                <w:rFonts w:ascii="Angsana New" w:hAnsi="Angsana New"/>
                <w:sz w:val="30"/>
                <w:szCs w:val="30"/>
              </w:rPr>
              <w:t>)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14:paraId="6A02819B" w14:textId="77777777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D32F5A4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C940178" w14:textId="77777777" w:rsidR="007A1C34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0688B8" w14:textId="00A44A67" w:rsidR="00D52D96" w:rsidRPr="00D52D96" w:rsidRDefault="008E66D6" w:rsidP="008A7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8A7E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44" w:type="pct"/>
          </w:tcPr>
          <w:p w14:paraId="40B7C34D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4CC2D3F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7F0C6A5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(3,801)</w:t>
            </w:r>
          </w:p>
        </w:tc>
        <w:tc>
          <w:tcPr>
            <w:tcW w:w="144" w:type="pct"/>
          </w:tcPr>
          <w:p w14:paraId="3B016BFA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7268551" w14:textId="77777777" w:rsidR="007A1C34" w:rsidRPr="00F627DB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982CF6" w14:textId="5BD547E5" w:rsidR="007A1C34" w:rsidRPr="00F627DB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2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01BCB9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281D92A7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2B1D980" w14:textId="3A206FBC" w:rsidR="007A1C34" w:rsidRPr="003C6AF0" w:rsidRDefault="00F46E18" w:rsidP="00F4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C34" w:rsidRPr="00271308" w14:paraId="0D82C1D3" w14:textId="77777777" w:rsidTr="006E254A">
        <w:tc>
          <w:tcPr>
            <w:tcW w:w="1683" w:type="pct"/>
          </w:tcPr>
          <w:p w14:paraId="13BBF223" w14:textId="77777777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2C44EEED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B8EB524" w14:textId="031F8C97" w:rsidR="007A1C34" w:rsidRPr="00E542FC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42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C80503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00752354" w14:textId="77777777" w:rsidR="007A1C34" w:rsidRPr="001873B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28D8FBD3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7418ADF" w14:textId="06720B90" w:rsidR="007A1C34" w:rsidRPr="00F627DB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2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795B5A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2B24EB9" w14:textId="1CCDFE52" w:rsidR="007A1C34" w:rsidRPr="003C6AF0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7A1C34" w:rsidRPr="00271308" w14:paraId="17F0486C" w14:textId="77777777" w:rsidTr="008D1B8A">
        <w:tc>
          <w:tcPr>
            <w:tcW w:w="1683" w:type="pct"/>
          </w:tcPr>
          <w:p w14:paraId="358B318D" w14:textId="77777777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14:paraId="37F8B0E9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AA7A772" w14:textId="47160184" w:rsidR="007A1C34" w:rsidRPr="00200D09" w:rsidRDefault="008A7EC1" w:rsidP="008A7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950D5">
              <w:rPr>
                <w:rFonts w:ascii="Angsana New" w:hAnsi="Angsana New"/>
                <w:sz w:val="30"/>
                <w:szCs w:val="30"/>
              </w:rPr>
              <w:t>5</w:t>
            </w:r>
            <w:r w:rsidR="008E66D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6CCFA138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68D541" w14:textId="77777777" w:rsidR="007A1C34" w:rsidRPr="001873B0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73B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4" w:type="pct"/>
          </w:tcPr>
          <w:p w14:paraId="74CA1ED0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0D09AD" w14:textId="030F0DDA" w:rsidR="007A1C34" w:rsidRPr="00F627DB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27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38EBEB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6BF6772" w14:textId="407B1D38" w:rsidR="007A1C34" w:rsidRPr="003C6AF0" w:rsidRDefault="00F46E18" w:rsidP="00F4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C34" w:rsidRPr="00271308" w14:paraId="6AD3F3FC" w14:textId="77777777" w:rsidTr="008D1B8A">
        <w:tc>
          <w:tcPr>
            <w:tcW w:w="1683" w:type="pct"/>
          </w:tcPr>
          <w:p w14:paraId="78172010" w14:textId="35587D2A" w:rsidR="007A1C34" w:rsidRPr="001713CB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pct"/>
          </w:tcPr>
          <w:p w14:paraId="2A35F4EF" w14:textId="77777777" w:rsidR="007A1C34" w:rsidRPr="00CC5921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30236AF" w14:textId="1AA92074" w:rsidR="007A1C34" w:rsidRPr="00200D09" w:rsidRDefault="008A7EC1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E66D6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E66D6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44" w:type="pct"/>
          </w:tcPr>
          <w:p w14:paraId="36F8CAD1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189757E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233,283</w:t>
            </w:r>
          </w:p>
        </w:tc>
        <w:tc>
          <w:tcPr>
            <w:tcW w:w="144" w:type="pct"/>
          </w:tcPr>
          <w:p w14:paraId="116D13C8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09C8B31" w14:textId="6FC01D10" w:rsidR="007A1C34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3094AA3C" w14:textId="77777777" w:rsidR="007A1C34" w:rsidRPr="00200D09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253904E" w14:textId="0D1FEBF9" w:rsidR="007A1C34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6E1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2736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110B0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</w:tr>
    </w:tbl>
    <w:p w14:paraId="1233B1FE" w14:textId="77777777" w:rsidR="00C05EE3" w:rsidRPr="00DD4F05" w:rsidRDefault="00C05EE3" w:rsidP="00DD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highlight w:val="yellow"/>
        </w:rPr>
        <w:sectPr w:rsidR="00C05EE3" w:rsidRPr="00DD4F05" w:rsidSect="00732DB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64401E4F" w14:textId="34C5D450" w:rsidR="00C05EE3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</w:t>
      </w:r>
      <w:r w:rsidR="00A422DA">
        <w:rPr>
          <w:rFonts w:ascii="Angsana New" w:hAnsi="Angsana New" w:hint="cs"/>
          <w:sz w:val="30"/>
          <w:szCs w:val="30"/>
          <w:cs/>
          <w:lang w:bidi="th-TH"/>
        </w:rPr>
        <w:t>มและการร่วมค้า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 w:rsidR="00503B4C" w:rsidRPr="00503B4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E26D10">
        <w:rPr>
          <w:rFonts w:ascii="Angsana New" w:hAnsi="Angsana New"/>
          <w:sz w:val="30"/>
          <w:szCs w:val="30"/>
          <w:lang w:val="en-US" w:bidi="th-TH"/>
        </w:rPr>
        <w:t>256</w:t>
      </w:r>
      <w:r w:rsidR="00545860">
        <w:rPr>
          <w:rFonts w:ascii="Angsana New" w:hAnsi="Angsana New"/>
          <w:sz w:val="30"/>
          <w:szCs w:val="30"/>
          <w:lang w:val="en-US" w:bidi="th-TH"/>
        </w:rPr>
        <w:t>3</w:t>
      </w:r>
      <w:r w:rsidRPr="001C0CE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แล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rtl/>
          <w:cs/>
        </w:rPr>
        <w:t>31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545860">
        <w:rPr>
          <w:rFonts w:ascii="Angsana New" w:hAnsi="Angsana New"/>
          <w:sz w:val="30"/>
          <w:szCs w:val="30"/>
        </w:rPr>
        <w:t>2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bidi="th-TH"/>
        </w:rPr>
        <w:t>สาม</w:t>
      </w:r>
      <w:r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503B4C" w:rsidRPr="00503B4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AD7B004" w14:textId="77777777" w:rsidR="00C05EE3" w:rsidRPr="00967ADF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"/>
          <w:szCs w:val="2"/>
        </w:rPr>
      </w:pP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17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</w:tblGrid>
      <w:tr w:rsidR="00C05EE3" w:rsidRPr="00365E58" w14:paraId="6717813C" w14:textId="77777777" w:rsidTr="00CD1D4D">
        <w:trPr>
          <w:cantSplit/>
          <w:tblHeader/>
        </w:trPr>
        <w:tc>
          <w:tcPr>
            <w:tcW w:w="2160" w:type="dxa"/>
          </w:tcPr>
          <w:p w14:paraId="0F8851D6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26" w:type="dxa"/>
            <w:gridSpan w:val="21"/>
            <w:vAlign w:val="bottom"/>
          </w:tcPr>
          <w:p w14:paraId="7BB8440C" w14:textId="77777777" w:rsidR="00C05EE3" w:rsidRPr="000F267C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</w:tr>
      <w:tr w:rsidR="00C05EE3" w:rsidRPr="00365E58" w14:paraId="2AE1E48C" w14:textId="77777777" w:rsidTr="00CD1D4D">
        <w:trPr>
          <w:cantSplit/>
          <w:tblHeader/>
        </w:trPr>
        <w:tc>
          <w:tcPr>
            <w:tcW w:w="2160" w:type="dxa"/>
          </w:tcPr>
          <w:p w14:paraId="0BC5C4D3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D1C86F4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A72103E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54E5C695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E00147A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41E57B3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45" w:type="dxa"/>
            <w:gridSpan w:val="3"/>
          </w:tcPr>
          <w:p w14:paraId="0B173D88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3"/>
                <w:szCs w:val="23"/>
                <w:highlight w:val="cyan"/>
                <w:lang w:bidi="th-TH"/>
              </w:rPr>
            </w:pPr>
          </w:p>
          <w:p w14:paraId="15A0332C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  <w:r w:rsidRPr="000F267C"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3DD7CB44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1A9DD6F5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344C3405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747470" w14:textId="77777777" w:rsidR="00C05EE3" w:rsidRPr="000F267C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A3D79D" w14:textId="77777777" w:rsidR="00C05EE3" w:rsidRPr="000F267C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มูลค่าตาม</w:t>
            </w:r>
          </w:p>
          <w:p w14:paraId="78935D3A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วิธีส่วนได้เสีย</w:t>
            </w:r>
            <w:r w:rsidRPr="000F267C">
              <w:rPr>
                <w:rFonts w:ascii="Angsana New" w:hAnsi="Angsana New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3" w:type="dxa"/>
          </w:tcPr>
          <w:p w14:paraId="486C66F1" w14:textId="77777777" w:rsidR="00C05EE3" w:rsidRPr="000F267C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16" w:type="dxa"/>
            <w:gridSpan w:val="3"/>
          </w:tcPr>
          <w:p w14:paraId="01B6028C" w14:textId="77777777" w:rsidR="00C05EE3" w:rsidRPr="000F267C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รับ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สำหรับ</w:t>
            </w:r>
          </w:p>
          <w:p w14:paraId="3E8C63EA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งวด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สาม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C05EE3" w:rsidRPr="00365E58" w14:paraId="3A642C7F" w14:textId="77777777" w:rsidTr="00CD1D4D">
        <w:trPr>
          <w:cantSplit/>
          <w:tblHeader/>
        </w:trPr>
        <w:tc>
          <w:tcPr>
            <w:tcW w:w="2160" w:type="dxa"/>
          </w:tcPr>
          <w:p w14:paraId="3709A5DA" w14:textId="77777777" w:rsidR="00C05EE3" w:rsidRPr="000F267C" w:rsidRDefault="00C05EE3" w:rsidP="00C05E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82C719E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C0F7093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75E7764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6C3E8F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2E1715D0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6ACA846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8C06BDB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6C3E8F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15" w:type="dxa"/>
            <w:vAlign w:val="bottom"/>
          </w:tcPr>
          <w:p w14:paraId="38F69603" w14:textId="77777777" w:rsidR="00C05EE3" w:rsidRPr="000F267C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865" w:type="dxa"/>
            <w:vAlign w:val="bottom"/>
          </w:tcPr>
          <w:p w14:paraId="3ED59D70" w14:textId="77777777" w:rsidR="00202EA2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</w:p>
          <w:p w14:paraId="66E5C8AE" w14:textId="551918B4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6C3E8F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1850A204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8642F05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66CBC2A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6C3E8F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0" w:type="dxa"/>
            <w:vAlign w:val="bottom"/>
          </w:tcPr>
          <w:p w14:paraId="747B7FEE" w14:textId="77777777" w:rsidR="00C05EE3" w:rsidRPr="000F267C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0E7C426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165CB4DB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D93013C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BA3462C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0" w:type="dxa"/>
            <w:vAlign w:val="bottom"/>
          </w:tcPr>
          <w:p w14:paraId="11C7C4B4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7D1E224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09DD5420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AF10953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BFF6362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3" w:type="dxa"/>
            <w:vAlign w:val="bottom"/>
          </w:tcPr>
          <w:p w14:paraId="6F948336" w14:textId="77777777" w:rsidR="00C05EE3" w:rsidRPr="000F267C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2F7A9BF0" w14:textId="330AC3A8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="00503B4C"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0DBD20A1" w14:textId="77777777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9" w:type="dxa"/>
            <w:vAlign w:val="bottom"/>
          </w:tcPr>
          <w:p w14:paraId="2B997D2F" w14:textId="1F9FE1EF" w:rsidR="00C05EE3" w:rsidRPr="000F267C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="00503B4C"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A21D96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C05EE3" w:rsidRPr="00365E58" w14:paraId="41E683E6" w14:textId="77777777" w:rsidTr="00CD1D4D">
        <w:trPr>
          <w:cantSplit/>
          <w:trHeight w:val="270"/>
        </w:trPr>
        <w:tc>
          <w:tcPr>
            <w:tcW w:w="2160" w:type="dxa"/>
          </w:tcPr>
          <w:p w14:paraId="300BD55C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105005D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47EBD6BD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14:paraId="3D99DA2A" w14:textId="77777777" w:rsidR="00C05EE3" w:rsidRPr="000F267C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15" w:type="dxa"/>
          </w:tcPr>
          <w:p w14:paraId="52535E5D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8264" w:type="dxa"/>
            <w:gridSpan w:val="15"/>
          </w:tcPr>
          <w:p w14:paraId="6357FF35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</w:t>
            </w:r>
            <w:r w:rsidRPr="000F267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พัน</w:t>
            </w: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C05EE3" w:rsidRPr="00365E58" w14:paraId="2BD64E12" w14:textId="77777777" w:rsidTr="00CD1D4D">
        <w:trPr>
          <w:cantSplit/>
          <w:trHeight w:val="270"/>
        </w:trPr>
        <w:tc>
          <w:tcPr>
            <w:tcW w:w="2160" w:type="dxa"/>
          </w:tcPr>
          <w:p w14:paraId="435EDAC2" w14:textId="77777777" w:rsidR="00C05EE3" w:rsidRPr="000F267C" w:rsidRDefault="00C05EE3" w:rsidP="001A6E4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8FB13E7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3374D13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4A8AB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1178EFF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FD5B58A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215" w:type="dxa"/>
          </w:tcPr>
          <w:p w14:paraId="14A22E00" w14:textId="77777777" w:rsidR="00C05EE3" w:rsidRPr="000F267C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865" w:type="dxa"/>
          </w:tcPr>
          <w:p w14:paraId="2CCB78B0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4E1C4BE" w14:textId="77777777" w:rsidR="00C05EE3" w:rsidRPr="000F267C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4456778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59F3424" w14:textId="77777777" w:rsidR="00C05EE3" w:rsidRPr="000F267C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A04935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4B2540F5" w14:textId="77777777" w:rsidR="00C05EE3" w:rsidRPr="000F267C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F39D483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89A99CE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0B432E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11D49A1" w14:textId="77777777" w:rsidR="00C05EE3" w:rsidRPr="000F267C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B9E5A2A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74F5CB55" w14:textId="77777777" w:rsidR="00C05EE3" w:rsidRPr="000F267C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14:paraId="14866010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021FF3BF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9" w:type="dxa"/>
          </w:tcPr>
          <w:p w14:paraId="1ED6A721" w14:textId="77777777" w:rsidR="00C05EE3" w:rsidRPr="000F267C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4420" w:rsidRPr="00365E58" w14:paraId="5D2A877E" w14:textId="77777777" w:rsidTr="00CD1D4D">
        <w:trPr>
          <w:cantSplit/>
          <w:trHeight w:val="270"/>
        </w:trPr>
        <w:tc>
          <w:tcPr>
            <w:tcW w:w="2160" w:type="dxa"/>
          </w:tcPr>
          <w:p w14:paraId="577DD20B" w14:textId="77777777" w:rsidR="00D24420" w:rsidRPr="000F267C" w:rsidRDefault="00D24420" w:rsidP="00A62727">
            <w:pPr>
              <w:spacing w:line="240" w:lineRule="auto"/>
              <w:ind w:left="191" w:hanging="180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บริษัท พลังงานเพื่อโลก</w:t>
            </w:r>
            <w:r w:rsidRPr="000F267C">
              <w:rPr>
                <w:rFonts w:ascii="Angsana New" w:hAnsi="Angsana New"/>
                <w:sz w:val="23"/>
                <w:szCs w:val="23"/>
              </w:rPr>
              <w:br/>
            </w: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 xml:space="preserve">สีเขียว </w:t>
            </w:r>
            <w:r w:rsidRPr="000F267C">
              <w:rPr>
                <w:rFonts w:ascii="Angsana New" w:hAnsi="Angsana New"/>
                <w:sz w:val="23"/>
                <w:szCs w:val="23"/>
              </w:rPr>
              <w:t>(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  <w:r w:rsidRPr="000F267C">
              <w:rPr>
                <w:rFonts w:ascii="Angsana New" w:hAnsi="Angsana New"/>
                <w:sz w:val="23"/>
                <w:szCs w:val="23"/>
              </w:rPr>
              <w:t>)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10EFD11B" w14:textId="77777777" w:rsidR="00D24420" w:rsidRPr="000F267C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5B35BBDE" w14:textId="77777777" w:rsidR="00D24420" w:rsidRPr="000F267C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3775234B" w14:textId="67C61B6A" w:rsidR="00D24420" w:rsidRPr="000F267C" w:rsidRDefault="00F46E18" w:rsidP="00F46E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23D7C073" w14:textId="77777777" w:rsidR="00D24420" w:rsidRPr="000F267C" w:rsidRDefault="00D24420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6FECB34" w14:textId="77777777" w:rsidR="00D24420" w:rsidRPr="000F267C" w:rsidRDefault="006C3E8F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17C6520D" w14:textId="77777777" w:rsidR="00D24420" w:rsidRPr="000F267C" w:rsidRDefault="00D24420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66D21" w14:textId="1E752BDA" w:rsidR="00D24420" w:rsidRPr="000F267C" w:rsidRDefault="00F46E18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215,256</w:t>
            </w:r>
          </w:p>
        </w:tc>
        <w:tc>
          <w:tcPr>
            <w:tcW w:w="180" w:type="dxa"/>
            <w:vAlign w:val="bottom"/>
          </w:tcPr>
          <w:p w14:paraId="5ED54B80" w14:textId="77777777" w:rsidR="00D24420" w:rsidRPr="000F267C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BE5667" w14:textId="77777777" w:rsidR="00D24420" w:rsidRPr="000F267C" w:rsidRDefault="006C3E8F" w:rsidP="00D24420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1C056C49" w14:textId="77777777" w:rsidR="00D24420" w:rsidRPr="000F267C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717EF35" w14:textId="3B5B2624" w:rsidR="00D24420" w:rsidRPr="000F267C" w:rsidRDefault="008D49A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0C40910F" w14:textId="77777777" w:rsidR="00D24420" w:rsidRPr="000F267C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409A6E5" w14:textId="77777777" w:rsidR="00D24420" w:rsidRPr="000F267C" w:rsidRDefault="00A21D96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21546CBF" w14:textId="77777777" w:rsidR="00D24420" w:rsidRPr="000F267C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DC8ECA" w14:textId="6D9D6CFC" w:rsidR="00D24420" w:rsidRPr="000F267C" w:rsidRDefault="008A7EC1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  <w:lang w:bidi="th-TH"/>
              </w:rPr>
              <w:t>38</w:t>
            </w:r>
            <w:r w:rsidR="008E66D6">
              <w:rPr>
                <w:rFonts w:ascii="Angsana New" w:hAnsi="Angsana New"/>
                <w:sz w:val="23"/>
                <w:szCs w:val="23"/>
                <w:lang w:bidi="th-TH"/>
              </w:rPr>
              <w:t>9</w:t>
            </w:r>
            <w:r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="008E66D6">
              <w:rPr>
                <w:rFonts w:ascii="Angsana New" w:hAnsi="Angsana New"/>
                <w:sz w:val="23"/>
                <w:szCs w:val="23"/>
                <w:lang w:bidi="th-TH"/>
              </w:rPr>
              <w:t>96</w:t>
            </w:r>
            <w:r>
              <w:rPr>
                <w:rFonts w:ascii="Angsana New" w:hAnsi="Angsana New"/>
                <w:sz w:val="23"/>
                <w:szCs w:val="23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E5EA616" w14:textId="77777777" w:rsidR="00D24420" w:rsidRPr="000F267C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0167782" w14:textId="77777777" w:rsidR="00D24420" w:rsidRPr="000F267C" w:rsidRDefault="00A21D96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350,214</w:t>
            </w:r>
          </w:p>
        </w:tc>
        <w:tc>
          <w:tcPr>
            <w:tcW w:w="183" w:type="dxa"/>
            <w:vAlign w:val="bottom"/>
          </w:tcPr>
          <w:p w14:paraId="78F35DB6" w14:textId="77777777" w:rsidR="00D24420" w:rsidRPr="000F267C" w:rsidRDefault="00D24420" w:rsidP="00D2442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5F04C2" w14:textId="77777777" w:rsidR="00D24420" w:rsidRPr="000F267C" w:rsidRDefault="00D24420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464E7B" w14:textId="77777777" w:rsidR="00D24420" w:rsidRPr="000F267C" w:rsidRDefault="00D24420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F3DB3E0" w14:textId="77777777" w:rsidR="00D24420" w:rsidRPr="000F267C" w:rsidRDefault="00D24420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A3681A" w:rsidRPr="00967ADF" w14:paraId="08A920E4" w14:textId="77777777" w:rsidTr="00967ADF">
        <w:trPr>
          <w:cantSplit/>
          <w:trHeight w:val="135"/>
        </w:trPr>
        <w:tc>
          <w:tcPr>
            <w:tcW w:w="2160" w:type="dxa"/>
          </w:tcPr>
          <w:p w14:paraId="0C5ED8D2" w14:textId="77777777" w:rsidR="00A3681A" w:rsidRPr="00967ADF" w:rsidRDefault="00A3681A" w:rsidP="00A62727">
            <w:pPr>
              <w:spacing w:line="240" w:lineRule="auto"/>
              <w:ind w:left="191" w:hanging="180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vAlign w:val="bottom"/>
          </w:tcPr>
          <w:p w14:paraId="2DB09BF9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5C7553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0DD122" w14:textId="77777777" w:rsidR="00A3681A" w:rsidRPr="00967ADF" w:rsidRDefault="00A3681A" w:rsidP="00F46E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</w:tcPr>
          <w:p w14:paraId="0E1CF96B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14:paraId="08993F36" w14:textId="77777777" w:rsidR="00A3681A" w:rsidRPr="00967ADF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A1ABD13" w14:textId="77777777" w:rsidR="00A3681A" w:rsidRPr="00967ADF" w:rsidRDefault="00A3681A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ED48686" w14:textId="77777777" w:rsidR="00A3681A" w:rsidRPr="00967ADF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39AFFF" w14:textId="77777777" w:rsidR="00A3681A" w:rsidRPr="00967ADF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221CA70" w14:textId="77777777" w:rsidR="00A3681A" w:rsidRPr="00967ADF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00DBF" w14:textId="77777777" w:rsidR="00A3681A" w:rsidRPr="00967ADF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14:paraId="70FC10CE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1DA66D" w14:textId="77777777" w:rsidR="00A3681A" w:rsidRPr="00967ADF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14:paraId="3986532E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31CC4C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776F7B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C7C80" w14:textId="77777777" w:rsidR="00A3681A" w:rsidRPr="00967ADF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14:paraId="7F412AE4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"/>
                <w:szCs w:val="2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217585B" w14:textId="77777777" w:rsidR="00A3681A" w:rsidRPr="00967ADF" w:rsidRDefault="00A3681A" w:rsidP="00D2442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4A54159" w14:textId="77777777" w:rsidR="00A3681A" w:rsidRPr="00967ADF" w:rsidRDefault="00A3681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C8C634" w14:textId="77777777" w:rsidR="00A3681A" w:rsidRPr="00967ADF" w:rsidRDefault="00A3681A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4B68A5B0" w14:textId="77777777" w:rsidR="00A3681A" w:rsidRPr="00967ADF" w:rsidRDefault="00A3681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</w:tr>
      <w:tr w:rsidR="003862AA" w:rsidRPr="00365E58" w14:paraId="606A22C8" w14:textId="77777777" w:rsidTr="00CD1D4D">
        <w:trPr>
          <w:cantSplit/>
        </w:trPr>
        <w:tc>
          <w:tcPr>
            <w:tcW w:w="2160" w:type="dxa"/>
          </w:tcPr>
          <w:p w14:paraId="72A14E01" w14:textId="77777777" w:rsidR="003862AA" w:rsidRPr="000F267C" w:rsidRDefault="003862AA" w:rsidP="00B753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0F267C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313A6843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BE9B66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5C4F5A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775D0B7B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78E5B14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48EF99" w14:textId="77777777" w:rsidR="003862AA" w:rsidRPr="000F267C" w:rsidRDefault="003862AA" w:rsidP="00A21D9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5" w:type="dxa"/>
            <w:vAlign w:val="bottom"/>
          </w:tcPr>
          <w:p w14:paraId="781C988B" w14:textId="77777777" w:rsidR="003862AA" w:rsidRPr="000F267C" w:rsidRDefault="003862AA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151623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FF307A" w14:textId="77777777" w:rsidR="003862AA" w:rsidRPr="000F267C" w:rsidRDefault="003862AA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3AA97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23C6C6C" w14:textId="4B9F4DA8" w:rsidR="00B753B9" w:rsidRPr="000F267C" w:rsidRDefault="00B753B9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84080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51A307A" w14:textId="08456879" w:rsidR="00B753B9" w:rsidRPr="000F267C" w:rsidRDefault="00B753B9" w:rsidP="00B753B9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27098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63A81" w14:textId="43BA9EAC" w:rsidR="003862AA" w:rsidRPr="000F267C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F450C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268C390" w14:textId="28F7582D" w:rsidR="00B753B9" w:rsidRPr="000F267C" w:rsidRDefault="00B753B9" w:rsidP="00B753B9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8233BDC" w14:textId="77777777" w:rsidR="003862AA" w:rsidRPr="000F267C" w:rsidRDefault="003862AA" w:rsidP="00A21D9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ABC4AE1" w14:textId="734FAC1F" w:rsidR="00B753B9" w:rsidRPr="000F267C" w:rsidRDefault="00B753B9" w:rsidP="008D49AA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91590D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07123439" w14:textId="0F7E1747" w:rsidR="00B753B9" w:rsidRPr="000F267C" w:rsidRDefault="00B753B9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</w:tr>
      <w:tr w:rsidR="003862AA" w:rsidRPr="00365E58" w14:paraId="4DEE36D5" w14:textId="77777777" w:rsidTr="00CD1D4D">
        <w:trPr>
          <w:cantSplit/>
        </w:trPr>
        <w:tc>
          <w:tcPr>
            <w:tcW w:w="2160" w:type="dxa"/>
          </w:tcPr>
          <w:p w14:paraId="62C535B6" w14:textId="77777777" w:rsidR="003862AA" w:rsidRPr="000F267C" w:rsidRDefault="003862AA" w:rsidP="00A21D96">
            <w:pPr>
              <w:spacing w:line="240" w:lineRule="auto"/>
              <w:ind w:left="191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170" w:type="dxa"/>
            <w:vAlign w:val="bottom"/>
          </w:tcPr>
          <w:p w14:paraId="42AA65E7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90" w:type="dxa"/>
            <w:vAlign w:val="bottom"/>
          </w:tcPr>
          <w:p w14:paraId="1E142025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521DB06" w14:textId="1A23448D" w:rsidR="003862AA" w:rsidRPr="000F267C" w:rsidRDefault="00F46E18" w:rsidP="00F46E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7EDC35C4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1079012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  <w:r w:rsidR="00545860"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15" w:type="dxa"/>
            <w:vAlign w:val="bottom"/>
          </w:tcPr>
          <w:p w14:paraId="7A2EE3B8" w14:textId="77777777" w:rsidR="003862AA" w:rsidRPr="000F267C" w:rsidRDefault="003862AA" w:rsidP="00A21D9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5" w:type="dxa"/>
            <w:vAlign w:val="bottom"/>
          </w:tcPr>
          <w:p w14:paraId="73E2FA3C" w14:textId="7B349C6B" w:rsidR="003862AA" w:rsidRPr="000F267C" w:rsidRDefault="00F46E18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5A6BB51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6D0571" w14:textId="264FEE42" w:rsidR="00B753B9" w:rsidRPr="000F267C" w:rsidRDefault="00B753B9" w:rsidP="00DC3303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97692ED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EF3D86" w14:textId="39730DBC" w:rsidR="003862AA" w:rsidRPr="000F267C" w:rsidRDefault="00DC3303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19183D0F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EB3A32" w14:textId="79DD7083" w:rsidR="003862AA" w:rsidRPr="000F267C" w:rsidRDefault="00DC3303" w:rsidP="00DC33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25,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8247086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FD8EC9" w14:textId="65FD60E8" w:rsidR="003862AA" w:rsidRPr="000F267C" w:rsidRDefault="00DC3303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24,</w:t>
            </w:r>
            <w:r w:rsidR="008A7EC1">
              <w:rPr>
                <w:rFonts w:ascii="Angsana New" w:hAnsi="Angsana New"/>
                <w:sz w:val="23"/>
                <w:szCs w:val="23"/>
                <w:lang w:bidi="th-TH"/>
              </w:rPr>
              <w:t>608</w:t>
            </w:r>
          </w:p>
        </w:tc>
        <w:tc>
          <w:tcPr>
            <w:tcW w:w="180" w:type="dxa"/>
            <w:vAlign w:val="bottom"/>
          </w:tcPr>
          <w:p w14:paraId="725B8125" w14:textId="77777777" w:rsidR="003862AA" w:rsidRPr="000F267C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65743" w14:textId="33FE6F25" w:rsidR="003862AA" w:rsidRPr="000F267C" w:rsidRDefault="00DC3303" w:rsidP="00DC330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25,280</w:t>
            </w:r>
          </w:p>
        </w:tc>
        <w:tc>
          <w:tcPr>
            <w:tcW w:w="183" w:type="dxa"/>
            <w:vAlign w:val="bottom"/>
          </w:tcPr>
          <w:p w14:paraId="45FE71B1" w14:textId="77777777" w:rsidR="003862AA" w:rsidRPr="000F267C" w:rsidRDefault="003862AA" w:rsidP="00A21D9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D5C70A9" w14:textId="615C0DB1" w:rsidR="003862AA" w:rsidRPr="000F267C" w:rsidRDefault="00202EA2" w:rsidP="00202EA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5AE9AB" w14:textId="77777777" w:rsidR="003862AA" w:rsidRPr="000F267C" w:rsidRDefault="003862AA" w:rsidP="00A21D96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0C34300" w14:textId="41D28675" w:rsidR="003862AA" w:rsidRPr="000F267C" w:rsidRDefault="00202EA2" w:rsidP="00202EA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B753B9" w:rsidRPr="00365E58" w14:paraId="201A3146" w14:textId="77777777" w:rsidTr="00CD1D4D">
        <w:trPr>
          <w:cantSplit/>
        </w:trPr>
        <w:tc>
          <w:tcPr>
            <w:tcW w:w="2160" w:type="dxa"/>
          </w:tcPr>
          <w:p w14:paraId="46BA6F6E" w14:textId="77777777" w:rsidR="00B753B9" w:rsidRPr="000F267C" w:rsidRDefault="00B753B9" w:rsidP="00A21D96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F267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951B7EF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0A3805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13FCBE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57D3F890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9F38998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F291E5" w14:textId="77777777" w:rsidR="00B753B9" w:rsidRPr="000F267C" w:rsidRDefault="00B753B9" w:rsidP="00A21D9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5" w:type="dxa"/>
            <w:vAlign w:val="bottom"/>
          </w:tcPr>
          <w:p w14:paraId="0AD3B378" w14:textId="77777777" w:rsidR="00B753B9" w:rsidRPr="000F267C" w:rsidRDefault="00B753B9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98BBB0" w14:textId="77777777" w:rsidR="00B753B9" w:rsidRPr="000F267C" w:rsidRDefault="00B753B9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C653883" w14:textId="77777777" w:rsidR="00B753B9" w:rsidRPr="000F267C" w:rsidRDefault="00B753B9" w:rsidP="00B753B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5D0E2" w14:textId="77777777" w:rsidR="00B753B9" w:rsidRPr="000F267C" w:rsidRDefault="00B753B9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B3907" w14:textId="7699C8DC" w:rsidR="00B753B9" w:rsidRPr="000F267C" w:rsidRDefault="008D49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372,288</w:t>
            </w:r>
          </w:p>
        </w:tc>
        <w:tc>
          <w:tcPr>
            <w:tcW w:w="180" w:type="dxa"/>
            <w:vAlign w:val="bottom"/>
          </w:tcPr>
          <w:p w14:paraId="3EE7B3F5" w14:textId="77777777" w:rsidR="00B753B9" w:rsidRPr="000F267C" w:rsidRDefault="00B753B9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A5DA" w14:textId="77777777" w:rsidR="00B753B9" w:rsidRPr="000F267C" w:rsidRDefault="00B753B9" w:rsidP="00216BD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372,288</w:t>
            </w:r>
          </w:p>
        </w:tc>
        <w:tc>
          <w:tcPr>
            <w:tcW w:w="180" w:type="dxa"/>
            <w:vAlign w:val="bottom"/>
          </w:tcPr>
          <w:p w14:paraId="59BA92F5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49705" w14:textId="1398CE78" w:rsidR="00B753B9" w:rsidRPr="000F267C" w:rsidRDefault="008E66D6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414</w:t>
            </w:r>
            <w:r w:rsidR="008A7EC1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764288BC" w14:textId="77777777" w:rsidR="00B753B9" w:rsidRPr="000F267C" w:rsidRDefault="00B753B9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4800B" w14:textId="77777777" w:rsidR="00B753B9" w:rsidRPr="000F267C" w:rsidRDefault="00B753B9" w:rsidP="008A7E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375,494</w:t>
            </w:r>
          </w:p>
        </w:tc>
        <w:tc>
          <w:tcPr>
            <w:tcW w:w="183" w:type="dxa"/>
            <w:vAlign w:val="bottom"/>
          </w:tcPr>
          <w:p w14:paraId="033107A2" w14:textId="77777777" w:rsidR="00B753B9" w:rsidRPr="000F267C" w:rsidRDefault="00B753B9" w:rsidP="00A21D9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790B" w14:textId="5D53C396" w:rsidR="00B753B9" w:rsidRPr="000F267C" w:rsidRDefault="008D49A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764E66" w14:textId="77777777" w:rsidR="00B753B9" w:rsidRPr="000F267C" w:rsidRDefault="00B753B9" w:rsidP="00A21D96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80C0" w14:textId="7183421B" w:rsidR="00B753B9" w:rsidRPr="000F267C" w:rsidRDefault="008D49A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</w:tr>
    </w:tbl>
    <w:p w14:paraId="14DA8643" w14:textId="77777777" w:rsidR="00CA503B" w:rsidRPr="00967ADF" w:rsidRDefault="00CA503B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0"/>
          <w:szCs w:val="10"/>
        </w:rPr>
      </w:pPr>
    </w:p>
    <w:tbl>
      <w:tblPr>
        <w:tblW w:w="146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350"/>
        <w:gridCol w:w="900"/>
        <w:gridCol w:w="180"/>
        <w:gridCol w:w="990"/>
        <w:gridCol w:w="2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4"/>
      </w:tblGrid>
      <w:tr w:rsidR="00496B99" w:rsidRPr="000F267C" w14:paraId="03760CEB" w14:textId="77777777" w:rsidTr="000F267C">
        <w:trPr>
          <w:cantSplit/>
          <w:tblHeader/>
        </w:trPr>
        <w:tc>
          <w:tcPr>
            <w:tcW w:w="2700" w:type="dxa"/>
          </w:tcPr>
          <w:p w14:paraId="038D651E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74" w:type="dxa"/>
            <w:gridSpan w:val="17"/>
            <w:vAlign w:val="bottom"/>
          </w:tcPr>
          <w:p w14:paraId="626CD00A" w14:textId="77777777" w:rsidR="00496B99" w:rsidRPr="000F267C" w:rsidRDefault="00496B99" w:rsidP="00265D3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  <w:t>งบการเงิน</w:t>
            </w:r>
            <w:r w:rsidRPr="000F267C">
              <w:rPr>
                <w:rFonts w:ascii="Angsana New" w:hAnsi="Angsana New" w:hint="cs"/>
                <w:b/>
                <w:bCs/>
                <w:sz w:val="23"/>
                <w:szCs w:val="23"/>
                <w:cs/>
                <w:lang w:bidi="th-TH"/>
              </w:rPr>
              <w:t>เฉพาะกิจการ</w:t>
            </w:r>
          </w:p>
        </w:tc>
      </w:tr>
      <w:tr w:rsidR="00496B99" w:rsidRPr="000F267C" w14:paraId="331E262C" w14:textId="77777777" w:rsidTr="000F267C">
        <w:trPr>
          <w:cantSplit/>
          <w:tblHeader/>
        </w:trPr>
        <w:tc>
          <w:tcPr>
            <w:tcW w:w="2700" w:type="dxa"/>
          </w:tcPr>
          <w:p w14:paraId="62DA3B75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14:paraId="6927D829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389C82DF" w14:textId="77777777" w:rsidR="009E5EFE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ประเทศที่</w:t>
            </w:r>
          </w:p>
          <w:p w14:paraId="67558704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14:paraId="572994C5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13D2E1E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1F2BF5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70" w:type="dxa"/>
            <w:gridSpan w:val="3"/>
          </w:tcPr>
          <w:p w14:paraId="6DE647F8" w14:textId="77777777" w:rsidR="00496B99" w:rsidRPr="000F267C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 w:val="23"/>
                <w:szCs w:val="23"/>
                <w:highlight w:val="cyan"/>
                <w:lang w:bidi="th-TH"/>
              </w:rPr>
            </w:pPr>
          </w:p>
          <w:p w14:paraId="3663D980" w14:textId="77777777" w:rsidR="00496B99" w:rsidRPr="000F267C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  <w:r w:rsidRPr="000F267C"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F9BC643" w14:textId="77777777" w:rsidR="00496B99" w:rsidRPr="000F267C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cyan"/>
              </w:rPr>
            </w:pPr>
          </w:p>
        </w:tc>
        <w:tc>
          <w:tcPr>
            <w:tcW w:w="2160" w:type="dxa"/>
            <w:gridSpan w:val="3"/>
          </w:tcPr>
          <w:p w14:paraId="0611CC1D" w14:textId="77777777" w:rsidR="00496B99" w:rsidRPr="000F267C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3D02ADB" w14:textId="77777777" w:rsidR="00496B99" w:rsidRPr="000F267C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0907DA" w14:textId="77777777" w:rsidR="00496B99" w:rsidRPr="000F267C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2074" w:type="dxa"/>
            <w:gridSpan w:val="3"/>
          </w:tcPr>
          <w:p w14:paraId="397EE613" w14:textId="77777777" w:rsidR="00496B99" w:rsidRPr="000F267C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รับ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สำหรับ</w:t>
            </w:r>
          </w:p>
          <w:p w14:paraId="544D435D" w14:textId="77777777" w:rsidR="00496B99" w:rsidRPr="000F267C" w:rsidRDefault="005125C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งวด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สาม</w:t>
            </w:r>
            <w:r w:rsidR="00496B99"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202EA2" w:rsidRPr="000F267C" w14:paraId="448E063E" w14:textId="77777777" w:rsidTr="000F267C">
        <w:trPr>
          <w:cantSplit/>
          <w:tblHeader/>
        </w:trPr>
        <w:tc>
          <w:tcPr>
            <w:tcW w:w="2700" w:type="dxa"/>
          </w:tcPr>
          <w:p w14:paraId="26AB223B" w14:textId="77777777" w:rsidR="005125C3" w:rsidRPr="000F267C" w:rsidRDefault="005125C3" w:rsidP="005125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</w:tcPr>
          <w:p w14:paraId="0E4CE669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7300DBB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8B92A1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0A850036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B65C34D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A0236D6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70" w:type="dxa"/>
            <w:vAlign w:val="bottom"/>
          </w:tcPr>
          <w:p w14:paraId="41FEB617" w14:textId="77777777" w:rsidR="005125C3" w:rsidRPr="000F267C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639C5E0E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</w:p>
          <w:p w14:paraId="00D126CA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72C9D5D7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441D9DBB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F38E148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0" w:type="dxa"/>
            <w:vAlign w:val="bottom"/>
          </w:tcPr>
          <w:p w14:paraId="0427528A" w14:textId="77777777" w:rsidR="005125C3" w:rsidRPr="000F267C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E99BB4A" w14:textId="77777777" w:rsidR="00B610EC" w:rsidRPr="000F267C" w:rsidRDefault="005125C3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="00202EA2"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</w:p>
          <w:p w14:paraId="61872330" w14:textId="10E6BAD2" w:rsidR="005125C3" w:rsidRPr="000F267C" w:rsidRDefault="005125C3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185DE173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8459423" w14:textId="4D8E7E7D" w:rsidR="005125C3" w:rsidRPr="000F267C" w:rsidRDefault="005125C3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ธันวาคม</w:t>
            </w:r>
            <w:r w:rsidR="00202EA2" w:rsidRPr="000F267C">
              <w:rPr>
                <w:rFonts w:ascii="Angsana New" w:hAnsi="Angsana New"/>
                <w:sz w:val="23"/>
                <w:szCs w:val="23"/>
                <w:lang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</w:rPr>
              <w:t>256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80" w:type="dxa"/>
            <w:vAlign w:val="bottom"/>
          </w:tcPr>
          <w:p w14:paraId="6050D356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9C5173A" w14:textId="77777777" w:rsidR="00B610EC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="00503B4C"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</w:p>
          <w:p w14:paraId="17C8752B" w14:textId="19D0C93E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80" w:type="dxa"/>
            <w:vAlign w:val="bottom"/>
          </w:tcPr>
          <w:p w14:paraId="0043ADD2" w14:textId="77777777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4" w:type="dxa"/>
            <w:vAlign w:val="bottom"/>
          </w:tcPr>
          <w:p w14:paraId="3F6FF16F" w14:textId="7440B4BD" w:rsidR="005125C3" w:rsidRPr="000F267C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F267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มีนาคม</w:t>
            </w:r>
            <w:r w:rsidR="00503B4C" w:rsidRPr="000F267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0F267C">
              <w:rPr>
                <w:rFonts w:ascii="Angsana New" w:hAnsi="Angsana New"/>
                <w:sz w:val="23"/>
                <w:szCs w:val="23"/>
              </w:rPr>
              <w:t>56</w:t>
            </w:r>
            <w:r w:rsidR="00265D3C" w:rsidRPr="000F267C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496B99" w:rsidRPr="000F267C" w14:paraId="7D97A9A7" w14:textId="77777777" w:rsidTr="000F267C">
        <w:trPr>
          <w:cantSplit/>
          <w:trHeight w:val="270"/>
        </w:trPr>
        <w:tc>
          <w:tcPr>
            <w:tcW w:w="2700" w:type="dxa"/>
          </w:tcPr>
          <w:p w14:paraId="1792555D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</w:tcPr>
          <w:p w14:paraId="63E18648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5DE96C85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3"/>
          </w:tcPr>
          <w:p w14:paraId="5EF50787" w14:textId="77777777" w:rsidR="00496B99" w:rsidRPr="000F267C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70" w:type="dxa"/>
          </w:tcPr>
          <w:p w14:paraId="792E9E61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6664" w:type="dxa"/>
            <w:gridSpan w:val="11"/>
          </w:tcPr>
          <w:p w14:paraId="0C7EF55D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</w:t>
            </w:r>
            <w:r w:rsidRPr="000F267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พัน</w:t>
            </w:r>
            <w:r w:rsidRPr="000F267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202EA2" w:rsidRPr="000F267C" w14:paraId="7C80EC60" w14:textId="77777777" w:rsidTr="000F267C">
        <w:trPr>
          <w:cantSplit/>
          <w:trHeight w:val="270"/>
        </w:trPr>
        <w:tc>
          <w:tcPr>
            <w:tcW w:w="2700" w:type="dxa"/>
          </w:tcPr>
          <w:p w14:paraId="3E5466B3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F267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6F4C4C2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372D1740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</w:tcPr>
          <w:p w14:paraId="57E1C4BF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B45ACB4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90" w:type="dxa"/>
          </w:tcPr>
          <w:p w14:paraId="0AFF3CA7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CC67C2D" w14:textId="77777777" w:rsidR="00496B99" w:rsidRPr="000F267C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596BC50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C32D8A" w14:textId="77777777" w:rsidR="00496B99" w:rsidRPr="000F267C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4B6F739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A373BB9" w14:textId="77777777" w:rsidR="00496B99" w:rsidRPr="000F267C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3FADEFB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A49148E" w14:textId="77777777" w:rsidR="00496B99" w:rsidRPr="000F267C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0A66F78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C0F06F0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78A15CE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77359E7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4" w:type="dxa"/>
          </w:tcPr>
          <w:p w14:paraId="3F4CB322" w14:textId="77777777" w:rsidR="00496B99" w:rsidRPr="000F267C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02EA2" w:rsidRPr="000F267C" w14:paraId="0547D07D" w14:textId="77777777" w:rsidTr="000F267C">
        <w:trPr>
          <w:cantSplit/>
          <w:trHeight w:val="270"/>
        </w:trPr>
        <w:tc>
          <w:tcPr>
            <w:tcW w:w="2700" w:type="dxa"/>
          </w:tcPr>
          <w:p w14:paraId="78F91496" w14:textId="77777777" w:rsidR="00265D3C" w:rsidRPr="000F267C" w:rsidRDefault="00265D3C" w:rsidP="00265D3C">
            <w:pPr>
              <w:spacing w:line="240" w:lineRule="auto"/>
              <w:ind w:left="191" w:hanging="180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บริษัท พลังงานเพื่อโลก</w:t>
            </w:r>
          </w:p>
          <w:p w14:paraId="0697A61F" w14:textId="70C0C89E" w:rsidR="00265D3C" w:rsidRPr="000F267C" w:rsidRDefault="00265D3C" w:rsidP="00265D3C">
            <w:pPr>
              <w:tabs>
                <w:tab w:val="clear" w:pos="227"/>
                <w:tab w:val="left" w:pos="370"/>
              </w:tabs>
              <w:spacing w:line="240" w:lineRule="auto"/>
              <w:ind w:left="370" w:hanging="180"/>
              <w:rPr>
                <w:rFonts w:ascii="Angsana New" w:hAnsi="Angsana New"/>
                <w:sz w:val="23"/>
                <w:szCs w:val="23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 xml:space="preserve">สีเขียว </w:t>
            </w:r>
            <w:r w:rsidRPr="000F267C">
              <w:rPr>
                <w:rFonts w:ascii="Angsana New" w:hAnsi="Angsana New"/>
                <w:sz w:val="23"/>
                <w:szCs w:val="23"/>
              </w:rPr>
              <w:t>(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  <w:r w:rsidRPr="000F267C">
              <w:rPr>
                <w:rFonts w:ascii="Angsana New" w:hAnsi="Angsana New"/>
                <w:sz w:val="23"/>
                <w:szCs w:val="23"/>
              </w:rPr>
              <w:t>)</w:t>
            </w:r>
            <w:r w:rsidR="00503B4C" w:rsidRPr="000F267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0F267C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02CCAED5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350" w:type="dxa"/>
            <w:vAlign w:val="bottom"/>
          </w:tcPr>
          <w:p w14:paraId="015BE45E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F267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3D54AC76" w14:textId="31A28188" w:rsidR="00265D3C" w:rsidRPr="000F267C" w:rsidRDefault="0044666E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7469122F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DEB94AC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51B39793" w14:textId="77777777" w:rsidR="00265D3C" w:rsidRPr="000F267C" w:rsidRDefault="00265D3C" w:rsidP="00265D3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CABD70" w14:textId="50E57D76" w:rsidR="00265D3C" w:rsidRPr="000F267C" w:rsidRDefault="0044666E" w:rsidP="00265D3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highlight w:val="yellow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09D26621" w14:textId="77777777" w:rsidR="00265D3C" w:rsidRPr="000F267C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7A4BDF4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36181BCC" w14:textId="77777777" w:rsidR="00265D3C" w:rsidRPr="000F267C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5EF3900" w14:textId="3FC2D484" w:rsidR="00265D3C" w:rsidRPr="000F267C" w:rsidRDefault="0044666E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556A9150" w14:textId="77777777" w:rsidR="00265D3C" w:rsidRPr="000F267C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4557B82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0E701514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E554A3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CF026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0C589E5" w14:textId="77777777" w:rsidR="00265D3C" w:rsidRPr="000F267C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F267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</w:tr>
      <w:tr w:rsidR="00202EA2" w:rsidRPr="00365E58" w14:paraId="74AEB674" w14:textId="77777777" w:rsidTr="000F267C">
        <w:trPr>
          <w:cantSplit/>
        </w:trPr>
        <w:tc>
          <w:tcPr>
            <w:tcW w:w="2700" w:type="dxa"/>
          </w:tcPr>
          <w:p w14:paraId="2F160B07" w14:textId="77777777" w:rsidR="00265D3C" w:rsidRPr="005B3AFD" w:rsidRDefault="00265D3C" w:rsidP="00265D3C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3AF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7BB1C72F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334664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0204EF5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281E4BF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C3141C3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8B4AF87" w14:textId="77777777" w:rsidR="00265D3C" w:rsidRPr="005B3AFD" w:rsidRDefault="00265D3C" w:rsidP="00265D3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6BEB824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B1EB5" w14:textId="77777777" w:rsidR="00265D3C" w:rsidRPr="005B3AFD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58C5F998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50F2A" w14:textId="77777777" w:rsidR="00265D3C" w:rsidRPr="005B3AFD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239B04" w14:textId="29CBABDA" w:rsidR="00265D3C" w:rsidRPr="005B3AFD" w:rsidRDefault="0044666E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5B3AFD">
              <w:rPr>
                <w:rFonts w:ascii="Angsana New" w:hAnsi="Angsana New"/>
                <w:b/>
                <w:bCs/>
                <w:szCs w:val="22"/>
                <w:lang w:bidi="th-TH"/>
              </w:rPr>
              <w:t>346,788</w:t>
            </w:r>
          </w:p>
        </w:tc>
        <w:tc>
          <w:tcPr>
            <w:tcW w:w="180" w:type="dxa"/>
          </w:tcPr>
          <w:p w14:paraId="67FEE3B5" w14:textId="77777777" w:rsidR="00265D3C" w:rsidRPr="005B3AFD" w:rsidRDefault="00265D3C" w:rsidP="00265D3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28F3D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5B3AFD">
              <w:rPr>
                <w:rFonts w:ascii="Angsana New" w:hAnsi="Angsana New"/>
                <w:b/>
                <w:bCs/>
                <w:szCs w:val="22"/>
                <w:lang w:bidi="th-TH"/>
              </w:rPr>
              <w:t>346,788</w:t>
            </w:r>
          </w:p>
        </w:tc>
        <w:tc>
          <w:tcPr>
            <w:tcW w:w="180" w:type="dxa"/>
          </w:tcPr>
          <w:p w14:paraId="1DEDF400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B65980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B3AF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945181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70778B5" w14:textId="77777777" w:rsidR="00265D3C" w:rsidRPr="005B3AFD" w:rsidRDefault="00265D3C" w:rsidP="00265D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B3AF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6D9A8656" w14:textId="77777777" w:rsidR="00C05EE3" w:rsidRPr="00496B99" w:rsidRDefault="00C05EE3" w:rsidP="0049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  <w:sectPr w:rsidR="00C05EE3" w:rsidRPr="00496B99" w:rsidSect="00FB4D3C">
          <w:headerReference w:type="default" r:id="rId10"/>
          <w:footerReference w:type="default" r:id="rId11"/>
          <w:pgSz w:w="16840" w:h="11907" w:orient="landscape"/>
          <w:pgMar w:top="1152" w:right="691" w:bottom="1152" w:left="1260" w:header="720" w:footer="720" w:gutter="0"/>
          <w:cols w:space="708"/>
          <w:docGrid w:linePitch="360"/>
        </w:sectPr>
      </w:pPr>
    </w:p>
    <w:p w14:paraId="5C20775E" w14:textId="77777777" w:rsidR="00AA58A1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490412A" w14:textId="77777777" w:rsidR="00AA58A1" w:rsidRPr="00491362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0198E98A" w14:textId="7C4CE138" w:rsidR="000550A4" w:rsidRDefault="000550A4" w:rsidP="0005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AF6026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F602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6026">
        <w:rPr>
          <w:rFonts w:ascii="Angsana New" w:hAnsi="Angsana New"/>
          <w:sz w:val="30"/>
          <w:szCs w:val="30"/>
        </w:rPr>
        <w:t>2563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F602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1D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0022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43F8D2" w14:textId="77777777" w:rsidR="001D44E9" w:rsidRPr="00491362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620"/>
      </w:tblGrid>
      <w:tr w:rsidR="00A349EE" w:rsidRPr="00491362" w14:paraId="4C1D638D" w14:textId="77777777" w:rsidTr="000D225C">
        <w:tc>
          <w:tcPr>
            <w:tcW w:w="5850" w:type="dxa"/>
          </w:tcPr>
          <w:p w14:paraId="64AD7824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6DE6D8F0" w14:textId="77777777" w:rsidR="00A349EE" w:rsidRPr="00491362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E61D85" w:rsidRPr="00491362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49EE" w:rsidRPr="00491362" w14:paraId="63E510BB" w14:textId="77777777" w:rsidTr="000D225C">
        <w:tc>
          <w:tcPr>
            <w:tcW w:w="5850" w:type="dxa"/>
          </w:tcPr>
          <w:p w14:paraId="1E80F5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14:paraId="54575B89" w14:textId="2B41008A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4913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65F7268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06B4DF3E" w14:textId="61E95ED8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4913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A349EE" w:rsidRPr="00491362" w14:paraId="3A080B2F" w14:textId="77777777" w:rsidTr="000D225C">
        <w:tc>
          <w:tcPr>
            <w:tcW w:w="5850" w:type="dxa"/>
          </w:tcPr>
          <w:p w14:paraId="65BFD3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0B2232EB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A50D5" w:rsidRPr="00491362" w14:paraId="4F1CE71E" w14:textId="77777777" w:rsidTr="000D225C">
        <w:tc>
          <w:tcPr>
            <w:tcW w:w="5850" w:type="dxa"/>
          </w:tcPr>
          <w:p w14:paraId="61A1CB2F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16FCC45C" w14:textId="1917A73E" w:rsidR="008A50D5" w:rsidRPr="00491362" w:rsidRDefault="00B043F3" w:rsidP="00280A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26,918</w:t>
            </w:r>
          </w:p>
        </w:tc>
        <w:tc>
          <w:tcPr>
            <w:tcW w:w="270" w:type="dxa"/>
          </w:tcPr>
          <w:p w14:paraId="7A05C1AE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49E41C42" w14:textId="72C93322" w:rsidR="008A50D5" w:rsidRPr="00491362" w:rsidRDefault="008A50D5" w:rsidP="0002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27,521</w:t>
            </w:r>
          </w:p>
        </w:tc>
      </w:tr>
      <w:tr w:rsidR="008A50D5" w:rsidRPr="00491362" w14:paraId="25827EDD" w14:textId="77777777" w:rsidTr="000D225C">
        <w:tc>
          <w:tcPr>
            <w:tcW w:w="5850" w:type="dxa"/>
          </w:tcPr>
          <w:p w14:paraId="22DB4D41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22F8AE8" w14:textId="669A29C8" w:rsidR="008A50D5" w:rsidRPr="00491362" w:rsidRDefault="00B043F3" w:rsidP="00280A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14:paraId="04F0CD63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2504000B" w14:textId="77777777" w:rsidR="008A50D5" w:rsidRPr="00491362" w:rsidRDefault="008A50D5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8A50D5" w:rsidRPr="00491362" w14:paraId="79501056" w14:textId="77777777" w:rsidTr="000D225C">
        <w:tc>
          <w:tcPr>
            <w:tcW w:w="5850" w:type="dxa"/>
          </w:tcPr>
          <w:p w14:paraId="1A49A819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C28952" w14:textId="76B79CB8" w:rsidR="008A50D5" w:rsidRPr="00491362" w:rsidRDefault="00B043F3" w:rsidP="0028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</w:t>
            </w:r>
            <w:r w:rsidR="00BC6F50" w:rsidRPr="00491362">
              <w:rPr>
                <w:rFonts w:ascii="Angsana New" w:hAnsi="Angsana New"/>
                <w:sz w:val="29"/>
                <w:szCs w:val="29"/>
              </w:rPr>
              <w:t>5</w:t>
            </w:r>
            <w:r w:rsidRPr="00491362">
              <w:rPr>
                <w:rFonts w:ascii="Angsana New" w:hAnsi="Angsana New"/>
                <w:sz w:val="29"/>
                <w:szCs w:val="29"/>
              </w:rPr>
              <w:t>,</w:t>
            </w:r>
            <w:r w:rsidR="00BC6F50" w:rsidRPr="00491362">
              <w:rPr>
                <w:rFonts w:ascii="Angsana New" w:hAnsi="Angsana New"/>
                <w:sz w:val="29"/>
                <w:szCs w:val="29"/>
              </w:rPr>
              <w:t>059</w:t>
            </w:r>
            <w:r w:rsidRPr="0049136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01AD825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E2D69C" w14:textId="77777777" w:rsidR="008A50D5" w:rsidRPr="00491362" w:rsidRDefault="008A50D5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(15,258)</w:t>
            </w:r>
          </w:p>
        </w:tc>
      </w:tr>
      <w:tr w:rsidR="008A50D5" w:rsidRPr="00491362" w14:paraId="01F65689" w14:textId="77777777" w:rsidTr="000D225C">
        <w:tc>
          <w:tcPr>
            <w:tcW w:w="5850" w:type="dxa"/>
          </w:tcPr>
          <w:p w14:paraId="0F8FA22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4BEBF7" w14:textId="7D7292E9" w:rsidR="008A50D5" w:rsidRPr="00491362" w:rsidRDefault="00B043F3" w:rsidP="00280A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22</w:t>
            </w:r>
            <w:r w:rsidR="00BC6F50" w:rsidRPr="00491362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BC6F50" w:rsidRPr="00491362">
              <w:rPr>
                <w:rFonts w:ascii="Angsana New" w:hAnsi="Angsana New"/>
                <w:b/>
                <w:bCs/>
                <w:sz w:val="29"/>
                <w:szCs w:val="29"/>
              </w:rPr>
              <w:t>901</w:t>
            </w:r>
          </w:p>
        </w:tc>
        <w:tc>
          <w:tcPr>
            <w:tcW w:w="270" w:type="dxa"/>
          </w:tcPr>
          <w:p w14:paraId="3FA80EA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466DFD" w14:textId="77777777" w:rsidR="008A50D5" w:rsidRPr="00491362" w:rsidRDefault="008A50D5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225,305</w:t>
            </w:r>
          </w:p>
        </w:tc>
      </w:tr>
    </w:tbl>
    <w:p w14:paraId="62626E27" w14:textId="77777777" w:rsidR="001D44E9" w:rsidRPr="00491362" w:rsidRDefault="001D44E9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38F52186" w14:textId="77777777" w:rsidR="00AE4F16" w:rsidRDefault="00AE4F16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>รายการ</w:t>
      </w:r>
      <w:r w:rsidR="00536E61" w:rsidRPr="00E61D85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Pr="00E61D85">
        <w:rPr>
          <w:rFonts w:ascii="Angsana New" w:hAnsi="Angsana New" w:hint="cs"/>
          <w:sz w:val="30"/>
          <w:szCs w:val="30"/>
          <w:cs/>
        </w:rPr>
        <w:t>ของการดำเนินงานร่วมกัน</w:t>
      </w:r>
      <w:r w:rsidR="00037A0B" w:rsidRPr="00E61D85">
        <w:rPr>
          <w:rFonts w:ascii="Angsana New" w:hAnsi="Angsana New" w:hint="cs"/>
          <w:sz w:val="30"/>
          <w:szCs w:val="30"/>
          <w:cs/>
        </w:rPr>
        <w:t>ซึ่งรวมอยู่ในงบกำไรขาดทุนเบ็ดเสร็จสำหรับ</w:t>
      </w:r>
      <w:r w:rsidRPr="00E61D85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Pr="00E61D85">
        <w:rPr>
          <w:rFonts w:ascii="Angsana New" w:hAnsi="Angsana New"/>
          <w:sz w:val="30"/>
          <w:szCs w:val="30"/>
        </w:rPr>
        <w:t>31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มีนาคม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13EC1F" w14:textId="77777777" w:rsidR="000D225C" w:rsidRPr="00491362" w:rsidRDefault="000D225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620"/>
      </w:tblGrid>
      <w:tr w:rsidR="00C005A2" w:rsidRPr="00491362" w14:paraId="46923ED2" w14:textId="77777777" w:rsidTr="00280A48">
        <w:tc>
          <w:tcPr>
            <w:tcW w:w="5850" w:type="dxa"/>
          </w:tcPr>
          <w:p w14:paraId="2A561DF5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44C7F86D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E61D85" w:rsidRPr="00491362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005A2" w:rsidRPr="00491362" w14:paraId="73FB1D3B" w14:textId="77777777" w:rsidTr="00280A48">
        <w:tc>
          <w:tcPr>
            <w:tcW w:w="5850" w:type="dxa"/>
          </w:tcPr>
          <w:p w14:paraId="7380D43B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05AC263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0550A4" w:rsidRPr="0049136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24E0199F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4443B171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0550A4" w:rsidRPr="00491362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C005A2" w:rsidRPr="00491362" w14:paraId="41517CED" w14:textId="77777777" w:rsidTr="00280A48">
        <w:tc>
          <w:tcPr>
            <w:tcW w:w="5850" w:type="dxa"/>
          </w:tcPr>
          <w:p w14:paraId="039D50D4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45329A2D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A50D5" w:rsidRPr="00491362" w14:paraId="453FE101" w14:textId="77777777" w:rsidTr="00280A48">
        <w:tc>
          <w:tcPr>
            <w:tcW w:w="5850" w:type="dxa"/>
          </w:tcPr>
          <w:p w14:paraId="6E325BFF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1D0045EB" w14:textId="7B41FB50" w:rsidR="008A50D5" w:rsidRPr="00491362" w:rsidRDefault="00B043F3" w:rsidP="00280A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19,1</w:t>
            </w:r>
            <w:r w:rsidR="007A1625" w:rsidRPr="00491362">
              <w:rPr>
                <w:rFonts w:ascii="Angsana New" w:hAnsi="Angsana New"/>
                <w:sz w:val="29"/>
                <w:szCs w:val="29"/>
              </w:rPr>
              <w:t>21</w:t>
            </w:r>
          </w:p>
        </w:tc>
        <w:tc>
          <w:tcPr>
            <w:tcW w:w="270" w:type="dxa"/>
          </w:tcPr>
          <w:p w14:paraId="2E86FAA6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shd w:val="clear" w:color="auto" w:fill="auto"/>
          </w:tcPr>
          <w:p w14:paraId="0B4A8794" w14:textId="77777777" w:rsidR="008A50D5" w:rsidRPr="00491362" w:rsidRDefault="000550A4" w:rsidP="0002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356,540</w:t>
            </w:r>
          </w:p>
        </w:tc>
      </w:tr>
      <w:tr w:rsidR="008A50D5" w:rsidRPr="00491362" w14:paraId="4F3FFE70" w14:textId="77777777" w:rsidTr="00280A48">
        <w:tc>
          <w:tcPr>
            <w:tcW w:w="5850" w:type="dxa"/>
          </w:tcPr>
          <w:p w14:paraId="3EA7AB98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16EC3F4" w14:textId="7933E585" w:rsidR="008A50D5" w:rsidRPr="00491362" w:rsidRDefault="00B043F3" w:rsidP="00280A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0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</w:t>
            </w:r>
            <w:r w:rsidR="007A1625" w:rsidRPr="00491362">
              <w:rPr>
                <w:rFonts w:ascii="Angsana New" w:hAnsi="Angsana New"/>
                <w:sz w:val="29"/>
                <w:szCs w:val="29"/>
              </w:rPr>
              <w:t>5</w:t>
            </w:r>
            <w:r w:rsidRPr="00491362">
              <w:rPr>
                <w:rFonts w:ascii="Angsana New" w:hAnsi="Angsana New"/>
                <w:sz w:val="29"/>
                <w:szCs w:val="29"/>
              </w:rPr>
              <w:t>,</w:t>
            </w:r>
            <w:r w:rsidR="007A1625" w:rsidRPr="00491362">
              <w:rPr>
                <w:rFonts w:ascii="Angsana New" w:hAnsi="Angsana New"/>
                <w:sz w:val="29"/>
                <w:szCs w:val="29"/>
              </w:rPr>
              <w:t>843</w:t>
            </w:r>
            <w:r w:rsidRPr="0049136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1604A65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612EDF6" w14:textId="77777777" w:rsidR="008A50D5" w:rsidRPr="00491362" w:rsidRDefault="008A50D5" w:rsidP="006A72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(3</w:t>
            </w:r>
            <w:r w:rsidR="000550A4" w:rsidRPr="00491362">
              <w:rPr>
                <w:rFonts w:ascii="Angsana New" w:hAnsi="Angsana New"/>
                <w:sz w:val="29"/>
                <w:szCs w:val="29"/>
              </w:rPr>
              <w:t>22</w:t>
            </w:r>
            <w:r w:rsidRPr="00491362">
              <w:rPr>
                <w:rFonts w:ascii="Angsana New" w:hAnsi="Angsana New"/>
                <w:sz w:val="29"/>
                <w:szCs w:val="29"/>
              </w:rPr>
              <w:t>,</w:t>
            </w:r>
            <w:r w:rsidR="000550A4" w:rsidRPr="00491362">
              <w:rPr>
                <w:rFonts w:ascii="Angsana New" w:hAnsi="Angsana New"/>
                <w:sz w:val="29"/>
                <w:szCs w:val="29"/>
              </w:rPr>
              <w:t>035</w:t>
            </w:r>
            <w:r w:rsidRPr="00491362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A50D5" w:rsidRPr="00491362" w14:paraId="0FD3E359" w14:textId="77777777" w:rsidTr="00280A48">
        <w:tc>
          <w:tcPr>
            <w:tcW w:w="5850" w:type="dxa"/>
          </w:tcPr>
          <w:p w14:paraId="6510E321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E65E06" w14:textId="24D45769" w:rsidR="008A50D5" w:rsidRPr="00491362" w:rsidRDefault="007A1625" w:rsidP="00D878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3,278</w:t>
            </w:r>
          </w:p>
        </w:tc>
        <w:tc>
          <w:tcPr>
            <w:tcW w:w="270" w:type="dxa"/>
          </w:tcPr>
          <w:p w14:paraId="47B201BE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9AFA4" w14:textId="77777777" w:rsidR="008A50D5" w:rsidRPr="00491362" w:rsidRDefault="000550A4" w:rsidP="006A72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8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34,505</w:t>
            </w:r>
          </w:p>
        </w:tc>
      </w:tr>
    </w:tbl>
    <w:p w14:paraId="0C9748C9" w14:textId="77777777" w:rsidR="00491362" w:rsidRPr="00491362" w:rsidRDefault="00491362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0BB46250" w14:textId="3DA20B46" w:rsidR="000F6A64" w:rsidRPr="00E61D85" w:rsidRDefault="000F6A6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1D85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76911C09" w14:textId="77777777" w:rsidR="00491362" w:rsidRPr="00491362" w:rsidRDefault="00491362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2"/>
        <w:gridCol w:w="1710"/>
        <w:gridCol w:w="246"/>
        <w:gridCol w:w="1642"/>
      </w:tblGrid>
      <w:tr w:rsidR="00967ADF" w:rsidRPr="00491362" w14:paraId="7022E607" w14:textId="77777777" w:rsidTr="00967ADF">
        <w:trPr>
          <w:tblHeader/>
        </w:trPr>
        <w:tc>
          <w:tcPr>
            <w:tcW w:w="3096" w:type="pct"/>
          </w:tcPr>
          <w:p w14:paraId="17AD47E3" w14:textId="77777777" w:rsidR="00967ADF" w:rsidRPr="00491362" w:rsidRDefault="00967ADF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04" w:type="pct"/>
            <w:gridSpan w:val="3"/>
          </w:tcPr>
          <w:p w14:paraId="27332519" w14:textId="77777777" w:rsidR="00967ADF" w:rsidRPr="00491362" w:rsidRDefault="00967ADF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67ADF" w:rsidRPr="00491362" w14:paraId="69D090CD" w14:textId="77777777" w:rsidTr="00967ADF">
        <w:trPr>
          <w:tblHeader/>
        </w:trPr>
        <w:tc>
          <w:tcPr>
            <w:tcW w:w="3096" w:type="pct"/>
          </w:tcPr>
          <w:p w14:paraId="05DF925B" w14:textId="5C6EE2D8" w:rsidR="00967ADF" w:rsidRPr="00491362" w:rsidRDefault="00967ADF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49136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49136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905" w:type="pct"/>
          </w:tcPr>
          <w:p w14:paraId="20C0CCAA" w14:textId="20605CFD" w:rsidR="00967ADF" w:rsidRPr="00491362" w:rsidRDefault="00967ADF" w:rsidP="007F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49136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0" w:type="pct"/>
          </w:tcPr>
          <w:p w14:paraId="1F785453" w14:textId="77777777" w:rsidR="00967ADF" w:rsidRPr="00491362" w:rsidRDefault="00967ADF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0" w:type="pct"/>
          </w:tcPr>
          <w:p w14:paraId="6647C154" w14:textId="34975EAC" w:rsidR="00967ADF" w:rsidRPr="00491362" w:rsidRDefault="00967ADF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491362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967ADF" w:rsidRPr="00491362" w14:paraId="2E325808" w14:textId="77777777" w:rsidTr="00967ADF">
        <w:trPr>
          <w:tblHeader/>
        </w:trPr>
        <w:tc>
          <w:tcPr>
            <w:tcW w:w="3096" w:type="pct"/>
          </w:tcPr>
          <w:p w14:paraId="014FE7C9" w14:textId="77777777" w:rsidR="00967ADF" w:rsidRPr="00491362" w:rsidRDefault="00967ADF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04" w:type="pct"/>
            <w:gridSpan w:val="3"/>
          </w:tcPr>
          <w:p w14:paraId="7E3E1180" w14:textId="77777777" w:rsidR="00967ADF" w:rsidRPr="00491362" w:rsidRDefault="00967ADF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67ADF" w:rsidRPr="00491362" w14:paraId="7487A63F" w14:textId="77777777" w:rsidTr="00967ADF">
        <w:trPr>
          <w:tblHeader/>
        </w:trPr>
        <w:tc>
          <w:tcPr>
            <w:tcW w:w="3096" w:type="pct"/>
          </w:tcPr>
          <w:p w14:paraId="5C68008C" w14:textId="74C1B07C" w:rsidR="00967ADF" w:rsidRPr="00491362" w:rsidRDefault="00967ADF" w:rsidP="008A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491362">
              <w:rPr>
                <w:rFonts w:ascii="Angsana New" w:hAnsi="Angsana New"/>
                <w:sz w:val="29"/>
                <w:szCs w:val="29"/>
              </w:rPr>
              <w:t>1</w:t>
            </w:r>
            <w:r w:rsidRPr="00491362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905" w:type="pct"/>
          </w:tcPr>
          <w:p w14:paraId="0CA5FFFB" w14:textId="5BDD67EF" w:rsidR="00967ADF" w:rsidRPr="00491362" w:rsidRDefault="00967ADF" w:rsidP="00967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after="0"/>
              <w:ind w:left="-108" w:right="-28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681,808</w:t>
            </w:r>
          </w:p>
        </w:tc>
        <w:tc>
          <w:tcPr>
            <w:tcW w:w="130" w:type="pct"/>
          </w:tcPr>
          <w:p w14:paraId="5759EAF7" w14:textId="77777777" w:rsidR="00967ADF" w:rsidRPr="00491362" w:rsidRDefault="00967ADF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0" w:type="pct"/>
          </w:tcPr>
          <w:p w14:paraId="2F97FB12" w14:textId="77777777" w:rsidR="00967ADF" w:rsidRPr="00491362" w:rsidRDefault="00967ADF" w:rsidP="0002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668,058</w:t>
            </w:r>
          </w:p>
        </w:tc>
      </w:tr>
      <w:tr w:rsidR="00967ADF" w:rsidRPr="00491362" w14:paraId="59937758" w14:textId="77777777" w:rsidTr="00967ADF">
        <w:trPr>
          <w:trHeight w:val="70"/>
          <w:tblHeader/>
        </w:trPr>
        <w:tc>
          <w:tcPr>
            <w:tcW w:w="3096" w:type="pct"/>
          </w:tcPr>
          <w:p w14:paraId="1301AE62" w14:textId="77777777" w:rsidR="00967ADF" w:rsidRPr="00491362" w:rsidRDefault="00967ADF" w:rsidP="008A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  <w:cs/>
              </w:rPr>
              <w:t>ซื้อเงินลงทุน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46FB11D5" w14:textId="383689D7" w:rsidR="00967ADF" w:rsidRPr="00491362" w:rsidRDefault="00967ADF" w:rsidP="00967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-2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8E7F631" w14:textId="77777777" w:rsidR="00967ADF" w:rsidRPr="00491362" w:rsidRDefault="00967ADF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65DC902A" w14:textId="77777777" w:rsidR="00967ADF" w:rsidRPr="00491362" w:rsidRDefault="00967ADF" w:rsidP="0002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500</w:t>
            </w:r>
          </w:p>
        </w:tc>
      </w:tr>
      <w:tr w:rsidR="00967ADF" w:rsidRPr="00491362" w14:paraId="0D81C327" w14:textId="77777777" w:rsidTr="00967ADF">
        <w:trPr>
          <w:tblHeader/>
        </w:trPr>
        <w:tc>
          <w:tcPr>
            <w:tcW w:w="3096" w:type="pct"/>
          </w:tcPr>
          <w:p w14:paraId="09564DE1" w14:textId="1D60C013" w:rsidR="00967ADF" w:rsidRPr="00491362" w:rsidRDefault="00967ADF" w:rsidP="008A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</w:t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ีนาคม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14:paraId="644D342D" w14:textId="39523593" w:rsidR="00967ADF" w:rsidRPr="00491362" w:rsidRDefault="00967ADF" w:rsidP="00967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/>
              <w:ind w:left="-108" w:right="-28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681,808</w:t>
            </w:r>
          </w:p>
        </w:tc>
        <w:tc>
          <w:tcPr>
            <w:tcW w:w="130" w:type="pct"/>
          </w:tcPr>
          <w:p w14:paraId="00D79059" w14:textId="77777777" w:rsidR="00967ADF" w:rsidRPr="00491362" w:rsidRDefault="00967ADF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68C94C52" w14:textId="77777777" w:rsidR="00967ADF" w:rsidRPr="0002528C" w:rsidRDefault="00967ADF" w:rsidP="0062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2528C">
              <w:rPr>
                <w:rFonts w:ascii="Angsana New" w:hAnsi="Angsana New"/>
                <w:b/>
                <w:bCs/>
                <w:sz w:val="29"/>
                <w:szCs w:val="29"/>
              </w:rPr>
              <w:t>668,558</w:t>
            </w:r>
          </w:p>
        </w:tc>
      </w:tr>
      <w:tr w:rsidR="00967ADF" w:rsidRPr="00491362" w14:paraId="444032A0" w14:textId="77777777" w:rsidTr="00967ADF">
        <w:trPr>
          <w:tblHeader/>
        </w:trPr>
        <w:tc>
          <w:tcPr>
            <w:tcW w:w="3096" w:type="pct"/>
          </w:tcPr>
          <w:p w14:paraId="01DEEFA6" w14:textId="01256A0A" w:rsidR="00967ADF" w:rsidRPr="00491362" w:rsidRDefault="00967ADF" w:rsidP="008A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0C943DC1" w14:textId="77777777" w:rsidR="00967ADF" w:rsidRPr="00491362" w:rsidRDefault="00967ADF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0" w:type="pct"/>
          </w:tcPr>
          <w:p w14:paraId="2E11D0AF" w14:textId="77777777" w:rsidR="00967ADF" w:rsidRPr="00491362" w:rsidRDefault="00967ADF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7C7F8C8F" w14:textId="78544A6C" w:rsidR="00967ADF" w:rsidRPr="0002528C" w:rsidRDefault="00967ADF" w:rsidP="0062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2528C">
              <w:rPr>
                <w:rFonts w:ascii="Angsana New" w:hAnsi="Angsana New"/>
                <w:b/>
                <w:bCs/>
                <w:sz w:val="29"/>
                <w:szCs w:val="29"/>
              </w:rPr>
              <w:t>681,808</w:t>
            </w:r>
          </w:p>
        </w:tc>
      </w:tr>
    </w:tbl>
    <w:p w14:paraId="19F21C5C" w14:textId="77777777" w:rsidR="00457C4C" w:rsidRPr="00283B03" w:rsidRDefault="00457C4C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457C4C" w:rsidRPr="00283B03" w:rsidSect="00C05EE3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836C48B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681F0181" w14:textId="3D5B54E6" w:rsidR="0065124E" w:rsidRPr="00FF662A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FF662A">
        <w:rPr>
          <w:rFonts w:ascii="Angsana New" w:hAnsi="Angsana New"/>
          <w:sz w:val="29"/>
          <w:szCs w:val="29"/>
          <w:cs/>
        </w:rPr>
        <w:t xml:space="preserve">เงินลงทุนในบริษัทย่อย ณ วันที่ </w:t>
      </w:r>
      <w:r w:rsidR="008620B8" w:rsidRPr="00FF662A">
        <w:rPr>
          <w:rFonts w:ascii="Angsana New" w:hAnsi="Angsana New"/>
          <w:sz w:val="29"/>
          <w:szCs w:val="29"/>
        </w:rPr>
        <w:t>31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1C10FA" w:rsidRPr="00FF662A">
        <w:rPr>
          <w:rFonts w:ascii="Angsana New" w:hAnsi="Angsana New" w:hint="cs"/>
          <w:sz w:val="29"/>
          <w:szCs w:val="29"/>
          <w:cs/>
        </w:rPr>
        <w:t>มีนาคม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256</w:t>
      </w:r>
      <w:r w:rsidR="008A50D5">
        <w:rPr>
          <w:rFonts w:ascii="Angsana New" w:hAnsi="Angsana New"/>
          <w:sz w:val="29"/>
          <w:szCs w:val="29"/>
        </w:rPr>
        <w:t>3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/>
          <w:sz w:val="29"/>
          <w:szCs w:val="29"/>
        </w:rPr>
        <w:t>31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 w:hint="cs"/>
          <w:sz w:val="29"/>
          <w:szCs w:val="29"/>
          <w:cs/>
        </w:rPr>
        <w:t>ธันวาคม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</w:t>
      </w:r>
      <w:r w:rsidR="008A50D5">
        <w:rPr>
          <w:rFonts w:ascii="Angsana New" w:hAnsi="Angsana New"/>
          <w:sz w:val="29"/>
          <w:szCs w:val="29"/>
        </w:rPr>
        <w:t>62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และเงินปันผลรับ</w:t>
      </w:r>
      <w:r w:rsidR="00D85EBF" w:rsidRPr="00FF662A">
        <w:rPr>
          <w:rFonts w:ascii="Angsana New" w:hAnsi="Angsana New" w:hint="cs"/>
          <w:sz w:val="29"/>
          <w:szCs w:val="29"/>
          <w:cs/>
        </w:rPr>
        <w:t>จากเงินลงทุนสำหรับ</w:t>
      </w:r>
      <w:r w:rsidR="00361715" w:rsidRPr="00FF662A">
        <w:rPr>
          <w:rFonts w:ascii="Angsana New" w:hAnsi="Angsana New" w:hint="cs"/>
          <w:sz w:val="29"/>
          <w:szCs w:val="29"/>
          <w:cs/>
        </w:rPr>
        <w:t>งวดสามเดือน</w:t>
      </w:r>
      <w:r w:rsidRPr="00FF662A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8620B8" w:rsidRPr="00FF662A">
        <w:rPr>
          <w:rFonts w:ascii="Angsana New" w:hAnsi="Angsana New"/>
          <w:sz w:val="29"/>
          <w:szCs w:val="29"/>
        </w:rPr>
        <w:t>31</w:t>
      </w:r>
      <w:r w:rsidR="001C10FA" w:rsidRPr="00FF662A">
        <w:rPr>
          <w:rFonts w:ascii="Angsana New" w:hAnsi="Angsana New"/>
          <w:sz w:val="29"/>
          <w:szCs w:val="29"/>
          <w:cs/>
        </w:rPr>
        <w:t xml:space="preserve"> </w:t>
      </w:r>
      <w:r w:rsidR="001C10FA" w:rsidRPr="00FF662A">
        <w:rPr>
          <w:rFonts w:ascii="Angsana New" w:hAnsi="Angsana New" w:hint="cs"/>
          <w:sz w:val="29"/>
          <w:szCs w:val="29"/>
          <w:cs/>
        </w:rPr>
        <w:t>มีนาคม</w:t>
      </w:r>
      <w:r w:rsidRPr="00FF662A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14:paraId="08899931" w14:textId="77777777" w:rsidR="00BF3DAB" w:rsidRPr="00145ECD" w:rsidRDefault="00BF3DAB" w:rsidP="000C037D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DD7A29" w14:paraId="5D05FA9D" w14:textId="77777777" w:rsidTr="000554FF">
        <w:trPr>
          <w:cantSplit/>
          <w:trHeight w:val="389"/>
          <w:tblHeader/>
        </w:trPr>
        <w:tc>
          <w:tcPr>
            <w:tcW w:w="4476" w:type="dxa"/>
          </w:tcPr>
          <w:p w14:paraId="21C6B2C9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5EC59585" w14:textId="45002CE7" w:rsidR="00BF3DAB" w:rsidRPr="00DD7A29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503B4C" w:rsidRPr="00503B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F3DAB" w:rsidRPr="00DD7A29" w14:paraId="0D82582F" w14:textId="77777777" w:rsidTr="006C4D90">
        <w:trPr>
          <w:cantSplit/>
          <w:tblHeader/>
        </w:trPr>
        <w:tc>
          <w:tcPr>
            <w:tcW w:w="4476" w:type="dxa"/>
          </w:tcPr>
          <w:p w14:paraId="496C3712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78985CE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1DF08A0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745AC554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51143C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6823138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A6E8A5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D37B75D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F3DAB" w:rsidRPr="00DD7A29" w14:paraId="39732EC1" w14:textId="77777777" w:rsidTr="006C4D90">
        <w:trPr>
          <w:cantSplit/>
          <w:tblHeader/>
        </w:trPr>
        <w:tc>
          <w:tcPr>
            <w:tcW w:w="4476" w:type="dxa"/>
          </w:tcPr>
          <w:p w14:paraId="5C7DBE0B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EF083F6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โดยตรง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และโดย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4C0357A6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374648A2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E5D33B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895A42E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FC87B7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935365B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</w:tr>
      <w:tr w:rsidR="007433E4" w:rsidRPr="00DD7A29" w14:paraId="5C8DE1C7" w14:textId="77777777" w:rsidTr="006C4D90">
        <w:trPr>
          <w:cantSplit/>
          <w:tblHeader/>
        </w:trPr>
        <w:tc>
          <w:tcPr>
            <w:tcW w:w="4476" w:type="dxa"/>
          </w:tcPr>
          <w:p w14:paraId="12D578F5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E167D" w14:textId="260A49AC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00177D3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EBF42" w14:textId="1D0E1E8A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DC0624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E471A2" w14:textId="0A9AE9B1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1E85CE6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09F93" w14:textId="519220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3690D6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F31B2" w14:textId="54728A34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30225E0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3BC4C" w14:textId="59519D41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70B72C0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DD9A2" w14:textId="5471F484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28D30A4C" w14:textId="77777777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3ED568" w14:textId="487CCEEF" w:rsidR="007433E4" w:rsidRPr="00DD7A29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03B4C"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F8558C" w:rsidRPr="00DD7A29" w14:paraId="2BF97738" w14:textId="77777777" w:rsidTr="006C4D90">
        <w:trPr>
          <w:cantSplit/>
          <w:tblHeader/>
        </w:trPr>
        <w:tc>
          <w:tcPr>
            <w:tcW w:w="4476" w:type="dxa"/>
          </w:tcPr>
          <w:p w14:paraId="4A1B77D1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075AE" w14:textId="1E63938E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3F4524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C4101" w14:textId="10FF733A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66B5C8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587B39" w14:textId="5B5CF55C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7BEAB6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81A03" w14:textId="10B3A5ED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F3AD361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C3ED5" w14:textId="002F38BB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9317F7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B4D7A" w14:textId="4AC09DBC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A806A1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132901" w14:textId="1A1DEB13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518CF05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CAF3D8" w14:textId="3014C568" w:rsidR="00F8558C" w:rsidRPr="00DD7A29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8A50D5"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8558C" w:rsidRPr="00DD7A29" w14:paraId="58629B3F" w14:textId="77777777" w:rsidTr="006C4D90">
        <w:trPr>
          <w:cantSplit/>
        </w:trPr>
        <w:tc>
          <w:tcPr>
            <w:tcW w:w="4476" w:type="dxa"/>
          </w:tcPr>
          <w:p w14:paraId="1C5F5957" w14:textId="77777777" w:rsidR="00F8558C" w:rsidRPr="00DD7A29" w:rsidRDefault="003C1896" w:rsidP="00F8558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DD7A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14:paraId="10F328B6" w14:textId="77777777" w:rsidR="00F8558C" w:rsidRPr="00DD7A29" w:rsidRDefault="00F8558C" w:rsidP="00F855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B6D9A3E" w14:textId="77777777" w:rsidR="00F8558C" w:rsidRPr="00DD7A29" w:rsidRDefault="00F8558C" w:rsidP="00F8558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16C32B58" w14:textId="77777777" w:rsidR="00F8558C" w:rsidRPr="00DD7A29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B1CF8" w:rsidRPr="00DD7A29" w14:paraId="0CD5A2D3" w14:textId="77777777" w:rsidTr="006C4D90">
        <w:trPr>
          <w:cantSplit/>
        </w:trPr>
        <w:tc>
          <w:tcPr>
            <w:tcW w:w="4476" w:type="dxa"/>
          </w:tcPr>
          <w:p w14:paraId="59EA9647" w14:textId="77777777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17940C32" w14:textId="523A4EE3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25A48AF2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7322E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400EF293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7CD882" w14:textId="2955B270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88AA44F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E1D3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34317B4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116A1" w14:textId="22E4D927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EFDE7D9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DB433A5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52E032D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CC51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60F05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8F151A2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4E4DB616" w14:textId="77777777" w:rsidTr="006C4D90">
        <w:trPr>
          <w:cantSplit/>
        </w:trPr>
        <w:tc>
          <w:tcPr>
            <w:tcW w:w="4476" w:type="dxa"/>
          </w:tcPr>
          <w:p w14:paraId="7AD42C80" w14:textId="77777777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8BC1F04" w14:textId="1A222352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3FEA15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7F512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1583B61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0EAAA5E" w14:textId="497DA917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969F7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11406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031A26B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BE9C3" w14:textId="6263E49F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0453A8ED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4305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22403654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1067D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12B84F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C3592C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3F002B37" w14:textId="77777777" w:rsidTr="006C4D90">
        <w:trPr>
          <w:cantSplit/>
        </w:trPr>
        <w:tc>
          <w:tcPr>
            <w:tcW w:w="4476" w:type="dxa"/>
          </w:tcPr>
          <w:p w14:paraId="164F4E40" w14:textId="77777777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7B79A212" w14:textId="455B7112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044B8EE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B682F1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31CA52E2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39DA8131" w14:textId="45F7BA6E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0E9B0D85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D625D3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719DEB4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57F1E9" w14:textId="660214DD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12E85FDF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B2BAE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1EB87E3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CFDA0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EC1FA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3870CB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42B48D2E" w14:textId="77777777" w:rsidTr="00900841">
        <w:trPr>
          <w:cantSplit/>
        </w:trPr>
        <w:tc>
          <w:tcPr>
            <w:tcW w:w="4476" w:type="dxa"/>
          </w:tcPr>
          <w:p w14:paraId="0486A930" w14:textId="778AEFC0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03B4C" w:rsidRPr="00503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D153F80" w14:textId="65C39E95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331D9A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77D8CC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2C4F123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639C31" w14:textId="631C2AA1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06BBA6C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AB0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3D3E0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17094" w14:textId="49EDEAE4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59C8B60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FC29B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BD874D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8555F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BFE69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8FD265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5D13D936" w14:textId="77777777" w:rsidTr="00900841">
        <w:trPr>
          <w:cantSplit/>
        </w:trPr>
        <w:tc>
          <w:tcPr>
            <w:tcW w:w="4476" w:type="dxa"/>
          </w:tcPr>
          <w:p w14:paraId="2398F2AF" w14:textId="3760E11A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</w:t>
            </w:r>
            <w:r w:rsidR="00FE509F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ย จำกัด</w:t>
            </w:r>
          </w:p>
        </w:tc>
        <w:tc>
          <w:tcPr>
            <w:tcW w:w="1080" w:type="dxa"/>
          </w:tcPr>
          <w:p w14:paraId="3DA2D64D" w14:textId="34C412C3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B0420B0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66DC2C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D1974D3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A3B19F" w14:textId="35B9D597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26E1FB0D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8F6D7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43D27D22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751D2" w14:textId="129D9B8F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02AAE8A4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B9F16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60030215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3D08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145A6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3DE2A91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60CE118B" w14:textId="77777777" w:rsidTr="00900841">
        <w:trPr>
          <w:cantSplit/>
        </w:trPr>
        <w:tc>
          <w:tcPr>
            <w:tcW w:w="4476" w:type="dxa"/>
          </w:tcPr>
          <w:p w14:paraId="5D80D2F8" w14:textId="310F4408" w:rsidR="00AB1CF8" w:rsidRPr="00DD7A29" w:rsidRDefault="00AB1CF8" w:rsidP="00AB1CF8">
            <w:pPr>
              <w:rPr>
                <w:rFonts w:ascii="Angsana New" w:hAnsi="Angsana New"/>
                <w:sz w:val="28"/>
                <w:szCs w:val="28"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22A5294" w14:textId="05036ADF" w:rsidR="00AB1CF8" w:rsidRPr="00DD7A29" w:rsidRDefault="00AF6F4B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CAED37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F3D5B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A5BE5D8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28D40D8" w14:textId="1401AB7B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FFD9336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531F2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7859D4A5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FC5F0" w14:textId="4E3EA144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E9955B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B0D6D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2ABED94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33C7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542EE5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B97FCE8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B1CF8" w:rsidRPr="00DD7A29" w14:paraId="6C2691B2" w14:textId="77777777" w:rsidTr="006C4D90">
        <w:trPr>
          <w:cantSplit/>
        </w:trPr>
        <w:tc>
          <w:tcPr>
            <w:tcW w:w="4476" w:type="dxa"/>
          </w:tcPr>
          <w:p w14:paraId="5C83E35A" w14:textId="77777777" w:rsidR="00AB1CF8" w:rsidRPr="00DD7A29" w:rsidRDefault="00AB1CF8" w:rsidP="00AB1C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AB5D61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E283B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E339FA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33FE65" w14:textId="77777777" w:rsidR="00AB1CF8" w:rsidRPr="00DD7A29" w:rsidRDefault="00AB1CF8" w:rsidP="00AB1CF8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3229D" w14:textId="21F671B3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427,250</w:t>
            </w:r>
          </w:p>
        </w:tc>
        <w:tc>
          <w:tcPr>
            <w:tcW w:w="180" w:type="dxa"/>
          </w:tcPr>
          <w:p w14:paraId="4443A42C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DFC3B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427,250</w:t>
            </w:r>
          </w:p>
        </w:tc>
        <w:tc>
          <w:tcPr>
            <w:tcW w:w="180" w:type="dxa"/>
          </w:tcPr>
          <w:p w14:paraId="37C251E1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BF4B0" w14:textId="7300356F" w:rsidR="00AB1CF8" w:rsidRPr="00DD7A29" w:rsidRDefault="00AF6F4B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681,808</w:t>
            </w:r>
          </w:p>
        </w:tc>
        <w:tc>
          <w:tcPr>
            <w:tcW w:w="180" w:type="dxa"/>
          </w:tcPr>
          <w:p w14:paraId="0F76D683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01982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681,808</w:t>
            </w:r>
          </w:p>
        </w:tc>
        <w:tc>
          <w:tcPr>
            <w:tcW w:w="180" w:type="dxa"/>
          </w:tcPr>
          <w:p w14:paraId="4DAF79BA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A4D1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08D45E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C8104F" w14:textId="77777777" w:rsidR="00AB1CF8" w:rsidRPr="00DD7A29" w:rsidRDefault="00AB1CF8" w:rsidP="00AB1CF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EB04231" w14:textId="77777777" w:rsidR="009F46D6" w:rsidRPr="000554FF" w:rsidRDefault="009F46D6" w:rsidP="004D64D4">
      <w:pPr>
        <w:rPr>
          <w:rFonts w:ascii="Angsana New" w:eastAsia="Calibri" w:hAnsi="Angsana New"/>
          <w:spacing w:val="-12"/>
        </w:rPr>
      </w:pPr>
    </w:p>
    <w:p w14:paraId="645E2C99" w14:textId="77777777" w:rsidR="00486816" w:rsidRPr="00A81CBF" w:rsidRDefault="00486816" w:rsidP="00FB214C">
      <w:pPr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BE1D6E8" w14:textId="501B2BC0" w:rsidR="00297A37" w:rsidRPr="00111416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  <w:r w:rsidR="00961FD9">
        <w:rPr>
          <w:rFonts w:ascii="Angsana New" w:hAnsi="Angsana New" w:hint="cs"/>
          <w:bCs/>
          <w:sz w:val="30"/>
          <w:szCs w:val="30"/>
          <w:cs/>
        </w:rPr>
        <w:t>และ</w:t>
      </w:r>
      <w:r w:rsidR="0012147B">
        <w:rPr>
          <w:rFonts w:ascii="Angsana New" w:hAnsi="Angsana New" w:hint="cs"/>
          <w:bCs/>
          <w:sz w:val="30"/>
          <w:szCs w:val="30"/>
          <w:cs/>
        </w:rPr>
        <w:t>สินทรัพย์</w:t>
      </w:r>
      <w:r w:rsidR="00961FD9">
        <w:rPr>
          <w:rFonts w:ascii="Angsana New" w:hAnsi="Angsana New" w:hint="cs"/>
          <w:bCs/>
          <w:sz w:val="30"/>
          <w:szCs w:val="30"/>
          <w:cs/>
        </w:rPr>
        <w:t>สิทธิการใช้</w:t>
      </w:r>
    </w:p>
    <w:p w14:paraId="71FE3647" w14:textId="77777777" w:rsidR="00C2043A" w:rsidRPr="0098649F" w:rsidRDefault="00C2043A" w:rsidP="00297A37">
      <w:pPr>
        <w:ind w:left="540"/>
        <w:rPr>
          <w:rFonts w:ascii="Angsana New" w:hAnsi="Angsana New"/>
          <w:bCs/>
          <w:sz w:val="20"/>
          <w:szCs w:val="20"/>
        </w:rPr>
      </w:pPr>
    </w:p>
    <w:p w14:paraId="4075443E" w14:textId="77777777" w:rsidR="00297A37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 w:rsidR="00361715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DC7E180" w14:textId="77777777" w:rsidR="00297A37" w:rsidRPr="0098649F" w:rsidRDefault="00297A37" w:rsidP="00297A37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8"/>
        <w:gridCol w:w="270"/>
        <w:gridCol w:w="1176"/>
        <w:gridCol w:w="285"/>
        <w:gridCol w:w="1153"/>
        <w:gridCol w:w="242"/>
        <w:gridCol w:w="1196"/>
      </w:tblGrid>
      <w:tr w:rsidR="004813E5" w:rsidRPr="00567AA0" w14:paraId="5F225627" w14:textId="77777777" w:rsidTr="0078775B">
        <w:trPr>
          <w:tblHeader/>
        </w:trPr>
        <w:tc>
          <w:tcPr>
            <w:tcW w:w="2095" w:type="pct"/>
          </w:tcPr>
          <w:p w14:paraId="2822E9AE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5E6B8D8D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3E5" w:rsidRPr="00567AA0" w14:paraId="2EE5B232" w14:textId="77777777" w:rsidTr="0078775B">
        <w:trPr>
          <w:tblHeader/>
        </w:trPr>
        <w:tc>
          <w:tcPr>
            <w:tcW w:w="2095" w:type="pct"/>
          </w:tcPr>
          <w:p w14:paraId="435000A4" w14:textId="4D2E6A0C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03B4C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03B4C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83" w:type="pct"/>
            <w:gridSpan w:val="3"/>
          </w:tcPr>
          <w:p w14:paraId="6F3571AF" w14:textId="25D035D3" w:rsidR="00297A37" w:rsidRPr="00567AA0" w:rsidRDefault="00503B4C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0D5" w:rsidRPr="00567A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70574C2B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601208BA" w14:textId="00FDAA26" w:rsidR="00297A37" w:rsidRPr="00567AA0" w:rsidRDefault="00503B4C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0D5" w:rsidRPr="00567A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813E5" w:rsidRPr="00567AA0" w14:paraId="39BDFDB6" w14:textId="77777777" w:rsidTr="00392A61">
        <w:trPr>
          <w:trHeight w:val="1109"/>
          <w:tblHeader/>
        </w:trPr>
        <w:tc>
          <w:tcPr>
            <w:tcW w:w="2095" w:type="pct"/>
          </w:tcPr>
          <w:p w14:paraId="3CF1EDD9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E74D3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49811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41AC713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2540A55" w14:textId="0DD27451" w:rsidR="00D21A58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D1D1DF9" w14:textId="77777777" w:rsidR="00297A37" w:rsidRPr="00567AA0" w:rsidRDefault="005F0E45" w:rsidP="005F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297A37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31138AB0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BC426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24B3ECF" w14:textId="0AFCEF39" w:rsidR="00D21A58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0BB54E3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1" w:type="pct"/>
          </w:tcPr>
          <w:p w14:paraId="458549C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56B1B13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8FA76F4" w14:textId="4618949C" w:rsidR="004813E5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BB23A51" w14:textId="7286F87C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</w:tcPr>
          <w:p w14:paraId="5F7420CC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51B171E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B5287AD" w14:textId="763AC39C" w:rsidR="006B4AEC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282BF761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4813E5" w:rsidRPr="00567AA0" w14:paraId="28181A66" w14:textId="77777777" w:rsidTr="0078775B">
        <w:trPr>
          <w:trHeight w:val="80"/>
          <w:tblHeader/>
        </w:trPr>
        <w:tc>
          <w:tcPr>
            <w:tcW w:w="2095" w:type="pct"/>
          </w:tcPr>
          <w:p w14:paraId="48BAEECE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46683DCF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0D5" w:rsidRPr="00567AA0" w14:paraId="4E75B5D1" w14:textId="77777777" w:rsidTr="00392A61">
        <w:trPr>
          <w:trHeight w:val="80"/>
          <w:tblHeader/>
        </w:trPr>
        <w:tc>
          <w:tcPr>
            <w:tcW w:w="2095" w:type="pct"/>
            <w:vAlign w:val="bottom"/>
          </w:tcPr>
          <w:p w14:paraId="3FB9799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18" w:type="pct"/>
          </w:tcPr>
          <w:p w14:paraId="497B95F0" w14:textId="6489FD11" w:rsidR="008A50D5" w:rsidRPr="00567AA0" w:rsidRDefault="001C2822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33F57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5D0244" w14:textId="1137B400" w:rsidR="008A50D5" w:rsidRPr="00567AA0" w:rsidRDefault="004753B4" w:rsidP="0047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(4,000)</w:t>
            </w:r>
          </w:p>
        </w:tc>
        <w:tc>
          <w:tcPr>
            <w:tcW w:w="151" w:type="pct"/>
          </w:tcPr>
          <w:p w14:paraId="6C2CC657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CC1D71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646A8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57EEE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23A639C0" w14:textId="77777777" w:rsidTr="00392A61">
        <w:trPr>
          <w:trHeight w:val="80"/>
          <w:tblHeader/>
        </w:trPr>
        <w:tc>
          <w:tcPr>
            <w:tcW w:w="2095" w:type="pct"/>
            <w:vAlign w:val="bottom"/>
          </w:tcPr>
          <w:p w14:paraId="14CCE3D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8" w:type="pct"/>
          </w:tcPr>
          <w:p w14:paraId="134DDC45" w14:textId="08B5326E" w:rsidR="008A50D5" w:rsidRPr="00567AA0" w:rsidRDefault="001C2822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43" w:type="pct"/>
          </w:tcPr>
          <w:p w14:paraId="2D07EDC7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439B34D" w14:textId="6E254AED" w:rsidR="008A50D5" w:rsidRPr="00567AA0" w:rsidRDefault="001C2822" w:rsidP="00112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4A059CD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6A1FC98" w14:textId="77777777" w:rsidR="008A50D5" w:rsidRPr="00567AA0" w:rsidRDefault="008A50D5" w:rsidP="00CC0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9,121</w:t>
            </w:r>
          </w:p>
        </w:tc>
        <w:tc>
          <w:tcPr>
            <w:tcW w:w="128" w:type="pct"/>
          </w:tcPr>
          <w:p w14:paraId="2F64150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D86B3A3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3EA42075" w14:textId="77777777" w:rsidTr="00392A61">
        <w:trPr>
          <w:trHeight w:val="80"/>
          <w:tblHeader/>
        </w:trPr>
        <w:tc>
          <w:tcPr>
            <w:tcW w:w="2095" w:type="pct"/>
            <w:vAlign w:val="bottom"/>
          </w:tcPr>
          <w:p w14:paraId="3B0243CE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18" w:type="pct"/>
          </w:tcPr>
          <w:p w14:paraId="60F0137F" w14:textId="1037B144" w:rsidR="008A50D5" w:rsidRPr="00567AA0" w:rsidRDefault="004753B4" w:rsidP="00024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  <w:tc>
          <w:tcPr>
            <w:tcW w:w="143" w:type="pct"/>
          </w:tcPr>
          <w:p w14:paraId="7528CAE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8FDAD21" w14:textId="27B845EF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6E7AC5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0CA9DC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812D88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60A27C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4F1600F8" w14:textId="77777777" w:rsidTr="00392A61">
        <w:trPr>
          <w:tblHeader/>
        </w:trPr>
        <w:tc>
          <w:tcPr>
            <w:tcW w:w="2095" w:type="pct"/>
          </w:tcPr>
          <w:p w14:paraId="397E005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8" w:type="pct"/>
          </w:tcPr>
          <w:p w14:paraId="31DF1F22" w14:textId="1BAA41A3" w:rsidR="008A50D5" w:rsidRPr="00567AA0" w:rsidRDefault="004753B4" w:rsidP="0047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143" w:type="pct"/>
          </w:tcPr>
          <w:p w14:paraId="57BA30EB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F391D9" w14:textId="635FA196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72EE99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3B1FF" w14:textId="77777777" w:rsidR="008A50D5" w:rsidRPr="00567AA0" w:rsidRDefault="008A50D5" w:rsidP="00CC0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28" w:type="pct"/>
          </w:tcPr>
          <w:p w14:paraId="07907EA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D5849D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6516048C" w14:textId="77777777" w:rsidTr="00392A61">
        <w:trPr>
          <w:tblHeader/>
        </w:trPr>
        <w:tc>
          <w:tcPr>
            <w:tcW w:w="2095" w:type="pct"/>
          </w:tcPr>
          <w:p w14:paraId="1A2FFC98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3DFA062C" w14:textId="07E32DD9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3" w:type="pct"/>
          </w:tcPr>
          <w:p w14:paraId="3BCB8D3E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F65367" w14:textId="66C6E76F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6EA3BA9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2FF8070" w14:textId="77777777" w:rsidR="008A50D5" w:rsidRPr="00567AA0" w:rsidRDefault="008A50D5" w:rsidP="00CC0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28" w:type="pct"/>
          </w:tcPr>
          <w:p w14:paraId="1EEF0B73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3970E8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5753C618" w14:textId="77777777" w:rsidTr="00392A61">
        <w:trPr>
          <w:tblHeader/>
        </w:trPr>
        <w:tc>
          <w:tcPr>
            <w:tcW w:w="2095" w:type="pct"/>
          </w:tcPr>
          <w:p w14:paraId="18B95A16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8" w:type="pct"/>
          </w:tcPr>
          <w:p w14:paraId="19C1AEB3" w14:textId="65A3F295" w:rsidR="008A50D5" w:rsidRPr="00567AA0" w:rsidRDefault="004753B4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143" w:type="pct"/>
          </w:tcPr>
          <w:p w14:paraId="3657BF0D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492E23" w14:textId="3A8CB94B" w:rsidR="008A50D5" w:rsidRPr="00567AA0" w:rsidRDefault="001C2822" w:rsidP="00112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753B4" w:rsidRPr="00567A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3613D" w:rsidRPr="00567AA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157BDB7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9E5903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10,503</w:t>
            </w:r>
          </w:p>
        </w:tc>
        <w:tc>
          <w:tcPr>
            <w:tcW w:w="128" w:type="pct"/>
          </w:tcPr>
          <w:p w14:paraId="14C9B590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947174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53C3BDDF" w14:textId="77777777" w:rsidTr="00392A61">
        <w:trPr>
          <w:trHeight w:val="137"/>
          <w:tblHeader/>
        </w:trPr>
        <w:tc>
          <w:tcPr>
            <w:tcW w:w="2095" w:type="pct"/>
          </w:tcPr>
          <w:p w14:paraId="43E36A60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674AEAF" w14:textId="3AE59E5F" w:rsidR="008A50D5" w:rsidRPr="00567AA0" w:rsidRDefault="004753B4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43" w:type="pct"/>
          </w:tcPr>
          <w:p w14:paraId="455E1FD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6F7E0F5" w14:textId="00D68672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613D" w:rsidRPr="00567A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613D" w:rsidRPr="00567AA0">
              <w:rPr>
                <w:rFonts w:asciiTheme="majorBidi" w:hAnsiTheme="majorBidi" w:cstheme="majorBidi"/>
                <w:sz w:val="30"/>
                <w:szCs w:val="30"/>
              </w:rPr>
              <w:t>819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2E7DE1C9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E4B9A23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14,383</w:t>
            </w:r>
          </w:p>
        </w:tc>
        <w:tc>
          <w:tcPr>
            <w:tcW w:w="128" w:type="pct"/>
          </w:tcPr>
          <w:p w14:paraId="2564FA7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DE8B710" w14:textId="77777777" w:rsidR="008A50D5" w:rsidRPr="00567AA0" w:rsidRDefault="008A50D5" w:rsidP="002B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(15,392)</w:t>
            </w:r>
          </w:p>
        </w:tc>
      </w:tr>
      <w:tr w:rsidR="008A50D5" w:rsidRPr="00567AA0" w14:paraId="02DBF8AA" w14:textId="77777777" w:rsidTr="00392A61">
        <w:trPr>
          <w:trHeight w:val="370"/>
          <w:tblHeader/>
        </w:trPr>
        <w:tc>
          <w:tcPr>
            <w:tcW w:w="2095" w:type="pct"/>
          </w:tcPr>
          <w:p w14:paraId="175804C8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6BC2E4C" w14:textId="6BDE9B9B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37A0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37A0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C48D195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09D0EE8" w14:textId="7171B39C" w:rsidR="008A50D5" w:rsidRPr="00567AA0" w:rsidRDefault="001C2822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3613D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3613D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1451A297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AD73933" w14:textId="77777777" w:rsidR="008A50D5" w:rsidRPr="00567AA0" w:rsidRDefault="008A50D5" w:rsidP="00CC0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34,789</w:t>
            </w:r>
          </w:p>
        </w:tc>
        <w:tc>
          <w:tcPr>
            <w:tcW w:w="128" w:type="pct"/>
          </w:tcPr>
          <w:p w14:paraId="4DBA11C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649A8C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(15,392)</w:t>
            </w:r>
          </w:p>
        </w:tc>
      </w:tr>
    </w:tbl>
    <w:p w14:paraId="4BDF51AC" w14:textId="77777777" w:rsidR="00297A37" w:rsidRPr="0098649F" w:rsidRDefault="00297A37" w:rsidP="00297A37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7"/>
        <w:gridCol w:w="239"/>
        <w:gridCol w:w="1214"/>
        <w:gridCol w:w="239"/>
        <w:gridCol w:w="1213"/>
        <w:gridCol w:w="239"/>
        <w:gridCol w:w="1213"/>
      </w:tblGrid>
      <w:tr w:rsidR="00297A37" w:rsidRPr="00567AA0" w14:paraId="4702EFBA" w14:textId="77777777" w:rsidTr="004813E5">
        <w:trPr>
          <w:tblHeader/>
        </w:trPr>
        <w:tc>
          <w:tcPr>
            <w:tcW w:w="2090" w:type="pct"/>
          </w:tcPr>
          <w:p w14:paraId="514D0B01" w14:textId="77777777" w:rsidR="00297A37" w:rsidRPr="00567AA0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0" w:type="pct"/>
            <w:gridSpan w:val="7"/>
          </w:tcPr>
          <w:p w14:paraId="13ABF5D7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3E5" w:rsidRPr="00567AA0" w14:paraId="43DB6104" w14:textId="77777777" w:rsidTr="005F33A2">
        <w:trPr>
          <w:tblHeader/>
        </w:trPr>
        <w:tc>
          <w:tcPr>
            <w:tcW w:w="2090" w:type="pct"/>
          </w:tcPr>
          <w:p w14:paraId="56B39C5E" w14:textId="4939EDA6" w:rsidR="00297A37" w:rsidRPr="00567AA0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03B4C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03B4C"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8" w:type="pct"/>
            <w:gridSpan w:val="3"/>
          </w:tcPr>
          <w:p w14:paraId="4382AE45" w14:textId="0CE7240F" w:rsidR="00297A37" w:rsidRPr="00567AA0" w:rsidRDefault="00503B4C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A50D5" w:rsidRPr="00567A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07646B08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326ABCD7" w14:textId="4DD9AE54" w:rsidR="00297A37" w:rsidRPr="00567AA0" w:rsidRDefault="00503B4C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A50D5" w:rsidRPr="00567A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813E5" w:rsidRPr="00567AA0" w14:paraId="58FB8334" w14:textId="77777777" w:rsidTr="00365E58">
        <w:trPr>
          <w:trHeight w:val="1109"/>
          <w:tblHeader/>
        </w:trPr>
        <w:tc>
          <w:tcPr>
            <w:tcW w:w="2090" w:type="pct"/>
          </w:tcPr>
          <w:p w14:paraId="5225B948" w14:textId="77777777" w:rsidR="00297A37" w:rsidRPr="00567AA0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41EF67" w14:textId="77777777" w:rsidR="00297A37" w:rsidRPr="00567AA0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89F9A4" w14:textId="77777777" w:rsidR="00297A37" w:rsidRPr="00567AA0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03ADD66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D4C5D36" w14:textId="77777777" w:rsidR="00271FD3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65A09B36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D6F421A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047D755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F1CA355" w14:textId="77777777" w:rsidR="004813E5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78B2CA58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26" w:type="pct"/>
          </w:tcPr>
          <w:p w14:paraId="7E098355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E004D56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CA3C703" w14:textId="258C72FD" w:rsidR="004813E5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216B813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2CA07FA7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4DFFD6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F5C8A3C" w14:textId="77777777" w:rsidR="00E96D50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C4941"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7C30034C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297A37" w:rsidRPr="00567AA0" w14:paraId="6422A243" w14:textId="77777777" w:rsidTr="004813E5">
        <w:trPr>
          <w:tblHeader/>
        </w:trPr>
        <w:tc>
          <w:tcPr>
            <w:tcW w:w="2090" w:type="pct"/>
          </w:tcPr>
          <w:p w14:paraId="43E540D3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0" w:type="pct"/>
            <w:gridSpan w:val="7"/>
          </w:tcPr>
          <w:p w14:paraId="4CF4BDD0" w14:textId="77777777" w:rsidR="00297A37" w:rsidRPr="00567AA0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0D5" w:rsidRPr="00567AA0" w14:paraId="09EF1349" w14:textId="77777777" w:rsidTr="00365E58">
        <w:trPr>
          <w:tblHeader/>
        </w:trPr>
        <w:tc>
          <w:tcPr>
            <w:tcW w:w="2090" w:type="pct"/>
          </w:tcPr>
          <w:p w14:paraId="16A1F8BE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11" w:type="pct"/>
          </w:tcPr>
          <w:p w14:paraId="5ED05222" w14:textId="667CFC0E" w:rsidR="008A50D5" w:rsidRPr="00567AA0" w:rsidRDefault="004753B4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  <w:tc>
          <w:tcPr>
            <w:tcW w:w="126" w:type="pct"/>
          </w:tcPr>
          <w:p w14:paraId="78EBDCA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7C1D7A" w14:textId="587BF6CB" w:rsidR="008A50D5" w:rsidRPr="00567AA0" w:rsidRDefault="00A5439B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383971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A47B839" w14:textId="77777777" w:rsidR="008A50D5" w:rsidRPr="00567AA0" w:rsidRDefault="008A50D5" w:rsidP="00B1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C735A5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5EA50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67A823DB" w14:textId="77777777" w:rsidTr="00365E58">
        <w:trPr>
          <w:tblHeader/>
        </w:trPr>
        <w:tc>
          <w:tcPr>
            <w:tcW w:w="2090" w:type="pct"/>
          </w:tcPr>
          <w:p w14:paraId="33C37B09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1" w:type="pct"/>
          </w:tcPr>
          <w:p w14:paraId="6D53E5DA" w14:textId="2D664B36" w:rsidR="008A50D5" w:rsidRPr="00567AA0" w:rsidRDefault="004753B4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  <w:tc>
          <w:tcPr>
            <w:tcW w:w="126" w:type="pct"/>
          </w:tcPr>
          <w:p w14:paraId="46A5D76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3446F64" w14:textId="26B7A3D0" w:rsidR="008A50D5" w:rsidRPr="00567AA0" w:rsidRDefault="00A5439B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3723049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EB33C0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6" w:type="pct"/>
          </w:tcPr>
          <w:p w14:paraId="1D11EA40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35464B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13AA9318" w14:textId="77777777" w:rsidTr="00365E58">
        <w:trPr>
          <w:tblHeader/>
        </w:trPr>
        <w:tc>
          <w:tcPr>
            <w:tcW w:w="2090" w:type="pct"/>
          </w:tcPr>
          <w:p w14:paraId="387479ED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1" w:type="pct"/>
          </w:tcPr>
          <w:p w14:paraId="67764C1E" w14:textId="1D8A8EEA" w:rsidR="008A50D5" w:rsidRPr="00567AA0" w:rsidRDefault="00A5439B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26" w:type="pct"/>
          </w:tcPr>
          <w:p w14:paraId="4052FEA1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AFF3743" w14:textId="6E1422C6" w:rsidR="008A50D5" w:rsidRPr="00567AA0" w:rsidRDefault="00A5439B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F7D7D6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E20060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26" w:type="pct"/>
          </w:tcPr>
          <w:p w14:paraId="1D9534B5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13D3A2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21263A1D" w14:textId="77777777" w:rsidTr="00365E58">
        <w:trPr>
          <w:tblHeader/>
        </w:trPr>
        <w:tc>
          <w:tcPr>
            <w:tcW w:w="2090" w:type="pct"/>
          </w:tcPr>
          <w:p w14:paraId="11D9BDC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1" w:type="pct"/>
          </w:tcPr>
          <w:p w14:paraId="6951B241" w14:textId="53C7D131" w:rsidR="008A50D5" w:rsidRPr="00567AA0" w:rsidRDefault="004753B4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126" w:type="pct"/>
          </w:tcPr>
          <w:p w14:paraId="7E305C2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04BDAB9" w14:textId="4137C8C3" w:rsidR="008A50D5" w:rsidRPr="00567AA0" w:rsidRDefault="00A5439B" w:rsidP="0094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126" w:type="pct"/>
          </w:tcPr>
          <w:p w14:paraId="1912B89C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E41047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10,503</w:t>
            </w:r>
          </w:p>
        </w:tc>
        <w:tc>
          <w:tcPr>
            <w:tcW w:w="126" w:type="pct"/>
          </w:tcPr>
          <w:p w14:paraId="1F567573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2E47340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0D5" w:rsidRPr="00567AA0" w14:paraId="6D505E98" w14:textId="77777777" w:rsidTr="00365E58">
        <w:trPr>
          <w:trHeight w:val="70"/>
          <w:tblHeader/>
        </w:trPr>
        <w:tc>
          <w:tcPr>
            <w:tcW w:w="2090" w:type="pct"/>
          </w:tcPr>
          <w:p w14:paraId="52903889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1D5BCFC" w14:textId="008D62E2" w:rsidR="008A50D5" w:rsidRPr="00567AA0" w:rsidRDefault="004753B4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26" w:type="pct"/>
          </w:tcPr>
          <w:p w14:paraId="7FBFC185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A701170" w14:textId="5E569848" w:rsidR="008A50D5" w:rsidRPr="00567AA0" w:rsidRDefault="00A5439B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4753B4" w:rsidRPr="00567AA0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859EBD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CB9CEE7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7,183</w:t>
            </w:r>
          </w:p>
        </w:tc>
        <w:tc>
          <w:tcPr>
            <w:tcW w:w="126" w:type="pct"/>
          </w:tcPr>
          <w:p w14:paraId="2F43636A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4997C6" w14:textId="77777777" w:rsidR="008A50D5" w:rsidRPr="00567AA0" w:rsidRDefault="008A50D5" w:rsidP="002B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(10,503)</w:t>
            </w:r>
          </w:p>
        </w:tc>
      </w:tr>
      <w:tr w:rsidR="008A50D5" w:rsidRPr="00567AA0" w14:paraId="1C331002" w14:textId="77777777" w:rsidTr="00365E58">
        <w:trPr>
          <w:tblHeader/>
        </w:trPr>
        <w:tc>
          <w:tcPr>
            <w:tcW w:w="2090" w:type="pct"/>
          </w:tcPr>
          <w:p w14:paraId="3F49DAFD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62F9CC" w14:textId="425AEF64" w:rsidR="008A50D5" w:rsidRPr="00567AA0" w:rsidRDefault="00A5439B" w:rsidP="0080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53B4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753B4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26" w:type="pct"/>
          </w:tcPr>
          <w:p w14:paraId="6315D170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71096B8" w14:textId="2D228542" w:rsidR="008A50D5" w:rsidRPr="00567AA0" w:rsidRDefault="00A5439B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</w:t>
            </w:r>
            <w:r w:rsidR="004753B4"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272F34D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EEC9E5F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18,233</w:t>
            </w:r>
          </w:p>
        </w:tc>
        <w:tc>
          <w:tcPr>
            <w:tcW w:w="126" w:type="pct"/>
          </w:tcPr>
          <w:p w14:paraId="568494B4" w14:textId="77777777" w:rsidR="008A50D5" w:rsidRPr="00567AA0" w:rsidRDefault="008A50D5" w:rsidP="008A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7499056" w14:textId="77777777" w:rsidR="008A50D5" w:rsidRPr="00567AA0" w:rsidRDefault="008A50D5" w:rsidP="002B2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(10,503)</w:t>
            </w:r>
          </w:p>
        </w:tc>
      </w:tr>
    </w:tbl>
    <w:p w14:paraId="09060C0A" w14:textId="38F72252" w:rsidR="002430EB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ณ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อุปกรณ์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ของกลุ่มบริษัทมูลค่าสุทธิตามบัญชีจำนวน </w:t>
      </w:r>
      <w:r>
        <w:rPr>
          <w:rFonts w:asciiTheme="majorBidi" w:hAnsiTheme="majorBidi" w:cstheme="majorBidi"/>
          <w:spacing w:val="4"/>
          <w:sz w:val="30"/>
          <w:szCs w:val="30"/>
        </w:rPr>
        <w:t>991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503B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8D5">
        <w:rPr>
          <w:rFonts w:asciiTheme="majorBidi" w:hAnsiTheme="majorBidi" w:cstheme="majorBidi"/>
          <w:sz w:val="30"/>
          <w:szCs w:val="30"/>
        </w:rPr>
        <w:t xml:space="preserve">    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3B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503B4C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2:</w:t>
      </w:r>
      <w:r w:rsidRPr="00503B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1,001</w:t>
      </w:r>
      <w:r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บริษัทกับสถาบันการเงินใน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14:paraId="68EA8BE7" w14:textId="77777777" w:rsidR="002430EB" w:rsidRDefault="002430EB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50705" w14:textId="139D48A4" w:rsidR="00365E58" w:rsidRPr="00AB2C34" w:rsidRDefault="00365E58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2C3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ACBFF7B" w14:textId="4E50312D" w:rsidR="00365E58" w:rsidRPr="001E0000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080"/>
        <w:gridCol w:w="184"/>
        <w:gridCol w:w="1166"/>
        <w:gridCol w:w="180"/>
        <w:gridCol w:w="1080"/>
        <w:gridCol w:w="178"/>
        <w:gridCol w:w="1082"/>
      </w:tblGrid>
      <w:tr w:rsidR="00CE3BAC" w:rsidRPr="00CE3BAC" w14:paraId="738706C1" w14:textId="77777777" w:rsidTr="00533491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1944BB5B" w14:textId="5EEA67A9" w:rsidR="00CE3BAC" w:rsidRPr="00CE3BAC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87E9EC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5725F227" w14:textId="3919E160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E3BAC" w:rsidRPr="00CE3BAC" w14:paraId="5FD56BF8" w14:textId="77777777" w:rsidTr="00CE3BAC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1E1B222F" w14:textId="77777777" w:rsidR="00CE3BAC" w:rsidRPr="00CE3BAC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E3B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DDA71FD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95FA515" w14:textId="2A5627AC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</w:tcPr>
          <w:p w14:paraId="5E0EF06E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7053EC78" w14:textId="37064EEA" w:rsidR="00CE3BAC" w:rsidRPr="00CE3BAC" w:rsidRDefault="00CE3BAC" w:rsidP="00CE3BAC">
            <w:pPr>
              <w:pStyle w:val="Pa47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5EA3B7A5" w14:textId="77777777" w:rsidR="00CE3BAC" w:rsidRPr="00CE3BAC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91F1D" w14:textId="77777777" w:rsidR="00CE3BAC" w:rsidRPr="00CE3BAC" w:rsidRDefault="00CE3BAC" w:rsidP="00926C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3BB8423" w14:textId="77777777" w:rsidR="00CE3BAC" w:rsidRPr="00CE3BAC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BC8FC13" w14:textId="77777777" w:rsidR="00CE3BAC" w:rsidRPr="00CE3BAC" w:rsidRDefault="00CE3BAC" w:rsidP="00926C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3BAC" w:rsidRPr="00CE3BAC" w14:paraId="6AF8F722" w14:textId="77777777" w:rsidTr="00533491">
        <w:trPr>
          <w:trHeight w:val="20"/>
          <w:tblHeader/>
        </w:trPr>
        <w:tc>
          <w:tcPr>
            <w:tcW w:w="4140" w:type="dxa"/>
          </w:tcPr>
          <w:p w14:paraId="199BFE36" w14:textId="77777777" w:rsidR="00CE3BAC" w:rsidRPr="00CE3BAC" w:rsidRDefault="00CE3BAC" w:rsidP="00926C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33BDBA" w14:textId="77777777" w:rsidR="00CE3BAC" w:rsidRPr="00CE3BAC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DCEC006" w14:textId="74378092" w:rsidR="00CE3BAC" w:rsidRPr="00CE3BAC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3BAC" w:rsidRPr="00CE3BAC" w14:paraId="2AB3209A" w14:textId="77777777" w:rsidTr="00CE3BAC">
        <w:trPr>
          <w:trHeight w:val="20"/>
        </w:trPr>
        <w:tc>
          <w:tcPr>
            <w:tcW w:w="4140" w:type="dxa"/>
          </w:tcPr>
          <w:p w14:paraId="6C2DB235" w14:textId="77777777" w:rsidR="00CE3BAC" w:rsidRPr="00CE3BAC" w:rsidRDefault="00CE3BAC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E3BAC">
              <w:rPr>
                <w:rFonts w:ascii="Angsana New" w:hAnsi="Angsana New"/>
                <w:sz w:val="30"/>
                <w:szCs w:val="30"/>
              </w:rPr>
              <w:t>3</w:t>
            </w:r>
            <w:r w:rsidRPr="00CE3BA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7912BD7" w14:textId="77777777" w:rsidR="00CE3BAC" w:rsidRPr="00CE3BAC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08499" w14:textId="4EC969A7" w:rsidR="00CE3BAC" w:rsidRPr="00CE3BAC" w:rsidRDefault="00936EB7" w:rsidP="00D10713">
            <w:pPr>
              <w:tabs>
                <w:tab w:val="clear" w:pos="680"/>
                <w:tab w:val="clear" w:pos="907"/>
                <w:tab w:val="left" w:pos="730"/>
                <w:tab w:val="left" w:pos="82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6,619</w:t>
            </w:r>
          </w:p>
        </w:tc>
        <w:tc>
          <w:tcPr>
            <w:tcW w:w="184" w:type="dxa"/>
          </w:tcPr>
          <w:p w14:paraId="5F9EEFDD" w14:textId="77777777" w:rsidR="00CE3BAC" w:rsidRPr="00CE3BAC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4B96CB" w14:textId="08BC5E75" w:rsidR="00CE3BAC" w:rsidRPr="00CE3BAC" w:rsidRDefault="00936EB7" w:rsidP="005D5428">
            <w:pPr>
              <w:tabs>
                <w:tab w:val="clear" w:pos="680"/>
                <w:tab w:val="left" w:pos="73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80" w:type="dxa"/>
          </w:tcPr>
          <w:p w14:paraId="59E4D2B8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4C90A" w14:textId="4D8EC242" w:rsidR="00CE3BAC" w:rsidRPr="00CE3BAC" w:rsidRDefault="00936EB7" w:rsidP="000D339B">
            <w:pPr>
              <w:tabs>
                <w:tab w:val="clear" w:pos="907"/>
                <w:tab w:val="left" w:pos="730"/>
                <w:tab w:val="decimal" w:pos="1181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248,280</w:t>
            </w:r>
          </w:p>
        </w:tc>
        <w:tc>
          <w:tcPr>
            <w:tcW w:w="178" w:type="dxa"/>
          </w:tcPr>
          <w:p w14:paraId="2D516990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4B867E" w14:textId="04F51621" w:rsidR="00CE3BAC" w:rsidRPr="00CE3BAC" w:rsidRDefault="00936EB7" w:rsidP="009572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256,458</w:t>
            </w:r>
          </w:p>
        </w:tc>
      </w:tr>
      <w:tr w:rsidR="00CE3BAC" w:rsidRPr="00CE3BAC" w14:paraId="3D3771BC" w14:textId="77777777" w:rsidTr="00CE3BAC">
        <w:trPr>
          <w:trHeight w:val="20"/>
        </w:trPr>
        <w:tc>
          <w:tcPr>
            <w:tcW w:w="4140" w:type="dxa"/>
          </w:tcPr>
          <w:p w14:paraId="02EB3ED5" w14:textId="77777777" w:rsidR="00CE3BAC" w:rsidRPr="00CE3BAC" w:rsidRDefault="00CE3BAC" w:rsidP="00926C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E3B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E3BA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537A655B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D7FDC" w14:textId="1FFEF588" w:rsidR="00CE3BAC" w:rsidRPr="00CE3BAC" w:rsidRDefault="00936EB7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(602)</w:t>
            </w:r>
          </w:p>
        </w:tc>
        <w:tc>
          <w:tcPr>
            <w:tcW w:w="184" w:type="dxa"/>
          </w:tcPr>
          <w:p w14:paraId="756EA65B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98F423E" w14:textId="1BE10BB5" w:rsidR="00CE3BAC" w:rsidRPr="00CE3BAC" w:rsidRDefault="00936EB7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80" w:type="dxa"/>
          </w:tcPr>
          <w:p w14:paraId="27ED0F27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6B21B6" w14:textId="79712A3C" w:rsidR="00CE3BAC" w:rsidRPr="00CE3BAC" w:rsidRDefault="00936EB7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EB7">
              <w:rPr>
                <w:rFonts w:ascii="Angsana New" w:hAnsi="Angsana New"/>
                <w:sz w:val="30"/>
                <w:szCs w:val="30"/>
              </w:rPr>
              <w:t>(9,092)</w:t>
            </w:r>
          </w:p>
        </w:tc>
        <w:tc>
          <w:tcPr>
            <w:tcW w:w="178" w:type="dxa"/>
          </w:tcPr>
          <w:p w14:paraId="44F91517" w14:textId="77777777" w:rsidR="00CE3BAC" w:rsidRPr="00CE3BAC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AAE242" w14:textId="07F4675D" w:rsidR="00CE3BAC" w:rsidRPr="00CE3BAC" w:rsidRDefault="00936EB7" w:rsidP="00926C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6EB7">
              <w:rPr>
                <w:rFonts w:ascii="Angsana New" w:hAnsi="Angsana New"/>
                <w:sz w:val="30"/>
                <w:szCs w:val="30"/>
                <w:lang w:bidi="th-TH"/>
              </w:rPr>
              <w:t>(9,749)</w:t>
            </w:r>
          </w:p>
        </w:tc>
      </w:tr>
      <w:tr w:rsidR="00CE3BAC" w:rsidRPr="00CE3BAC" w14:paraId="041CC627" w14:textId="77777777" w:rsidTr="00CE3BAC">
        <w:trPr>
          <w:trHeight w:val="20"/>
        </w:trPr>
        <w:tc>
          <w:tcPr>
            <w:tcW w:w="4140" w:type="dxa"/>
            <w:vAlign w:val="bottom"/>
          </w:tcPr>
          <w:p w14:paraId="13131264" w14:textId="4B25CF56" w:rsidR="00CE3BAC" w:rsidRPr="00CE3BAC" w:rsidRDefault="00CE3BAC" w:rsidP="00926CF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CE3B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C4C4773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4C27D8" w14:textId="1E5974EB" w:rsidR="00CE3BAC" w:rsidRPr="00CE3BAC" w:rsidRDefault="00936EB7" w:rsidP="00936EB7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6EB7">
              <w:rPr>
                <w:rFonts w:ascii="Angsana New" w:hAnsi="Angsana New"/>
                <w:b/>
                <w:bCs/>
                <w:sz w:val="30"/>
                <w:szCs w:val="30"/>
              </w:rPr>
              <w:t>6,017</w:t>
            </w:r>
          </w:p>
        </w:tc>
        <w:tc>
          <w:tcPr>
            <w:tcW w:w="184" w:type="dxa"/>
          </w:tcPr>
          <w:p w14:paraId="26646917" w14:textId="77777777" w:rsidR="00CE3BAC" w:rsidRPr="00CE3BAC" w:rsidRDefault="00CE3BAC" w:rsidP="00926C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D141" w14:textId="57CB46EF" w:rsidR="00CE3BAC" w:rsidRPr="00CE3BAC" w:rsidRDefault="00936EB7" w:rsidP="005D5428">
            <w:pPr>
              <w:tabs>
                <w:tab w:val="clear" w:pos="907"/>
                <w:tab w:val="left" w:pos="811"/>
                <w:tab w:val="decimal" w:pos="1181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6EB7">
              <w:rPr>
                <w:rFonts w:ascii="Angsana New" w:hAnsi="Angsana New"/>
                <w:b/>
                <w:bCs/>
                <w:sz w:val="30"/>
                <w:szCs w:val="30"/>
              </w:rPr>
              <w:t>1,504</w:t>
            </w:r>
          </w:p>
        </w:tc>
        <w:tc>
          <w:tcPr>
            <w:tcW w:w="180" w:type="dxa"/>
          </w:tcPr>
          <w:p w14:paraId="5B319995" w14:textId="77777777" w:rsidR="00CE3BAC" w:rsidRPr="00CE3BAC" w:rsidRDefault="00CE3BAC" w:rsidP="00926CF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DC358" w14:textId="6A288530" w:rsidR="00CE3BAC" w:rsidRPr="00CE3BAC" w:rsidRDefault="00936EB7" w:rsidP="000D339B">
            <w:pPr>
              <w:tabs>
                <w:tab w:val="clear" w:pos="907"/>
                <w:tab w:val="left" w:pos="550"/>
                <w:tab w:val="decimal" w:pos="1181"/>
              </w:tabs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6EB7">
              <w:rPr>
                <w:rFonts w:ascii="Angsana New" w:hAnsi="Angsana New"/>
                <w:b/>
                <w:bCs/>
                <w:sz w:val="30"/>
                <w:szCs w:val="30"/>
              </w:rPr>
              <w:t>239,188</w:t>
            </w:r>
          </w:p>
        </w:tc>
        <w:tc>
          <w:tcPr>
            <w:tcW w:w="178" w:type="dxa"/>
          </w:tcPr>
          <w:p w14:paraId="0E9BD51F" w14:textId="77777777" w:rsidR="00CE3BAC" w:rsidRPr="00CE3BAC" w:rsidRDefault="00CE3BAC" w:rsidP="00926CF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CB0D" w14:textId="1B11E6C5" w:rsidR="00CE3BAC" w:rsidRPr="00CE3BAC" w:rsidRDefault="00936EB7" w:rsidP="009572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6EB7">
              <w:rPr>
                <w:rFonts w:ascii="Angsana New" w:hAnsi="Angsana New"/>
                <w:b/>
                <w:bCs/>
                <w:sz w:val="30"/>
                <w:szCs w:val="30"/>
              </w:rPr>
              <w:t>246,709</w:t>
            </w:r>
          </w:p>
        </w:tc>
      </w:tr>
    </w:tbl>
    <w:p w14:paraId="757B60FD" w14:textId="104C43DF" w:rsidR="00365E58" w:rsidRPr="001E0000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080"/>
        <w:gridCol w:w="184"/>
        <w:gridCol w:w="1166"/>
        <w:gridCol w:w="180"/>
        <w:gridCol w:w="1080"/>
        <w:gridCol w:w="178"/>
        <w:gridCol w:w="1082"/>
      </w:tblGrid>
      <w:tr w:rsidR="00CE3BAC" w:rsidRPr="00CE3BAC" w14:paraId="3D52FD4E" w14:textId="77777777" w:rsidTr="00533491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6BF656A" w14:textId="77777777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A27690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EAB5118" w14:textId="151D8E04" w:rsidR="00CE3BAC" w:rsidRPr="00CE3BAC" w:rsidRDefault="00962286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622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E3BAC" w:rsidRPr="00CE3BAC" w14:paraId="518C6C14" w14:textId="77777777" w:rsidTr="00533491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33CC6F48" w14:textId="77777777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E3B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D5DDB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BA8B1E4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</w:tcPr>
          <w:p w14:paraId="71BD58E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0809B241" w14:textId="77777777" w:rsidR="00CE3BAC" w:rsidRPr="00CE3BAC" w:rsidRDefault="00CE3BAC" w:rsidP="00533491">
            <w:pPr>
              <w:pStyle w:val="Pa47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77080A9A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BAF7C" w14:textId="77777777" w:rsidR="00CE3BAC" w:rsidRPr="00CE3BAC" w:rsidRDefault="00CE3BAC" w:rsidP="0053349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2BD7CD23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E58E2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3BAC" w:rsidRPr="00CE3BAC" w14:paraId="5B523AAD" w14:textId="77777777" w:rsidTr="00533491">
        <w:trPr>
          <w:trHeight w:val="20"/>
          <w:tblHeader/>
        </w:trPr>
        <w:tc>
          <w:tcPr>
            <w:tcW w:w="4140" w:type="dxa"/>
          </w:tcPr>
          <w:p w14:paraId="131B0E4A" w14:textId="77777777" w:rsidR="00CE3BAC" w:rsidRPr="00CE3BAC" w:rsidRDefault="00CE3BAC" w:rsidP="005334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FFEA41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7CA6A05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3BAC" w:rsidRPr="00CE3BAC" w14:paraId="7C0B8F93" w14:textId="77777777" w:rsidTr="00CE3BAC">
        <w:trPr>
          <w:trHeight w:val="20"/>
        </w:trPr>
        <w:tc>
          <w:tcPr>
            <w:tcW w:w="4140" w:type="dxa"/>
          </w:tcPr>
          <w:p w14:paraId="7CA1D829" w14:textId="77777777" w:rsidR="00CE3BAC" w:rsidRPr="00CE3BAC" w:rsidRDefault="00CE3BAC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E3BAC">
              <w:rPr>
                <w:rFonts w:ascii="Angsana New" w:hAnsi="Angsana New"/>
                <w:sz w:val="30"/>
                <w:szCs w:val="30"/>
              </w:rPr>
              <w:t>3</w:t>
            </w:r>
            <w:r w:rsidRPr="00CE3BA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7EE8A83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4B9E7" w14:textId="59444436" w:rsidR="00CE3BAC" w:rsidRPr="00CE3BAC" w:rsidRDefault="00D10713" w:rsidP="00D10713">
            <w:pPr>
              <w:tabs>
                <w:tab w:val="clear" w:pos="680"/>
                <w:tab w:val="clear" w:pos="907"/>
                <w:tab w:val="left" w:pos="640"/>
                <w:tab w:val="left" w:pos="730"/>
                <w:tab w:val="decimal" w:pos="1181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6,619</w:t>
            </w:r>
          </w:p>
        </w:tc>
        <w:tc>
          <w:tcPr>
            <w:tcW w:w="184" w:type="dxa"/>
          </w:tcPr>
          <w:p w14:paraId="789CA57C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858CB2" w14:textId="0BAD1008" w:rsidR="00CE3BAC" w:rsidRPr="00CE3BAC" w:rsidRDefault="00D10713" w:rsidP="001B17EF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80" w:type="dxa"/>
          </w:tcPr>
          <w:p w14:paraId="1A734BE1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2A797" w14:textId="755AF596" w:rsidR="00CE3BAC" w:rsidRPr="00CE3BAC" w:rsidRDefault="00D10713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140,796</w:t>
            </w:r>
          </w:p>
        </w:tc>
        <w:tc>
          <w:tcPr>
            <w:tcW w:w="178" w:type="dxa"/>
          </w:tcPr>
          <w:p w14:paraId="3654362E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AF52E2" w14:textId="4F704B18" w:rsidR="00CE3BAC" w:rsidRPr="00CE3BAC" w:rsidRDefault="00D10713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148,974</w:t>
            </w:r>
          </w:p>
        </w:tc>
      </w:tr>
      <w:tr w:rsidR="00CE3BAC" w:rsidRPr="00CE3BAC" w14:paraId="3EB8A373" w14:textId="77777777" w:rsidTr="00CE3BAC">
        <w:trPr>
          <w:trHeight w:val="20"/>
        </w:trPr>
        <w:tc>
          <w:tcPr>
            <w:tcW w:w="4140" w:type="dxa"/>
          </w:tcPr>
          <w:p w14:paraId="628FF4AF" w14:textId="77777777" w:rsidR="00CE3BAC" w:rsidRPr="00CE3BAC" w:rsidRDefault="00CE3BAC" w:rsidP="005334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E3B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E3BA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47AAC832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F1235" w14:textId="0729C5A6" w:rsidR="00CE3BAC" w:rsidRPr="00CE3BAC" w:rsidRDefault="00D10713" w:rsidP="00D10713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(602)</w:t>
            </w:r>
          </w:p>
        </w:tc>
        <w:tc>
          <w:tcPr>
            <w:tcW w:w="184" w:type="dxa"/>
          </w:tcPr>
          <w:p w14:paraId="0BFA789D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F1CE2B" w14:textId="7ED620C0" w:rsidR="00CE3BAC" w:rsidRPr="00CE3BAC" w:rsidRDefault="00D10713" w:rsidP="001B17EF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80" w:type="dxa"/>
          </w:tcPr>
          <w:p w14:paraId="317F04C4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E68F11" w14:textId="61320403" w:rsidR="00CE3BAC" w:rsidRPr="00CE3BAC" w:rsidRDefault="00D10713" w:rsidP="009775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713">
              <w:rPr>
                <w:rFonts w:ascii="Angsana New" w:hAnsi="Angsana New"/>
                <w:sz w:val="30"/>
                <w:szCs w:val="30"/>
              </w:rPr>
              <w:t>(6,747)</w:t>
            </w:r>
          </w:p>
        </w:tc>
        <w:tc>
          <w:tcPr>
            <w:tcW w:w="178" w:type="dxa"/>
          </w:tcPr>
          <w:p w14:paraId="580B8466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CE31565" w14:textId="2D79F959" w:rsidR="00CE3BAC" w:rsidRPr="00CE3BAC" w:rsidRDefault="00D10713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0713">
              <w:rPr>
                <w:rFonts w:ascii="Angsana New" w:hAnsi="Angsana New"/>
                <w:sz w:val="30"/>
                <w:szCs w:val="30"/>
                <w:lang w:bidi="th-TH"/>
              </w:rPr>
              <w:t>(7,404)</w:t>
            </w:r>
          </w:p>
        </w:tc>
      </w:tr>
      <w:tr w:rsidR="00CE3BAC" w:rsidRPr="00CE3BAC" w14:paraId="1BC2E0FF" w14:textId="77777777" w:rsidTr="00CE3BAC">
        <w:trPr>
          <w:trHeight w:val="20"/>
        </w:trPr>
        <w:tc>
          <w:tcPr>
            <w:tcW w:w="4140" w:type="dxa"/>
            <w:vAlign w:val="bottom"/>
          </w:tcPr>
          <w:p w14:paraId="4C6351DC" w14:textId="77777777" w:rsidR="00CE3BAC" w:rsidRPr="00CE3BAC" w:rsidRDefault="00CE3BAC" w:rsidP="0053349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CE3B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9485205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7F4F47" w14:textId="33B195BE" w:rsidR="00CE3BAC" w:rsidRPr="00CE3BAC" w:rsidRDefault="00D10713" w:rsidP="00D10713">
            <w:pPr>
              <w:tabs>
                <w:tab w:val="clear" w:pos="907"/>
                <w:tab w:val="left" w:pos="730"/>
                <w:tab w:val="decimal" w:pos="1181"/>
              </w:tabs>
              <w:ind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13">
              <w:rPr>
                <w:rFonts w:ascii="Angsana New" w:hAnsi="Angsana New"/>
                <w:b/>
                <w:bCs/>
                <w:sz w:val="30"/>
                <w:szCs w:val="30"/>
              </w:rPr>
              <w:t>6,017</w:t>
            </w:r>
          </w:p>
        </w:tc>
        <w:tc>
          <w:tcPr>
            <w:tcW w:w="184" w:type="dxa"/>
          </w:tcPr>
          <w:p w14:paraId="5D1118E1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45184" w14:textId="44F3B55B" w:rsidR="00CE3BAC" w:rsidRPr="00CE3BAC" w:rsidRDefault="00D10713" w:rsidP="001B17EF">
            <w:pPr>
              <w:tabs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13">
              <w:rPr>
                <w:rFonts w:ascii="Angsana New" w:hAnsi="Angsana New"/>
                <w:b/>
                <w:bCs/>
                <w:sz w:val="30"/>
                <w:szCs w:val="30"/>
              </w:rPr>
              <w:t>1,504</w:t>
            </w:r>
          </w:p>
        </w:tc>
        <w:tc>
          <w:tcPr>
            <w:tcW w:w="180" w:type="dxa"/>
          </w:tcPr>
          <w:p w14:paraId="7EE836BA" w14:textId="77777777" w:rsidR="00CE3BAC" w:rsidRPr="00CE3BAC" w:rsidRDefault="00CE3BAC" w:rsidP="005334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86E7D" w14:textId="209E6F15" w:rsidR="00CE3BAC" w:rsidRPr="00CE3BAC" w:rsidRDefault="00D10713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13">
              <w:rPr>
                <w:rFonts w:ascii="Angsana New" w:hAnsi="Angsana New"/>
                <w:b/>
                <w:bCs/>
                <w:sz w:val="30"/>
                <w:szCs w:val="30"/>
              </w:rPr>
              <w:t>134,049</w:t>
            </w:r>
          </w:p>
        </w:tc>
        <w:tc>
          <w:tcPr>
            <w:tcW w:w="178" w:type="dxa"/>
          </w:tcPr>
          <w:p w14:paraId="6603810F" w14:textId="77777777" w:rsidR="00CE3BAC" w:rsidRPr="00CE3BAC" w:rsidRDefault="00CE3BAC" w:rsidP="0053349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F983" w14:textId="59C4E297" w:rsidR="00CE3BAC" w:rsidRPr="00CE3BAC" w:rsidRDefault="00D10713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713">
              <w:rPr>
                <w:rFonts w:ascii="Angsana New" w:hAnsi="Angsana New"/>
                <w:b/>
                <w:bCs/>
                <w:sz w:val="30"/>
                <w:szCs w:val="30"/>
              </w:rPr>
              <w:t>141,570</w:t>
            </w:r>
          </w:p>
        </w:tc>
      </w:tr>
    </w:tbl>
    <w:p w14:paraId="58D48BF7" w14:textId="6D0A6748" w:rsidR="00CE3BAC" w:rsidRPr="001E0000" w:rsidRDefault="00CE3BAC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1"/>
    <w:p w14:paraId="0759DBBC" w14:textId="651DBB95" w:rsidR="00016D17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16D17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1E0000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F74598" w14:textId="6F58336C" w:rsidR="00016D17" w:rsidRPr="007B708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 xml:space="preserve">2563 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D25E4" w:rsidRPr="007B708F">
        <w:rPr>
          <w:rFonts w:asciiTheme="majorBidi" w:hAnsiTheme="majorBidi" w:cstheme="majorBidi"/>
          <w:spacing w:val="4"/>
          <w:sz w:val="30"/>
          <w:szCs w:val="30"/>
        </w:rPr>
        <w:t>1,573</w:t>
      </w:r>
      <w:r w:rsidR="00B859AF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2562: 675.20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>2.2</w:t>
      </w:r>
      <w:r w:rsidR="00E109D1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3289D" w:rsidRPr="007B708F">
        <w:rPr>
          <w:rFonts w:asciiTheme="majorBidi" w:hAnsiTheme="majorBidi" w:cstheme="majorBidi"/>
          <w:spacing w:val="4"/>
          <w:sz w:val="30"/>
          <w:szCs w:val="30"/>
        </w:rPr>
        <w:t>-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spacing w:val="4"/>
          <w:sz w:val="30"/>
          <w:szCs w:val="30"/>
        </w:rPr>
        <w:t>4.9</w:t>
      </w:r>
      <w:r w:rsidR="00E109D1" w:rsidRPr="007B708F">
        <w:rPr>
          <w:rFonts w:asciiTheme="majorBidi" w:hAnsiTheme="majorBidi" w:cstheme="majorBidi"/>
          <w:spacing w:val="4"/>
          <w:sz w:val="30"/>
          <w:szCs w:val="30"/>
        </w:rPr>
        <w:t>5</w:t>
      </w:r>
      <w:r w:rsidR="0016581B" w:rsidRP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708F">
        <w:rPr>
          <w:rFonts w:asciiTheme="majorBidi" w:hAnsiTheme="majorBidi" w:cstheme="majorBidi"/>
          <w:spacing w:val="4"/>
          <w:sz w:val="30"/>
          <w:szCs w:val="30"/>
        </w:rPr>
        <w:t xml:space="preserve">  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7B70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2562: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2.4 </w:t>
      </w:r>
      <w:r w:rsidR="0029358E">
        <w:rPr>
          <w:rFonts w:asciiTheme="majorBidi" w:hAnsiTheme="majorBidi" w:cstheme="majorBidi"/>
          <w:i/>
          <w:iCs/>
          <w:spacing w:val="4"/>
          <w:sz w:val="30"/>
          <w:szCs w:val="30"/>
        </w:rPr>
        <w:t>-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4.95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12BAD94F" w14:textId="252F55A9" w:rsidR="0096075E" w:rsidRPr="001E0000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DB075B9" w14:textId="63F8F75B" w:rsidR="0096075E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</w:t>
      </w:r>
      <w:r w:rsidR="00D02A12">
        <w:rPr>
          <w:rFonts w:ascii="Angsana New" w:hAnsi="Angsana New" w:hint="cs"/>
          <w:spacing w:val="-4"/>
          <w:sz w:val="30"/>
          <w:szCs w:val="30"/>
          <w:cs/>
        </w:rPr>
        <w:t>ใช้จากสถาบันการเงินเป็น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6638">
        <w:rPr>
          <w:rFonts w:ascii="Angsana New" w:hAnsi="Angsana New" w:hint="cs"/>
          <w:spacing w:val="-4"/>
          <w:sz w:val="30"/>
          <w:szCs w:val="30"/>
          <w:cs/>
        </w:rPr>
        <w:t>รวม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1,4</w:t>
      </w:r>
      <w:r w:rsidR="00335C6E">
        <w:rPr>
          <w:rFonts w:ascii="Angsana New" w:hAnsi="Angsana New"/>
          <w:spacing w:val="-4"/>
          <w:sz w:val="30"/>
          <w:szCs w:val="30"/>
        </w:rPr>
        <w:t>01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335C6E">
        <w:rPr>
          <w:rFonts w:ascii="Angsana New" w:hAnsi="Angsana New"/>
          <w:spacing w:val="-4"/>
          <w:sz w:val="30"/>
          <w:szCs w:val="30"/>
        </w:rPr>
        <w:t>8</w:t>
      </w:r>
      <w:r>
        <w:rPr>
          <w:rFonts w:ascii="Angsana New" w:hAnsi="Angsana New"/>
          <w:spacing w:val="-4"/>
          <w:sz w:val="30"/>
          <w:szCs w:val="30"/>
        </w:rPr>
        <w:t xml:space="preserve">7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6114E5">
        <w:rPr>
          <w:rFonts w:ascii="Angsana New" w:hAnsi="Angsana New"/>
          <w:i/>
          <w:iCs/>
          <w:spacing w:val="-4"/>
          <w:sz w:val="30"/>
          <w:szCs w:val="30"/>
        </w:rPr>
        <w:t>2,204.12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170B98C1" w14:textId="3A031C4A" w:rsidR="007A7156" w:rsidRDefault="007A7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szCs w:val="22"/>
        </w:rPr>
      </w:pPr>
      <w:r>
        <w:rPr>
          <w:rFonts w:ascii="Angsana New" w:hAnsi="Angsana New"/>
          <w:bCs/>
          <w:sz w:val="22"/>
          <w:szCs w:val="22"/>
        </w:rPr>
        <w:br w:type="page"/>
      </w:r>
    </w:p>
    <w:p w14:paraId="0A541CEC" w14:textId="04D02B8D" w:rsidR="00626AEE" w:rsidRPr="009306AD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A559D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7777777" w:rsidR="00C70F92" w:rsidRPr="000D2F25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14AECC" w14:textId="28768E6E" w:rsidR="00AC014B" w:rsidRPr="00BA3B87" w:rsidRDefault="005C19D4" w:rsidP="00AC014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ผู้บริหารพิจารณาว่า</w:t>
      </w:r>
      <w:r w:rsidR="00AC014B"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A81B7C">
        <w:rPr>
          <w:rFonts w:ascii="Angsana New" w:hAnsi="Angsana New"/>
          <w:spacing w:val="-2"/>
          <w:sz w:val="30"/>
          <w:szCs w:val="30"/>
        </w:rPr>
        <w:t>3</w:t>
      </w:r>
      <w:r w:rsidR="00AC01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AC014B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1BEC870" w14:textId="77777777" w:rsidR="00A81B7C" w:rsidRDefault="00A81B7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0D1321" w14:textId="56FC8D1F" w:rsidR="00B570DC" w:rsidRDefault="00CA391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EAA0D0E" w14:textId="70D7F749" w:rsidR="00B570DC" w:rsidRPr="000D2F25" w:rsidRDefault="00B570DC" w:rsidP="00DB0367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/>
          <w:bCs w:val="0"/>
          <w:i w:val="0"/>
          <w:iCs w:val="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CA391C" w:rsidRPr="003021AC" w14:paraId="485E19C2" w14:textId="77777777" w:rsidTr="00A721F5">
        <w:trPr>
          <w:cantSplit/>
          <w:trHeight w:val="1910"/>
        </w:trPr>
        <w:tc>
          <w:tcPr>
            <w:tcW w:w="2340" w:type="dxa"/>
          </w:tcPr>
          <w:p w14:paraId="45F35678" w14:textId="70D796B8" w:rsidR="00CA391C" w:rsidRPr="003021AC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503B4C"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020" w:type="dxa"/>
            <w:vAlign w:val="bottom"/>
          </w:tcPr>
          <w:p w14:paraId="234926B1" w14:textId="77777777" w:rsidR="008703BE" w:rsidRPr="003021AC" w:rsidRDefault="00AC014B" w:rsidP="00B430C3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3021AC">
              <w:rPr>
                <w:rFonts w:ascii="Angsana New" w:hAnsi="Angsana New"/>
                <w:sz w:val="30"/>
                <w:szCs w:val="30"/>
              </w:rPr>
              <w:t>(NGV)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3021AC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021AC">
              <w:rPr>
                <w:rFonts w:ascii="Angsana New" w:hAnsi="Angsana New"/>
                <w:sz w:val="30"/>
                <w:szCs w:val="30"/>
              </w:rPr>
              <w:t>iCNG</w:t>
            </w:r>
            <w:proofErr w:type="spellEnd"/>
            <w:r w:rsidRPr="003021AC">
              <w:rPr>
                <w:rFonts w:ascii="Angsana New" w:hAnsi="Angsana New"/>
                <w:sz w:val="30"/>
                <w:szCs w:val="30"/>
              </w:rPr>
              <w:t>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(PMS)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(TPL)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(EPC)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323012" w:rsidRPr="003021AC" w14:paraId="0AA70B28" w14:textId="77777777" w:rsidTr="001436EA">
        <w:trPr>
          <w:cantSplit/>
          <w:trHeight w:val="1343"/>
        </w:trPr>
        <w:tc>
          <w:tcPr>
            <w:tcW w:w="2340" w:type="dxa"/>
          </w:tcPr>
          <w:p w14:paraId="5D0F0FED" w14:textId="77777777" w:rsidR="00323012" w:rsidRPr="003021AC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25E2D8E2" w14:textId="7365DEF6" w:rsidR="00323012" w:rsidRPr="003021AC" w:rsidRDefault="00AC014B" w:rsidP="00B430C3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าย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รวมถึงการให้บริการซ่อมแซมและบำรุงรักษารถยนต์และรถโดยสาร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โดยบางส่วน</w:t>
            </w:r>
            <w:r w:rsidR="00C76DF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ของส่วนงาน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นี้ถูกขายในเดือนธันว</w:t>
            </w:r>
            <w:r w:rsidR="00FD4C38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าค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ม </w:t>
            </w:r>
            <w:r w:rsidR="004F3019" w:rsidRPr="00395BC7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AC014B" w:rsidRPr="003021AC" w14:paraId="252A9FC0" w14:textId="77777777" w:rsidTr="00135FDB">
        <w:trPr>
          <w:cantSplit/>
          <w:trHeight w:val="340"/>
        </w:trPr>
        <w:tc>
          <w:tcPr>
            <w:tcW w:w="2340" w:type="dxa"/>
          </w:tcPr>
          <w:p w14:paraId="4563A1B9" w14:textId="77777777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  <w:vAlign w:val="bottom"/>
          </w:tcPr>
          <w:p w14:paraId="1A4005C9" w14:textId="77777777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AC014B" w:rsidRPr="003021AC" w14:paraId="7082FB04" w14:textId="77777777" w:rsidTr="00B430C3">
        <w:trPr>
          <w:cantSplit/>
          <w:trHeight w:val="340"/>
        </w:trPr>
        <w:tc>
          <w:tcPr>
            <w:tcW w:w="2340" w:type="dxa"/>
          </w:tcPr>
          <w:p w14:paraId="6F3F5746" w14:textId="7BDC8C3A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</w:t>
            </w:r>
            <w:r w:rsidR="00A81B7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7020" w:type="dxa"/>
            <w:vAlign w:val="bottom"/>
          </w:tcPr>
          <w:p w14:paraId="6C04000E" w14:textId="066A97C9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ธุรกิจอื่น ๆ ได้แก่ ธุรกิจค้าก๊าซคาร์บอนไดออกไซด์ น้ำมันเครื่องและน้ำมันหล่อลื่น ธุรกิจให้บริการขนส่ง รับฝากและกระจายสินค้าทางบก และธุรกิจส่งออกกระจก ไม่มีส่วนงานใดที่เข้าเกณฑ์เชิงปริมาณ เพื่อกำหนดส่วนงานที่รายงานในปี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03B4C"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หรือ</w:t>
            </w:r>
            <w:r w:rsidRPr="003021A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</w:tbl>
    <w:p w14:paraId="7BB5431E" w14:textId="77777777" w:rsidR="003021AC" w:rsidRDefault="003021AC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30"/>
          <w:szCs w:val="30"/>
          <w:lang w:val="en-US" w:bidi="th-TH"/>
        </w:rPr>
      </w:pPr>
    </w:p>
    <w:p w14:paraId="3F88CE18" w14:textId="02727313" w:rsidR="00864441" w:rsidRPr="00BA3B87" w:rsidRDefault="00864441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ความสามารถในการดำเนินงาน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ของแต่ละส่วนงาน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 ซึ่งสอดคล้องกับกิจการอื่นที่ดำเนินธุรกิจในอุตสาหกรรมเดียวกัน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ทั้งนี้การกำหนดราคาระหว่างส่วนงานเป็นไปตามการซื้อขายตามปกติของธุรกิจ</w:t>
      </w:r>
    </w:p>
    <w:p w14:paraId="7E5741F6" w14:textId="77777777" w:rsidR="002663AB" w:rsidRPr="002663AB" w:rsidRDefault="002663AB" w:rsidP="002663A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sectPr w:rsidR="002663AB" w:rsidRPr="002663AB" w:rsidSect="00A5139C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748A7300" w14:textId="77777777" w:rsidR="00C451B6" w:rsidRPr="00C451B6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451B6">
        <w:rPr>
          <w:rFonts w:ascii="Angsana New" w:hAnsi="Angsana New"/>
          <w:b/>
          <w:bCs/>
          <w:sz w:val="30"/>
          <w:szCs w:val="30"/>
          <w:cs/>
        </w:rPr>
        <w:lastRenderedPageBreak/>
        <w:t>ลูกค้ารายใหญ่</w:t>
      </w:r>
    </w:p>
    <w:p w14:paraId="7E6AB1EB" w14:textId="77777777" w:rsidR="00C451B6" w:rsidRPr="00DF2C6E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p w14:paraId="5E388C5D" w14:textId="6EC1D1D9" w:rsidR="00142D63" w:rsidRPr="00A42E55" w:rsidRDefault="00142D63" w:rsidP="00142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74A44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F74A44">
        <w:rPr>
          <w:rFonts w:ascii="Angsana New" w:hAnsi="Angsana New"/>
          <w:sz w:val="30"/>
          <w:szCs w:val="30"/>
          <w:cs/>
        </w:rPr>
        <w:t xml:space="preserve">ที่ </w:t>
      </w:r>
      <w:r w:rsidRPr="00F74A44"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74A44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503B4C" w:rsidRPr="00503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2430EB">
        <w:rPr>
          <w:rFonts w:ascii="Angsana New" w:hAnsi="Angsana New"/>
          <w:sz w:val="30"/>
          <w:szCs w:val="30"/>
        </w:rPr>
        <w:t xml:space="preserve"> 2563 </w:t>
      </w:r>
      <w:r w:rsidRPr="00F74A44">
        <w:rPr>
          <w:rFonts w:ascii="Angsana New" w:hAnsi="Angsana New" w:hint="cs"/>
          <w:sz w:val="30"/>
          <w:szCs w:val="30"/>
          <w:cs/>
        </w:rPr>
        <w:t xml:space="preserve">เป็นจำนวนประมาณ </w:t>
      </w:r>
      <w:r w:rsidR="00A04264">
        <w:rPr>
          <w:rFonts w:ascii="Angsana New" w:hAnsi="Angsana New"/>
          <w:sz w:val="30"/>
          <w:szCs w:val="30"/>
        </w:rPr>
        <w:t>116.70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ล้านบาท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6</w:t>
      </w:r>
      <w:r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: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4"/>
          <w:sz w:val="30"/>
          <w:szCs w:val="30"/>
        </w:rPr>
        <w:t>149.92</w:t>
      </w:r>
      <w:r w:rsidR="00503B4C" w:rsidRPr="00503B4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3A6DBFB3" w14:textId="77777777" w:rsidR="00C451B6" w:rsidRPr="00DF2C6E" w:rsidRDefault="00C451B6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p w14:paraId="1F600FCB" w14:textId="77777777" w:rsidR="00381F12" w:rsidRPr="00491F71" w:rsidRDefault="00381F12" w:rsidP="00C45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1F71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ข้อมูลทางการเงินจำแนกตามกลุ่มธุรกิจสำหรับงวดสามเดือนสิ้นสุดวันที่ </w:t>
      </w:r>
      <w:r w:rsidR="008620B8" w:rsidRPr="00491F71">
        <w:rPr>
          <w:rFonts w:ascii="Angsana New" w:hAnsi="Angsana New"/>
          <w:sz w:val="30"/>
          <w:szCs w:val="30"/>
        </w:rPr>
        <w:t>31</w:t>
      </w:r>
      <w:r w:rsidRPr="00491F71">
        <w:rPr>
          <w:rFonts w:ascii="Angsana New" w:hAnsi="Angsana New"/>
          <w:sz w:val="30"/>
          <w:szCs w:val="30"/>
          <w:cs/>
        </w:rPr>
        <w:t xml:space="preserve"> </w:t>
      </w:r>
      <w:r w:rsidRPr="00491F71">
        <w:rPr>
          <w:rFonts w:ascii="Angsana New" w:hAnsi="Angsana New" w:hint="cs"/>
          <w:sz w:val="30"/>
          <w:szCs w:val="30"/>
          <w:cs/>
        </w:rPr>
        <w:t>มีนาคม</w:t>
      </w:r>
      <w:r w:rsidRPr="00491F7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34AA973" w14:textId="77777777" w:rsidR="00671876" w:rsidRPr="00DF2C6E" w:rsidRDefault="00671876" w:rsidP="0048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FF50FA" w:rsidRPr="000E0D87" w14:paraId="1842BD93" w14:textId="77777777" w:rsidTr="00D01B12">
        <w:trPr>
          <w:trHeight w:val="225"/>
        </w:trPr>
        <w:tc>
          <w:tcPr>
            <w:tcW w:w="3330" w:type="dxa"/>
            <w:noWrap/>
          </w:tcPr>
          <w:p w14:paraId="22537E4A" w14:textId="77777777" w:rsidR="00FF50FA" w:rsidRPr="000E0D87" w:rsidRDefault="00FF50FA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7820AABB" w14:textId="77777777" w:rsidR="00FF50FA" w:rsidRPr="000E0D87" w:rsidRDefault="00FF50FA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สำหรับ</w:t>
            </w:r>
            <w:r w:rsidR="002E73A9" w:rsidRPr="000E0D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งวดสามเดือน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  <w:t>31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E73A9" w:rsidRPr="000E0D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มีนา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คม 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  <w:t>256</w:t>
            </w:r>
            <w:r w:rsidR="00BA701C"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581D3E" w:rsidRPr="000E0D87" w14:paraId="181EA7B8" w14:textId="77777777" w:rsidTr="00D01B12">
        <w:trPr>
          <w:trHeight w:val="225"/>
        </w:trPr>
        <w:tc>
          <w:tcPr>
            <w:tcW w:w="3330" w:type="dxa"/>
            <w:noWrap/>
          </w:tcPr>
          <w:p w14:paraId="536F6AC5" w14:textId="77777777" w:rsidR="00581D3E" w:rsidRPr="000E0D87" w:rsidRDefault="00581D3E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745FF482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2034237A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0B41C9BA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75E4A634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5FC91D96" w14:textId="77777777" w:rsidR="00581D3E" w:rsidRPr="000E0D87" w:rsidRDefault="00581D3E" w:rsidP="00873520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180F7B5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BABAA08" w14:textId="4560F423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</w:t>
            </w:r>
            <w:r w:rsidR="003E47B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72" w:type="dxa"/>
            <w:vAlign w:val="bottom"/>
          </w:tcPr>
          <w:p w14:paraId="53A6AF20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3C993DA2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5DDE55FA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</w:tcPr>
          <w:p w14:paraId="359547C4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3AEEEBEA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</w:tcPr>
          <w:p w14:paraId="7ADD554F" w14:textId="77777777" w:rsidR="00581D3E" w:rsidRPr="000E0D87" w:rsidRDefault="00581D3E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</w:tr>
      <w:tr w:rsidR="00DC2676" w:rsidRPr="000E0D87" w14:paraId="5BBB095A" w14:textId="77777777" w:rsidTr="00D01B12">
        <w:trPr>
          <w:trHeight w:val="225"/>
        </w:trPr>
        <w:tc>
          <w:tcPr>
            <w:tcW w:w="3330" w:type="dxa"/>
            <w:noWrap/>
          </w:tcPr>
          <w:p w14:paraId="6B150699" w14:textId="77777777" w:rsidR="00DC2676" w:rsidRPr="000E0D87" w:rsidRDefault="00DC2676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20AB03BC" w14:textId="77777777" w:rsidR="00DC2676" w:rsidRPr="000E0D87" w:rsidRDefault="00DC2676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581D3E" w:rsidRPr="000E0D87" w14:paraId="74EEB3E1" w14:textId="77777777" w:rsidTr="00D01B12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3162BB88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3C11138" w14:textId="3C717168" w:rsidR="00581D3E" w:rsidRPr="000E0D87" w:rsidRDefault="00FC6EC2" w:rsidP="00581D3E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376,270</w:t>
            </w:r>
          </w:p>
        </w:tc>
        <w:tc>
          <w:tcPr>
            <w:tcW w:w="270" w:type="dxa"/>
          </w:tcPr>
          <w:p w14:paraId="10BE6FC2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D213DB" w14:textId="68EF5860" w:rsidR="00581D3E" w:rsidRPr="000E0D87" w:rsidRDefault="00FC6EC2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19,129</w:t>
            </w:r>
          </w:p>
        </w:tc>
        <w:tc>
          <w:tcPr>
            <w:tcW w:w="270" w:type="dxa"/>
          </w:tcPr>
          <w:p w14:paraId="3A50A31B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8E2809" w14:textId="46414FF0" w:rsidR="00581D3E" w:rsidRPr="000E0D87" w:rsidRDefault="00330B25" w:rsidP="00C4604B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15,592</w:t>
            </w:r>
          </w:p>
        </w:tc>
        <w:tc>
          <w:tcPr>
            <w:tcW w:w="270" w:type="dxa"/>
          </w:tcPr>
          <w:p w14:paraId="62A2CA51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387898" w14:textId="353D1DC4" w:rsidR="00581D3E" w:rsidRPr="000E0D87" w:rsidRDefault="00FC6EC2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46,582</w:t>
            </w:r>
          </w:p>
        </w:tc>
        <w:tc>
          <w:tcPr>
            <w:tcW w:w="272" w:type="dxa"/>
          </w:tcPr>
          <w:p w14:paraId="037719AB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</w:tcPr>
          <w:p w14:paraId="0B205C50" w14:textId="7BDB94DE" w:rsidR="00581D3E" w:rsidRPr="000E0D87" w:rsidRDefault="00330B25" w:rsidP="001406A1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457,</w:t>
            </w:r>
            <w:r w:rsidR="00FC6EC2"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73</w:t>
            </w:r>
          </w:p>
        </w:tc>
        <w:tc>
          <w:tcPr>
            <w:tcW w:w="268" w:type="dxa"/>
          </w:tcPr>
          <w:p w14:paraId="73821C76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</w:tcPr>
          <w:p w14:paraId="618ACBEF" w14:textId="75268843" w:rsidR="00581D3E" w:rsidRPr="000E0D87" w:rsidRDefault="00330B25" w:rsidP="000E47E5">
            <w:pPr>
              <w:tabs>
                <w:tab w:val="left" w:pos="970"/>
                <w:tab w:val="decimal" w:pos="1366"/>
              </w:tabs>
              <w:spacing w:line="240" w:lineRule="auto"/>
              <w:ind w:right="3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4BE6D69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</w:tcPr>
          <w:p w14:paraId="387829F7" w14:textId="6416502F" w:rsidR="00581D3E" w:rsidRPr="000E0D87" w:rsidRDefault="00330B25" w:rsidP="00C4604B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457,</w:t>
            </w:r>
            <w:r w:rsidR="00FC6EC2"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73</w:t>
            </w:r>
          </w:p>
        </w:tc>
      </w:tr>
      <w:tr w:rsidR="00581D3E" w:rsidRPr="000E0D87" w14:paraId="3556DEDF" w14:textId="77777777" w:rsidTr="00D01B12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0477C610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F60917" w14:textId="0ECD546A" w:rsidR="00581D3E" w:rsidRPr="000E0D87" w:rsidRDefault="00FC6EC2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0" w:type="dxa"/>
          </w:tcPr>
          <w:p w14:paraId="56C77073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31D55B" w14:textId="5FB57D04" w:rsidR="00581D3E" w:rsidRPr="000E0D87" w:rsidRDefault="00330B25" w:rsidP="00FC6EC2">
            <w:pPr>
              <w:tabs>
                <w:tab w:val="decimal" w:pos="1366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D2CBEA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5B143" w14:textId="52A474E4" w:rsidR="00581D3E" w:rsidRPr="000E0D87" w:rsidRDefault="00330B25" w:rsidP="000E47E5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CE4EB4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106F" w14:textId="491540B0" w:rsidR="00581D3E" w:rsidRPr="000E0D87" w:rsidRDefault="00FC6EC2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9,091</w:t>
            </w:r>
          </w:p>
        </w:tc>
        <w:tc>
          <w:tcPr>
            <w:tcW w:w="272" w:type="dxa"/>
          </w:tcPr>
          <w:p w14:paraId="6AB918E9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9FD9164" w14:textId="2060DF78" w:rsidR="00581D3E" w:rsidRPr="000E0D87" w:rsidRDefault="00FC6EC2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10,054</w:t>
            </w:r>
          </w:p>
        </w:tc>
        <w:tc>
          <w:tcPr>
            <w:tcW w:w="268" w:type="dxa"/>
          </w:tcPr>
          <w:p w14:paraId="6FBF85A3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176B607" w14:textId="760D9243" w:rsidR="00581D3E" w:rsidRPr="000E0D87" w:rsidRDefault="00FC6EC2" w:rsidP="001406A1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(10,054)</w:t>
            </w:r>
          </w:p>
        </w:tc>
        <w:tc>
          <w:tcPr>
            <w:tcW w:w="268" w:type="dxa"/>
          </w:tcPr>
          <w:p w14:paraId="6231EF1A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0AE9A01" w14:textId="4A3B02EA" w:rsidR="00581D3E" w:rsidRPr="000E0D87" w:rsidRDefault="00330B25" w:rsidP="000E47E5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81D3E" w:rsidRPr="000E0D87" w14:paraId="160F503F" w14:textId="77777777" w:rsidTr="00D01B12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60B0E7ED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E63E8" w14:textId="2258A9FE" w:rsidR="00581D3E" w:rsidRPr="000E0D87" w:rsidRDefault="00FC6EC2" w:rsidP="00C4604B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377,233</w:t>
            </w:r>
          </w:p>
        </w:tc>
        <w:tc>
          <w:tcPr>
            <w:tcW w:w="270" w:type="dxa"/>
          </w:tcPr>
          <w:p w14:paraId="0C0BC24E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29EA1A" w14:textId="148AADE6" w:rsidR="00581D3E" w:rsidRPr="000E0D87" w:rsidRDefault="00330B25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19,129</w:t>
            </w:r>
          </w:p>
        </w:tc>
        <w:tc>
          <w:tcPr>
            <w:tcW w:w="270" w:type="dxa"/>
          </w:tcPr>
          <w:p w14:paraId="7506B106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C21B42" w14:textId="766CFDBA" w:rsidR="00581D3E" w:rsidRPr="000E0D87" w:rsidRDefault="00330B25" w:rsidP="00C4604B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15,592</w:t>
            </w:r>
          </w:p>
        </w:tc>
        <w:tc>
          <w:tcPr>
            <w:tcW w:w="270" w:type="dxa"/>
          </w:tcPr>
          <w:p w14:paraId="5D9C71FD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CDEDE5" w14:textId="749777E8" w:rsidR="00581D3E" w:rsidRPr="000E0D87" w:rsidRDefault="00FC6EC2" w:rsidP="00C4604B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55,673</w:t>
            </w:r>
          </w:p>
        </w:tc>
        <w:tc>
          <w:tcPr>
            <w:tcW w:w="272" w:type="dxa"/>
          </w:tcPr>
          <w:p w14:paraId="582C551D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7CA1B18" w14:textId="7AA1D7C0" w:rsidR="00581D3E" w:rsidRPr="000E0D87" w:rsidRDefault="00FC6EC2" w:rsidP="00C4604B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467,627</w:t>
            </w:r>
          </w:p>
        </w:tc>
        <w:tc>
          <w:tcPr>
            <w:tcW w:w="268" w:type="dxa"/>
          </w:tcPr>
          <w:p w14:paraId="5F7E2E3A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6C03DFE" w14:textId="2A2007E0" w:rsidR="00581D3E" w:rsidRPr="000E0D87" w:rsidRDefault="00FC6EC2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(10,054)</w:t>
            </w:r>
          </w:p>
        </w:tc>
        <w:tc>
          <w:tcPr>
            <w:tcW w:w="268" w:type="dxa"/>
          </w:tcPr>
          <w:p w14:paraId="1816E15D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0D06714" w14:textId="2693E720" w:rsidR="00581D3E" w:rsidRPr="000E0D87" w:rsidRDefault="00330B25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457,</w:t>
            </w:r>
            <w:r w:rsidR="00FC6EC2"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73</w:t>
            </w:r>
          </w:p>
        </w:tc>
      </w:tr>
      <w:tr w:rsidR="00581D3E" w:rsidRPr="000E0D87" w14:paraId="77DE5424" w14:textId="77777777" w:rsidTr="00D01B12">
        <w:trPr>
          <w:trHeight w:val="332"/>
        </w:trPr>
        <w:tc>
          <w:tcPr>
            <w:tcW w:w="3330" w:type="dxa"/>
            <w:vAlign w:val="bottom"/>
            <w:hideMark/>
          </w:tcPr>
          <w:p w14:paraId="64863C87" w14:textId="77777777" w:rsidR="00581D3E" w:rsidRPr="000E0D87" w:rsidRDefault="00581D3E" w:rsidP="00C4604B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CCF75D" w14:textId="042D96E6" w:rsidR="00581D3E" w:rsidRPr="000E0D87" w:rsidRDefault="00FC6EC2" w:rsidP="00C4604B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(350,471)</w:t>
            </w:r>
          </w:p>
        </w:tc>
        <w:tc>
          <w:tcPr>
            <w:tcW w:w="270" w:type="dxa"/>
          </w:tcPr>
          <w:p w14:paraId="2E3A68FA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DA0F85" w14:textId="6F795595" w:rsidR="00581D3E" w:rsidRPr="000E0D87" w:rsidRDefault="00330B25" w:rsidP="00C4604B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(16,32</w:t>
            </w:r>
            <w:r w:rsidR="00FC6EC2"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5922CD7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3CF37E9" w14:textId="11BBCC0C" w:rsidR="00581D3E" w:rsidRPr="000E0D87" w:rsidRDefault="00330B25" w:rsidP="00C4604B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(5,33</w:t>
            </w:r>
            <w:r w:rsidR="00592D10"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FA0863D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4AAC87" w14:textId="1702F6BF" w:rsidR="00581D3E" w:rsidRPr="000E0D87" w:rsidRDefault="00FC6EC2" w:rsidP="00C4604B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(48,78</w:t>
            </w:r>
            <w:r w:rsidR="00592D10" w:rsidRPr="000E0D8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2" w:type="dxa"/>
          </w:tcPr>
          <w:p w14:paraId="27C96CC5" w14:textId="77777777" w:rsidR="00581D3E" w:rsidRPr="000E0D87" w:rsidRDefault="00581D3E" w:rsidP="00C4604B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755E7E1B" w14:textId="1CBEB7D1" w:rsidR="00581D3E" w:rsidRPr="000E0D87" w:rsidRDefault="00FC6EC2" w:rsidP="00C4604B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(420,921)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18C905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62E49E5B" w14:textId="56DB3E0E" w:rsidR="00581D3E" w:rsidRPr="000E0D87" w:rsidRDefault="00FC6EC2" w:rsidP="00C4604B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9,295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9BE538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32B57F38" w14:textId="0C31FE67" w:rsidR="00581D3E" w:rsidRPr="000E0D87" w:rsidRDefault="00FC6EC2" w:rsidP="00330B25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(411,626)</w:t>
            </w:r>
          </w:p>
        </w:tc>
      </w:tr>
      <w:tr w:rsidR="00581D3E" w:rsidRPr="000E0D87" w14:paraId="76E32E44" w14:textId="77777777" w:rsidTr="00D01B12">
        <w:trPr>
          <w:trHeight w:val="360"/>
        </w:trPr>
        <w:tc>
          <w:tcPr>
            <w:tcW w:w="3330" w:type="dxa"/>
            <w:noWrap/>
            <w:vAlign w:val="bottom"/>
          </w:tcPr>
          <w:p w14:paraId="274EF040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394CE" w14:textId="1DB192DA" w:rsidR="00581D3E" w:rsidRPr="000E0D87" w:rsidRDefault="00FC6EC2" w:rsidP="00C4604B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26,762</w:t>
            </w:r>
          </w:p>
        </w:tc>
        <w:tc>
          <w:tcPr>
            <w:tcW w:w="270" w:type="dxa"/>
          </w:tcPr>
          <w:p w14:paraId="7950563C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92CDE" w14:textId="37D3CD6D" w:rsidR="00581D3E" w:rsidRPr="000E0D87" w:rsidRDefault="00330B25" w:rsidP="00C4604B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2,80</w:t>
            </w:r>
            <w:r w:rsidR="00FC6EC2" w:rsidRPr="000E0D8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6D0AF7DE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3FAD4" w14:textId="5A9406D9" w:rsidR="00581D3E" w:rsidRPr="000E0D87" w:rsidRDefault="00330B25" w:rsidP="00C4604B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10,25</w:t>
            </w:r>
            <w:r w:rsidR="00592D10" w:rsidRPr="000E0D8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74A8888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64AA5D" w14:textId="76BAE683" w:rsidR="00581D3E" w:rsidRPr="000E0D87" w:rsidRDefault="00FC6EC2" w:rsidP="001406A1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6,8</w:t>
            </w:r>
            <w:r w:rsidR="00592D10" w:rsidRPr="000E0D87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2" w:type="dxa"/>
          </w:tcPr>
          <w:p w14:paraId="6DE88D45" w14:textId="77777777" w:rsidR="00581D3E" w:rsidRPr="000E0D87" w:rsidRDefault="00581D3E" w:rsidP="00C4604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087F4" w14:textId="74166238" w:rsidR="00581D3E" w:rsidRPr="000E0D87" w:rsidRDefault="00FC6EC2" w:rsidP="00C4604B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46,706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EC6719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BDA31" w14:textId="06EE122A" w:rsidR="00581D3E" w:rsidRPr="000E0D87" w:rsidRDefault="00FC6EC2" w:rsidP="00C4604B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(759)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2E2E71" w14:textId="77777777" w:rsidR="00581D3E" w:rsidRPr="000E0D87" w:rsidRDefault="00581D3E" w:rsidP="00C4604B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23B87813" w14:textId="28DFD8BA" w:rsidR="00581D3E" w:rsidRPr="000E0D87" w:rsidRDefault="00FC6EC2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45,947</w:t>
            </w:r>
          </w:p>
        </w:tc>
      </w:tr>
      <w:tr w:rsidR="00581D3E" w:rsidRPr="000E0D87" w14:paraId="24D48CDE" w14:textId="77777777" w:rsidTr="00D01B12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0472DDD8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5B553C0" w14:textId="77777777" w:rsidR="00581D3E" w:rsidRPr="000E0D87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5AD400" w14:textId="77777777" w:rsidR="00581D3E" w:rsidRPr="000E0D87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83E961" w14:textId="77777777" w:rsidR="00581D3E" w:rsidRPr="000E0D87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9CFEDC" w14:textId="77777777" w:rsidR="00581D3E" w:rsidRPr="000E0D87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EA28D9" w14:textId="77777777" w:rsidR="00581D3E" w:rsidRPr="000E0D87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2DC81A" w14:textId="77777777" w:rsidR="00581D3E" w:rsidRPr="000E0D87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4625AEC" w14:textId="77777777" w:rsidR="00581D3E" w:rsidRPr="000E0D87" w:rsidRDefault="00581D3E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0C46E289" w14:textId="77777777" w:rsidR="00581D3E" w:rsidRPr="000E0D87" w:rsidRDefault="00581D3E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166D4A3C" w14:textId="77777777" w:rsidR="00581D3E" w:rsidRPr="000E0D87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9C59691" w14:textId="77777777" w:rsidR="00581D3E" w:rsidRPr="000E0D87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2C2E306A" w14:textId="77777777" w:rsidR="00581D3E" w:rsidRPr="000E0D87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304102E" w14:textId="77777777" w:rsidR="00581D3E" w:rsidRPr="000E0D87" w:rsidRDefault="00581D3E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DED54A1" w14:textId="343C0434" w:rsidR="00581D3E" w:rsidRPr="000E0D87" w:rsidRDefault="00FC6EC2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34,951</w:t>
            </w:r>
          </w:p>
        </w:tc>
      </w:tr>
      <w:tr w:rsidR="0093777A" w:rsidRPr="000E0D87" w14:paraId="4DAAA7D5" w14:textId="77777777" w:rsidTr="00D01B12">
        <w:trPr>
          <w:trHeight w:val="288"/>
        </w:trPr>
        <w:tc>
          <w:tcPr>
            <w:tcW w:w="3330" w:type="dxa"/>
            <w:noWrap/>
            <w:vAlign w:val="bottom"/>
          </w:tcPr>
          <w:p w14:paraId="092CEC1B" w14:textId="77777777" w:rsidR="0093777A" w:rsidRPr="000E0D87" w:rsidRDefault="008D4EF4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1B6A77EA" w14:textId="77777777" w:rsidR="0093777A" w:rsidRPr="000E0D87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71702" w14:textId="77777777" w:rsidR="0093777A" w:rsidRPr="000E0D87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8AA11B" w14:textId="77777777" w:rsidR="0093777A" w:rsidRPr="000E0D87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5392E8" w14:textId="77777777" w:rsidR="0093777A" w:rsidRPr="000E0D87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3778C5" w14:textId="77777777" w:rsidR="0093777A" w:rsidRPr="000E0D87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20D0AC" w14:textId="77777777" w:rsidR="0093777A" w:rsidRPr="000E0D87" w:rsidRDefault="0093777A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F20550" w14:textId="77777777" w:rsidR="0093777A" w:rsidRPr="000E0D87" w:rsidRDefault="0093777A" w:rsidP="00C4604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1CC2BC0F" w14:textId="77777777" w:rsidR="0093777A" w:rsidRPr="000E0D87" w:rsidRDefault="0093777A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B557CC" w14:textId="77777777" w:rsidR="0093777A" w:rsidRPr="000E0D87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48F630D5" w14:textId="77777777" w:rsidR="0093777A" w:rsidRPr="000E0D87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7BC41CF" w14:textId="77777777" w:rsidR="0093777A" w:rsidRPr="000E0D87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C356149" w14:textId="77777777" w:rsidR="0093777A" w:rsidRPr="000E0D87" w:rsidRDefault="0093777A" w:rsidP="00C4604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6E22B7A" w14:textId="35BE279D" w:rsidR="0093777A" w:rsidRPr="000E0D87" w:rsidRDefault="00B632CE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81D3E" w:rsidRPr="000E0D87" w14:paraId="65F2915D" w14:textId="77777777" w:rsidTr="00D01B12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26F57F48" w14:textId="77777777" w:rsidR="00581D3E" w:rsidRPr="000E0D87" w:rsidRDefault="00581D3E" w:rsidP="00C4604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3320AC06" w14:textId="77777777" w:rsidR="00581D3E" w:rsidRPr="000E0D87" w:rsidRDefault="00581D3E" w:rsidP="00C4604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7424DF" w14:textId="77777777" w:rsidR="00581D3E" w:rsidRPr="000E0D87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B72574" w14:textId="77777777" w:rsidR="00581D3E" w:rsidRPr="000E0D87" w:rsidRDefault="00581D3E" w:rsidP="00C4604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248D96" w14:textId="77777777" w:rsidR="00581D3E" w:rsidRPr="000E0D87" w:rsidRDefault="00581D3E" w:rsidP="00C4604B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358810C" w14:textId="77777777" w:rsidR="00581D3E" w:rsidRPr="000E0D87" w:rsidRDefault="00581D3E" w:rsidP="00C4604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5B5CC2" w14:textId="77777777" w:rsidR="00581D3E" w:rsidRPr="000E0D87" w:rsidRDefault="00581D3E" w:rsidP="00C460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D026F8B" w14:textId="77777777" w:rsidR="00581D3E" w:rsidRPr="000E0D87" w:rsidRDefault="00581D3E" w:rsidP="00C4604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717E0514" w14:textId="77777777" w:rsidR="00581D3E" w:rsidRPr="000E0D87" w:rsidRDefault="00581D3E" w:rsidP="00C4604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A95CB74" w14:textId="77777777" w:rsidR="00581D3E" w:rsidRPr="000E0D87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FAAC5EF" w14:textId="77777777" w:rsidR="00581D3E" w:rsidRPr="000E0D87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5781C6B" w14:textId="77777777" w:rsidR="00581D3E" w:rsidRPr="000E0D87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BE7105C" w14:textId="77777777" w:rsidR="00581D3E" w:rsidRPr="000E0D87" w:rsidRDefault="00581D3E" w:rsidP="00C4604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A6B6AF1" w14:textId="1C9ACEF2" w:rsidR="00581D3E" w:rsidRPr="000E0D87" w:rsidRDefault="00330B25" w:rsidP="00C4604B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80,90</w:t>
            </w:r>
            <w:r w:rsidR="00592D10" w:rsidRPr="000E0D8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D512BC" w:rsidRPr="000E0D87" w14:paraId="0FC241FE" w14:textId="77777777" w:rsidTr="00D01B12">
        <w:trPr>
          <w:trHeight w:val="207"/>
        </w:trPr>
        <w:tc>
          <w:tcPr>
            <w:tcW w:w="3330" w:type="dxa"/>
            <w:noWrap/>
            <w:vAlign w:val="bottom"/>
          </w:tcPr>
          <w:p w14:paraId="25BF999E" w14:textId="77777777" w:rsidR="00D512BC" w:rsidRPr="000E0D87" w:rsidRDefault="00D512BC" w:rsidP="00D512BC">
            <w:pPr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ต้นทุนการจัดจำหน่ายและค่าใช้จ่าย</w:t>
            </w:r>
            <w:r w:rsidRPr="000E0D8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ในการ</w:t>
            </w: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42750D67" w14:textId="77777777" w:rsidR="00D512BC" w:rsidRPr="000E0D87" w:rsidRDefault="00D512BC" w:rsidP="00D512BC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8FFB71" w14:textId="77777777" w:rsidR="00D512BC" w:rsidRPr="000E0D87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ADDB6A" w14:textId="77777777" w:rsidR="00D512BC" w:rsidRPr="000E0D87" w:rsidRDefault="00D512BC" w:rsidP="00D512BC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C768A5" w14:textId="77777777" w:rsidR="00D512BC" w:rsidRPr="000E0D87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065496" w14:textId="77777777" w:rsidR="00D512BC" w:rsidRPr="000E0D87" w:rsidRDefault="00D512BC" w:rsidP="00D512B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E7E5BF" w14:textId="77777777" w:rsidR="00D512BC" w:rsidRPr="000E0D87" w:rsidRDefault="00D512BC" w:rsidP="00D512B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2658F67" w14:textId="77777777" w:rsidR="00D512BC" w:rsidRPr="000E0D87" w:rsidRDefault="00D512BC" w:rsidP="00D512B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4D3B330A" w14:textId="77777777" w:rsidR="00D512BC" w:rsidRPr="000E0D87" w:rsidRDefault="00D512BC" w:rsidP="00D512B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321F18D" w14:textId="77777777" w:rsidR="00D512BC" w:rsidRPr="000E0D87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83CB624" w14:textId="77777777" w:rsidR="00D512BC" w:rsidRPr="000E0D87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C247019" w14:textId="77777777" w:rsidR="00D512BC" w:rsidRPr="000E0D87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CED5403" w14:textId="77777777" w:rsidR="00D512BC" w:rsidRPr="000E0D87" w:rsidRDefault="00D512BC" w:rsidP="00D512B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27BCC445" w14:textId="59E1712D" w:rsidR="00D512BC" w:rsidRPr="000E0D87" w:rsidRDefault="00330B25" w:rsidP="00D512BC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A90C13" w:rsidRPr="000E0D8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43D5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350D" w:rsidRPr="000E0D87" w14:paraId="06ECBE85" w14:textId="77777777" w:rsidTr="00135A39">
        <w:trPr>
          <w:trHeight w:val="207"/>
        </w:trPr>
        <w:tc>
          <w:tcPr>
            <w:tcW w:w="3330" w:type="dxa"/>
            <w:noWrap/>
            <w:vAlign w:val="bottom"/>
          </w:tcPr>
          <w:p w14:paraId="2A6A6638" w14:textId="77777777" w:rsidR="00E4350D" w:rsidRPr="000E0D87" w:rsidRDefault="00E4350D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EE04DFB" w14:textId="77777777" w:rsidR="00E4350D" w:rsidRPr="000E0D87" w:rsidRDefault="00E4350D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1C75A5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D9FE26" w14:textId="77777777" w:rsidR="00E4350D" w:rsidRPr="000E0D87" w:rsidRDefault="00E4350D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F7F562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8D9AEC" w14:textId="77777777" w:rsidR="00E4350D" w:rsidRPr="000E0D87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7D4646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FFDAC8B" w14:textId="77777777" w:rsidR="00E4350D" w:rsidRPr="000E0D87" w:rsidRDefault="00E4350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31D1246B" w14:textId="77777777" w:rsidR="00E4350D" w:rsidRPr="000E0D87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F6EE122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1BBF9B0A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0AB7F43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6E3E02C1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BFCA903" w14:textId="575B6FB2" w:rsidR="00E4350D" w:rsidRPr="000E0D87" w:rsidRDefault="00330B25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(18,</w:t>
            </w:r>
            <w:r w:rsidR="00A90C13" w:rsidRPr="000E0D87">
              <w:rPr>
                <w:rFonts w:asciiTheme="majorBidi" w:hAnsiTheme="majorBidi" w:cstheme="majorBidi"/>
                <w:sz w:val="22"/>
                <w:szCs w:val="22"/>
              </w:rPr>
              <w:t>618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14322" w:rsidRPr="000E0D87" w14:paraId="1EF3E9BB" w14:textId="77777777" w:rsidTr="00135A39">
        <w:trPr>
          <w:trHeight w:val="207"/>
        </w:trPr>
        <w:tc>
          <w:tcPr>
            <w:tcW w:w="3330" w:type="dxa"/>
            <w:noWrap/>
            <w:vAlign w:val="bottom"/>
          </w:tcPr>
          <w:p w14:paraId="58F78F15" w14:textId="1B4B4B08" w:rsidR="00A14322" w:rsidRPr="000E0D87" w:rsidRDefault="00A14322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ผลขาดทุนจากการด้อยค่าซึ่งเป็นไปตาม </w:t>
            </w: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TFRS 9</w:t>
            </w:r>
          </w:p>
        </w:tc>
        <w:tc>
          <w:tcPr>
            <w:tcW w:w="1350" w:type="dxa"/>
            <w:vAlign w:val="bottom"/>
          </w:tcPr>
          <w:p w14:paraId="2C38F0D2" w14:textId="77777777" w:rsidR="00A14322" w:rsidRPr="000E0D87" w:rsidRDefault="00A14322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7B7A1D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086B7F" w14:textId="77777777" w:rsidR="00A14322" w:rsidRPr="000E0D87" w:rsidRDefault="00A14322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10D37B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8E088C" w14:textId="77777777" w:rsidR="00A14322" w:rsidRPr="000E0D87" w:rsidRDefault="00A14322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EACE28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6F3B291" w14:textId="77777777" w:rsidR="00A14322" w:rsidRPr="000E0D87" w:rsidRDefault="00A14322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0E163CF2" w14:textId="77777777" w:rsidR="00A14322" w:rsidRPr="000E0D87" w:rsidRDefault="00A14322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62CC258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E2866CF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6EFCFFEB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AF2C9C9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F34281E" w14:textId="0C4AA254" w:rsidR="00A14322" w:rsidRPr="000E0D87" w:rsidRDefault="00A14322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43D5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00F5D" w:rsidRPr="000E0D87" w14:paraId="5D065062" w14:textId="77777777" w:rsidTr="00135A39">
        <w:trPr>
          <w:trHeight w:val="207"/>
        </w:trPr>
        <w:tc>
          <w:tcPr>
            <w:tcW w:w="3330" w:type="dxa"/>
            <w:noWrap/>
            <w:vAlign w:val="bottom"/>
          </w:tcPr>
          <w:p w14:paraId="45475796" w14:textId="5EA55583" w:rsidR="00900F5D" w:rsidRPr="000E0D87" w:rsidRDefault="00900F5D" w:rsidP="00E4350D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ส่วนแบ่ง</w:t>
            </w:r>
            <w:r w:rsidR="004E653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>กำไร</w:t>
            </w:r>
            <w:r w:rsidRPr="000E0D8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CF7E8F6" w14:textId="77777777" w:rsidR="00900F5D" w:rsidRPr="000E0D87" w:rsidRDefault="00900F5D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B10C8B" w14:textId="77777777" w:rsidR="00900F5D" w:rsidRPr="000E0D87" w:rsidRDefault="00900F5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3B0EE7" w14:textId="77777777" w:rsidR="00900F5D" w:rsidRPr="000E0D87" w:rsidRDefault="00900F5D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B7AF08" w14:textId="77777777" w:rsidR="00900F5D" w:rsidRPr="000E0D87" w:rsidRDefault="00900F5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C263CE" w14:textId="77777777" w:rsidR="00900F5D" w:rsidRPr="000E0D87" w:rsidRDefault="00900F5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7B9B85" w14:textId="77777777" w:rsidR="00900F5D" w:rsidRPr="000E0D87" w:rsidRDefault="00900F5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60A1FCF" w14:textId="77777777" w:rsidR="00900F5D" w:rsidRPr="000E0D87" w:rsidRDefault="00900F5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5D732C4D" w14:textId="77777777" w:rsidR="00900F5D" w:rsidRPr="000E0D87" w:rsidRDefault="00900F5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6777997" w14:textId="77777777" w:rsidR="00900F5D" w:rsidRPr="000E0D87" w:rsidRDefault="00900F5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508053BF" w14:textId="77777777" w:rsidR="00900F5D" w:rsidRPr="000E0D87" w:rsidRDefault="00900F5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6619A193" w14:textId="77777777" w:rsidR="00900F5D" w:rsidRPr="000E0D87" w:rsidRDefault="00900F5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058606B" w14:textId="77777777" w:rsidR="00900F5D" w:rsidRPr="000E0D87" w:rsidRDefault="00900F5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9779E72" w14:textId="06288A64" w:rsidR="00900F5D" w:rsidRPr="000E0D87" w:rsidRDefault="00EC127A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4E65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</w:tr>
      <w:tr w:rsidR="00A14322" w:rsidRPr="000E0D87" w14:paraId="6EA5C61C" w14:textId="77777777" w:rsidTr="00135A39">
        <w:trPr>
          <w:trHeight w:val="207"/>
        </w:trPr>
        <w:tc>
          <w:tcPr>
            <w:tcW w:w="3330" w:type="dxa"/>
            <w:noWrap/>
            <w:vAlign w:val="bottom"/>
          </w:tcPr>
          <w:p w14:paraId="6E6AED3C" w14:textId="1C6B0D37" w:rsidR="00A14322" w:rsidRPr="000E0D87" w:rsidRDefault="00A14322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ผลขาดทุนจากการเปลี่ยนแปลงมูลค่ายุติธรรม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171C1787" w14:textId="77777777" w:rsidR="00A14322" w:rsidRPr="000E0D87" w:rsidRDefault="00A14322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BF4BEB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D040D9" w14:textId="77777777" w:rsidR="00A14322" w:rsidRPr="000E0D87" w:rsidRDefault="00A14322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54B3CE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8299AF" w14:textId="77777777" w:rsidR="00A14322" w:rsidRPr="000E0D87" w:rsidRDefault="00A14322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4EC317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19F0E24" w14:textId="77777777" w:rsidR="00A14322" w:rsidRPr="000E0D87" w:rsidRDefault="00A14322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6DEE4B2D" w14:textId="77777777" w:rsidR="00A14322" w:rsidRPr="000E0D87" w:rsidRDefault="00A14322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9C6DDDA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D39F29A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31CC1D6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144D197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8292CBA" w14:textId="77777777" w:rsidR="00A14322" w:rsidRPr="000E0D87" w:rsidRDefault="00A14322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4322" w:rsidRPr="000E0D87" w14:paraId="15920B60" w14:textId="77777777" w:rsidTr="00135A39">
        <w:trPr>
          <w:trHeight w:val="207"/>
        </w:trPr>
        <w:tc>
          <w:tcPr>
            <w:tcW w:w="3330" w:type="dxa"/>
            <w:noWrap/>
            <w:vAlign w:val="bottom"/>
          </w:tcPr>
          <w:p w14:paraId="68D76FFF" w14:textId="5F52307B" w:rsidR="00A14322" w:rsidRPr="000E0D87" w:rsidRDefault="00A14322" w:rsidP="00E4350D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   ของตราสารอนุพันธ์    </w:t>
            </w:r>
          </w:p>
        </w:tc>
        <w:tc>
          <w:tcPr>
            <w:tcW w:w="1350" w:type="dxa"/>
            <w:vAlign w:val="bottom"/>
          </w:tcPr>
          <w:p w14:paraId="2BF069C5" w14:textId="77777777" w:rsidR="00A14322" w:rsidRPr="000E0D87" w:rsidRDefault="00A14322" w:rsidP="00E4350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168621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24787B" w14:textId="77777777" w:rsidR="00A14322" w:rsidRPr="000E0D87" w:rsidRDefault="00A14322" w:rsidP="00E4350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2ECE04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A2464D" w14:textId="77777777" w:rsidR="00A14322" w:rsidRPr="000E0D87" w:rsidRDefault="00A14322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6F9917" w14:textId="77777777" w:rsidR="00A14322" w:rsidRPr="000E0D87" w:rsidRDefault="00A14322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050EC23" w14:textId="77777777" w:rsidR="00A14322" w:rsidRPr="000E0D87" w:rsidRDefault="00A14322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0B7FC592" w14:textId="77777777" w:rsidR="00A14322" w:rsidRPr="000E0D87" w:rsidRDefault="00A14322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FCB3720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20E8C3B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326A9D2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6D4DB6D3" w14:textId="77777777" w:rsidR="00A14322" w:rsidRPr="000E0D87" w:rsidRDefault="00A14322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96BBF2D" w14:textId="6C599EF8" w:rsidR="00A14322" w:rsidRPr="000E0D87" w:rsidRDefault="00A14322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E47B4">
              <w:rPr>
                <w:rFonts w:asciiTheme="majorBidi" w:hAnsiTheme="majorBidi" w:cstheme="majorBidi"/>
                <w:sz w:val="22"/>
                <w:szCs w:val="22"/>
              </w:rPr>
              <w:t>1,760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350D" w:rsidRPr="000E0D87" w14:paraId="4EE3D7F0" w14:textId="77777777" w:rsidTr="00D01B12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03A4E6B2" w14:textId="77777777" w:rsidR="00E4350D" w:rsidRPr="000E0D87" w:rsidRDefault="00E4350D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6832F46F" w14:textId="77777777" w:rsidR="00E4350D" w:rsidRPr="000E0D87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D821E4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98D9F4" w14:textId="77777777" w:rsidR="00E4350D" w:rsidRPr="000E0D87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EE5356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FFE116" w14:textId="77777777" w:rsidR="00E4350D" w:rsidRPr="000E0D87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6AD078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5CC96BD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14BF8FFA" w14:textId="77777777" w:rsidR="00E4350D" w:rsidRPr="000E0D87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032FF5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59537E14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7318A851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13FE3094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99A48B4" w14:textId="065F7E73" w:rsidR="00E4350D" w:rsidRPr="000E0D87" w:rsidRDefault="00EC127A" w:rsidP="00E4350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4E65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E4350D" w:rsidRPr="000E0D87" w14:paraId="7C930327" w14:textId="77777777" w:rsidTr="00D01B12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15DFF505" w14:textId="77777777" w:rsidR="00E4350D" w:rsidRPr="000E0D87" w:rsidRDefault="00E4350D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C78AB2" w14:textId="77777777" w:rsidR="00E4350D" w:rsidRPr="000E0D87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20AC40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D7CE812" w14:textId="77777777" w:rsidR="00E4350D" w:rsidRPr="000E0D87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DFC5B1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2AFF842" w14:textId="77777777" w:rsidR="00E4350D" w:rsidRPr="000E0D87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D3D777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0FDC1C1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71FED490" w14:textId="77777777" w:rsidR="00E4350D" w:rsidRPr="000E0D87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582D9524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BF7798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75BE32D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2710D5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4BDB345" w14:textId="773698EB" w:rsidR="00E4350D" w:rsidRPr="000E0D87" w:rsidRDefault="00330B25" w:rsidP="00E4350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(4,</w:t>
            </w:r>
            <w:r w:rsidR="003E47B4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4350D" w:rsidRPr="000E0D87" w14:paraId="4CD50D7C" w14:textId="77777777" w:rsidTr="00D01B12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2EECEC00" w14:textId="77777777" w:rsidR="00E4350D" w:rsidRPr="000E0D87" w:rsidRDefault="00E4350D" w:rsidP="00E4350D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="00F94F34" w:rsidRPr="000E0D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268727" w14:textId="77777777" w:rsidR="00E4350D" w:rsidRPr="000E0D87" w:rsidRDefault="00E4350D" w:rsidP="00E4350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1BC420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33FDB1C" w14:textId="77777777" w:rsidR="00E4350D" w:rsidRPr="000E0D87" w:rsidRDefault="00E4350D" w:rsidP="00E4350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C5B90F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593FE6" w14:textId="77777777" w:rsidR="00E4350D" w:rsidRPr="000E0D87" w:rsidRDefault="00E4350D" w:rsidP="00E4350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F55763" w14:textId="77777777" w:rsidR="00E4350D" w:rsidRPr="000E0D87" w:rsidRDefault="00E4350D" w:rsidP="00E4350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263C1D" w14:textId="77777777" w:rsidR="00E4350D" w:rsidRPr="000E0D87" w:rsidRDefault="00E4350D" w:rsidP="00E4350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61DD2BDB" w14:textId="77777777" w:rsidR="00E4350D" w:rsidRPr="000E0D87" w:rsidRDefault="00E4350D" w:rsidP="00E4350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CE84C31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BFF99F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DD8327C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15A447" w14:textId="77777777" w:rsidR="00E4350D" w:rsidRPr="000E0D87" w:rsidRDefault="00E4350D" w:rsidP="00E4350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BFA7B" w14:textId="3AE9D1A7" w:rsidR="00E4350D" w:rsidRPr="000E0D87" w:rsidRDefault="00EC127A" w:rsidP="00E4350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</w:t>
            </w:r>
            <w:r w:rsidR="004E653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219</w:t>
            </w:r>
          </w:p>
        </w:tc>
      </w:tr>
      <w:tr w:rsidR="001058DF" w:rsidRPr="000E0D87" w14:paraId="39A2ECF0" w14:textId="77777777" w:rsidTr="001044D1">
        <w:trPr>
          <w:trHeight w:val="225"/>
        </w:trPr>
        <w:tc>
          <w:tcPr>
            <w:tcW w:w="3330" w:type="dxa"/>
            <w:noWrap/>
          </w:tcPr>
          <w:p w14:paraId="24732EDB" w14:textId="77777777" w:rsidR="001058DF" w:rsidRPr="000E0D87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71D9551B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สำหรับ</w:t>
            </w:r>
            <w:r w:rsidRPr="000E0D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งวดสามเดือน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  <w:t>31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0E0D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มีนา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คม </w:t>
            </w:r>
            <w:r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  <w:t>256</w:t>
            </w:r>
            <w:r w:rsidR="00564BD3" w:rsidRPr="000E0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1058DF" w:rsidRPr="000E0D87" w14:paraId="5A2D6CA9" w14:textId="77777777" w:rsidTr="001044D1">
        <w:trPr>
          <w:trHeight w:val="225"/>
        </w:trPr>
        <w:tc>
          <w:tcPr>
            <w:tcW w:w="3330" w:type="dxa"/>
            <w:noWrap/>
          </w:tcPr>
          <w:p w14:paraId="3A687E0B" w14:textId="77777777" w:rsidR="001058DF" w:rsidRPr="000E0D87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55B83114" w14:textId="77777777" w:rsidR="001058DF" w:rsidRPr="000E0D87" w:rsidRDefault="001058DF" w:rsidP="00B94D41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63FB83D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258BCC2F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7F25009C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49956332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ส่วนงานที่ </w:t>
            </w: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030B5F31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4F8F19" w14:textId="1DD85C11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</w:t>
            </w:r>
            <w:r w:rsidR="003E47B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72" w:type="dxa"/>
            <w:vAlign w:val="bottom"/>
          </w:tcPr>
          <w:p w14:paraId="1531AA0C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2D55516C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3D216584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</w:tcPr>
          <w:p w14:paraId="45404528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4DA9DEF4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</w:tcPr>
          <w:p w14:paraId="08DB252A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</w:tr>
      <w:tr w:rsidR="001058DF" w:rsidRPr="000E0D87" w14:paraId="791671F5" w14:textId="77777777" w:rsidTr="001044D1">
        <w:trPr>
          <w:trHeight w:val="225"/>
        </w:trPr>
        <w:tc>
          <w:tcPr>
            <w:tcW w:w="3330" w:type="dxa"/>
            <w:noWrap/>
          </w:tcPr>
          <w:p w14:paraId="1BAE7646" w14:textId="77777777" w:rsidR="001058DF" w:rsidRPr="000E0D87" w:rsidRDefault="001058DF" w:rsidP="00C4604B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0EFC1DF8" w14:textId="77777777" w:rsidR="001058DF" w:rsidRPr="000E0D87" w:rsidRDefault="001058DF" w:rsidP="00C4604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E0D87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BA701C" w:rsidRPr="000E0D87" w14:paraId="6331D613" w14:textId="77777777" w:rsidTr="004B5756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6D1EAD0D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CE1BF09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410,276</w:t>
            </w:r>
          </w:p>
        </w:tc>
        <w:tc>
          <w:tcPr>
            <w:tcW w:w="270" w:type="dxa"/>
          </w:tcPr>
          <w:p w14:paraId="0B6AAB18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325DA3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575,737</w:t>
            </w:r>
          </w:p>
        </w:tc>
        <w:tc>
          <w:tcPr>
            <w:tcW w:w="270" w:type="dxa"/>
          </w:tcPr>
          <w:p w14:paraId="253EE63F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13C2EB" w14:textId="77777777" w:rsidR="00BA701C" w:rsidRPr="000E0D87" w:rsidRDefault="00BA701C" w:rsidP="004B5756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15,665</w:t>
            </w:r>
          </w:p>
        </w:tc>
        <w:tc>
          <w:tcPr>
            <w:tcW w:w="270" w:type="dxa"/>
          </w:tcPr>
          <w:p w14:paraId="0629AEE1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26AACF" w14:textId="77777777" w:rsidR="00BA701C" w:rsidRPr="000E0D87" w:rsidRDefault="00BA701C" w:rsidP="004B5756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38,345</w:t>
            </w:r>
          </w:p>
        </w:tc>
        <w:tc>
          <w:tcPr>
            <w:tcW w:w="272" w:type="dxa"/>
          </w:tcPr>
          <w:p w14:paraId="4E737C19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</w:tcPr>
          <w:p w14:paraId="3F6CAE10" w14:textId="77777777" w:rsidR="00BA701C" w:rsidRPr="000E0D87" w:rsidRDefault="00BA701C" w:rsidP="004B5756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1,040,023</w:t>
            </w:r>
          </w:p>
        </w:tc>
        <w:tc>
          <w:tcPr>
            <w:tcW w:w="268" w:type="dxa"/>
          </w:tcPr>
          <w:p w14:paraId="475E73A1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</w:tcPr>
          <w:p w14:paraId="0D86BCD6" w14:textId="77777777" w:rsidR="00BA701C" w:rsidRPr="000E0D87" w:rsidRDefault="00BA701C" w:rsidP="004B5756">
            <w:pPr>
              <w:tabs>
                <w:tab w:val="left" w:pos="970"/>
                <w:tab w:val="decimal" w:pos="1366"/>
              </w:tabs>
              <w:spacing w:line="240" w:lineRule="auto"/>
              <w:ind w:right="3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5070CF3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</w:tcPr>
          <w:p w14:paraId="7A888A62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1,040,023</w:t>
            </w:r>
          </w:p>
        </w:tc>
      </w:tr>
      <w:tr w:rsidR="00BA701C" w:rsidRPr="000E0D87" w14:paraId="4CE878E0" w14:textId="77777777" w:rsidTr="004B5756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09EE7624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36F163" w14:textId="77777777" w:rsidR="00BA701C" w:rsidRPr="000E0D87" w:rsidRDefault="00BA701C" w:rsidP="004B5756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18,241</w:t>
            </w:r>
          </w:p>
        </w:tc>
        <w:tc>
          <w:tcPr>
            <w:tcW w:w="270" w:type="dxa"/>
          </w:tcPr>
          <w:p w14:paraId="02D7202F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FA6DEA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270" w:type="dxa"/>
          </w:tcPr>
          <w:p w14:paraId="4F575E62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CC52B" w14:textId="77777777" w:rsidR="00BA701C" w:rsidRPr="000E0D87" w:rsidRDefault="00BA701C" w:rsidP="004B5756">
            <w:pPr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B4EE37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23ADE3" w14:textId="77777777" w:rsidR="00BA701C" w:rsidRPr="000E0D87" w:rsidRDefault="00BA701C" w:rsidP="004B5756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7,774</w:t>
            </w:r>
          </w:p>
        </w:tc>
        <w:tc>
          <w:tcPr>
            <w:tcW w:w="272" w:type="dxa"/>
          </w:tcPr>
          <w:p w14:paraId="5ED2CBAF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7DCD9D4" w14:textId="77777777" w:rsidR="00BA701C" w:rsidRPr="000E0D87" w:rsidRDefault="00BA701C" w:rsidP="004B5756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26,029</w:t>
            </w:r>
          </w:p>
        </w:tc>
        <w:tc>
          <w:tcPr>
            <w:tcW w:w="268" w:type="dxa"/>
          </w:tcPr>
          <w:p w14:paraId="4E9D9160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DDEF748" w14:textId="77777777" w:rsidR="00BA701C" w:rsidRPr="000E0D87" w:rsidRDefault="00BA701C" w:rsidP="004B5756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(26,029)</w:t>
            </w:r>
          </w:p>
        </w:tc>
        <w:tc>
          <w:tcPr>
            <w:tcW w:w="268" w:type="dxa"/>
          </w:tcPr>
          <w:p w14:paraId="3DC12BBF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6B806C5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A701C" w:rsidRPr="000E0D87" w14:paraId="5486F958" w14:textId="77777777" w:rsidTr="004B5756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0D7203E4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0C057C" w14:textId="77777777" w:rsidR="00BA701C" w:rsidRPr="000E0D87" w:rsidRDefault="00BA701C" w:rsidP="004B5756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428,517</w:t>
            </w:r>
          </w:p>
        </w:tc>
        <w:tc>
          <w:tcPr>
            <w:tcW w:w="270" w:type="dxa"/>
          </w:tcPr>
          <w:p w14:paraId="6A3B6712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EE1581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575,751</w:t>
            </w:r>
          </w:p>
        </w:tc>
        <w:tc>
          <w:tcPr>
            <w:tcW w:w="270" w:type="dxa"/>
          </w:tcPr>
          <w:p w14:paraId="5FBBA1EB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3FAD15" w14:textId="77777777" w:rsidR="00BA701C" w:rsidRPr="000E0D87" w:rsidRDefault="00BA701C" w:rsidP="004B5756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15,665</w:t>
            </w:r>
          </w:p>
        </w:tc>
        <w:tc>
          <w:tcPr>
            <w:tcW w:w="270" w:type="dxa"/>
          </w:tcPr>
          <w:p w14:paraId="71DFCA01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557E3A" w14:textId="77777777" w:rsidR="00BA701C" w:rsidRPr="000E0D87" w:rsidRDefault="00BA701C" w:rsidP="004B5756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46,119</w:t>
            </w:r>
          </w:p>
        </w:tc>
        <w:tc>
          <w:tcPr>
            <w:tcW w:w="272" w:type="dxa"/>
          </w:tcPr>
          <w:p w14:paraId="37D84645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F0C9EAD" w14:textId="77777777" w:rsidR="00BA701C" w:rsidRPr="000E0D87" w:rsidRDefault="00BA701C" w:rsidP="004B5756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1,066,052</w:t>
            </w:r>
          </w:p>
        </w:tc>
        <w:tc>
          <w:tcPr>
            <w:tcW w:w="268" w:type="dxa"/>
          </w:tcPr>
          <w:p w14:paraId="22305C58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4535B6F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(26,029)</w:t>
            </w:r>
          </w:p>
        </w:tc>
        <w:tc>
          <w:tcPr>
            <w:tcW w:w="268" w:type="dxa"/>
          </w:tcPr>
          <w:p w14:paraId="7CE78564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8F545E3" w14:textId="77777777" w:rsidR="00BA701C" w:rsidRPr="000E0D87" w:rsidRDefault="00BA701C" w:rsidP="004B5756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1,040,023</w:t>
            </w:r>
          </w:p>
        </w:tc>
      </w:tr>
      <w:tr w:rsidR="00BA701C" w:rsidRPr="000E0D87" w14:paraId="6E501F8D" w14:textId="77777777" w:rsidTr="004B5756">
        <w:trPr>
          <w:trHeight w:val="332"/>
        </w:trPr>
        <w:tc>
          <w:tcPr>
            <w:tcW w:w="3330" w:type="dxa"/>
            <w:vAlign w:val="bottom"/>
            <w:hideMark/>
          </w:tcPr>
          <w:p w14:paraId="591883AD" w14:textId="77777777" w:rsidR="00BA701C" w:rsidRPr="000E0D87" w:rsidRDefault="00BA701C" w:rsidP="004B575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C807478" w14:textId="77777777" w:rsidR="00BA701C" w:rsidRPr="000E0D87" w:rsidRDefault="00BA701C" w:rsidP="004B5756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(348,108)</w:t>
            </w:r>
          </w:p>
        </w:tc>
        <w:tc>
          <w:tcPr>
            <w:tcW w:w="270" w:type="dxa"/>
          </w:tcPr>
          <w:p w14:paraId="0700D34C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5B6CAD3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(523,527)</w:t>
            </w:r>
          </w:p>
        </w:tc>
        <w:tc>
          <w:tcPr>
            <w:tcW w:w="270" w:type="dxa"/>
          </w:tcPr>
          <w:p w14:paraId="108FCDAF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7D25B8F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Cs/>
                <w:sz w:val="22"/>
                <w:szCs w:val="22"/>
              </w:rPr>
              <w:t>(5,311)</w:t>
            </w:r>
          </w:p>
        </w:tc>
        <w:tc>
          <w:tcPr>
            <w:tcW w:w="270" w:type="dxa"/>
          </w:tcPr>
          <w:p w14:paraId="5C0F6480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F5D89" w14:textId="77777777" w:rsidR="00BA701C" w:rsidRPr="000E0D87" w:rsidRDefault="00BA701C" w:rsidP="004B5756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(41,383)</w:t>
            </w:r>
          </w:p>
        </w:tc>
        <w:tc>
          <w:tcPr>
            <w:tcW w:w="272" w:type="dxa"/>
          </w:tcPr>
          <w:p w14:paraId="78044534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56DFE66F" w14:textId="77777777" w:rsidR="00BA701C" w:rsidRPr="000E0D87" w:rsidRDefault="00BA701C" w:rsidP="004B5756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(918,329)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98049E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70F6087F" w14:textId="77777777" w:rsidR="00BA701C" w:rsidRPr="000E0D87" w:rsidRDefault="00BA701C" w:rsidP="004B5756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21,870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B0EDF1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3A50F7F" w14:textId="77777777" w:rsidR="00BA701C" w:rsidRPr="000E0D87" w:rsidRDefault="00BA701C" w:rsidP="004B5756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(896,459)</w:t>
            </w:r>
          </w:p>
        </w:tc>
      </w:tr>
      <w:tr w:rsidR="00BA701C" w:rsidRPr="000E0D87" w14:paraId="6A75AC56" w14:textId="77777777" w:rsidTr="004B5756">
        <w:trPr>
          <w:trHeight w:val="360"/>
        </w:trPr>
        <w:tc>
          <w:tcPr>
            <w:tcW w:w="3330" w:type="dxa"/>
            <w:noWrap/>
            <w:vAlign w:val="bottom"/>
          </w:tcPr>
          <w:p w14:paraId="12D748B4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CEB31" w14:textId="77777777" w:rsidR="00BA701C" w:rsidRPr="000E0D87" w:rsidRDefault="00BA701C" w:rsidP="004B5756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80,409</w:t>
            </w:r>
          </w:p>
        </w:tc>
        <w:tc>
          <w:tcPr>
            <w:tcW w:w="270" w:type="dxa"/>
          </w:tcPr>
          <w:p w14:paraId="52A7B3C8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8D89A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52,224</w:t>
            </w:r>
          </w:p>
        </w:tc>
        <w:tc>
          <w:tcPr>
            <w:tcW w:w="270" w:type="dxa"/>
          </w:tcPr>
          <w:p w14:paraId="168A305D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E1DE6" w14:textId="77777777" w:rsidR="00BA701C" w:rsidRPr="000E0D87" w:rsidRDefault="00BA701C" w:rsidP="004B5756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10,354</w:t>
            </w:r>
          </w:p>
        </w:tc>
        <w:tc>
          <w:tcPr>
            <w:tcW w:w="270" w:type="dxa"/>
          </w:tcPr>
          <w:p w14:paraId="717DF0A5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85DFF5" w14:textId="77777777" w:rsidR="00BA701C" w:rsidRPr="000E0D87" w:rsidRDefault="00BA701C" w:rsidP="004B5756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4,736</w:t>
            </w:r>
          </w:p>
        </w:tc>
        <w:tc>
          <w:tcPr>
            <w:tcW w:w="272" w:type="dxa"/>
          </w:tcPr>
          <w:p w14:paraId="35ED70C7" w14:textId="77777777" w:rsidR="00BA701C" w:rsidRPr="000E0D87" w:rsidRDefault="00BA701C" w:rsidP="004B575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C53AA" w14:textId="77777777" w:rsidR="00BA701C" w:rsidRPr="000E0D87" w:rsidRDefault="00BA701C" w:rsidP="004B5756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147,723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F284A4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D73FFF" w14:textId="77777777" w:rsidR="00BA701C" w:rsidRPr="000E0D87" w:rsidRDefault="00BA701C" w:rsidP="004B5756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(4,159)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BF1139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2B049931" w14:textId="77777777" w:rsidR="00BA701C" w:rsidRPr="000E0D87" w:rsidRDefault="00BA701C" w:rsidP="004B5756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143,564</w:t>
            </w:r>
          </w:p>
        </w:tc>
      </w:tr>
      <w:tr w:rsidR="00BA701C" w:rsidRPr="000E0D87" w14:paraId="0A6130E1" w14:textId="77777777" w:rsidTr="004B5756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3F6160A5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5C56805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445A2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602C12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878EAC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79380B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67FCDA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5BFE87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754057E2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407866F2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661236D7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3CEC9A5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F1A9C3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AE83C62" w14:textId="77777777" w:rsidR="00BA701C" w:rsidRPr="000E0D87" w:rsidRDefault="00BA701C" w:rsidP="004B5756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21,610</w:t>
            </w:r>
          </w:p>
        </w:tc>
      </w:tr>
      <w:tr w:rsidR="00BA701C" w:rsidRPr="000E0D87" w14:paraId="7CB5880B" w14:textId="77777777" w:rsidTr="004B5756">
        <w:trPr>
          <w:trHeight w:val="288"/>
        </w:trPr>
        <w:tc>
          <w:tcPr>
            <w:tcW w:w="3330" w:type="dxa"/>
            <w:noWrap/>
            <w:vAlign w:val="bottom"/>
          </w:tcPr>
          <w:p w14:paraId="4D9CE0D5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166A34F5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7E4BDC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0FAE2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158047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E6E4E9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E86C33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8BCB27" w14:textId="77777777" w:rsidR="00BA701C" w:rsidRPr="000E0D87" w:rsidRDefault="00BA701C" w:rsidP="004B5756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18FD5CEE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AE2CE0F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7A07E6BE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1C2C0A4D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6093E870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54900EF" w14:textId="71B155CD" w:rsidR="00BA701C" w:rsidRPr="000E0D87" w:rsidRDefault="00BA701C" w:rsidP="004B5756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DC188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BA701C" w:rsidRPr="000E0D87" w14:paraId="1F7201D9" w14:textId="77777777" w:rsidTr="004B5756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5B31092D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0339F4DE" w14:textId="77777777" w:rsidR="00BA701C" w:rsidRPr="000E0D87" w:rsidRDefault="00BA701C" w:rsidP="004B5756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73A33E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4A5D04" w14:textId="77777777" w:rsidR="00BA701C" w:rsidRPr="000E0D87" w:rsidRDefault="00BA701C" w:rsidP="004B5756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DF249E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8C83C8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A88D4F" w14:textId="77777777" w:rsidR="00BA701C" w:rsidRPr="000E0D87" w:rsidRDefault="00BA701C" w:rsidP="004B57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C420112" w14:textId="77777777" w:rsidR="00BA701C" w:rsidRPr="000E0D87" w:rsidRDefault="00BA701C" w:rsidP="004B5756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5B2FBC45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1568DC3" w14:textId="77777777" w:rsidR="00BA701C" w:rsidRPr="000E0D87" w:rsidRDefault="00BA701C" w:rsidP="004B5756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008964DC" w14:textId="77777777" w:rsidR="00BA701C" w:rsidRPr="000E0D87" w:rsidRDefault="00BA701C" w:rsidP="004B5756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1EEF86E" w14:textId="77777777" w:rsidR="00BA701C" w:rsidRPr="000E0D87" w:rsidRDefault="00BA701C" w:rsidP="004B5756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37BD69C1" w14:textId="77777777" w:rsidR="00BA701C" w:rsidRPr="000E0D87" w:rsidRDefault="00BA701C" w:rsidP="004B5756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88EF5A0" w14:textId="106CA995" w:rsidR="00BA701C" w:rsidRPr="000E0D87" w:rsidRDefault="00BA701C" w:rsidP="004B5756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165,53</w:t>
            </w:r>
            <w:r w:rsidR="00DC188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A701C" w:rsidRPr="000E0D87" w14:paraId="2F2B1CFF" w14:textId="77777777" w:rsidTr="004B5756">
        <w:trPr>
          <w:trHeight w:val="207"/>
        </w:trPr>
        <w:tc>
          <w:tcPr>
            <w:tcW w:w="3330" w:type="dxa"/>
            <w:noWrap/>
            <w:vAlign w:val="bottom"/>
          </w:tcPr>
          <w:p w14:paraId="73BDAC15" w14:textId="77777777" w:rsidR="00BA701C" w:rsidRPr="000E0D87" w:rsidRDefault="00BA701C" w:rsidP="004B5756">
            <w:pPr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ต้นทุนการจัดจำหน่ายและค่าใช้จ่าย</w:t>
            </w:r>
            <w:r w:rsidRPr="000E0D8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ในการ</w:t>
            </w: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4E7FA20E" w14:textId="77777777" w:rsidR="00BA701C" w:rsidRPr="000E0D87" w:rsidRDefault="00BA701C" w:rsidP="004B5756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78D9D1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48DB86" w14:textId="77777777" w:rsidR="00BA701C" w:rsidRPr="000E0D87" w:rsidRDefault="00BA701C" w:rsidP="004B5756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1A9126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83F471B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97AAA7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B7AAC52" w14:textId="77777777" w:rsidR="00BA701C" w:rsidRPr="000E0D87" w:rsidRDefault="00BA701C" w:rsidP="004B5756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0C31B5F6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A1E4E9E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7BB02B4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C637E2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1FEC1C1A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3FFEDB2D" w14:textId="61788B66" w:rsidR="00BA701C" w:rsidRPr="000E0D87" w:rsidRDefault="00BA701C" w:rsidP="004B5756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(50,58</w:t>
            </w:r>
            <w:r w:rsidR="00DC188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0D8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A701C" w:rsidRPr="000E0D87" w14:paraId="3F779819" w14:textId="77777777" w:rsidTr="004B5756">
        <w:trPr>
          <w:trHeight w:val="207"/>
        </w:trPr>
        <w:tc>
          <w:tcPr>
            <w:tcW w:w="3330" w:type="dxa"/>
            <w:noWrap/>
            <w:vAlign w:val="bottom"/>
          </w:tcPr>
          <w:p w14:paraId="24043FB3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20C806E" w14:textId="77777777" w:rsidR="00BA701C" w:rsidRPr="000E0D87" w:rsidRDefault="00BA701C" w:rsidP="004B5756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A7E3F6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E132B3" w14:textId="77777777" w:rsidR="00BA701C" w:rsidRPr="000E0D87" w:rsidRDefault="00BA701C" w:rsidP="004B5756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62F12B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CAC714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44168A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C21A8E3" w14:textId="77777777" w:rsidR="00BA701C" w:rsidRPr="000E0D87" w:rsidRDefault="00BA701C" w:rsidP="004B5756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1258F6F1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A06334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5AEAC9D8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7C4E3836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5FCF5A2A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0C2E27D" w14:textId="77777777" w:rsidR="00BA701C" w:rsidRPr="000E0D87" w:rsidRDefault="00BA701C" w:rsidP="004B5756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(24,228)</w:t>
            </w:r>
          </w:p>
        </w:tc>
      </w:tr>
      <w:tr w:rsidR="00BA701C" w:rsidRPr="000E0D87" w14:paraId="36908D7F" w14:textId="77777777" w:rsidTr="004B5756">
        <w:trPr>
          <w:trHeight w:val="207"/>
        </w:trPr>
        <w:tc>
          <w:tcPr>
            <w:tcW w:w="3330" w:type="dxa"/>
            <w:noWrap/>
            <w:vAlign w:val="bottom"/>
          </w:tcPr>
          <w:p w14:paraId="6A12C3E2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6CF195E8" w14:textId="77777777" w:rsidR="00BA701C" w:rsidRPr="000E0D87" w:rsidRDefault="00BA701C" w:rsidP="004B5756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10D933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692D01" w14:textId="77777777" w:rsidR="00BA701C" w:rsidRPr="000E0D87" w:rsidRDefault="00BA701C" w:rsidP="004B5756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05108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619FAA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36E4B2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FF05363" w14:textId="77777777" w:rsidR="00BA701C" w:rsidRPr="000E0D87" w:rsidRDefault="00BA701C" w:rsidP="004B5756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61BBC4D2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B7A8D8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79504DC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1AE82D0A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58148630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66CCA10" w14:textId="77777777" w:rsidR="00BA701C" w:rsidRPr="000E0D87" w:rsidRDefault="00BA701C" w:rsidP="004B5756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(3,801)</w:t>
            </w:r>
          </w:p>
        </w:tc>
      </w:tr>
      <w:tr w:rsidR="00BA701C" w:rsidRPr="000E0D87" w14:paraId="7B1905AF" w14:textId="77777777" w:rsidTr="004B5756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62911820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73577F67" w14:textId="77777777" w:rsidR="00BA701C" w:rsidRPr="000E0D87" w:rsidRDefault="00BA701C" w:rsidP="004B5756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BF9550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D02ADB" w14:textId="77777777" w:rsidR="00BA701C" w:rsidRPr="000E0D87" w:rsidRDefault="00BA701C" w:rsidP="004B5756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08D2B9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88E1C5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49FEE3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C40669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3236A99C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61599BD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35B7E039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6A21A839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</w:tcPr>
          <w:p w14:paraId="283F716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4EEE021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86,927</w:t>
            </w:r>
          </w:p>
        </w:tc>
      </w:tr>
      <w:tr w:rsidR="00BA701C" w:rsidRPr="000E0D87" w14:paraId="5F9ABD93" w14:textId="77777777" w:rsidTr="004B5756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09FC1785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71EF00E" w14:textId="77777777" w:rsidR="00BA701C" w:rsidRPr="000E0D87" w:rsidRDefault="00BA701C" w:rsidP="004B5756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EC1F67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7D95D9" w14:textId="77777777" w:rsidR="00BA701C" w:rsidRPr="000E0D87" w:rsidRDefault="00BA701C" w:rsidP="004B5756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EA8117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6758B3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2A2EC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8F0EDB0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14:paraId="1DDB2406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B01BEA9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FC5A59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822D309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06DDC7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51770F82" w14:textId="77777777" w:rsidR="00BA701C" w:rsidRPr="000E0D87" w:rsidRDefault="00BA701C" w:rsidP="004B5756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sz w:val="22"/>
                <w:szCs w:val="22"/>
              </w:rPr>
              <w:t>(14,306)</w:t>
            </w:r>
          </w:p>
        </w:tc>
      </w:tr>
      <w:tr w:rsidR="00BA701C" w:rsidRPr="000E0D87" w14:paraId="033FE057" w14:textId="77777777" w:rsidTr="004B5756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4E6797F4" w14:textId="77777777" w:rsidR="00BA701C" w:rsidRPr="000E0D87" w:rsidRDefault="00BA701C" w:rsidP="004B575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E0D8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0E0D8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3D4687" w14:textId="77777777" w:rsidR="00BA701C" w:rsidRPr="000E0D87" w:rsidRDefault="00BA701C" w:rsidP="004B5756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C78F8C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6DAB3EA" w14:textId="77777777" w:rsidR="00BA701C" w:rsidRPr="000E0D87" w:rsidRDefault="00BA701C" w:rsidP="004B5756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3511D7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FA4C6E" w14:textId="77777777" w:rsidR="00BA701C" w:rsidRPr="000E0D87" w:rsidRDefault="00BA701C" w:rsidP="004B5756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53044F" w14:textId="77777777" w:rsidR="00BA701C" w:rsidRPr="000E0D87" w:rsidRDefault="00BA701C" w:rsidP="004B5756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D9175A" w14:textId="77777777" w:rsidR="00BA701C" w:rsidRPr="000E0D87" w:rsidRDefault="00BA701C" w:rsidP="004B5756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1C61AA92" w14:textId="77777777" w:rsidR="00BA701C" w:rsidRPr="000E0D87" w:rsidRDefault="00BA701C" w:rsidP="004B5756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69D95277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13D9E9C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3FA986B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B6213A" w14:textId="77777777" w:rsidR="00BA701C" w:rsidRPr="000E0D87" w:rsidRDefault="00BA701C" w:rsidP="004B5756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59E8B" w14:textId="77777777" w:rsidR="00BA701C" w:rsidRPr="000E0D87" w:rsidRDefault="00BA701C" w:rsidP="004B5756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0D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72,621</w:t>
            </w:r>
          </w:p>
        </w:tc>
      </w:tr>
    </w:tbl>
    <w:p w14:paraId="448E12AB" w14:textId="77777777" w:rsidR="00101481" w:rsidRPr="007C4210" w:rsidRDefault="00101481" w:rsidP="007C4210">
      <w:pPr>
        <w:spacing w:line="240" w:lineRule="auto"/>
        <w:rPr>
          <w:sz w:val="2"/>
          <w:szCs w:val="2"/>
        </w:rPr>
      </w:pPr>
    </w:p>
    <w:p w14:paraId="196EF248" w14:textId="77777777" w:rsidR="00671876" w:rsidRDefault="00671876" w:rsidP="006718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671876" w:rsidSect="00A5139C">
          <w:headerReference w:type="default" r:id="rId19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10498BFD" w14:textId="50B7A52D" w:rsidR="00714161" w:rsidRPr="00B430C3" w:rsidRDefault="00714161" w:rsidP="00803EDA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0C3">
        <w:rPr>
          <w:rFonts w:asciiTheme="majorBidi" w:hAnsiTheme="majorBidi" w:cstheme="majorBidi"/>
          <w:sz w:val="30"/>
          <w:szCs w:val="30"/>
          <w:cs/>
        </w:rPr>
        <w:lastRenderedPageBreak/>
        <w:t>การดำเนินงานและรายได้หลักของกลุ่มบริษัท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430C3">
        <w:rPr>
          <w:rFonts w:asciiTheme="majorBidi" w:hAnsiTheme="majorBidi" w:cstheme="majorBidi"/>
          <w:sz w:val="30"/>
          <w:szCs w:val="30"/>
          <w:cs/>
        </w:rPr>
        <w:t>บริษัทได้เปิดเผยไว้ในงบการเงินประจำปีล่าสุด รายได้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B430C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430C3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14:paraId="708C27B3" w14:textId="77777777" w:rsidR="00714161" w:rsidRPr="008E3003" w:rsidRDefault="00714161" w:rsidP="0071416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BDBE01C" w14:textId="498E27DF" w:rsidR="00714161" w:rsidRPr="00B430C3" w:rsidRDefault="00714161" w:rsidP="0071416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430C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  <w:r w:rsidR="00503B4C" w:rsidRPr="00503B4C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D31632B" w14:textId="77777777" w:rsidR="00714161" w:rsidRPr="00DF0381" w:rsidRDefault="00714161" w:rsidP="0071416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B65005" w14:textId="77777777" w:rsidR="00714161" w:rsidRPr="00B430C3" w:rsidRDefault="00714161" w:rsidP="0071416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0C3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B430C3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430C3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B430C3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B430C3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tbl>
      <w:tblPr>
        <w:tblpPr w:leftFromText="180" w:rightFromText="180" w:vertAnchor="text" w:horzAnchor="margin" w:tblpX="450" w:tblpY="421"/>
        <w:tblOverlap w:val="never"/>
        <w:tblW w:w="1440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248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754"/>
        <w:gridCol w:w="236"/>
        <w:gridCol w:w="754"/>
        <w:gridCol w:w="276"/>
        <w:gridCol w:w="804"/>
        <w:gridCol w:w="236"/>
        <w:gridCol w:w="844"/>
        <w:gridCol w:w="236"/>
        <w:gridCol w:w="844"/>
      </w:tblGrid>
      <w:tr w:rsidR="00714161" w:rsidRPr="006177D2" w14:paraId="43E24C7A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3F28C322" w14:textId="77777777"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19D2B7CF" w14:textId="77777777" w:rsidR="00714161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714161" w:rsidRPr="006177D2" w14:paraId="593A1918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5B9CBAB6" w14:textId="77777777"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26B3C284" w14:textId="77777777" w:rsidR="00714161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714161" w:rsidRPr="006177D2" w14:paraId="524754CC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24E19113" w14:textId="77777777"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C875A3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</w:tcPr>
          <w:p w14:paraId="6F9C1743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52356325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70" w:type="dxa"/>
          </w:tcPr>
          <w:p w14:paraId="65295B6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EA38960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62DA32B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7D886A5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78B264E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ED68AAC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3792D9B4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17B6938D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714161" w:rsidRPr="006177D2" w14:paraId="6F83D1C1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158D0861" w14:textId="77777777" w:rsidR="00714161" w:rsidRPr="006177D2" w:rsidRDefault="007141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5E8724CA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019B320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39DAE573" w14:textId="273C3BB2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1DA13B6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D6FCBEF" w14:textId="1CD25A3C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54EF658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7F17578A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3D86455D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31FE0E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90472E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1ABA135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714161" w:rsidRPr="006177D2" w14:paraId="54199E95" w14:textId="77777777" w:rsidTr="00803EDA">
        <w:trPr>
          <w:trHeight w:val="87"/>
          <w:tblHeader/>
        </w:trPr>
        <w:tc>
          <w:tcPr>
            <w:tcW w:w="1890" w:type="dxa"/>
            <w:vAlign w:val="bottom"/>
            <w:hideMark/>
          </w:tcPr>
          <w:p w14:paraId="2F12D652" w14:textId="77777777" w:rsidR="00714161" w:rsidRPr="006177D2" w:rsidRDefault="00714161" w:rsidP="00803EDA">
            <w:pPr>
              <w:ind w:left="7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14:paraId="00B4CF5A" w14:textId="3E68FFA3" w:rsidR="00714161" w:rsidRPr="006177D2" w:rsidRDefault="00714161" w:rsidP="00803EDA">
            <w:pPr>
              <w:tabs>
                <w:tab w:val="clear" w:pos="227"/>
                <w:tab w:val="left" w:pos="74"/>
                <w:tab w:val="left" w:pos="1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1</w:t>
            </w:r>
            <w:r w:rsidR="00503B4C" w:rsidRPr="00503B4C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14:paraId="33834EB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F6FA3F6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8" w:type="dxa"/>
          </w:tcPr>
          <w:p w14:paraId="08F205C6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7D4403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4B05C2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67" w:type="dxa"/>
          </w:tcPr>
          <w:p w14:paraId="6CCC9D75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0C1886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9B2E8A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3" w:type="dxa"/>
          </w:tcPr>
          <w:p w14:paraId="2B552A6B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7D491862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839510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49E7B2CC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8C309C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D5C31E6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2" w:type="dxa"/>
          </w:tcPr>
          <w:p w14:paraId="64F32D6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6020C07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385B54E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1B89642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0D303F5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A4B89CC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7EF22EF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C01FAC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2FE6DCC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55C70C3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02C8367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6B9F60F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6" w:type="dxa"/>
          </w:tcPr>
          <w:p w14:paraId="37219004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1D9EB8E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D2757E4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1963C2F6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33B1808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D15BB6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35C2553A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B4C5581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A7921FC" w14:textId="77777777" w:rsidR="00714161" w:rsidRPr="006177D2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</w:tr>
      <w:tr w:rsidR="00714161" w:rsidRPr="006177D2" w14:paraId="179522F7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75E59264" w14:textId="77777777"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032E057C" w14:textId="77777777" w:rsidR="00714161" w:rsidRPr="00F6349D" w:rsidRDefault="007141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714161" w:rsidRPr="006177D2" w14:paraId="45C61E48" w14:textId="77777777" w:rsidTr="00803EDA">
        <w:tc>
          <w:tcPr>
            <w:tcW w:w="1890" w:type="dxa"/>
            <w:hideMark/>
          </w:tcPr>
          <w:p w14:paraId="4F6B2B0F" w14:textId="43A3861B" w:rsidR="00714161" w:rsidRPr="006177D2" w:rsidRDefault="007141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14:paraId="5D5FBA4F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48" w:type="dxa"/>
          </w:tcPr>
          <w:p w14:paraId="3C7B5D10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63AE0C05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67" w:type="dxa"/>
          </w:tcPr>
          <w:p w14:paraId="27101A86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2FD64013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73" w:type="dxa"/>
          </w:tcPr>
          <w:p w14:paraId="4964F7FC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14:paraId="418A6BA5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70" w:type="dxa"/>
          </w:tcPr>
          <w:p w14:paraId="76505E66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04425782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42" w:type="dxa"/>
          </w:tcPr>
          <w:p w14:paraId="0023D1CC" w14:textId="77777777" w:rsidR="00714161" w:rsidRPr="006177D2" w:rsidRDefault="00714161" w:rsidP="00803ED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79344218" w14:textId="77777777" w:rsidR="00714161" w:rsidRPr="006177D2" w:rsidRDefault="00714161" w:rsidP="00803EDA">
            <w:pPr>
              <w:tabs>
                <w:tab w:val="clear" w:pos="454"/>
                <w:tab w:val="clear" w:pos="680"/>
                <w:tab w:val="decimal" w:pos="436"/>
                <w:tab w:val="left" w:pos="620"/>
              </w:tabs>
              <w:ind w:lef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4D87B65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002B079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14:paraId="6239098A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412FEF70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670182A3" w14:textId="77777777"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FFD9715" w14:textId="77777777"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276" w:type="dxa"/>
          </w:tcPr>
          <w:p w14:paraId="7E99E1BC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7075D2B8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14:paraId="7321CC8F" w14:textId="77777777" w:rsidR="00714161" w:rsidRPr="006177D2" w:rsidRDefault="007141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2B1838E" w14:textId="77777777" w:rsidR="00714161" w:rsidRPr="006177D2" w:rsidRDefault="00714161" w:rsidP="00803EDA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236" w:type="dxa"/>
          </w:tcPr>
          <w:p w14:paraId="1F10D74C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4204A0F" w14:textId="77777777" w:rsidR="00714161" w:rsidRPr="006177D2" w:rsidRDefault="007141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</w:tr>
      <w:tr w:rsidR="00BA701C" w:rsidRPr="006177D2" w14:paraId="369B6899" w14:textId="77777777" w:rsidTr="00803EDA">
        <w:tc>
          <w:tcPr>
            <w:tcW w:w="1890" w:type="dxa"/>
            <w:hideMark/>
          </w:tcPr>
          <w:p w14:paraId="5C847B28" w14:textId="77777777" w:rsidR="00BA701C" w:rsidRPr="006177D2" w:rsidRDefault="00BA701C" w:rsidP="00BA701C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14:paraId="6175A6EA" w14:textId="63CB9DD5" w:rsidR="00BA701C" w:rsidRPr="006177D2" w:rsidRDefault="00810B23" w:rsidP="00651457">
            <w:pPr>
              <w:tabs>
                <w:tab w:val="clear" w:pos="454"/>
                <w:tab w:val="clear" w:pos="680"/>
                <w:tab w:val="decimal" w:pos="520"/>
                <w:tab w:val="left" w:pos="570"/>
                <w:tab w:val="left" w:pos="698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10B2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376,270</w:t>
            </w:r>
          </w:p>
        </w:tc>
        <w:tc>
          <w:tcPr>
            <w:tcW w:w="248" w:type="dxa"/>
            <w:vAlign w:val="bottom"/>
          </w:tcPr>
          <w:p w14:paraId="799142BC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vAlign w:val="bottom"/>
          </w:tcPr>
          <w:p w14:paraId="54BA1D6F" w14:textId="77777777" w:rsidR="00BA701C" w:rsidRPr="006177D2" w:rsidRDefault="00BA701C" w:rsidP="00651457">
            <w:pPr>
              <w:tabs>
                <w:tab w:val="clear" w:pos="454"/>
                <w:tab w:val="decimal" w:pos="434"/>
                <w:tab w:val="left" w:pos="5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410,276</w:t>
            </w:r>
          </w:p>
        </w:tc>
        <w:tc>
          <w:tcPr>
            <w:tcW w:w="267" w:type="dxa"/>
            <w:vAlign w:val="bottom"/>
          </w:tcPr>
          <w:p w14:paraId="0307FDF9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14:paraId="64A6FA58" w14:textId="69CB7B13" w:rsidR="00BA701C" w:rsidRPr="006177D2" w:rsidRDefault="00B94B9C" w:rsidP="00BA701C">
            <w:pPr>
              <w:tabs>
                <w:tab w:val="clear" w:pos="454"/>
                <w:tab w:val="decimal" w:pos="34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94B9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  <w:vAlign w:val="bottom"/>
          </w:tcPr>
          <w:p w14:paraId="74DEE759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vAlign w:val="bottom"/>
          </w:tcPr>
          <w:p w14:paraId="265E28F6" w14:textId="77777777" w:rsidR="00BA701C" w:rsidRPr="006177D2" w:rsidRDefault="00BA701C" w:rsidP="00BA701C">
            <w:pPr>
              <w:tabs>
                <w:tab w:val="clear" w:pos="454"/>
                <w:tab w:val="decimal" w:pos="34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575,737</w:t>
            </w:r>
          </w:p>
        </w:tc>
        <w:tc>
          <w:tcPr>
            <w:tcW w:w="270" w:type="dxa"/>
            <w:vAlign w:val="bottom"/>
          </w:tcPr>
          <w:p w14:paraId="055620F0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14:paraId="543A5A2C" w14:textId="60237FA1" w:rsidR="00BA701C" w:rsidRPr="006177D2" w:rsidRDefault="00A31C34" w:rsidP="00BA701C">
            <w:pPr>
              <w:tabs>
                <w:tab w:val="clear" w:pos="227"/>
                <w:tab w:val="clear" w:pos="454"/>
                <w:tab w:val="left" w:pos="178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  <w:vAlign w:val="bottom"/>
          </w:tcPr>
          <w:p w14:paraId="5DA232A8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327E4DB8" w14:textId="77777777" w:rsidR="00BA701C" w:rsidRPr="006177D2" w:rsidRDefault="00BA701C" w:rsidP="00BA701C">
            <w:pPr>
              <w:tabs>
                <w:tab w:val="clear" w:pos="227"/>
                <w:tab w:val="clear" w:pos="454"/>
                <w:tab w:val="left" w:pos="178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36" w:type="dxa"/>
            <w:vAlign w:val="bottom"/>
          </w:tcPr>
          <w:p w14:paraId="32785AE5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vAlign w:val="bottom"/>
          </w:tcPr>
          <w:p w14:paraId="4E43CEDE" w14:textId="1240DC29" w:rsidR="00BA701C" w:rsidRPr="006177D2" w:rsidRDefault="00810B23" w:rsidP="00BA701C">
            <w:pPr>
              <w:pStyle w:val="acctfourfigures"/>
              <w:tabs>
                <w:tab w:val="decimal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10B2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410,991</w:t>
            </w:r>
          </w:p>
        </w:tc>
        <w:tc>
          <w:tcPr>
            <w:tcW w:w="236" w:type="dxa"/>
            <w:vAlign w:val="bottom"/>
          </w:tcPr>
          <w:p w14:paraId="1A640606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14:paraId="0A47D2D3" w14:textId="77777777" w:rsidR="00BA701C" w:rsidRPr="006177D2" w:rsidRDefault="00BA701C" w:rsidP="00BA701C">
            <w:pPr>
              <w:pStyle w:val="acctfourfigures"/>
              <w:tabs>
                <w:tab w:val="decimal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1,001,678</w:t>
            </w:r>
          </w:p>
        </w:tc>
        <w:tc>
          <w:tcPr>
            <w:tcW w:w="236" w:type="dxa"/>
            <w:vAlign w:val="bottom"/>
          </w:tcPr>
          <w:p w14:paraId="006F9670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3EAF97D" w14:textId="78F466C9" w:rsidR="00BA701C" w:rsidRPr="006177D2" w:rsidRDefault="00B94B9C" w:rsidP="00BA701C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94B9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43,677</w:t>
            </w:r>
          </w:p>
        </w:tc>
        <w:tc>
          <w:tcPr>
            <w:tcW w:w="276" w:type="dxa"/>
            <w:vAlign w:val="bottom"/>
          </w:tcPr>
          <w:p w14:paraId="78721017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</w:tcPr>
          <w:p w14:paraId="4AE04C4C" w14:textId="2CB6B24E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33,899</w:t>
            </w:r>
          </w:p>
        </w:tc>
        <w:tc>
          <w:tcPr>
            <w:tcW w:w="236" w:type="dxa"/>
            <w:vAlign w:val="bottom"/>
          </w:tcPr>
          <w:p w14:paraId="19DBE8E3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14:paraId="248207CF" w14:textId="313D14E0" w:rsidR="00BA701C" w:rsidRPr="006177D2" w:rsidRDefault="00810B23" w:rsidP="006841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 w:rsidRPr="00810B23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454,668</w:t>
            </w:r>
          </w:p>
        </w:tc>
        <w:tc>
          <w:tcPr>
            <w:tcW w:w="236" w:type="dxa"/>
            <w:vAlign w:val="bottom"/>
          </w:tcPr>
          <w:p w14:paraId="2B7264A5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14:paraId="5E8BDC9D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1,035,577</w:t>
            </w:r>
          </w:p>
        </w:tc>
      </w:tr>
      <w:tr w:rsidR="00BA701C" w:rsidRPr="006177D2" w14:paraId="0C2583C7" w14:textId="77777777" w:rsidTr="00803EDA">
        <w:tc>
          <w:tcPr>
            <w:tcW w:w="1890" w:type="dxa"/>
          </w:tcPr>
          <w:p w14:paraId="03088F33" w14:textId="77777777" w:rsidR="00BA701C" w:rsidRPr="006177D2" w:rsidRDefault="00BA701C" w:rsidP="00BA701C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vAlign w:val="bottom"/>
          </w:tcPr>
          <w:p w14:paraId="7A6A544A" w14:textId="3A7AFAAA" w:rsidR="00BA701C" w:rsidRPr="006177D2" w:rsidRDefault="00A31C34" w:rsidP="00BA701C">
            <w:pPr>
              <w:tabs>
                <w:tab w:val="clear" w:pos="227"/>
                <w:tab w:val="clear" w:pos="454"/>
                <w:tab w:val="left" w:pos="251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  <w:vAlign w:val="bottom"/>
          </w:tcPr>
          <w:p w14:paraId="5C30A700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vAlign w:val="bottom"/>
          </w:tcPr>
          <w:p w14:paraId="51838F2E" w14:textId="77777777" w:rsidR="00BA701C" w:rsidRPr="006177D2" w:rsidRDefault="00BA701C" w:rsidP="00BA701C">
            <w:pPr>
              <w:tabs>
                <w:tab w:val="clear" w:pos="227"/>
                <w:tab w:val="clear" w:pos="454"/>
                <w:tab w:val="left" w:pos="251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3F18ABEE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14:paraId="3088A998" w14:textId="3520B4CA" w:rsidR="00BA701C" w:rsidRPr="006177D2" w:rsidRDefault="00A31C34" w:rsidP="00651457">
            <w:pPr>
              <w:tabs>
                <w:tab w:val="clear" w:pos="454"/>
                <w:tab w:val="decimal" w:pos="34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5DF07C9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vAlign w:val="bottom"/>
          </w:tcPr>
          <w:p w14:paraId="583A5C25" w14:textId="77777777" w:rsidR="00BA701C" w:rsidRPr="006177D2" w:rsidRDefault="00BA701C" w:rsidP="00BA701C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EDE523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vAlign w:val="bottom"/>
          </w:tcPr>
          <w:p w14:paraId="2E7C468F" w14:textId="4CE42C9D" w:rsidR="00BA701C" w:rsidRPr="006177D2" w:rsidRDefault="00A31C34" w:rsidP="006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2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0ABA36E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03A997BE" w14:textId="77777777" w:rsidR="00BA701C" w:rsidRPr="006177D2" w:rsidRDefault="00BA701C" w:rsidP="006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9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C2F1357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vAlign w:val="bottom"/>
          </w:tcPr>
          <w:p w14:paraId="5505B6BD" w14:textId="70DF126E" w:rsidR="00BA701C" w:rsidRPr="00EB45F7" w:rsidRDefault="00A31C34" w:rsidP="00BA701C">
            <w:pPr>
              <w:pStyle w:val="acctfourfigures"/>
              <w:tabs>
                <w:tab w:val="left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404B19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14:paraId="588DE123" w14:textId="77777777" w:rsidR="00BA701C" w:rsidRPr="00EB45F7" w:rsidRDefault="00BA701C" w:rsidP="00BA701C">
            <w:pPr>
              <w:pStyle w:val="acctfourfigures"/>
              <w:tabs>
                <w:tab w:val="left" w:pos="5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02DA80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14:paraId="468531B9" w14:textId="42180CBE" w:rsidR="00BA701C" w:rsidRPr="006177D2" w:rsidRDefault="00651457" w:rsidP="00651457">
            <w:pPr>
              <w:tabs>
                <w:tab w:val="clear" w:pos="454"/>
                <w:tab w:val="clear" w:pos="680"/>
                <w:tab w:val="decimal" w:pos="532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A31C3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2,905</w:t>
            </w:r>
          </w:p>
        </w:tc>
        <w:tc>
          <w:tcPr>
            <w:tcW w:w="276" w:type="dxa"/>
            <w:vAlign w:val="bottom"/>
          </w:tcPr>
          <w:p w14:paraId="7ED15C25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  <w:vAlign w:val="bottom"/>
          </w:tcPr>
          <w:p w14:paraId="40C904C2" w14:textId="0A0D9954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4,446</w:t>
            </w:r>
          </w:p>
        </w:tc>
        <w:tc>
          <w:tcPr>
            <w:tcW w:w="236" w:type="dxa"/>
            <w:vAlign w:val="bottom"/>
          </w:tcPr>
          <w:p w14:paraId="7AC85021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14:paraId="71B6F108" w14:textId="09F70EA8" w:rsidR="00BA701C" w:rsidRPr="006177D2" w:rsidRDefault="00503B4C" w:rsidP="006841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  <w:t xml:space="preserve">    </w:t>
            </w:r>
            <w:r w:rsidR="00A31C34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2,905</w:t>
            </w:r>
          </w:p>
        </w:tc>
        <w:tc>
          <w:tcPr>
            <w:tcW w:w="236" w:type="dxa"/>
            <w:vAlign w:val="bottom"/>
          </w:tcPr>
          <w:p w14:paraId="1249A13E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</w:tcPr>
          <w:p w14:paraId="2DBB7934" w14:textId="75CDD796" w:rsidR="00BA701C" w:rsidRPr="006177D2" w:rsidRDefault="00503B4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  <w:t xml:space="preserve">   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4,446</w:t>
            </w:r>
          </w:p>
        </w:tc>
      </w:tr>
      <w:tr w:rsidR="00BA701C" w:rsidRPr="006177D2" w14:paraId="12043EBA" w14:textId="77777777" w:rsidTr="00803EDA">
        <w:tc>
          <w:tcPr>
            <w:tcW w:w="1890" w:type="dxa"/>
            <w:hideMark/>
          </w:tcPr>
          <w:p w14:paraId="163D3280" w14:textId="77777777" w:rsidR="00BA701C" w:rsidRPr="006177D2" w:rsidRDefault="00BA701C" w:rsidP="00BA701C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71DBC" w14:textId="2778BE9B" w:rsidR="00BA701C" w:rsidRPr="006177D2" w:rsidRDefault="00810B23" w:rsidP="00BA701C">
            <w:pPr>
              <w:tabs>
                <w:tab w:val="clear" w:pos="454"/>
                <w:tab w:val="decimal" w:pos="436"/>
              </w:tabs>
              <w:ind w:left="-108" w:right="-132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10B2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376,270</w:t>
            </w:r>
          </w:p>
        </w:tc>
        <w:tc>
          <w:tcPr>
            <w:tcW w:w="248" w:type="dxa"/>
          </w:tcPr>
          <w:p w14:paraId="25CC88D8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A8E40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32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276</w:t>
            </w:r>
          </w:p>
        </w:tc>
        <w:tc>
          <w:tcPr>
            <w:tcW w:w="267" w:type="dxa"/>
          </w:tcPr>
          <w:p w14:paraId="5420078A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E0E40" w14:textId="26F137FA" w:rsidR="00BA701C" w:rsidRPr="006177D2" w:rsidRDefault="00A31C34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5B059446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63858" w14:textId="77777777" w:rsidR="00BA701C" w:rsidRPr="00BA701C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A701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575,737</w:t>
            </w:r>
          </w:p>
        </w:tc>
        <w:tc>
          <w:tcPr>
            <w:tcW w:w="270" w:type="dxa"/>
          </w:tcPr>
          <w:p w14:paraId="6F7C458F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564A2" w14:textId="471B44F5" w:rsidR="00BA701C" w:rsidRPr="006177D2" w:rsidRDefault="00A31C34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</w:tcPr>
          <w:p w14:paraId="51724855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DC889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36" w:type="dxa"/>
          </w:tcPr>
          <w:p w14:paraId="4B12F993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D5305" w14:textId="1A22EF55" w:rsidR="00BA701C" w:rsidRPr="006177D2" w:rsidRDefault="00810B23" w:rsidP="00651457">
            <w:pPr>
              <w:tabs>
                <w:tab w:val="clear" w:pos="454"/>
                <w:tab w:val="decimal" w:pos="53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10B2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410,991</w:t>
            </w:r>
          </w:p>
        </w:tc>
        <w:tc>
          <w:tcPr>
            <w:tcW w:w="236" w:type="dxa"/>
          </w:tcPr>
          <w:p w14:paraId="5E66BFC1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74042" w14:textId="77777777" w:rsidR="00BA701C" w:rsidRPr="006177D2" w:rsidRDefault="00BA701C" w:rsidP="00BA701C">
            <w:pPr>
              <w:tabs>
                <w:tab w:val="clear" w:pos="454"/>
                <w:tab w:val="decimal" w:pos="53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001,678</w:t>
            </w:r>
          </w:p>
        </w:tc>
        <w:tc>
          <w:tcPr>
            <w:tcW w:w="236" w:type="dxa"/>
          </w:tcPr>
          <w:p w14:paraId="2AC8E218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67C72" w14:textId="176FC453" w:rsidR="00BA701C" w:rsidRPr="006177D2" w:rsidRDefault="00B94B9C" w:rsidP="00BA701C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94B9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46,582</w:t>
            </w:r>
          </w:p>
        </w:tc>
        <w:tc>
          <w:tcPr>
            <w:tcW w:w="276" w:type="dxa"/>
          </w:tcPr>
          <w:p w14:paraId="6331176D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C8DBB" w14:textId="4637C616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BA701C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38,345</w:t>
            </w:r>
          </w:p>
        </w:tc>
        <w:tc>
          <w:tcPr>
            <w:tcW w:w="236" w:type="dxa"/>
          </w:tcPr>
          <w:p w14:paraId="12B636AC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C2226" w14:textId="5583D6E2" w:rsidR="00BA701C" w:rsidRPr="006177D2" w:rsidRDefault="00A31C34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457,</w:t>
            </w:r>
            <w:r w:rsidR="004C327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73</w:t>
            </w:r>
          </w:p>
        </w:tc>
        <w:tc>
          <w:tcPr>
            <w:tcW w:w="236" w:type="dxa"/>
          </w:tcPr>
          <w:p w14:paraId="3096F874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3C4E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  <w:t>1,040,023</w:t>
            </w:r>
          </w:p>
        </w:tc>
      </w:tr>
      <w:tr w:rsidR="00714161" w:rsidRPr="003102E4" w14:paraId="1263A71E" w14:textId="77777777" w:rsidTr="00803EDA">
        <w:trPr>
          <w:trHeight w:val="108"/>
        </w:trPr>
        <w:tc>
          <w:tcPr>
            <w:tcW w:w="1890" w:type="dxa"/>
          </w:tcPr>
          <w:p w14:paraId="47E71680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0756F76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14:paraId="2E5F0304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14:paraId="0E0371F2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14:paraId="3536FAF3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14:paraId="1946124C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14:paraId="3038B52B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14:paraId="0A8AF802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14:paraId="10591FD9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4627875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14:paraId="7581228C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7617494C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7663CCE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6DB9F56B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1208E8C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14:paraId="7AD80611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4C6DB535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14:paraId="27CD95FC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14:paraId="14FFB553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0DBDD49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7DC512D5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0C706301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4E92C6F3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14:paraId="6FE72AD9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714161" w:rsidRPr="003102E4" w14:paraId="1BF34702" w14:textId="77777777" w:rsidTr="00803EDA">
        <w:trPr>
          <w:trHeight w:val="108"/>
        </w:trPr>
        <w:tc>
          <w:tcPr>
            <w:tcW w:w="1890" w:type="dxa"/>
          </w:tcPr>
          <w:p w14:paraId="140EED1D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1BAB2264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14:paraId="0F531A4B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14:paraId="0224590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14:paraId="47795590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14:paraId="14D4493D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14:paraId="2F0A5E10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14:paraId="3BC7486E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14:paraId="67327BC6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16C356A4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14:paraId="5EDF80C8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3F5C6321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5653C719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6709E950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02489D19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14:paraId="36BF854D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6C699DC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14:paraId="2AD7FFF1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14:paraId="3B829033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AE2D197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0A8F5843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3839C3FA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1B202C28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14:paraId="3C4AC84F" w14:textId="77777777" w:rsidR="00714161" w:rsidRPr="003102E4" w:rsidRDefault="00714161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E51EDD" w:rsidRPr="003102E4" w14:paraId="2333AB6C" w14:textId="77777777" w:rsidTr="00803EDA">
        <w:trPr>
          <w:trHeight w:val="108"/>
        </w:trPr>
        <w:tc>
          <w:tcPr>
            <w:tcW w:w="1890" w:type="dxa"/>
          </w:tcPr>
          <w:p w14:paraId="5EF7D611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64DC28CF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6D1676D8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11DA4105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7CFD1CBA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15440974" w14:textId="669CAB5A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23668A11" w14:textId="2FCB7702" w:rsidR="00E63163" w:rsidRDefault="00E63163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2BA1507C" w14:textId="669966D5" w:rsidR="00E63163" w:rsidRDefault="00E63163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260AE5A7" w14:textId="0B18FD34" w:rsidR="00E63163" w:rsidRDefault="00E63163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58B67CF2" w14:textId="6BE42D92" w:rsidR="00E63163" w:rsidRDefault="00E63163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2BB53C31" w14:textId="77777777" w:rsidR="00E63163" w:rsidRDefault="00E63163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6E2B609C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7FA87054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7BEA40A5" w14:textId="77777777" w:rsidR="00E51EDD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  <w:p w14:paraId="64BEFD24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0E022A05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8" w:type="dxa"/>
          </w:tcPr>
          <w:p w14:paraId="0412B06D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14:paraId="5C06F853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14:paraId="127160DF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14:paraId="229E00E3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14:paraId="2294CEF2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14:paraId="41D3E285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14:paraId="78A5E287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0EF0498F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14:paraId="3342B7CF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  <w:vAlign w:val="bottom"/>
          </w:tcPr>
          <w:p w14:paraId="21925745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062AA818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2D7F52C6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0897364C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  <w:vAlign w:val="bottom"/>
          </w:tcPr>
          <w:p w14:paraId="2C0AB636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31FCFCBA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14:paraId="51782D82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14:paraId="0A76A813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51A9E33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6933ADF7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7EA5D9B5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3B9DF40F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  <w:vAlign w:val="bottom"/>
          </w:tcPr>
          <w:p w14:paraId="35A8AE4E" w14:textId="77777777" w:rsidR="00E51EDD" w:rsidRPr="003102E4" w:rsidRDefault="00E51EDD" w:rsidP="00803ED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3C644A" w14:paraId="2DF271DB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57FD4539" w14:textId="77777777" w:rsidR="003C644A" w:rsidRPr="006177D2" w:rsidRDefault="003C644A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2A558595" w14:textId="77777777" w:rsidR="003C644A" w:rsidRDefault="003C644A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FC4261" w14:paraId="3458A2F6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4906B866" w14:textId="77777777"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21DCF2BB" w14:textId="77777777" w:rsidR="00FC4261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FC4261" w:rsidRPr="006177D2" w14:paraId="32D1B1D3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47708598" w14:textId="77777777"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2C1E3F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</w:tcPr>
          <w:p w14:paraId="23539370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584BEA3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70" w:type="dxa"/>
          </w:tcPr>
          <w:p w14:paraId="7364C7C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C50CC92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42C4EE8E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18009E9F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6AD1F5DA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13D19FF6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6BF26C44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4E306CFB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FC4261" w:rsidRPr="006177D2" w14:paraId="49802F02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319FC0EC" w14:textId="77777777" w:rsidR="00FC4261" w:rsidRPr="006177D2" w:rsidRDefault="00FC4261" w:rsidP="00803EDA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58B8EC5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494F677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06416AB2" w14:textId="5DABED9F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16A6EB0F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1C94615D" w14:textId="35BED7C2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0367E822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44410E6F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0ED38701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3EEDA3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D35B024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6FB3383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FC4261" w:rsidRPr="006177D2" w14:paraId="53BBE2C6" w14:textId="77777777" w:rsidTr="00803EDA">
        <w:trPr>
          <w:trHeight w:val="87"/>
          <w:tblHeader/>
        </w:trPr>
        <w:tc>
          <w:tcPr>
            <w:tcW w:w="1890" w:type="dxa"/>
            <w:vAlign w:val="bottom"/>
            <w:hideMark/>
          </w:tcPr>
          <w:p w14:paraId="55982CFA" w14:textId="77777777" w:rsidR="00FC4261" w:rsidRPr="006177D2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14:paraId="4A025713" w14:textId="2FA0661F" w:rsidR="00FC4261" w:rsidRPr="006177D2" w:rsidRDefault="00FC4261" w:rsidP="00803EDA">
            <w:pPr>
              <w:tabs>
                <w:tab w:val="clear" w:pos="227"/>
                <w:tab w:val="left" w:pos="74"/>
                <w:tab w:val="left" w:pos="1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1</w:t>
            </w:r>
            <w:r w:rsidR="00503B4C" w:rsidRPr="00503B4C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14:paraId="56D34F17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38E015F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8" w:type="dxa"/>
          </w:tcPr>
          <w:p w14:paraId="79D74F1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401D3F6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52D5D9B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67" w:type="dxa"/>
          </w:tcPr>
          <w:p w14:paraId="186CE9F7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558565D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8F5F90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3" w:type="dxa"/>
          </w:tcPr>
          <w:p w14:paraId="1F5ED005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35F00D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EAF4A30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65BDDB5E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F958D60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75D68C0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2" w:type="dxa"/>
          </w:tcPr>
          <w:p w14:paraId="05887588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F11857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E3A4D1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5DAC7F4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D9B1C9C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2A55C66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1CD672B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9FBE97D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0395FCB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341C9A21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851C459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3E662D4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6" w:type="dxa"/>
          </w:tcPr>
          <w:p w14:paraId="3869FFFC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58E3D6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CD5ECCF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45EAA5FA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5EE4D6C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1D0DC3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1FA5D067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738BBBC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686FD9B" w14:textId="77777777" w:rsidR="00FC4261" w:rsidRPr="006177D2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</w:tr>
      <w:tr w:rsidR="00FC4261" w:rsidRPr="00F6349D" w14:paraId="3C0295F8" w14:textId="77777777" w:rsidTr="00803EDA">
        <w:trPr>
          <w:trHeight w:val="87"/>
          <w:tblHeader/>
        </w:trPr>
        <w:tc>
          <w:tcPr>
            <w:tcW w:w="1890" w:type="dxa"/>
            <w:vAlign w:val="bottom"/>
          </w:tcPr>
          <w:p w14:paraId="69F799FF" w14:textId="77777777" w:rsidR="00FC4261" w:rsidRPr="006177D2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0" w:type="dxa"/>
            <w:gridSpan w:val="23"/>
          </w:tcPr>
          <w:p w14:paraId="5ADBC432" w14:textId="77777777" w:rsidR="00FC4261" w:rsidRPr="00F6349D" w:rsidRDefault="00FC4261" w:rsidP="00803E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FC4261" w:rsidRPr="006177D2" w14:paraId="099A953C" w14:textId="77777777" w:rsidTr="00803EDA">
        <w:trPr>
          <w:trHeight w:val="92"/>
        </w:trPr>
        <w:tc>
          <w:tcPr>
            <w:tcW w:w="1890" w:type="dxa"/>
          </w:tcPr>
          <w:p w14:paraId="408D5909" w14:textId="77777777" w:rsidR="00EC02A0" w:rsidRDefault="00FC4261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</w:t>
            </w:r>
          </w:p>
          <w:p w14:paraId="4A4022D6" w14:textId="4BFE61F2" w:rsidR="00FC4261" w:rsidRPr="006177D2" w:rsidRDefault="00EC02A0" w:rsidP="00803E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FC4261"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บริการหลัก</w:t>
            </w:r>
          </w:p>
        </w:tc>
        <w:tc>
          <w:tcPr>
            <w:tcW w:w="810" w:type="dxa"/>
          </w:tcPr>
          <w:p w14:paraId="19853A1F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8" w:type="dxa"/>
          </w:tcPr>
          <w:p w14:paraId="27136A97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EECE698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5157107C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42058E4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37FECF43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5620C2A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5D798464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9D8E811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314B91B1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B211203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EBCC757" w14:textId="77777777" w:rsidR="00FC4261" w:rsidRPr="006177D2" w:rsidRDefault="00FC4261" w:rsidP="00803EDA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B385509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B22FAA2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7F5F3D0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1976009" w14:textId="77777777" w:rsidR="00FC4261" w:rsidRPr="006177D2" w:rsidRDefault="00FC4261" w:rsidP="00803EDA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74BFB49" w14:textId="77777777" w:rsidR="00FC4261" w:rsidRPr="006177D2" w:rsidRDefault="00FC4261" w:rsidP="00803EDA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276" w:type="dxa"/>
          </w:tcPr>
          <w:p w14:paraId="58F3D3F8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D17B0A1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0DFDAAB" w14:textId="77777777" w:rsidR="00FC4261" w:rsidRPr="006177D2" w:rsidRDefault="00FC4261" w:rsidP="00803EDA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6D4A538" w14:textId="77777777" w:rsidR="00FC4261" w:rsidRPr="006177D2" w:rsidRDefault="00FC4261" w:rsidP="00803EDA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6D319AD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B8CF4DD" w14:textId="77777777" w:rsidR="00FC4261" w:rsidRPr="006177D2" w:rsidRDefault="00FC4261" w:rsidP="00803ED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BA701C" w:rsidRPr="006177D2" w14:paraId="3FEF9ABB" w14:textId="77777777" w:rsidTr="00803EDA">
        <w:tc>
          <w:tcPr>
            <w:tcW w:w="1890" w:type="dxa"/>
            <w:hideMark/>
          </w:tcPr>
          <w:p w14:paraId="0A5BD533" w14:textId="710B8C91" w:rsidR="00BA701C" w:rsidRPr="00396341" w:rsidRDefault="00BA701C" w:rsidP="00BA701C">
            <w:pPr>
              <w:ind w:left="70" w:right="-115" w:hanging="7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96341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396341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บ</w:t>
            </w:r>
            <w:r w:rsidRPr="00396341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>อุตสาหก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รรม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proofErr w:type="spellStart"/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39634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10" w:type="dxa"/>
          </w:tcPr>
          <w:p w14:paraId="1D5C7C4C" w14:textId="77777777" w:rsidR="00E02621" w:rsidRDefault="00E02621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00EB410" w14:textId="4FA94938" w:rsidR="00A31C34" w:rsidRPr="006177D2" w:rsidRDefault="00E02621" w:rsidP="001E5CEB">
            <w:pPr>
              <w:tabs>
                <w:tab w:val="clear" w:pos="454"/>
                <w:tab w:val="decimal" w:pos="52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</w:t>
            </w:r>
            <w:r w:rsidR="006D2F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8" w:type="dxa"/>
          </w:tcPr>
          <w:p w14:paraId="19D09571" w14:textId="77777777" w:rsidR="00BA701C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14:paraId="4F1E7592" w14:textId="384230EE" w:rsidR="00B24B78" w:rsidRPr="006177D2" w:rsidRDefault="00B24B78" w:rsidP="00C779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5CD86504" w14:textId="77777777" w:rsidR="00E02621" w:rsidRDefault="00E02621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52600E1" w14:textId="2A641723" w:rsidR="00BA701C" w:rsidRPr="006177D2" w:rsidRDefault="00E02621" w:rsidP="00FC7CD3">
            <w:pPr>
              <w:tabs>
                <w:tab w:val="clear" w:pos="454"/>
                <w:tab w:val="decimal" w:pos="436"/>
                <w:tab w:val="left" w:pos="549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111,126</w:t>
            </w:r>
          </w:p>
        </w:tc>
        <w:tc>
          <w:tcPr>
            <w:tcW w:w="267" w:type="dxa"/>
          </w:tcPr>
          <w:p w14:paraId="1DFC61A0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CDF24D8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639FF34" w14:textId="5795360E" w:rsidR="00C779E3" w:rsidRPr="006177D2" w:rsidRDefault="00C779E3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A00640E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14:paraId="6C0B31CB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482283E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04E90CB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2B394F3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1156D0D" w14:textId="182940D0" w:rsidR="00C779E3" w:rsidRPr="006177D2" w:rsidRDefault="001F48F1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E055322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4D52F6CC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2D2D9D6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DFBA588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1BA9407E" w14:textId="77777777" w:rsidR="00BA701C" w:rsidRDefault="00BA701C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A0A347D" w14:textId="3D49093F" w:rsidR="001F6FD5" w:rsidRPr="006177D2" w:rsidRDefault="001F6FD5" w:rsidP="00FC7CD3">
            <w:pPr>
              <w:tabs>
                <w:tab w:val="clear" w:pos="454"/>
                <w:tab w:val="decimal" w:pos="65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91,230</w:t>
            </w:r>
          </w:p>
        </w:tc>
        <w:tc>
          <w:tcPr>
            <w:tcW w:w="236" w:type="dxa"/>
          </w:tcPr>
          <w:p w14:paraId="248C8756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6165007F" w14:textId="77777777" w:rsidR="00CD3C96" w:rsidRDefault="00CD3C96" w:rsidP="00BA701C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019C391" w14:textId="34B4F2F1" w:rsidR="00BA701C" w:rsidRPr="006177D2" w:rsidRDefault="00503B4C" w:rsidP="00FC7CD3">
            <w:pPr>
              <w:tabs>
                <w:tab w:val="clear" w:pos="454"/>
                <w:tab w:val="clear" w:pos="680"/>
                <w:tab w:val="decimal" w:pos="538"/>
                <w:tab w:val="left" w:pos="64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CD3C96" w:rsidRPr="00CD3C9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111,126</w:t>
            </w:r>
          </w:p>
        </w:tc>
        <w:tc>
          <w:tcPr>
            <w:tcW w:w="236" w:type="dxa"/>
          </w:tcPr>
          <w:p w14:paraId="27707FF9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44B8D740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1EA3552" w14:textId="02268F8A" w:rsidR="00C63261" w:rsidRPr="006177D2" w:rsidRDefault="00C63261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10C57AB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418BFC89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63DD33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3C29C7AB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EB04AD4" w14:textId="77777777" w:rsidR="00BA701C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9DDB24E" w14:textId="1BD7ED90" w:rsidR="005D5CDC" w:rsidRPr="006177D2" w:rsidRDefault="005D5CDC" w:rsidP="00FC7CD3">
            <w:pPr>
              <w:tabs>
                <w:tab w:val="clear" w:pos="454"/>
                <w:tab w:val="decimal" w:pos="464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91,230</w:t>
            </w:r>
          </w:p>
        </w:tc>
        <w:tc>
          <w:tcPr>
            <w:tcW w:w="236" w:type="dxa"/>
          </w:tcPr>
          <w:p w14:paraId="390E233E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2F8A316D" w14:textId="77777777" w:rsidR="00E02621" w:rsidRDefault="00E02621" w:rsidP="0097420A">
            <w:pPr>
              <w:tabs>
                <w:tab w:val="clear" w:pos="454"/>
                <w:tab w:val="decimal" w:pos="284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2EA41EB" w14:textId="51A385EF" w:rsidR="00BA701C" w:rsidRPr="006177D2" w:rsidRDefault="00503B4C" w:rsidP="00FC7CD3">
            <w:pPr>
              <w:tabs>
                <w:tab w:val="clear" w:pos="454"/>
                <w:tab w:val="clear" w:pos="680"/>
                <w:tab w:val="decimal" w:pos="436"/>
                <w:tab w:val="left" w:pos="63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E02621"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111,126</w:t>
            </w:r>
          </w:p>
        </w:tc>
      </w:tr>
      <w:tr w:rsidR="00BA701C" w:rsidRPr="006177D2" w14:paraId="4064807F" w14:textId="77777777" w:rsidTr="00803EDA">
        <w:trPr>
          <w:trHeight w:val="119"/>
        </w:trPr>
        <w:tc>
          <w:tcPr>
            <w:tcW w:w="1890" w:type="dxa"/>
            <w:hideMark/>
          </w:tcPr>
          <w:p w14:paraId="660FC0E9" w14:textId="77777777" w:rsidR="00BA701C" w:rsidRPr="00B8098C" w:rsidRDefault="00BA701C" w:rsidP="00BA701C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ิสำหรับยานยนต์</w:t>
            </w:r>
          </w:p>
        </w:tc>
        <w:tc>
          <w:tcPr>
            <w:tcW w:w="810" w:type="dxa"/>
          </w:tcPr>
          <w:p w14:paraId="0568A7B4" w14:textId="3344D2C9" w:rsidR="00BA701C" w:rsidRPr="006177D2" w:rsidRDefault="00E02621" w:rsidP="001F6FD5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89,278</w:t>
            </w:r>
          </w:p>
        </w:tc>
        <w:tc>
          <w:tcPr>
            <w:tcW w:w="248" w:type="dxa"/>
          </w:tcPr>
          <w:p w14:paraId="1AF65DF0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787E86D7" w14:textId="77777777" w:rsidR="00BA701C" w:rsidRPr="006177D2" w:rsidRDefault="00BA701C" w:rsidP="00BA701C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92,497</w:t>
            </w:r>
          </w:p>
        </w:tc>
        <w:tc>
          <w:tcPr>
            <w:tcW w:w="267" w:type="dxa"/>
          </w:tcPr>
          <w:p w14:paraId="2907F153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0C1C383" w14:textId="12478AC9" w:rsidR="00BA701C" w:rsidRPr="006177D2" w:rsidRDefault="00C779E3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4764193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17BE54BC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BC569D7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F7A4A20" w14:textId="01A83838" w:rsidR="00BA701C" w:rsidRPr="006177D2" w:rsidRDefault="001F48F1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17A928D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06551EC4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A89FC47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A9FF6AC" w14:textId="292AECE5" w:rsidR="00BA701C" w:rsidRPr="006177D2" w:rsidRDefault="00E02621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89,278</w:t>
            </w:r>
          </w:p>
        </w:tc>
        <w:tc>
          <w:tcPr>
            <w:tcW w:w="236" w:type="dxa"/>
          </w:tcPr>
          <w:p w14:paraId="15C71E3F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12E010BC" w14:textId="30C2085C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92,497</w:t>
            </w:r>
          </w:p>
        </w:tc>
        <w:tc>
          <w:tcPr>
            <w:tcW w:w="236" w:type="dxa"/>
          </w:tcPr>
          <w:p w14:paraId="38EEB877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927819A" w14:textId="1C5D5A15" w:rsidR="00BA701C" w:rsidRPr="006177D2" w:rsidRDefault="00C63261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BA3B8A7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12EFB1FE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08C1027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8546874" w14:textId="5F8D6D9D" w:rsidR="00BA701C" w:rsidRPr="006177D2" w:rsidRDefault="00E02621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89,278</w:t>
            </w:r>
          </w:p>
        </w:tc>
        <w:tc>
          <w:tcPr>
            <w:tcW w:w="236" w:type="dxa"/>
          </w:tcPr>
          <w:p w14:paraId="09382481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9DD0DBA" w14:textId="302C7ED9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</w:t>
            </w:r>
            <w:r w:rsidR="00BA701C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497</w:t>
            </w:r>
          </w:p>
        </w:tc>
      </w:tr>
      <w:tr w:rsidR="00BA701C" w:rsidRPr="006177D2" w14:paraId="0ACC9C3E" w14:textId="77777777" w:rsidTr="00803EDA">
        <w:tc>
          <w:tcPr>
            <w:tcW w:w="1890" w:type="dxa"/>
            <w:hideMark/>
          </w:tcPr>
          <w:p w14:paraId="6AA25F80" w14:textId="77777777" w:rsidR="00BA701C" w:rsidRPr="00B8098C" w:rsidRDefault="00BA701C" w:rsidP="00BA701C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>(PMS)</w:t>
            </w:r>
          </w:p>
        </w:tc>
        <w:tc>
          <w:tcPr>
            <w:tcW w:w="810" w:type="dxa"/>
          </w:tcPr>
          <w:p w14:paraId="7236A9C2" w14:textId="7AE32C3F" w:rsidR="00BA701C" w:rsidRPr="006177D2" w:rsidRDefault="00E02621" w:rsidP="00BA701C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57,402</w:t>
            </w:r>
          </w:p>
        </w:tc>
        <w:tc>
          <w:tcPr>
            <w:tcW w:w="248" w:type="dxa"/>
          </w:tcPr>
          <w:p w14:paraId="361B65C6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541C1ECA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  <w:tc>
          <w:tcPr>
            <w:tcW w:w="267" w:type="dxa"/>
          </w:tcPr>
          <w:p w14:paraId="55D61E9F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1261A18A" w14:textId="5DA3F05F" w:rsidR="00BA701C" w:rsidRPr="006177D2" w:rsidRDefault="00C779E3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467EF490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0F791274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2C5B353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657D400E" w14:textId="2D8168DA" w:rsidR="00BA701C" w:rsidRPr="006177D2" w:rsidRDefault="001F48F1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10F4F2D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135D2F04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8E172BC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BFB7EAB" w14:textId="240B9780" w:rsidR="00BA701C" w:rsidRPr="006177D2" w:rsidRDefault="001F6FD5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57,402</w:t>
            </w:r>
          </w:p>
        </w:tc>
        <w:tc>
          <w:tcPr>
            <w:tcW w:w="236" w:type="dxa"/>
          </w:tcPr>
          <w:p w14:paraId="7A37675F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3A858E17" w14:textId="02062120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</w:t>
            </w:r>
            <w:r w:rsidR="00BA701C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167</w:t>
            </w:r>
          </w:p>
        </w:tc>
        <w:tc>
          <w:tcPr>
            <w:tcW w:w="236" w:type="dxa"/>
          </w:tcPr>
          <w:p w14:paraId="30A8D575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811BFD2" w14:textId="44558CE8" w:rsidR="00BA701C" w:rsidRPr="006177D2" w:rsidRDefault="00C63261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BF8BEB8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50B9741B" w14:textId="77777777" w:rsidR="00BA701C" w:rsidRPr="006177D2" w:rsidRDefault="00BA701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5A812C9" w14:textId="77777777" w:rsidR="00BA701C" w:rsidRPr="006177D2" w:rsidRDefault="00BA701C" w:rsidP="00BA701C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BE5A733" w14:textId="775BF63D" w:rsidR="00BA701C" w:rsidRPr="006177D2" w:rsidRDefault="005D5CD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57,402</w:t>
            </w:r>
          </w:p>
        </w:tc>
        <w:tc>
          <w:tcPr>
            <w:tcW w:w="236" w:type="dxa"/>
          </w:tcPr>
          <w:p w14:paraId="444C24DF" w14:textId="77777777" w:rsidR="00BA701C" w:rsidRPr="006177D2" w:rsidRDefault="00BA701C" w:rsidP="00BA70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82F5495" w14:textId="2550DC97" w:rsidR="00BA701C" w:rsidRPr="006177D2" w:rsidRDefault="00503B4C" w:rsidP="00BA701C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</w:t>
            </w:r>
            <w:r w:rsidR="00BA701C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BA701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167</w:t>
            </w:r>
          </w:p>
        </w:tc>
      </w:tr>
      <w:tr w:rsidR="00901C0E" w:rsidRPr="006177D2" w14:paraId="26D34B76" w14:textId="77777777" w:rsidTr="00803EDA">
        <w:tc>
          <w:tcPr>
            <w:tcW w:w="1890" w:type="dxa"/>
          </w:tcPr>
          <w:p w14:paraId="41F240A9" w14:textId="5CEA1B47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10" w:type="dxa"/>
          </w:tcPr>
          <w:p w14:paraId="05A774F4" w14:textId="4457F16C" w:rsidR="00901C0E" w:rsidRPr="00E02621" w:rsidRDefault="004C3273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42,868</w:t>
            </w:r>
          </w:p>
        </w:tc>
        <w:tc>
          <w:tcPr>
            <w:tcW w:w="248" w:type="dxa"/>
          </w:tcPr>
          <w:p w14:paraId="043E7B2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6C0737B8" w14:textId="5E053401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13,036</w:t>
            </w:r>
          </w:p>
        </w:tc>
        <w:tc>
          <w:tcPr>
            <w:tcW w:w="267" w:type="dxa"/>
          </w:tcPr>
          <w:p w14:paraId="6BF182A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2B2E47C4" w14:textId="08A8F9A3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983F0D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45BC0CC6" w14:textId="557D8B93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5A42F48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5AAB3E8" w14:textId="4C606A6E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0C4AA38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63C2DF23" w14:textId="29DFEA9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5F735C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7D6FAFF" w14:textId="1E1E1942" w:rsidR="00901C0E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="00FA00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A00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868</w:t>
            </w:r>
          </w:p>
        </w:tc>
        <w:tc>
          <w:tcPr>
            <w:tcW w:w="236" w:type="dxa"/>
          </w:tcPr>
          <w:p w14:paraId="4D67CB19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21E75C58" w14:textId="4DF42B47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036</w:t>
            </w:r>
          </w:p>
        </w:tc>
        <w:tc>
          <w:tcPr>
            <w:tcW w:w="236" w:type="dxa"/>
          </w:tcPr>
          <w:p w14:paraId="43CE62C7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FB038B8" w14:textId="3DEE3D80" w:rsidR="00901C0E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67CCF2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7D24AD23" w14:textId="77BA21AD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31315F9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0E3EA77C" w14:textId="6738CE24" w:rsidR="00901C0E" w:rsidRDefault="00362268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42,868</w:t>
            </w:r>
          </w:p>
        </w:tc>
        <w:tc>
          <w:tcPr>
            <w:tcW w:w="236" w:type="dxa"/>
          </w:tcPr>
          <w:p w14:paraId="14ABF21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2373A6D0" w14:textId="39943BDA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036</w:t>
            </w:r>
          </w:p>
        </w:tc>
      </w:tr>
      <w:tr w:rsidR="00901C0E" w:rsidRPr="006177D2" w14:paraId="3F37C9BF" w14:textId="77777777" w:rsidTr="00803EDA">
        <w:tc>
          <w:tcPr>
            <w:tcW w:w="1890" w:type="dxa"/>
          </w:tcPr>
          <w:p w14:paraId="1D8EDC94" w14:textId="4ECCF420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10" w:type="dxa"/>
          </w:tcPr>
          <w:p w14:paraId="0CB0D377" w14:textId="27BE4C50" w:rsidR="00901C0E" w:rsidRPr="00E02621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30,182</w:t>
            </w:r>
          </w:p>
        </w:tc>
        <w:tc>
          <w:tcPr>
            <w:tcW w:w="248" w:type="dxa"/>
          </w:tcPr>
          <w:p w14:paraId="76AD2A7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6C42CD7A" w14:textId="4A8266FD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33,261</w:t>
            </w:r>
          </w:p>
        </w:tc>
        <w:tc>
          <w:tcPr>
            <w:tcW w:w="267" w:type="dxa"/>
          </w:tcPr>
          <w:p w14:paraId="59D1AEA4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5C25A404" w14:textId="07B5CE28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B12108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6F102A02" w14:textId="64B28AA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5A28865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FB58101" w14:textId="307D21E0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122EA50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4383EEEE" w14:textId="4B894A9E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3772019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2BB3011A" w14:textId="6D006ABC" w:rsidR="00901C0E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30,182</w:t>
            </w:r>
          </w:p>
        </w:tc>
        <w:tc>
          <w:tcPr>
            <w:tcW w:w="236" w:type="dxa"/>
          </w:tcPr>
          <w:p w14:paraId="0D3E0BB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2054AAC6" w14:textId="435F113B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362268" w:rsidRP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33,261</w:t>
            </w:r>
          </w:p>
        </w:tc>
        <w:tc>
          <w:tcPr>
            <w:tcW w:w="236" w:type="dxa"/>
          </w:tcPr>
          <w:p w14:paraId="6B283D5A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01C69438" w14:textId="0BDC7CBC" w:rsidR="00901C0E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A30D8D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7EFADE22" w14:textId="24A9F59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928BA21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2A7986E4" w14:textId="273F6BA9" w:rsidR="00901C0E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30,182</w:t>
            </w:r>
          </w:p>
        </w:tc>
        <w:tc>
          <w:tcPr>
            <w:tcW w:w="236" w:type="dxa"/>
          </w:tcPr>
          <w:p w14:paraId="133898E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D4E4847" w14:textId="4F54B652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33,261</w:t>
            </w:r>
          </w:p>
        </w:tc>
      </w:tr>
      <w:tr w:rsidR="00901C0E" w:rsidRPr="006177D2" w14:paraId="3B429683" w14:textId="77777777" w:rsidTr="00803EDA">
        <w:tc>
          <w:tcPr>
            <w:tcW w:w="1890" w:type="dxa"/>
          </w:tcPr>
          <w:p w14:paraId="6692AE45" w14:textId="5BAE8666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10" w:type="dxa"/>
          </w:tcPr>
          <w:p w14:paraId="24346C4D" w14:textId="733192CA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48" w:type="dxa"/>
          </w:tcPr>
          <w:p w14:paraId="0A2B9AA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45D86928" w14:textId="5B0EEA6F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46,785</w:t>
            </w:r>
          </w:p>
        </w:tc>
        <w:tc>
          <w:tcPr>
            <w:tcW w:w="267" w:type="dxa"/>
          </w:tcPr>
          <w:p w14:paraId="1A470CB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2C03CAC" w14:textId="6CF0BFB2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3E46B0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3CEBA006" w14:textId="1F2657A4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666D8E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229BDDC7" w14:textId="3083D634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097D630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6C00C06F" w14:textId="14935EDF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3E349B9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1903185" w14:textId="6CCD9A48" w:rsidR="00901C0E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36" w:type="dxa"/>
          </w:tcPr>
          <w:p w14:paraId="43C8AA2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0433CD12" w14:textId="175C9E56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FA00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A00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785</w:t>
            </w:r>
          </w:p>
        </w:tc>
        <w:tc>
          <w:tcPr>
            <w:tcW w:w="236" w:type="dxa"/>
          </w:tcPr>
          <w:p w14:paraId="524EE289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755880C" w14:textId="3CE19AF5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7510BE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2B417036" w14:textId="176E40A5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87A874F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5FA5A44F" w14:textId="149C068A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36" w:type="dxa"/>
          </w:tcPr>
          <w:p w14:paraId="709D56E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5F1B741E" w14:textId="5C11AED3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 w:rsidRPr="001A6E7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46,785</w:t>
            </w:r>
          </w:p>
        </w:tc>
      </w:tr>
      <w:tr w:rsidR="00901C0E" w:rsidRPr="006177D2" w14:paraId="329CF73A" w14:textId="77777777" w:rsidTr="00803EDA">
        <w:tc>
          <w:tcPr>
            <w:tcW w:w="1890" w:type="dxa"/>
          </w:tcPr>
          <w:p w14:paraId="049503D9" w14:textId="1476A8EA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10" w:type="dxa"/>
          </w:tcPr>
          <w:p w14:paraId="63C150A8" w14:textId="36815B6E" w:rsidR="00901C0E" w:rsidRPr="00B8098C" w:rsidRDefault="00503B4C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/>
                <w:sz w:val="21"/>
                <w:szCs w:val="21"/>
                <w:lang w:eastAsia="en-GB"/>
              </w:rPr>
              <w:t>25</w:t>
            </w:r>
            <w:r w:rsidR="004C3273" w:rsidRPr="004C3273">
              <w:rPr>
                <w:rFonts w:asciiTheme="majorBidi" w:hAnsiTheme="majorBidi"/>
                <w:sz w:val="21"/>
                <w:szCs w:val="21"/>
                <w:lang w:eastAsia="en-GB"/>
              </w:rPr>
              <w:t>,</w:t>
            </w:r>
            <w:r w:rsidRPr="00503B4C">
              <w:rPr>
                <w:rFonts w:asciiTheme="majorBidi" w:hAnsiTheme="majorBidi"/>
                <w:sz w:val="21"/>
                <w:szCs w:val="21"/>
                <w:lang w:eastAsia="en-GB"/>
              </w:rPr>
              <w:t>584</w:t>
            </w:r>
          </w:p>
        </w:tc>
        <w:tc>
          <w:tcPr>
            <w:tcW w:w="248" w:type="dxa"/>
          </w:tcPr>
          <w:p w14:paraId="0A40190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580D96EF" w14:textId="5716D936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35,154</w:t>
            </w:r>
          </w:p>
        </w:tc>
        <w:tc>
          <w:tcPr>
            <w:tcW w:w="267" w:type="dxa"/>
          </w:tcPr>
          <w:p w14:paraId="1C6423C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48BDFBD6" w14:textId="33A5482D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B73197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49A479BE" w14:textId="249E83E3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45DF3881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1F877579" w14:textId="72229B51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2AB256CF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16B9115A" w14:textId="7E274FD1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4DB6E7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012A34C9" w14:textId="2602710B" w:rsidR="00901C0E" w:rsidRPr="00B8098C" w:rsidRDefault="004C3273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25,584</w:t>
            </w:r>
          </w:p>
        </w:tc>
        <w:tc>
          <w:tcPr>
            <w:tcW w:w="236" w:type="dxa"/>
          </w:tcPr>
          <w:p w14:paraId="4B37BD2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3460CC4D" w14:textId="2972A663" w:rsidR="00901C0E" w:rsidRPr="00B8098C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901C0E"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35,154</w:t>
            </w:r>
          </w:p>
        </w:tc>
        <w:tc>
          <w:tcPr>
            <w:tcW w:w="236" w:type="dxa"/>
          </w:tcPr>
          <w:p w14:paraId="008A7553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AC3B257" w14:textId="7A418B1F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209D8E7F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577069BD" w14:textId="227CF930" w:rsidR="00901C0E" w:rsidRPr="00B8098C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E955C11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12F9BAF1" w14:textId="3D5790F3" w:rsidR="00901C0E" w:rsidRPr="00B8098C" w:rsidRDefault="00362268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25,584</w:t>
            </w:r>
          </w:p>
        </w:tc>
        <w:tc>
          <w:tcPr>
            <w:tcW w:w="236" w:type="dxa"/>
          </w:tcPr>
          <w:p w14:paraId="11855CF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44BFFB1" w14:textId="6FA27BB7" w:rsidR="00901C0E" w:rsidRPr="00B8098C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35,154</w:t>
            </w:r>
          </w:p>
        </w:tc>
      </w:tr>
      <w:tr w:rsidR="00901C0E" w:rsidRPr="006177D2" w14:paraId="1367D133" w14:textId="77777777" w:rsidTr="00DF0381">
        <w:tc>
          <w:tcPr>
            <w:tcW w:w="1890" w:type="dxa"/>
          </w:tcPr>
          <w:p w14:paraId="69F258DF" w14:textId="77580164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10" w:type="dxa"/>
          </w:tcPr>
          <w:p w14:paraId="114846AB" w14:textId="05D77B9C" w:rsidR="00901C0E" w:rsidRPr="00E02621" w:rsidRDefault="00901C0E" w:rsidP="00FC7CD3">
            <w:pPr>
              <w:tabs>
                <w:tab w:val="clear" w:pos="227"/>
                <w:tab w:val="clear" w:pos="454"/>
                <w:tab w:val="left" w:pos="164"/>
                <w:tab w:val="left" w:pos="344"/>
              </w:tabs>
              <w:ind w:left="-108" w:right="-11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14:paraId="1CCBD7EE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532775B7" w14:textId="4457ECA4" w:rsidR="00901C0E" w:rsidRPr="00E02621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2BDBC66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2957E804" w14:textId="293F410A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C6C9F9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5E326DC4" w14:textId="241E5E0C" w:rsidR="00901C0E" w:rsidRPr="006177D2" w:rsidRDefault="00901C0E" w:rsidP="00FC7CD3">
            <w:pPr>
              <w:tabs>
                <w:tab w:val="clear" w:pos="454"/>
                <w:tab w:val="decimal" w:pos="436"/>
                <w:tab w:val="left" w:pos="539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4FA9EE3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4524910B" w14:textId="0149403E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26DD1D67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0BBDBA0F" w14:textId="0DD4886A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897896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87FC203" w14:textId="7280159C" w:rsidR="00901C0E" w:rsidRPr="00E02621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842B56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5235C865" w14:textId="6E337374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7455A953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14:paraId="154DBECE" w14:textId="4E35A1F7" w:rsidR="00901C0E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29D9CCE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vAlign w:val="bottom"/>
          </w:tcPr>
          <w:p w14:paraId="53957EF9" w14:textId="01628C16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29350521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2128153" w14:textId="1C2B14C5" w:rsidR="00901C0E" w:rsidRPr="00E02621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AF8522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3746588" w14:textId="582308F3" w:rsidR="00901C0E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</w:tr>
      <w:tr w:rsidR="00901C0E" w:rsidRPr="006177D2" w14:paraId="50F5F6EF" w14:textId="77777777" w:rsidTr="00DF0381">
        <w:tc>
          <w:tcPr>
            <w:tcW w:w="1890" w:type="dxa"/>
          </w:tcPr>
          <w:p w14:paraId="4AC54250" w14:textId="167E5AB3" w:rsidR="00901C0E" w:rsidRPr="00B8098C" w:rsidRDefault="00901C0E" w:rsidP="00901C0E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10" w:type="dxa"/>
          </w:tcPr>
          <w:p w14:paraId="0C8DD387" w14:textId="6DDB6079" w:rsidR="00901C0E" w:rsidRPr="006177D2" w:rsidRDefault="00901C0E" w:rsidP="00FC7CD3">
            <w:pPr>
              <w:tabs>
                <w:tab w:val="clear" w:pos="227"/>
                <w:tab w:val="clear" w:pos="454"/>
                <w:tab w:val="left" w:pos="166"/>
                <w:tab w:val="left" w:pos="344"/>
              </w:tabs>
              <w:ind w:left="-108" w:right="-11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14:paraId="37F89B1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5761976B" w14:textId="693F6B3A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55FABF3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0F863E35" w14:textId="706DE89D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C0D249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0F416437" w14:textId="62ED2BE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70" w:type="dxa"/>
          </w:tcPr>
          <w:p w14:paraId="5AAE3DA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698078A0" w14:textId="3F1C08D8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0A0721D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264669CD" w14:textId="64EEC8D4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65597D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CAF0B8D" w14:textId="6071F23F" w:rsidR="00901C0E" w:rsidRPr="006177D2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25B0CC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2A06A928" w14:textId="719A37FB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36" w:type="dxa"/>
          </w:tcPr>
          <w:p w14:paraId="5C941C1A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906F09B" w14:textId="5E88A930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5A49380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45F68C6D" w14:textId="1FDF67C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E761A6D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3E07F7F" w14:textId="3419415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687F1F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8599D57" w14:textId="4B75855C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</w:tr>
      <w:tr w:rsidR="00901C0E" w:rsidRPr="006177D2" w14:paraId="177D283A" w14:textId="77777777" w:rsidTr="00DF0381">
        <w:tc>
          <w:tcPr>
            <w:tcW w:w="1890" w:type="dxa"/>
          </w:tcPr>
          <w:p w14:paraId="070F10FC" w14:textId="0100239E" w:rsidR="00901C0E" w:rsidRPr="00B8098C" w:rsidRDefault="00901C0E" w:rsidP="00901C0E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10" w:type="dxa"/>
          </w:tcPr>
          <w:p w14:paraId="680B4513" w14:textId="5EEAEEC9" w:rsidR="00901C0E" w:rsidRPr="006177D2" w:rsidRDefault="00901C0E" w:rsidP="00FC7CD3">
            <w:pPr>
              <w:tabs>
                <w:tab w:val="clear" w:pos="227"/>
                <w:tab w:val="clear" w:pos="454"/>
                <w:tab w:val="left" w:pos="166"/>
                <w:tab w:val="left" w:pos="344"/>
              </w:tabs>
              <w:ind w:left="-108" w:right="-11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8" w:type="dxa"/>
          </w:tcPr>
          <w:p w14:paraId="1365C63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4271FD6D" w14:textId="684B56FC" w:rsidR="00901C0E" w:rsidRPr="006177D2" w:rsidRDefault="00901C0E" w:rsidP="00901C0E">
            <w:pPr>
              <w:tabs>
                <w:tab w:val="clear" w:pos="454"/>
                <w:tab w:val="decimal" w:pos="434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2A14297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6286D500" w14:textId="2CECA59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69A651F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2CA453D1" w14:textId="2E2D374D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7304AE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2B62874" w14:textId="3B0C434F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</w:tcPr>
          <w:p w14:paraId="313ACE3F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38071423" w14:textId="25F959AD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  <w:tc>
          <w:tcPr>
            <w:tcW w:w="236" w:type="dxa"/>
          </w:tcPr>
          <w:p w14:paraId="029C66F9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5271348" w14:textId="32A6AAC6" w:rsidR="00901C0E" w:rsidRPr="006177D2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071B8D2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47039D90" w14:textId="3CC5319C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  <w:tc>
          <w:tcPr>
            <w:tcW w:w="236" w:type="dxa"/>
          </w:tcPr>
          <w:p w14:paraId="70C06936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20913CE6" w14:textId="159138BD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7ED9F5D4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0AB8C1A7" w14:textId="7F1A40C9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CE9CC0D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0460B40" w14:textId="4D809C1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7A2A9241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E39B90E" w14:textId="46D0CF30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="00901C0E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665</w:t>
            </w:r>
          </w:p>
        </w:tc>
      </w:tr>
      <w:tr w:rsidR="00901C0E" w:rsidRPr="006177D2" w14:paraId="047CB9DC" w14:textId="77777777" w:rsidTr="00DF0381">
        <w:tc>
          <w:tcPr>
            <w:tcW w:w="1890" w:type="dxa"/>
          </w:tcPr>
          <w:p w14:paraId="377D0041" w14:textId="1C2C1979" w:rsidR="00901C0E" w:rsidRPr="00B8098C" w:rsidRDefault="00901C0E" w:rsidP="00901C0E">
            <w:pPr>
              <w:ind w:right="-115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F8685" w14:textId="0EF51939" w:rsidR="00901C0E" w:rsidRDefault="00901C0E" w:rsidP="001E5CEB">
            <w:pPr>
              <w:tabs>
                <w:tab w:val="clear" w:pos="454"/>
                <w:tab w:val="decimal" w:pos="434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125A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="003C79B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25AB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068</w:t>
            </w:r>
          </w:p>
        </w:tc>
        <w:tc>
          <w:tcPr>
            <w:tcW w:w="248" w:type="dxa"/>
          </w:tcPr>
          <w:p w14:paraId="24586C0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59FA9" w14:textId="595C1E71" w:rsidR="00901C0E" w:rsidRDefault="00503B4C" w:rsidP="00901C0E">
            <w:pPr>
              <w:tabs>
                <w:tab w:val="clear" w:pos="454"/>
                <w:tab w:val="decimal" w:pos="434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17,250</w:t>
            </w:r>
          </w:p>
        </w:tc>
        <w:tc>
          <w:tcPr>
            <w:tcW w:w="267" w:type="dxa"/>
          </w:tcPr>
          <w:p w14:paraId="773B030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07F29" w14:textId="26805CD9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7E4B0A5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92352" w14:textId="36D79720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31,609</w:t>
            </w:r>
          </w:p>
        </w:tc>
        <w:tc>
          <w:tcPr>
            <w:tcW w:w="270" w:type="dxa"/>
          </w:tcPr>
          <w:p w14:paraId="682CC7BE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7C4C1" w14:textId="70CAA1D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443D5D6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F55A5" w14:textId="12BE331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F35922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4BBA1" w14:textId="6514CEAC" w:rsidR="00901C0E" w:rsidRDefault="00901C0E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32,197</w:t>
            </w:r>
          </w:p>
        </w:tc>
        <w:tc>
          <w:tcPr>
            <w:tcW w:w="236" w:type="dxa"/>
          </w:tcPr>
          <w:p w14:paraId="030F0B3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D52CE" w14:textId="43A48A7F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48,859</w:t>
            </w:r>
          </w:p>
        </w:tc>
        <w:tc>
          <w:tcPr>
            <w:tcW w:w="236" w:type="dxa"/>
          </w:tcPr>
          <w:p w14:paraId="2CCE9A48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186DD" w14:textId="1A398C85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46,58</w:t>
            </w:r>
            <w:r w:rsid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</w:tcPr>
          <w:p w14:paraId="0E9F837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2072D" w14:textId="23DCF3B0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 w:rsidRPr="003B5F7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38,345</w:t>
            </w:r>
          </w:p>
        </w:tc>
        <w:tc>
          <w:tcPr>
            <w:tcW w:w="236" w:type="dxa"/>
          </w:tcPr>
          <w:p w14:paraId="4F5A189F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F6C58" w14:textId="60F78466" w:rsidR="00901C0E" w:rsidRPr="006177D2" w:rsidRDefault="001E0CA6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78,77</w:t>
            </w:r>
            <w:r w:rsidR="003572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239C4AF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53EF3" w14:textId="2EE29BA9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  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87,204</w:t>
            </w:r>
          </w:p>
        </w:tc>
      </w:tr>
      <w:tr w:rsidR="00901C0E" w:rsidRPr="006177D2" w14:paraId="630F9916" w14:textId="77777777" w:rsidTr="00DF0381">
        <w:tc>
          <w:tcPr>
            <w:tcW w:w="1890" w:type="dxa"/>
          </w:tcPr>
          <w:p w14:paraId="3FF2EEA2" w14:textId="6195B725" w:rsidR="00901C0E" w:rsidRPr="00B8098C" w:rsidRDefault="00901C0E" w:rsidP="00901C0E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9A227" w14:textId="24CB60E8" w:rsidR="00901C0E" w:rsidRPr="006177D2" w:rsidRDefault="004C3273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376,270</w:t>
            </w:r>
          </w:p>
        </w:tc>
        <w:tc>
          <w:tcPr>
            <w:tcW w:w="248" w:type="dxa"/>
          </w:tcPr>
          <w:p w14:paraId="1D8EA23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0D41F" w14:textId="37491A93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276</w:t>
            </w:r>
          </w:p>
        </w:tc>
        <w:tc>
          <w:tcPr>
            <w:tcW w:w="267" w:type="dxa"/>
          </w:tcPr>
          <w:p w14:paraId="4906641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A43A9" w14:textId="693854C8" w:rsidR="00901C0E" w:rsidRPr="006177D2" w:rsidRDefault="00901C0E" w:rsidP="00901C0E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77426F8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E672A" w14:textId="3787B03C" w:rsidR="00901C0E" w:rsidRPr="006177D2" w:rsidRDefault="00901C0E" w:rsidP="00901C0E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575,737</w:t>
            </w:r>
          </w:p>
        </w:tc>
        <w:tc>
          <w:tcPr>
            <w:tcW w:w="270" w:type="dxa"/>
          </w:tcPr>
          <w:p w14:paraId="0588825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FBF88C" w14:textId="4724022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</w:tcPr>
          <w:p w14:paraId="3D7B099F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CEEC8" w14:textId="00EA05B2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36" w:type="dxa"/>
          </w:tcPr>
          <w:p w14:paraId="3AD1363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9A15E" w14:textId="4D1E7BF0" w:rsidR="00901C0E" w:rsidRPr="006177D2" w:rsidRDefault="004C3273" w:rsidP="00FC7CD3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410,991</w:t>
            </w:r>
          </w:p>
        </w:tc>
        <w:tc>
          <w:tcPr>
            <w:tcW w:w="236" w:type="dxa"/>
          </w:tcPr>
          <w:p w14:paraId="7D504E4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76C9C" w14:textId="7FCE241F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3021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001,678</w:t>
            </w:r>
          </w:p>
        </w:tc>
        <w:tc>
          <w:tcPr>
            <w:tcW w:w="236" w:type="dxa"/>
          </w:tcPr>
          <w:p w14:paraId="3F6E5159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9169" w14:textId="5784AEC0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0262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46,58</w:t>
            </w:r>
            <w:r w:rsidR="003622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</w:tcPr>
          <w:p w14:paraId="035E26F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97F96" w14:textId="75007F43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38,345</w:t>
            </w:r>
          </w:p>
        </w:tc>
        <w:tc>
          <w:tcPr>
            <w:tcW w:w="236" w:type="dxa"/>
          </w:tcPr>
          <w:p w14:paraId="5D707DA0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03EB0" w14:textId="430B0A2E" w:rsidR="00901C0E" w:rsidRPr="00D55E08" w:rsidRDefault="00503B4C" w:rsidP="00D55E08">
            <w:pPr>
              <w:tabs>
                <w:tab w:val="clear" w:pos="454"/>
                <w:tab w:val="decimal" w:pos="436"/>
              </w:tabs>
              <w:ind w:left="-115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  </w:t>
            </w:r>
            <w:r w:rsidR="00901C0E" w:rsidRPr="00D55E0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457,</w:t>
            </w:r>
            <w:r w:rsidR="003622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901C0E" w:rsidRPr="00D55E0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  <w:r w:rsidR="003622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1BC1BE6E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3494A" w14:textId="6A28B085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1,040,023</w:t>
            </w:r>
          </w:p>
        </w:tc>
      </w:tr>
      <w:tr w:rsidR="00901C0E" w:rsidRPr="006177D2" w14:paraId="73E09A0B" w14:textId="77777777" w:rsidTr="00DF0381">
        <w:tc>
          <w:tcPr>
            <w:tcW w:w="1890" w:type="dxa"/>
          </w:tcPr>
          <w:p w14:paraId="6870CEE9" w14:textId="3608BFF3" w:rsidR="00901C0E" w:rsidRPr="00B8098C" w:rsidRDefault="00901C0E" w:rsidP="00901C0E">
            <w:pPr>
              <w:ind w:right="-115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ABEAC64" w14:textId="08B89AC2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8" w:type="dxa"/>
          </w:tcPr>
          <w:p w14:paraId="0FE859D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</w:tcPr>
          <w:p w14:paraId="5FCA401A" w14:textId="2D15B0E9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D0A007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14:paraId="33C16320" w14:textId="3430A978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1D04809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50C60303" w14:textId="49E23DBB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576E61F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0B1B67F" w14:textId="0767004F" w:rsidR="00901C0E" w:rsidRPr="006177D2" w:rsidRDefault="00901C0E" w:rsidP="00901C0E">
            <w:pPr>
              <w:tabs>
                <w:tab w:val="clear" w:pos="454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CB2F795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right w:val="nil"/>
            </w:tcBorders>
          </w:tcPr>
          <w:p w14:paraId="78D0F9F9" w14:textId="15839438" w:rsidR="00901C0E" w:rsidRPr="006177D2" w:rsidRDefault="00901C0E" w:rsidP="00901C0E">
            <w:pPr>
              <w:tabs>
                <w:tab w:val="clear" w:pos="454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412C690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83496" w14:textId="73D9E0B0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5E65A1F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C4C3B" w14:textId="088DB08F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5A5154D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14:paraId="192F08B6" w14:textId="3EBB11BA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3C6DF5F9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</w:tcPr>
          <w:p w14:paraId="618232B6" w14:textId="29A3D3C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AE0677A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6DEE9AB8" w14:textId="0CFF5C06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5B2782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5AB88559" w14:textId="3B79FB8A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01C0E" w:rsidRPr="006177D2" w14:paraId="2EA7675E" w14:textId="77777777" w:rsidTr="00DF0381">
        <w:tc>
          <w:tcPr>
            <w:tcW w:w="1890" w:type="dxa"/>
            <w:hideMark/>
          </w:tcPr>
          <w:p w14:paraId="0A829BB9" w14:textId="51B3C129" w:rsidR="00901C0E" w:rsidRPr="006177D2" w:rsidRDefault="00901C0E" w:rsidP="00901C0E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9CC845" w14:textId="7F04ABFD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8" w:type="dxa"/>
          </w:tcPr>
          <w:p w14:paraId="4CBBE48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F3A99E8" w14:textId="71470750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62F401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3DBA4790" w14:textId="4CF07263" w:rsidR="00901C0E" w:rsidRPr="006177D2" w:rsidRDefault="00901C0E" w:rsidP="00901C0E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2E58224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28A64A" w14:textId="3F611037" w:rsidR="00901C0E" w:rsidRPr="006177D2" w:rsidRDefault="00901C0E" w:rsidP="00901C0E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60800ED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64385" w14:textId="09B7D611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01910FE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0CADCBA6" w14:textId="6C9BF39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26A5E0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5A5C0EE" w14:textId="35DD92A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2E73F8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C7C2EEC" w14:textId="105092A6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32105A1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64E1BFA3" w14:textId="7E16ACB0" w:rsidR="00901C0E" w:rsidRPr="003B5F7D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4381BB5D" w14:textId="77777777" w:rsidR="00901C0E" w:rsidRPr="003B5F7D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</w:tcPr>
          <w:p w14:paraId="62FDAEE2" w14:textId="46EBD998" w:rsidR="00901C0E" w:rsidRPr="003B5F7D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92AF49C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FF6DCB7" w14:textId="61076738" w:rsidR="00901C0E" w:rsidRPr="006177D2" w:rsidRDefault="00901C0E" w:rsidP="00901C0E">
            <w:pPr>
              <w:tabs>
                <w:tab w:val="clear" w:pos="454"/>
                <w:tab w:val="clear" w:pos="680"/>
                <w:tab w:val="left" w:pos="62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C7E1C5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D130B5B" w14:textId="740FC8BA" w:rsidR="00901C0E" w:rsidRPr="006177D2" w:rsidRDefault="00901C0E" w:rsidP="00901C0E">
            <w:pPr>
              <w:tabs>
                <w:tab w:val="clear" w:pos="454"/>
                <w:tab w:val="clear" w:pos="680"/>
                <w:tab w:val="left" w:pos="62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01C0E" w:rsidRPr="006177D2" w14:paraId="31B06CB4" w14:textId="77777777" w:rsidTr="00DF0381">
        <w:tc>
          <w:tcPr>
            <w:tcW w:w="1890" w:type="dxa"/>
            <w:vAlign w:val="bottom"/>
            <w:hideMark/>
          </w:tcPr>
          <w:p w14:paraId="67355BA9" w14:textId="20344C83" w:rsidR="00901C0E" w:rsidRPr="006177D2" w:rsidRDefault="00901C0E" w:rsidP="00901C0E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0A4C6C" w14:textId="1167F21E" w:rsidR="00901C0E" w:rsidRPr="006177D2" w:rsidRDefault="00901C0E" w:rsidP="00901C0E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A6E7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235,259</w:t>
            </w:r>
          </w:p>
        </w:tc>
        <w:tc>
          <w:tcPr>
            <w:tcW w:w="248" w:type="dxa"/>
            <w:vAlign w:val="bottom"/>
          </w:tcPr>
          <w:p w14:paraId="77227F8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1837C5F" w14:textId="5BC02909" w:rsidR="00901C0E" w:rsidRPr="006177D2" w:rsidRDefault="00901C0E" w:rsidP="00901C0E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262,014</w:t>
            </w:r>
          </w:p>
        </w:tc>
        <w:tc>
          <w:tcPr>
            <w:tcW w:w="267" w:type="dxa"/>
            <w:vAlign w:val="bottom"/>
          </w:tcPr>
          <w:p w14:paraId="2C46F4A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39243742" w14:textId="3E5A14B8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3D68B1B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747757DA" w14:textId="0CB99BC6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561,914</w:t>
            </w:r>
          </w:p>
        </w:tc>
        <w:tc>
          <w:tcPr>
            <w:tcW w:w="270" w:type="dxa"/>
            <w:vAlign w:val="bottom"/>
          </w:tcPr>
          <w:p w14:paraId="21724F3E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56B98B" w14:textId="4799BBE4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F18CFEE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05EDAD6A" w14:textId="6FCA062C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2267B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4F1B7C3" w14:textId="345BB8DA" w:rsidR="00901C0E" w:rsidRPr="006177D2" w:rsidRDefault="00901C0E" w:rsidP="00901C0E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235,280</w:t>
            </w:r>
          </w:p>
        </w:tc>
        <w:tc>
          <w:tcPr>
            <w:tcW w:w="236" w:type="dxa"/>
            <w:vAlign w:val="bottom"/>
          </w:tcPr>
          <w:p w14:paraId="28239D5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957E2DA" w14:textId="140CC1C9" w:rsidR="00901C0E" w:rsidRPr="006177D2" w:rsidRDefault="00503B4C" w:rsidP="00901C0E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823,928</w:t>
            </w:r>
          </w:p>
        </w:tc>
        <w:tc>
          <w:tcPr>
            <w:tcW w:w="236" w:type="dxa"/>
            <w:vAlign w:val="bottom"/>
          </w:tcPr>
          <w:p w14:paraId="3BA6B3A4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5466A88" w14:textId="5411D7E5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45,151</w:t>
            </w:r>
          </w:p>
        </w:tc>
        <w:tc>
          <w:tcPr>
            <w:tcW w:w="276" w:type="dxa"/>
            <w:vAlign w:val="bottom"/>
          </w:tcPr>
          <w:p w14:paraId="79718F9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vAlign w:val="bottom"/>
          </w:tcPr>
          <w:p w14:paraId="149F5A52" w14:textId="4BE6D6AF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38,195</w:t>
            </w:r>
          </w:p>
        </w:tc>
        <w:tc>
          <w:tcPr>
            <w:tcW w:w="236" w:type="dxa"/>
            <w:vAlign w:val="bottom"/>
          </w:tcPr>
          <w:p w14:paraId="4058BF00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7A43A38" w14:textId="1174FC69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280,431</w:t>
            </w:r>
          </w:p>
        </w:tc>
        <w:tc>
          <w:tcPr>
            <w:tcW w:w="236" w:type="dxa"/>
            <w:vAlign w:val="bottom"/>
          </w:tcPr>
          <w:p w14:paraId="625A3A4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A7B9283" w14:textId="2A884B43" w:rsidR="00901C0E" w:rsidRPr="006177D2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862,123</w:t>
            </w:r>
          </w:p>
        </w:tc>
      </w:tr>
      <w:tr w:rsidR="0042060A" w:rsidRPr="006177D2" w14:paraId="1EDE3FB7" w14:textId="77777777" w:rsidTr="0042060A">
        <w:tc>
          <w:tcPr>
            <w:tcW w:w="1890" w:type="dxa"/>
            <w:vAlign w:val="bottom"/>
          </w:tcPr>
          <w:p w14:paraId="5847094F" w14:textId="09CEC330" w:rsidR="00901C0E" w:rsidRPr="006177D2" w:rsidRDefault="00901C0E" w:rsidP="00901C0E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D0653" w14:textId="6EF8ACB2" w:rsidR="00901C0E" w:rsidRDefault="004C3273" w:rsidP="00901C0E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141,011</w:t>
            </w:r>
          </w:p>
        </w:tc>
        <w:tc>
          <w:tcPr>
            <w:tcW w:w="248" w:type="dxa"/>
            <w:vAlign w:val="bottom"/>
          </w:tcPr>
          <w:p w14:paraId="182863D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ADFBB" w14:textId="269556D3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148,262</w:t>
            </w:r>
          </w:p>
        </w:tc>
        <w:tc>
          <w:tcPr>
            <w:tcW w:w="267" w:type="dxa"/>
            <w:vAlign w:val="bottom"/>
          </w:tcPr>
          <w:p w14:paraId="4AB604B7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FBD04" w14:textId="446F2FA7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19,108</w:t>
            </w:r>
          </w:p>
        </w:tc>
        <w:tc>
          <w:tcPr>
            <w:tcW w:w="273" w:type="dxa"/>
            <w:vAlign w:val="bottom"/>
          </w:tcPr>
          <w:p w14:paraId="796328CD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214551" w14:textId="28150804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13,823</w:t>
            </w:r>
          </w:p>
        </w:tc>
        <w:tc>
          <w:tcPr>
            <w:tcW w:w="270" w:type="dxa"/>
            <w:vAlign w:val="bottom"/>
          </w:tcPr>
          <w:p w14:paraId="536D3693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392E0" w14:textId="51FC999A" w:rsidR="00901C0E" w:rsidRDefault="00901C0E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  <w:vAlign w:val="bottom"/>
          </w:tcPr>
          <w:p w14:paraId="12B65D51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699E7" w14:textId="1A830CA4" w:rsidR="00901C0E" w:rsidRDefault="00503B4C" w:rsidP="00901C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36" w:type="dxa"/>
            <w:vAlign w:val="bottom"/>
          </w:tcPr>
          <w:p w14:paraId="58EB3CEF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538D8D24" w14:textId="0D352EA8" w:rsidR="00901C0E" w:rsidRPr="00F3021A" w:rsidRDefault="00901C0E" w:rsidP="00D55E08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</w:t>
            </w:r>
            <w:r w:rsidR="00F5090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F5090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</w:t>
            </w:r>
          </w:p>
        </w:tc>
        <w:tc>
          <w:tcPr>
            <w:tcW w:w="236" w:type="dxa"/>
            <w:vAlign w:val="bottom"/>
          </w:tcPr>
          <w:p w14:paraId="786C82A1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</w:tcPr>
          <w:p w14:paraId="75DC518C" w14:textId="70C0A29B" w:rsidR="00901C0E" w:rsidRPr="00F3021A" w:rsidRDefault="00503B4C" w:rsidP="00D55E08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177,750</w:t>
            </w:r>
          </w:p>
        </w:tc>
        <w:tc>
          <w:tcPr>
            <w:tcW w:w="236" w:type="dxa"/>
            <w:vAlign w:val="bottom"/>
          </w:tcPr>
          <w:p w14:paraId="203159D4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FD822" w14:textId="565760B0" w:rsidR="00901C0E" w:rsidRDefault="00503B4C" w:rsidP="00D55E08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901C0E"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1,43</w:t>
            </w:r>
            <w:r w:rsid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76" w:type="dxa"/>
            <w:vAlign w:val="bottom"/>
          </w:tcPr>
          <w:p w14:paraId="32235A15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3A748" w14:textId="6D9D1532" w:rsidR="00901C0E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150</w:t>
            </w:r>
          </w:p>
        </w:tc>
        <w:tc>
          <w:tcPr>
            <w:tcW w:w="236" w:type="dxa"/>
            <w:vAlign w:val="bottom"/>
          </w:tcPr>
          <w:p w14:paraId="6B752BDA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09203AF7" w14:textId="3716CF09" w:rsidR="00901C0E" w:rsidRDefault="00901C0E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177,1</w:t>
            </w:r>
            <w:r w:rsidR="0036226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</w:t>
            </w:r>
          </w:p>
        </w:tc>
        <w:tc>
          <w:tcPr>
            <w:tcW w:w="236" w:type="dxa"/>
            <w:vAlign w:val="bottom"/>
          </w:tcPr>
          <w:p w14:paraId="3482D772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1A8FEF5B" w14:textId="6A61C390" w:rsidR="00901C0E" w:rsidRDefault="00503B4C" w:rsidP="00901C0E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901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177,900</w:t>
            </w:r>
          </w:p>
        </w:tc>
      </w:tr>
      <w:tr w:rsidR="00901C0E" w:rsidRPr="006177D2" w14:paraId="4886C85E" w14:textId="77777777" w:rsidTr="0042060A">
        <w:tc>
          <w:tcPr>
            <w:tcW w:w="1890" w:type="dxa"/>
          </w:tcPr>
          <w:p w14:paraId="4F3F1829" w14:textId="00296D84" w:rsidR="00901C0E" w:rsidRPr="006177D2" w:rsidRDefault="00901C0E" w:rsidP="00901C0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BE14" w14:textId="4F0E2836" w:rsidR="00901C0E" w:rsidRPr="006177D2" w:rsidRDefault="004C3273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C327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376,270</w:t>
            </w:r>
          </w:p>
        </w:tc>
        <w:tc>
          <w:tcPr>
            <w:tcW w:w="248" w:type="dxa"/>
          </w:tcPr>
          <w:p w14:paraId="791ECF4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35BC5" w14:textId="16B4E16B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410,276</w:t>
            </w:r>
          </w:p>
        </w:tc>
        <w:tc>
          <w:tcPr>
            <w:tcW w:w="267" w:type="dxa"/>
          </w:tcPr>
          <w:p w14:paraId="51E46138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27437" w14:textId="77E7223B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5EE137C6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57FF3" w14:textId="5524FC4F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575,737</w:t>
            </w:r>
          </w:p>
        </w:tc>
        <w:tc>
          <w:tcPr>
            <w:tcW w:w="270" w:type="dxa"/>
          </w:tcPr>
          <w:p w14:paraId="16AA38AA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C8BC2" w14:textId="4CF2A1E7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15,592</w:t>
            </w:r>
          </w:p>
        </w:tc>
        <w:tc>
          <w:tcPr>
            <w:tcW w:w="242" w:type="dxa"/>
          </w:tcPr>
          <w:p w14:paraId="629A40B8" w14:textId="77777777" w:rsidR="00901C0E" w:rsidRPr="006177D2" w:rsidRDefault="00901C0E" w:rsidP="00901C0E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1AD9E" w14:textId="3BA50C67" w:rsidR="00901C0E" w:rsidRPr="0020448E" w:rsidRDefault="00503B4C" w:rsidP="0020448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     </w:t>
            </w:r>
            <w:r w:rsidR="00901C0E" w:rsidRPr="0020448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15,665</w:t>
            </w:r>
          </w:p>
        </w:tc>
        <w:tc>
          <w:tcPr>
            <w:tcW w:w="236" w:type="dxa"/>
          </w:tcPr>
          <w:p w14:paraId="055E7599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10FA" w14:textId="1123E601" w:rsidR="00901C0E" w:rsidRPr="006177D2" w:rsidRDefault="00503B4C" w:rsidP="00D55E0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   </w:t>
            </w:r>
            <w:r w:rsidR="00901C0E" w:rsidRPr="005D3B1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41</w:t>
            </w:r>
            <w:r w:rsidR="00FA00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  <w:r w:rsidR="00901C0E" w:rsidRPr="005D3B1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FA00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991</w:t>
            </w:r>
          </w:p>
        </w:tc>
        <w:tc>
          <w:tcPr>
            <w:tcW w:w="236" w:type="dxa"/>
          </w:tcPr>
          <w:p w14:paraId="7CE2089B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10E95" w14:textId="6D2A95CF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1,001,678</w:t>
            </w:r>
          </w:p>
        </w:tc>
        <w:tc>
          <w:tcPr>
            <w:tcW w:w="236" w:type="dxa"/>
          </w:tcPr>
          <w:p w14:paraId="3A492FBD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935B0" w14:textId="42D551D1" w:rsidR="00901C0E" w:rsidRPr="006177D2" w:rsidRDefault="00901C0E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D3B1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46,58</w:t>
            </w:r>
            <w:r w:rsidR="0036226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6" w:type="dxa"/>
          </w:tcPr>
          <w:p w14:paraId="704D541C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0B8B2" w14:textId="6D85DB40" w:rsidR="00901C0E" w:rsidRPr="006177D2" w:rsidRDefault="00503B4C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901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</w:t>
            </w:r>
            <w:r w:rsidR="00901C0E"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901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345</w:t>
            </w:r>
          </w:p>
        </w:tc>
        <w:tc>
          <w:tcPr>
            <w:tcW w:w="236" w:type="dxa"/>
          </w:tcPr>
          <w:p w14:paraId="6DDA6EAF" w14:textId="77777777" w:rsidR="00901C0E" w:rsidRPr="006177D2" w:rsidRDefault="00901C0E" w:rsidP="00901C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53099" w14:textId="4A917770" w:rsidR="00901C0E" w:rsidRPr="00D55E08" w:rsidRDefault="00503B4C" w:rsidP="00D55E0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  </w:t>
            </w:r>
            <w:r w:rsidR="00901C0E" w:rsidRPr="00D55E0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457,</w:t>
            </w:r>
            <w:r w:rsidR="00F5090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573</w:t>
            </w:r>
          </w:p>
        </w:tc>
        <w:tc>
          <w:tcPr>
            <w:tcW w:w="236" w:type="dxa"/>
          </w:tcPr>
          <w:p w14:paraId="60B655B1" w14:textId="77777777" w:rsidR="00901C0E" w:rsidRPr="006177D2" w:rsidRDefault="00901C0E" w:rsidP="00901C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247BC" w14:textId="19218B45" w:rsidR="00901C0E" w:rsidRPr="006177D2" w:rsidRDefault="00503B4C" w:rsidP="00D55E08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901C0E" w:rsidRPr="00AF68E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</w:t>
            </w:r>
            <w:r w:rsidR="00901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0,023</w:t>
            </w:r>
          </w:p>
        </w:tc>
      </w:tr>
    </w:tbl>
    <w:p w14:paraId="44D8E16B" w14:textId="6BCF56A0" w:rsidR="0042060A" w:rsidRDefault="0042060A"/>
    <w:tbl>
      <w:tblPr>
        <w:tblpPr w:leftFromText="180" w:rightFromText="180" w:vertAnchor="text" w:tblpX="450" w:tblpY="1"/>
        <w:tblOverlap w:val="never"/>
        <w:tblW w:w="14402" w:type="dxa"/>
        <w:tblLayout w:type="fixed"/>
        <w:tblLook w:val="01E0" w:firstRow="1" w:lastRow="1" w:firstColumn="1" w:lastColumn="1" w:noHBand="0" w:noVBand="0"/>
      </w:tblPr>
      <w:tblGrid>
        <w:gridCol w:w="189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754"/>
        <w:gridCol w:w="236"/>
        <w:gridCol w:w="754"/>
        <w:gridCol w:w="276"/>
        <w:gridCol w:w="804"/>
        <w:gridCol w:w="236"/>
        <w:gridCol w:w="844"/>
        <w:gridCol w:w="272"/>
        <w:gridCol w:w="812"/>
      </w:tblGrid>
      <w:tr w:rsidR="00074CF8" w:rsidRPr="006177D2" w14:paraId="5CFE29AC" w14:textId="77777777" w:rsidTr="00DF0381">
        <w:trPr>
          <w:trHeight w:val="87"/>
        </w:trPr>
        <w:tc>
          <w:tcPr>
            <w:tcW w:w="1890" w:type="dxa"/>
            <w:vAlign w:val="bottom"/>
          </w:tcPr>
          <w:p w14:paraId="1852B589" w14:textId="77777777" w:rsidR="00074CF8" w:rsidRPr="006177D2" w:rsidRDefault="00074CF8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2" w:type="dxa"/>
            <w:gridSpan w:val="23"/>
          </w:tcPr>
          <w:p w14:paraId="5D929F82" w14:textId="0EC0EED4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074CF8" w:rsidRPr="006177D2" w14:paraId="0A3FCC0E" w14:textId="77777777" w:rsidTr="00DF0381">
        <w:trPr>
          <w:trHeight w:val="87"/>
        </w:trPr>
        <w:tc>
          <w:tcPr>
            <w:tcW w:w="1890" w:type="dxa"/>
            <w:vAlign w:val="bottom"/>
          </w:tcPr>
          <w:p w14:paraId="0A1462FF" w14:textId="77777777" w:rsidR="00074CF8" w:rsidRPr="006177D2" w:rsidRDefault="00074CF8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512" w:type="dxa"/>
            <w:gridSpan w:val="23"/>
          </w:tcPr>
          <w:p w14:paraId="7E4A7A39" w14:textId="01F577CE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074CF8" w:rsidRPr="006177D2" w14:paraId="69A7DEEC" w14:textId="77777777" w:rsidTr="001466EA">
        <w:trPr>
          <w:trHeight w:val="87"/>
        </w:trPr>
        <w:tc>
          <w:tcPr>
            <w:tcW w:w="1890" w:type="dxa"/>
            <w:vAlign w:val="bottom"/>
          </w:tcPr>
          <w:p w14:paraId="32319176" w14:textId="77777777" w:rsidR="00074CF8" w:rsidRPr="006177D2" w:rsidRDefault="00074CF8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32A63555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</w:tcPr>
          <w:p w14:paraId="2D58D313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43A64789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70" w:type="dxa"/>
          </w:tcPr>
          <w:p w14:paraId="5D131F1F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19DC59F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5CB34B0A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5529626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2C570FA4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22FFC645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</w:tcPr>
          <w:p w14:paraId="496607AD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8" w:type="dxa"/>
            <w:gridSpan w:val="3"/>
          </w:tcPr>
          <w:p w14:paraId="6A41640B" w14:textId="77777777" w:rsidR="00074CF8" w:rsidRPr="006177D2" w:rsidRDefault="00074CF8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694346" w:rsidRPr="006177D2" w14:paraId="2D9353D0" w14:textId="77777777" w:rsidTr="001466EA">
        <w:trPr>
          <w:trHeight w:val="87"/>
        </w:trPr>
        <w:tc>
          <w:tcPr>
            <w:tcW w:w="1890" w:type="dxa"/>
            <w:vAlign w:val="bottom"/>
          </w:tcPr>
          <w:p w14:paraId="7C2C30E5" w14:textId="77777777" w:rsidR="00694346" w:rsidRPr="006177D2" w:rsidRDefault="00694346" w:rsidP="006358FF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465CB4A8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6D8B72F6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19C630B8" w14:textId="11113542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6347C54E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53691F98" w14:textId="747D137F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02EDF765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7E3883C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59236772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3E445336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 w:rsidR="0028109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E390D71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8" w:type="dxa"/>
            <w:gridSpan w:val="3"/>
          </w:tcPr>
          <w:p w14:paraId="4DC5853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694346" w:rsidRPr="006177D2" w14:paraId="51A3290F" w14:textId="77777777" w:rsidTr="0035428F">
        <w:trPr>
          <w:trHeight w:val="87"/>
        </w:trPr>
        <w:tc>
          <w:tcPr>
            <w:tcW w:w="1890" w:type="dxa"/>
            <w:vAlign w:val="bottom"/>
            <w:hideMark/>
          </w:tcPr>
          <w:p w14:paraId="08031015" w14:textId="77777777" w:rsidR="00694346" w:rsidRPr="006177D2" w:rsidRDefault="00694346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14:paraId="788CADF9" w14:textId="2FF6FC10" w:rsidR="00694346" w:rsidRPr="006177D2" w:rsidRDefault="00694346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1</w:t>
            </w:r>
            <w:r w:rsidR="00503B4C" w:rsidRPr="00503B4C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มีนาคม</w:t>
            </w:r>
          </w:p>
        </w:tc>
        <w:tc>
          <w:tcPr>
            <w:tcW w:w="809" w:type="dxa"/>
          </w:tcPr>
          <w:p w14:paraId="47FB1A13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724250B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7" w:type="dxa"/>
          </w:tcPr>
          <w:p w14:paraId="10ADDE2E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931539D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461A41F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67" w:type="dxa"/>
          </w:tcPr>
          <w:p w14:paraId="60E21D4A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D8A8C9A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740DF4A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3" w:type="dxa"/>
          </w:tcPr>
          <w:p w14:paraId="7EC2F092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794175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74F1EB9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0" w:type="dxa"/>
          </w:tcPr>
          <w:p w14:paraId="215A5DB3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2C9623D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2CA7935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42" w:type="dxa"/>
          </w:tcPr>
          <w:p w14:paraId="4C989ED3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611E3D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75D7043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A4512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66A8A20A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5D4274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ACB60C4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374C0629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A952D41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7F6191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472C5DCB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C170C91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B49C5A7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6" w:type="dxa"/>
          </w:tcPr>
          <w:p w14:paraId="0830939A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A9B3F34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0D499F0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3722632E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D43B121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8EF1B86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2" w:type="dxa"/>
          </w:tcPr>
          <w:p w14:paraId="37FFCA08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6AF67363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BB59F0B" w14:textId="77777777" w:rsidR="00694346" w:rsidRPr="006177D2" w:rsidRDefault="00694346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</w:t>
            </w:r>
            <w:r w:rsidR="002E363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</w:tr>
      <w:tr w:rsidR="00BB58AD" w:rsidRPr="006177D2" w14:paraId="2A6AF41B" w14:textId="77777777" w:rsidTr="001466EA">
        <w:trPr>
          <w:trHeight w:val="87"/>
        </w:trPr>
        <w:tc>
          <w:tcPr>
            <w:tcW w:w="1890" w:type="dxa"/>
            <w:vAlign w:val="bottom"/>
          </w:tcPr>
          <w:p w14:paraId="7B6B09E6" w14:textId="77777777" w:rsidR="00BB58AD" w:rsidRPr="006177D2" w:rsidRDefault="00BB58AD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512" w:type="dxa"/>
            <w:gridSpan w:val="23"/>
          </w:tcPr>
          <w:p w14:paraId="5467BA82" w14:textId="77777777" w:rsidR="00BB58AD" w:rsidRPr="006177D2" w:rsidRDefault="00BB58AD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7E2C04" w:rsidRPr="006177D2" w14:paraId="39370AD6" w14:textId="77777777" w:rsidTr="0035428F">
        <w:trPr>
          <w:trHeight w:val="87"/>
        </w:trPr>
        <w:tc>
          <w:tcPr>
            <w:tcW w:w="1890" w:type="dxa"/>
          </w:tcPr>
          <w:p w14:paraId="64237258" w14:textId="3577F492" w:rsidR="007E2C04" w:rsidRPr="006177D2" w:rsidRDefault="007E2C04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="00503B4C"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3EE67F32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2BAA8A3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8852CC8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3813D57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BF103C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182AE96C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1499F1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4068FA71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65C86A9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6A6D16A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8BCCF68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E6DCB61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520392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03D832E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2DE58C5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7006E56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6959AE1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4638813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19680EAE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807F184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3C939A7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2" w:type="dxa"/>
          </w:tcPr>
          <w:p w14:paraId="09B5C0AB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1CAD237C" w14:textId="77777777" w:rsidR="007E2C04" w:rsidRPr="006177D2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7E2C04" w:rsidRPr="006177D2" w14:paraId="35D92901" w14:textId="77777777" w:rsidTr="0035428F">
        <w:trPr>
          <w:trHeight w:val="87"/>
        </w:trPr>
        <w:tc>
          <w:tcPr>
            <w:tcW w:w="1890" w:type="dxa"/>
          </w:tcPr>
          <w:p w14:paraId="0FA795D4" w14:textId="77777777" w:rsidR="007E2C04" w:rsidRPr="006177D2" w:rsidRDefault="007E2C04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B2B9094" w14:textId="39DD27CA" w:rsidR="007E2C04" w:rsidRPr="004E6416" w:rsidRDefault="009A5A0D" w:rsidP="00336DDE">
            <w:pPr>
              <w:pStyle w:val="BodyText"/>
              <w:tabs>
                <w:tab w:val="left" w:pos="54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A5A0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298,</w:t>
            </w:r>
            <w:r w:rsidR="0074408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302</w:t>
            </w:r>
          </w:p>
        </w:tc>
        <w:tc>
          <w:tcPr>
            <w:tcW w:w="247" w:type="dxa"/>
            <w:vAlign w:val="bottom"/>
          </w:tcPr>
          <w:p w14:paraId="415637D6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3A8DDD1" w14:textId="36276F97" w:rsidR="007E2C04" w:rsidRPr="004E6416" w:rsidRDefault="00336DDE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="002E3635"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339,452</w:t>
            </w:r>
          </w:p>
        </w:tc>
        <w:tc>
          <w:tcPr>
            <w:tcW w:w="267" w:type="dxa"/>
            <w:vAlign w:val="bottom"/>
          </w:tcPr>
          <w:p w14:paraId="205262EF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3AA33A8" w14:textId="418D9E20" w:rsidR="007E2C04" w:rsidRPr="004E6416" w:rsidRDefault="00B900E5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  <w:vAlign w:val="bottom"/>
          </w:tcPr>
          <w:p w14:paraId="038C7CCA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F9C132C" w14:textId="77777777" w:rsidR="007E2C04" w:rsidRPr="004E6416" w:rsidRDefault="002E3635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575,752</w:t>
            </w:r>
          </w:p>
        </w:tc>
        <w:tc>
          <w:tcPr>
            <w:tcW w:w="270" w:type="dxa"/>
            <w:vAlign w:val="bottom"/>
          </w:tcPr>
          <w:p w14:paraId="619844E4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97CABA" w14:textId="0E96EDF3" w:rsidR="007E2C04" w:rsidRPr="004E6416" w:rsidRDefault="00B900E5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42" w:type="dxa"/>
            <w:vAlign w:val="bottom"/>
          </w:tcPr>
          <w:p w14:paraId="3F490AA0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02979C8" w14:textId="77777777" w:rsidR="007E2C04" w:rsidRPr="004E6416" w:rsidRDefault="002E3635" w:rsidP="006E4809">
            <w:pPr>
              <w:pStyle w:val="BodyText"/>
              <w:tabs>
                <w:tab w:val="clear" w:pos="454"/>
                <w:tab w:val="left" w:pos="55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  <w:vAlign w:val="bottom"/>
          </w:tcPr>
          <w:p w14:paraId="0231EFD0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0C99F4E" w14:textId="761038B7" w:rsidR="007E2C04" w:rsidRPr="004E6416" w:rsidRDefault="00EF0C36" w:rsidP="006E4809">
            <w:pPr>
              <w:pStyle w:val="BodyText"/>
              <w:tabs>
                <w:tab w:val="left" w:pos="56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F0C3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328,635</w:t>
            </w:r>
          </w:p>
        </w:tc>
        <w:tc>
          <w:tcPr>
            <w:tcW w:w="236" w:type="dxa"/>
            <w:vAlign w:val="bottom"/>
          </w:tcPr>
          <w:p w14:paraId="61F15BA3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3556711" w14:textId="77777777" w:rsidR="007E2C04" w:rsidRPr="004E6416" w:rsidRDefault="002E3635" w:rsidP="006E48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926,407</w:t>
            </w:r>
          </w:p>
        </w:tc>
        <w:tc>
          <w:tcPr>
            <w:tcW w:w="236" w:type="dxa"/>
            <w:vAlign w:val="bottom"/>
          </w:tcPr>
          <w:p w14:paraId="7E5FAB66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73F590D" w14:textId="155B7DBE" w:rsidR="007E2C04" w:rsidRPr="004E6416" w:rsidRDefault="009A5A0D" w:rsidP="006E48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A5A0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2,780</w:t>
            </w:r>
          </w:p>
        </w:tc>
        <w:tc>
          <w:tcPr>
            <w:tcW w:w="276" w:type="dxa"/>
            <w:vAlign w:val="bottom"/>
          </w:tcPr>
          <w:p w14:paraId="14480EFC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B73830F" w14:textId="77777777" w:rsidR="007E2C04" w:rsidRPr="004E6416" w:rsidRDefault="002E3635" w:rsidP="006E48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36" w:type="dxa"/>
            <w:vAlign w:val="bottom"/>
          </w:tcPr>
          <w:p w14:paraId="0977A20E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D90B120" w14:textId="6D1FE0D3" w:rsidR="007E2C04" w:rsidRPr="004E6416" w:rsidRDefault="00B900E5" w:rsidP="006E4809">
            <w:pPr>
              <w:pStyle w:val="BodyText"/>
              <w:tabs>
                <w:tab w:val="left" w:pos="56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331,</w:t>
            </w:r>
            <w:r w:rsidR="008639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</w:t>
            </w:r>
          </w:p>
        </w:tc>
        <w:tc>
          <w:tcPr>
            <w:tcW w:w="272" w:type="dxa"/>
            <w:vAlign w:val="bottom"/>
          </w:tcPr>
          <w:p w14:paraId="42E801C0" w14:textId="77777777" w:rsidR="007E2C04" w:rsidRPr="004E6416" w:rsidRDefault="007E2C04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997F685" w14:textId="77777777" w:rsidR="007E2C04" w:rsidRPr="004E6416" w:rsidRDefault="002E3635" w:rsidP="00223F14">
            <w:pPr>
              <w:pStyle w:val="BodyText"/>
              <w:tabs>
                <w:tab w:val="left" w:pos="522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41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929,082</w:t>
            </w:r>
          </w:p>
        </w:tc>
      </w:tr>
      <w:tr w:rsidR="007E2C04" w:rsidRPr="008F3131" w14:paraId="7CE90B5E" w14:textId="77777777" w:rsidTr="0035428F">
        <w:trPr>
          <w:trHeight w:val="87"/>
        </w:trPr>
        <w:tc>
          <w:tcPr>
            <w:tcW w:w="1890" w:type="dxa"/>
            <w:vAlign w:val="bottom"/>
          </w:tcPr>
          <w:p w14:paraId="6706D949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CCAC221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59862216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09D68561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67" w:type="dxa"/>
          </w:tcPr>
          <w:p w14:paraId="05C7967C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54E4C805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67DA51C3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D7F9FE6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64261045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4B1F7A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42" w:type="dxa"/>
          </w:tcPr>
          <w:p w14:paraId="14036131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60B44E6B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003152DD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F44A2A7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0720CD9E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07CEC4F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2382583C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A7FBEDA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71C98EDA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5C7A4358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9767470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05DD4FD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272" w:type="dxa"/>
          </w:tcPr>
          <w:p w14:paraId="1AC0C1C2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FD5ECC4" w14:textId="77777777" w:rsidR="007E2C04" w:rsidRPr="008F3131" w:rsidRDefault="007E2C04" w:rsidP="006358FF">
            <w:pPr>
              <w:pStyle w:val="NoSpacing"/>
              <w:rPr>
                <w:sz w:val="12"/>
                <w:szCs w:val="12"/>
                <w:lang w:eastAsia="en-GB"/>
              </w:rPr>
            </w:pPr>
          </w:p>
        </w:tc>
      </w:tr>
      <w:tr w:rsidR="00D048A2" w:rsidRPr="006177D2" w14:paraId="5D5106B2" w14:textId="77777777" w:rsidTr="0035428F">
        <w:trPr>
          <w:trHeight w:val="87"/>
        </w:trPr>
        <w:tc>
          <w:tcPr>
            <w:tcW w:w="1890" w:type="dxa"/>
          </w:tcPr>
          <w:p w14:paraId="2FCFFC03" w14:textId="77777777" w:rsidR="009648A4" w:rsidRDefault="00D048A2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</w:t>
            </w:r>
          </w:p>
          <w:p w14:paraId="13661235" w14:textId="008F77B4" w:rsidR="00D048A2" w:rsidRPr="006177D2" w:rsidRDefault="009648A4" w:rsidP="006358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D048A2"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บริการหลัก</w:t>
            </w:r>
          </w:p>
        </w:tc>
        <w:tc>
          <w:tcPr>
            <w:tcW w:w="809" w:type="dxa"/>
          </w:tcPr>
          <w:p w14:paraId="4DD534E0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075A4301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CC937BC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3E6BEDE1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D91AE9F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68E4FA74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369152D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615E1B70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24F8B73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0A5ACF7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EE9790B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DD55177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BA34474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1860AA8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E5393E4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75D68E4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58DF594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42130742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6F0A364E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5D24B8A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FA8DB0E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2" w:type="dxa"/>
          </w:tcPr>
          <w:p w14:paraId="2BE86D8C" w14:textId="77777777" w:rsidR="00D048A2" w:rsidRPr="006177D2" w:rsidRDefault="00D048A2" w:rsidP="0035428F">
            <w:pPr>
              <w:pStyle w:val="BodyText"/>
              <w:tabs>
                <w:tab w:val="clear" w:pos="227"/>
                <w:tab w:val="left" w:pos="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0EBF55F3" w14:textId="77777777" w:rsidR="00D048A2" w:rsidRPr="006177D2" w:rsidRDefault="00D048A2" w:rsidP="006358F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2E3635" w:rsidRPr="006177D2" w14:paraId="7A2014DE" w14:textId="77777777" w:rsidTr="0035428F">
        <w:tc>
          <w:tcPr>
            <w:tcW w:w="1890" w:type="dxa"/>
            <w:hideMark/>
          </w:tcPr>
          <w:p w14:paraId="087AB615" w14:textId="3081E00A" w:rsidR="002E3635" w:rsidRPr="004A248B" w:rsidRDefault="002E3635" w:rsidP="002E3635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highlight w:val="yellow"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proofErr w:type="spellStart"/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9" w:type="dxa"/>
          </w:tcPr>
          <w:p w14:paraId="6399B470" w14:textId="77777777" w:rsidR="002E3635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6A7E7D1" w14:textId="514DBB74" w:rsidR="00B900E5" w:rsidRPr="006177D2" w:rsidRDefault="00336DDE" w:rsidP="00744088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B900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</w:t>
            </w:r>
            <w:r w:rsidR="001842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7" w:type="dxa"/>
          </w:tcPr>
          <w:p w14:paraId="527532DD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9FB7104" w14:textId="77777777" w:rsidR="00CD2E92" w:rsidRDefault="00CD2E92" w:rsidP="00CD2E92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EF33DC3" w14:textId="2EC4BF57" w:rsidR="002E3635" w:rsidRPr="006177D2" w:rsidRDefault="00CD2E92" w:rsidP="00336DDE">
            <w:pPr>
              <w:tabs>
                <w:tab w:val="clear" w:pos="454"/>
                <w:tab w:val="decimal" w:pos="436"/>
                <w:tab w:val="left" w:pos="56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</w:t>
            </w:r>
            <w:r w:rsidR="001842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67" w:type="dxa"/>
          </w:tcPr>
          <w:p w14:paraId="34954977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6DF1975" w14:textId="77777777" w:rsidR="002E3635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E303C16" w14:textId="07E06B6F" w:rsidR="00B900E5" w:rsidRPr="006177D2" w:rsidRDefault="00B900E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B7DFA5F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AFAFB4F" w14:textId="77777777" w:rsidR="002E3635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987D5A5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6B1C13E0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F8A08C4" w14:textId="77777777" w:rsidR="002E3635" w:rsidRDefault="002E3635" w:rsidP="002E3635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F3358CF" w14:textId="1CC89210" w:rsidR="00B900E5" w:rsidRPr="006177D2" w:rsidRDefault="000D3C9A" w:rsidP="002E3635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FE2CE58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B12FB4F" w14:textId="77777777" w:rsidR="002E3635" w:rsidRDefault="002E3635" w:rsidP="002E3635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23FCA69" w14:textId="77777777" w:rsidR="002E3635" w:rsidRPr="006177D2" w:rsidRDefault="002E3635" w:rsidP="002E3635">
            <w:pPr>
              <w:tabs>
                <w:tab w:val="clear" w:pos="454"/>
                <w:tab w:val="left" w:pos="180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2444E747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25B4822" w14:textId="77777777" w:rsidR="000D3C9A" w:rsidRDefault="000D3C9A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2694D10" w14:textId="4A24FD03" w:rsidR="002E3635" w:rsidRPr="006177D2" w:rsidRDefault="006E4809" w:rsidP="006E4809">
            <w:pPr>
              <w:tabs>
                <w:tab w:val="clear" w:pos="454"/>
                <w:tab w:val="decimal" w:pos="561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36" w:type="dxa"/>
          </w:tcPr>
          <w:p w14:paraId="1CBE101E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0BAAAE0" w14:textId="77777777" w:rsidR="00FC359F" w:rsidRDefault="00FC359F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3CDA326" w14:textId="32AA8B6B" w:rsidR="002E3635" w:rsidRPr="006177D2" w:rsidRDefault="00FC359F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C359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14:paraId="12F8C977" w14:textId="77777777" w:rsidR="002E3635" w:rsidRPr="006177D2" w:rsidRDefault="002E3635" w:rsidP="002E3635">
            <w:pPr>
              <w:tabs>
                <w:tab w:val="decimal" w:pos="612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D5599D8" w14:textId="05B649E4" w:rsidR="002E3635" w:rsidRPr="006177D2" w:rsidRDefault="000D3C9A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7FBD57B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63397346" w14:textId="77777777" w:rsidR="002E3635" w:rsidRPr="006177D2" w:rsidRDefault="002E3635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2E0828FC" w14:textId="77777777" w:rsidR="002E3635" w:rsidRPr="006177D2" w:rsidRDefault="002E3635" w:rsidP="002E3635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D06875" w14:textId="77777777" w:rsidR="002E3635" w:rsidRDefault="002E3635" w:rsidP="002E3635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A191C40" w14:textId="38E39665" w:rsidR="000D3C9A" w:rsidRPr="006177D2" w:rsidRDefault="006E4809" w:rsidP="006E4809">
            <w:pPr>
              <w:tabs>
                <w:tab w:val="clear" w:pos="454"/>
                <w:tab w:val="decimal" w:pos="436"/>
                <w:tab w:val="left" w:pos="554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91,23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72" w:type="dxa"/>
          </w:tcPr>
          <w:p w14:paraId="005D686B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50F246F6" w14:textId="77777777" w:rsidR="00BF75A4" w:rsidRDefault="00BF75A4" w:rsidP="002E3635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01B15CD" w14:textId="35F76705" w:rsidR="002E3635" w:rsidRPr="006177D2" w:rsidRDefault="00223F14" w:rsidP="002E3635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BF75A4" w:rsidRPr="00BF75A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111,12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</w:tr>
      <w:tr w:rsidR="002E3635" w:rsidRPr="006177D2" w14:paraId="4C7D9D1A" w14:textId="77777777" w:rsidTr="0035428F">
        <w:tc>
          <w:tcPr>
            <w:tcW w:w="1890" w:type="dxa"/>
          </w:tcPr>
          <w:p w14:paraId="3BCD9246" w14:textId="77777777" w:rsidR="002E3635" w:rsidRPr="00C14C7D" w:rsidRDefault="002E3635" w:rsidP="002E3635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58715C9F" w14:textId="641BAA23" w:rsidR="002E3635" w:rsidRPr="006177D2" w:rsidRDefault="009A5A0D" w:rsidP="002E3635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A5A0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47,783</w:t>
            </w:r>
          </w:p>
        </w:tc>
        <w:tc>
          <w:tcPr>
            <w:tcW w:w="247" w:type="dxa"/>
          </w:tcPr>
          <w:p w14:paraId="0FFB2DC2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321737D4" w14:textId="45D113CB" w:rsidR="002E3635" w:rsidRPr="006177D2" w:rsidRDefault="00336DDE" w:rsidP="002E3635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49,63</w:t>
            </w:r>
            <w:r w:rsidR="001842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67" w:type="dxa"/>
          </w:tcPr>
          <w:p w14:paraId="3FC59D60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1B335228" w14:textId="47863134" w:rsidR="002E3635" w:rsidRPr="006177D2" w:rsidRDefault="00B900E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AE379B0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23C00E69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9F591D6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7CE8815A" w14:textId="55981EA4" w:rsidR="002E3635" w:rsidRPr="006177D2" w:rsidRDefault="000D3C9A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EB745E3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580120C1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3E527FBA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DFAE6D2" w14:textId="4D3E438E" w:rsidR="002E3635" w:rsidRPr="006177D2" w:rsidRDefault="006E4809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47,783</w:t>
            </w:r>
          </w:p>
        </w:tc>
        <w:tc>
          <w:tcPr>
            <w:tcW w:w="236" w:type="dxa"/>
          </w:tcPr>
          <w:p w14:paraId="1D7607D8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54179F31" w14:textId="1F882508" w:rsidR="002E3635" w:rsidRPr="006177D2" w:rsidRDefault="00503B4C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49,63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</w:tcPr>
          <w:p w14:paraId="2942FDB5" w14:textId="77777777" w:rsidR="002E3635" w:rsidRPr="006177D2" w:rsidRDefault="002E3635" w:rsidP="002E363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0A0BD99B" w14:textId="3D3D59B7" w:rsidR="002E3635" w:rsidRPr="006177D2" w:rsidRDefault="000D3C9A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3A7C26A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55DA0B56" w14:textId="77777777" w:rsidR="002E3635" w:rsidRPr="006177D2" w:rsidRDefault="002E3635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28F1D03D" w14:textId="77777777" w:rsidR="002E3635" w:rsidRPr="006177D2" w:rsidRDefault="002E3635" w:rsidP="002E363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5FCE8083" w14:textId="6CEE80B1" w:rsidR="002E3635" w:rsidRPr="006177D2" w:rsidRDefault="006E4809" w:rsidP="002E3635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47,783</w:t>
            </w:r>
          </w:p>
        </w:tc>
        <w:tc>
          <w:tcPr>
            <w:tcW w:w="272" w:type="dxa"/>
          </w:tcPr>
          <w:p w14:paraId="1024FEF4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7655968D" w14:textId="50CA2D37" w:rsidR="002E3635" w:rsidRPr="006177D2" w:rsidRDefault="00503B4C" w:rsidP="002E3635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223F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49,63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</w:tr>
      <w:tr w:rsidR="002E3635" w:rsidRPr="006177D2" w14:paraId="3D1AD483" w14:textId="77777777" w:rsidTr="0035428F">
        <w:tc>
          <w:tcPr>
            <w:tcW w:w="1890" w:type="dxa"/>
            <w:hideMark/>
          </w:tcPr>
          <w:p w14:paraId="0A00CE48" w14:textId="15AEBCC7" w:rsidR="002E3635" w:rsidRPr="004A248B" w:rsidRDefault="002E3635" w:rsidP="002E3635">
            <w:pPr>
              <w:ind w:left="162" w:right="-115" w:hanging="162"/>
              <w:rPr>
                <w:rFonts w:asciiTheme="majorBidi" w:hAnsiTheme="majorBidi" w:cstheme="majorBidi"/>
                <w:sz w:val="21"/>
                <w:szCs w:val="21"/>
                <w:highlight w:val="yellow"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 w:rsidR="00503B4C" w:rsidRPr="00503B4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 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>(PMS)</w:t>
            </w:r>
          </w:p>
        </w:tc>
        <w:tc>
          <w:tcPr>
            <w:tcW w:w="809" w:type="dxa"/>
          </w:tcPr>
          <w:p w14:paraId="5BF65FD8" w14:textId="516E2814" w:rsidR="002E3635" w:rsidRPr="006177D2" w:rsidRDefault="00CD2E92" w:rsidP="002E3635">
            <w:pPr>
              <w:tabs>
                <w:tab w:val="clear" w:pos="454"/>
                <w:tab w:val="decimal" w:pos="436"/>
                <w:tab w:val="left" w:pos="523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</w:t>
            </w:r>
            <w:r w:rsidR="007E7AB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7" w:type="dxa"/>
          </w:tcPr>
          <w:p w14:paraId="15C7CA72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2CAE3D40" w14:textId="0E0FE869" w:rsidR="002E3635" w:rsidRPr="006177D2" w:rsidRDefault="00336DDE" w:rsidP="002E3635">
            <w:pPr>
              <w:tabs>
                <w:tab w:val="clear" w:pos="454"/>
                <w:tab w:val="decimal" w:pos="436"/>
                <w:tab w:val="left" w:pos="523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  <w:tc>
          <w:tcPr>
            <w:tcW w:w="267" w:type="dxa"/>
          </w:tcPr>
          <w:p w14:paraId="33707ED1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7DBDE519" w14:textId="021A745B" w:rsidR="002E3635" w:rsidRPr="006177D2" w:rsidRDefault="00B900E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90AF3BA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14:paraId="34352C52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6F2021A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3D47A81D" w14:textId="47DC6793" w:rsidR="002E3635" w:rsidRPr="006177D2" w:rsidRDefault="000D3C9A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109465E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5BDD31DA" w14:textId="77777777" w:rsidR="002E3635" w:rsidRPr="006177D2" w:rsidRDefault="002E3635" w:rsidP="002E363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FCE70C1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DC88B62" w14:textId="2601A2A0" w:rsidR="002E3635" w:rsidRPr="006177D2" w:rsidRDefault="006E4809" w:rsidP="002E3635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</w:t>
            </w:r>
            <w:r w:rsidR="00EF0C3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5197FE53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4F049A2E" w14:textId="593340C2" w:rsidR="002E3635" w:rsidRPr="006177D2" w:rsidRDefault="00503B4C" w:rsidP="002E3635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  <w:tc>
          <w:tcPr>
            <w:tcW w:w="236" w:type="dxa"/>
          </w:tcPr>
          <w:p w14:paraId="7E9BC35A" w14:textId="77777777" w:rsidR="002E3635" w:rsidRPr="006177D2" w:rsidRDefault="002E3635" w:rsidP="002E363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8A2626F" w14:textId="75A7898F" w:rsidR="002E3635" w:rsidRPr="006177D2" w:rsidRDefault="000D3C9A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8A71736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4D32591E" w14:textId="77777777" w:rsidR="002E3635" w:rsidRPr="006177D2" w:rsidRDefault="002E3635" w:rsidP="002E3635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F91C052" w14:textId="77777777" w:rsidR="002E3635" w:rsidRPr="006177D2" w:rsidRDefault="002E3635" w:rsidP="002E363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58BDD43" w14:textId="6EA17CF5" w:rsidR="002E3635" w:rsidRPr="006177D2" w:rsidRDefault="006E4809" w:rsidP="002E3635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0D3C9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57,40</w:t>
            </w:r>
            <w:r w:rsidR="008639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2" w:type="dxa"/>
          </w:tcPr>
          <w:p w14:paraId="51B41427" w14:textId="77777777" w:rsidR="002E3635" w:rsidRPr="006177D2" w:rsidRDefault="002E3635" w:rsidP="002E36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0475FA95" w14:textId="5FA3764F" w:rsidR="002E3635" w:rsidRPr="006177D2" w:rsidRDefault="00503B4C" w:rsidP="002E3635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223F1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2E3635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61,167</w:t>
            </w:r>
          </w:p>
        </w:tc>
      </w:tr>
      <w:tr w:rsidR="0042060A" w:rsidRPr="006177D2" w14:paraId="0B4E8E58" w14:textId="77777777" w:rsidTr="0035428F">
        <w:tc>
          <w:tcPr>
            <w:tcW w:w="1890" w:type="dxa"/>
          </w:tcPr>
          <w:p w14:paraId="78A0F662" w14:textId="4E0D257B" w:rsidR="0042060A" w:rsidRPr="00B8098C" w:rsidRDefault="0042060A" w:rsidP="0042060A">
            <w:pPr>
              <w:ind w:left="162" w:right="-115" w:hanging="162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5218F3E1" w14:textId="65C33255" w:rsidR="0042060A" w:rsidRPr="00CD2E92" w:rsidRDefault="0042060A" w:rsidP="0042060A">
            <w:pPr>
              <w:tabs>
                <w:tab w:val="clear" w:pos="454"/>
                <w:tab w:val="decimal" w:pos="436"/>
                <w:tab w:val="left" w:pos="523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</w:t>
            </w:r>
            <w:r w:rsidR="007E7AB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</w:t>
            </w:r>
          </w:p>
        </w:tc>
        <w:tc>
          <w:tcPr>
            <w:tcW w:w="247" w:type="dxa"/>
          </w:tcPr>
          <w:p w14:paraId="2250D655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123B3B52" w14:textId="11447792" w:rsidR="0042060A" w:rsidRPr="006177D2" w:rsidRDefault="00336DDE" w:rsidP="0042060A">
            <w:pPr>
              <w:tabs>
                <w:tab w:val="clear" w:pos="454"/>
                <w:tab w:val="decimal" w:pos="436"/>
                <w:tab w:val="left" w:pos="523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EF0C36" w:rsidRPr="00EF0C3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24,340</w:t>
            </w:r>
          </w:p>
        </w:tc>
        <w:tc>
          <w:tcPr>
            <w:tcW w:w="267" w:type="dxa"/>
          </w:tcPr>
          <w:p w14:paraId="055F745C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9FFB069" w14:textId="436A79F5" w:rsidR="0042060A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11F6E75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</w:tcPr>
          <w:p w14:paraId="4DDD4ED4" w14:textId="66D578A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E25EA1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4F9159DA" w14:textId="268297E7" w:rsidR="0042060A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630EB92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6DC9FEAD" w14:textId="7B0A4EB5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93C2D5A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14A4D54D" w14:textId="7B64759A" w:rsidR="0042060A" w:rsidRDefault="006E4809" w:rsidP="0042060A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EF0C36" w:rsidRPr="00EF0C3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39,314</w:t>
            </w:r>
          </w:p>
        </w:tc>
        <w:tc>
          <w:tcPr>
            <w:tcW w:w="236" w:type="dxa"/>
          </w:tcPr>
          <w:p w14:paraId="1297AB57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5F94DD34" w14:textId="10499258" w:rsidR="0042060A" w:rsidRPr="006177D2" w:rsidRDefault="00503B4C" w:rsidP="0042060A">
            <w:pPr>
              <w:tabs>
                <w:tab w:val="clear" w:pos="454"/>
                <w:tab w:val="decimal" w:pos="4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24,340</w:t>
            </w:r>
          </w:p>
        </w:tc>
        <w:tc>
          <w:tcPr>
            <w:tcW w:w="236" w:type="dxa"/>
          </w:tcPr>
          <w:p w14:paraId="6CF7015C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AFC0EB9" w14:textId="69D57E70" w:rsidR="0042060A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12CDA30E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75F50D60" w14:textId="3E607F28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50F0C0B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D4DD8B0" w14:textId="74D5CEE5" w:rsidR="0042060A" w:rsidRDefault="006E4809" w:rsidP="0042060A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</w:t>
            </w:r>
            <w:r w:rsidR="008639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</w:t>
            </w:r>
          </w:p>
        </w:tc>
        <w:tc>
          <w:tcPr>
            <w:tcW w:w="272" w:type="dxa"/>
          </w:tcPr>
          <w:p w14:paraId="6E7EB7D8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0E5FC67E" w14:textId="5573C942" w:rsidR="0042060A" w:rsidRPr="006177D2" w:rsidRDefault="00223F14" w:rsidP="00223F14">
            <w:pPr>
              <w:tabs>
                <w:tab w:val="clear" w:pos="454"/>
                <w:tab w:val="decimal" w:pos="436"/>
                <w:tab w:val="left" w:pos="528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24,340</w:t>
            </w:r>
          </w:p>
        </w:tc>
      </w:tr>
      <w:tr w:rsidR="0042060A" w:rsidRPr="006177D2" w14:paraId="41C806AB" w14:textId="77777777" w:rsidTr="0035428F">
        <w:trPr>
          <w:trHeight w:val="119"/>
        </w:trPr>
        <w:tc>
          <w:tcPr>
            <w:tcW w:w="1890" w:type="dxa"/>
          </w:tcPr>
          <w:p w14:paraId="1BDD3756" w14:textId="77777777" w:rsidR="0042060A" w:rsidRPr="00C14C7D" w:rsidRDefault="0042060A" w:rsidP="0042060A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10A0A4D4" w14:textId="74306F03" w:rsidR="0042060A" w:rsidRPr="006177D2" w:rsidRDefault="0042060A" w:rsidP="0042060A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47" w:type="dxa"/>
          </w:tcPr>
          <w:p w14:paraId="7DE01089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17E74877" w14:textId="7C8409C7" w:rsidR="0042060A" w:rsidRPr="006177D2" w:rsidRDefault="00336DDE" w:rsidP="0042060A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46,785</w:t>
            </w:r>
          </w:p>
        </w:tc>
        <w:tc>
          <w:tcPr>
            <w:tcW w:w="267" w:type="dxa"/>
          </w:tcPr>
          <w:p w14:paraId="1ED3B7E7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B42D503" w14:textId="17B461E0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0DF2A17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302A2A9A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5CB128E4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137A8F98" w14:textId="1F3A4F7A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FE368BF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32365FDF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B08CAD8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4B5AC2B2" w14:textId="26A0A46C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 </w:t>
            </w:r>
            <w:r w:rsidR="0042060A" w:rsidRPr="00FC359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36" w:type="dxa"/>
          </w:tcPr>
          <w:p w14:paraId="73EBF4D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3E1BBAB6" w14:textId="27AAA136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FC359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46,785</w:t>
            </w:r>
          </w:p>
        </w:tc>
        <w:tc>
          <w:tcPr>
            <w:tcW w:w="236" w:type="dxa"/>
          </w:tcPr>
          <w:p w14:paraId="48D6A85D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6E05E63A" w14:textId="5917023E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735E353B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002D0383" w14:textId="77777777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9EC5B6E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5B7C768F" w14:textId="496F19D5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BF75A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26,658</w:t>
            </w:r>
          </w:p>
        </w:tc>
        <w:tc>
          <w:tcPr>
            <w:tcW w:w="272" w:type="dxa"/>
          </w:tcPr>
          <w:p w14:paraId="50DD2DE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5035FA16" w14:textId="033CB595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BF75A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46,785</w:t>
            </w:r>
          </w:p>
        </w:tc>
      </w:tr>
      <w:tr w:rsidR="0042060A" w:rsidRPr="006177D2" w14:paraId="066ACABD" w14:textId="77777777" w:rsidTr="0035428F">
        <w:trPr>
          <w:trHeight w:val="119"/>
        </w:trPr>
        <w:tc>
          <w:tcPr>
            <w:tcW w:w="1890" w:type="dxa"/>
          </w:tcPr>
          <w:p w14:paraId="745B4C19" w14:textId="74ABFED3" w:rsidR="0042060A" w:rsidRPr="00C14C7D" w:rsidRDefault="0042060A" w:rsidP="0042060A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6D83640C" w14:textId="3EC9CDDB" w:rsidR="0042060A" w:rsidRPr="00CD2E92" w:rsidRDefault="0042060A" w:rsidP="0042060A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26,05</w:t>
            </w:r>
            <w:r w:rsidR="0018423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7" w:type="dxa"/>
          </w:tcPr>
          <w:p w14:paraId="64A2220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3B018379" w14:textId="48024DB7" w:rsidR="0042060A" w:rsidRPr="00CD2E92" w:rsidRDefault="00336DDE" w:rsidP="0042060A">
            <w:pPr>
              <w:tabs>
                <w:tab w:val="clear" w:pos="454"/>
                <w:tab w:val="decimal" w:pos="439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36,285</w:t>
            </w:r>
          </w:p>
        </w:tc>
        <w:tc>
          <w:tcPr>
            <w:tcW w:w="267" w:type="dxa"/>
          </w:tcPr>
          <w:p w14:paraId="441D939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DB50C5C" w14:textId="518D3212" w:rsidR="0042060A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65A7F7D7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77DBEBD0" w14:textId="30C6C79D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4AF27C4E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3978BFC" w14:textId="54E49B2A" w:rsidR="0042060A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7E21F9B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38E36E14" w14:textId="61217EE3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802B6FB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B327A1F" w14:textId="5FD57885" w:rsidR="0042060A" w:rsidRPr="00FC359F" w:rsidRDefault="006E4809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26,05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0A83E748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014C7DEA" w14:textId="4BD78BFE" w:rsidR="0042060A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36,285</w:t>
            </w:r>
          </w:p>
        </w:tc>
        <w:tc>
          <w:tcPr>
            <w:tcW w:w="236" w:type="dxa"/>
          </w:tcPr>
          <w:p w14:paraId="6E873BCB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50DC705" w14:textId="1610254A" w:rsidR="0042060A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C98DBF8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5F3B61B4" w14:textId="04734B3F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4202178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5FB09B5C" w14:textId="5847392F" w:rsidR="0042060A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03B4C"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26,05</w:t>
            </w:r>
            <w:r w:rsidR="00720B8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2" w:type="dxa"/>
          </w:tcPr>
          <w:p w14:paraId="1544FD0E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12ACB364" w14:textId="4F14C4EE" w:rsidR="0042060A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36,285</w:t>
            </w:r>
          </w:p>
        </w:tc>
      </w:tr>
      <w:tr w:rsidR="0042060A" w:rsidRPr="006177D2" w14:paraId="2B7F0C22" w14:textId="77777777" w:rsidTr="0035428F">
        <w:tc>
          <w:tcPr>
            <w:tcW w:w="1890" w:type="dxa"/>
          </w:tcPr>
          <w:p w14:paraId="3BE9EFB9" w14:textId="77777777" w:rsidR="0042060A" w:rsidRPr="004A248B" w:rsidRDefault="0042060A" w:rsidP="0042060A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9" w:type="dxa"/>
          </w:tcPr>
          <w:p w14:paraId="189E5EB5" w14:textId="58F32AD4" w:rsidR="0042060A" w:rsidRPr="006177D2" w:rsidRDefault="0042060A" w:rsidP="00692A4D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520"/>
              </w:tabs>
              <w:ind w:left="-108" w:right="-12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14:paraId="0EA3F8B5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4388FF03" w14:textId="77777777" w:rsidR="0042060A" w:rsidRPr="006177D2" w:rsidRDefault="0042060A" w:rsidP="0042060A">
            <w:pPr>
              <w:tabs>
                <w:tab w:val="clear" w:pos="454"/>
                <w:tab w:val="decimal" w:pos="434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79ABE5F6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52A20055" w14:textId="03FD4F95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BF3A15C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3C821027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64B277D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2DAB69FD" w14:textId="12AC840F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240DD951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4256BA10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42CD626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17203D95" w14:textId="19C0BF3F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AE7456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255F9808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5F58232D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34A5EFF" w14:textId="2C472215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72B3AD2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007C707F" w14:textId="77777777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0F46252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7A6CC7BE" w14:textId="13E874CC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2" w:type="dxa"/>
          </w:tcPr>
          <w:p w14:paraId="3A37B52A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062DF0E4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</w:tr>
      <w:tr w:rsidR="0042060A" w:rsidRPr="006177D2" w14:paraId="7D9D6A8A" w14:textId="77777777" w:rsidTr="0035428F">
        <w:tc>
          <w:tcPr>
            <w:tcW w:w="1890" w:type="dxa"/>
          </w:tcPr>
          <w:p w14:paraId="44013BC2" w14:textId="77777777" w:rsidR="0042060A" w:rsidRPr="004A248B" w:rsidRDefault="0042060A" w:rsidP="0042060A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7E5E5F49" w14:textId="03BEE61B" w:rsidR="0042060A" w:rsidRPr="006177D2" w:rsidRDefault="0042060A" w:rsidP="00692A4D">
            <w:pPr>
              <w:tabs>
                <w:tab w:val="clear" w:pos="227"/>
                <w:tab w:val="clear" w:pos="454"/>
                <w:tab w:val="decimal" w:pos="2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14:paraId="057A5D3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4257F8C0" w14:textId="5424C9A0" w:rsidR="0042060A" w:rsidRPr="006177D2" w:rsidRDefault="00336DDE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43EEC6CD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3A4D7346" w14:textId="27E2B55D" w:rsidR="0042060A" w:rsidRPr="006177D2" w:rsidRDefault="0042060A" w:rsidP="0042060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484C253D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2C3D62B6" w14:textId="77777777" w:rsidR="0042060A" w:rsidRPr="006177D2" w:rsidRDefault="0042060A" w:rsidP="0042060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70" w:type="dxa"/>
          </w:tcPr>
          <w:p w14:paraId="4A00B9E2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18E7DDCF" w14:textId="7F52E4AC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2350559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171AF52F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03CDB5A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39B7C5EA" w14:textId="12758472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A308104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11D26AF8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  <w:tc>
          <w:tcPr>
            <w:tcW w:w="236" w:type="dxa"/>
          </w:tcPr>
          <w:p w14:paraId="505E70E1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521D37D6" w14:textId="3FF3574C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5F3ED4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39E1884B" w14:textId="77777777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C366922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6E6C068E" w14:textId="57D55FD8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2" w:type="dxa"/>
          </w:tcPr>
          <w:p w14:paraId="4144612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77511B9E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202,515</w:t>
            </w:r>
          </w:p>
        </w:tc>
      </w:tr>
      <w:tr w:rsidR="0042060A" w:rsidRPr="006177D2" w14:paraId="49E73329" w14:textId="77777777" w:rsidTr="0035428F">
        <w:tc>
          <w:tcPr>
            <w:tcW w:w="1890" w:type="dxa"/>
          </w:tcPr>
          <w:p w14:paraId="1B0D30F0" w14:textId="77777777" w:rsidR="0042060A" w:rsidRPr="004A248B" w:rsidRDefault="0042060A" w:rsidP="0042060A">
            <w:pPr>
              <w:ind w:right="-115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641B23F4" w14:textId="4D8E3A2D" w:rsidR="0042060A" w:rsidRPr="006177D2" w:rsidRDefault="0042060A" w:rsidP="00692A4D">
            <w:pPr>
              <w:tabs>
                <w:tab w:val="clear" w:pos="227"/>
                <w:tab w:val="clear" w:pos="454"/>
                <w:tab w:val="decimal" w:pos="25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14:paraId="003F2D66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</w:tcPr>
          <w:p w14:paraId="12BD48CC" w14:textId="2257F31E" w:rsidR="0042060A" w:rsidRPr="006177D2" w:rsidRDefault="00336DDE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029E6A12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</w:tcPr>
          <w:p w14:paraId="1257D99D" w14:textId="3F546709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4F4413FD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</w:tcPr>
          <w:p w14:paraId="01BFBD8B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3D72103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</w:tcPr>
          <w:p w14:paraId="5F1A4DAD" w14:textId="62B1190D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42" w:type="dxa"/>
          </w:tcPr>
          <w:p w14:paraId="0F22D1AC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</w:tcPr>
          <w:p w14:paraId="45D27592" w14:textId="5B97E101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</w:tcPr>
          <w:p w14:paraId="35F543D2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1D37AAB4" w14:textId="176090A8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36" w:type="dxa"/>
          </w:tcPr>
          <w:p w14:paraId="7B9C85F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</w:tcPr>
          <w:p w14:paraId="3ECB647D" w14:textId="0A799397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</w:tcPr>
          <w:p w14:paraId="1BDAE5A8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14:paraId="37A91421" w14:textId="7568C603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C76155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</w:tcPr>
          <w:p w14:paraId="091EC01F" w14:textId="77777777" w:rsidR="0042060A" w:rsidRPr="006177D2" w:rsidRDefault="0042060A" w:rsidP="0042060A">
            <w:pPr>
              <w:tabs>
                <w:tab w:val="clear" w:pos="227"/>
                <w:tab w:val="clear" w:pos="454"/>
                <w:tab w:val="left" w:pos="196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BBD1A3C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</w:tcPr>
          <w:p w14:paraId="20A459BF" w14:textId="365E7AC1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6E48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72" w:type="dxa"/>
          </w:tcPr>
          <w:p w14:paraId="5C13C83B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</w:tcPr>
          <w:p w14:paraId="7DF56316" w14:textId="062373EE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11,203</w:t>
            </w:r>
          </w:p>
        </w:tc>
      </w:tr>
      <w:tr w:rsidR="0042060A" w:rsidRPr="006177D2" w14:paraId="0C439CC8" w14:textId="77777777" w:rsidTr="0035428F">
        <w:tc>
          <w:tcPr>
            <w:tcW w:w="1890" w:type="dxa"/>
          </w:tcPr>
          <w:p w14:paraId="45A28296" w14:textId="77777777" w:rsidR="0042060A" w:rsidRPr="006177D2" w:rsidRDefault="0042060A" w:rsidP="0042060A">
            <w:pPr>
              <w:ind w:right="-115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89467" w14:textId="6FA8B4A7" w:rsidR="0042060A" w:rsidRPr="006177D2" w:rsidRDefault="00336DDE" w:rsidP="0042060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42060A"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9,863</w:t>
            </w:r>
          </w:p>
        </w:tc>
        <w:tc>
          <w:tcPr>
            <w:tcW w:w="247" w:type="dxa"/>
          </w:tcPr>
          <w:p w14:paraId="5AE1FA13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38FC2" w14:textId="23168045" w:rsidR="0042060A" w:rsidRPr="006177D2" w:rsidRDefault="00336DDE" w:rsidP="0042060A">
            <w:pPr>
              <w:tabs>
                <w:tab w:val="clear" w:pos="454"/>
                <w:tab w:val="decimal" w:pos="436"/>
              </w:tabs>
              <w:ind w:left="-108" w:right="-17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10,111</w:t>
            </w:r>
          </w:p>
        </w:tc>
        <w:tc>
          <w:tcPr>
            <w:tcW w:w="267" w:type="dxa"/>
          </w:tcPr>
          <w:p w14:paraId="7CEECBAE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8D9FA" w14:textId="15303EA2" w:rsidR="0042060A" w:rsidRPr="006177D2" w:rsidRDefault="0042060A" w:rsidP="0042060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19,1</w:t>
            </w:r>
            <w:r w:rsidR="00EF0C3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</w:t>
            </w:r>
          </w:p>
        </w:tc>
        <w:tc>
          <w:tcPr>
            <w:tcW w:w="273" w:type="dxa"/>
          </w:tcPr>
          <w:p w14:paraId="1E9F511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7CB21" w14:textId="6995E41A" w:rsidR="0042060A" w:rsidRPr="006177D2" w:rsidRDefault="00503B4C" w:rsidP="0042060A">
            <w:pPr>
              <w:tabs>
                <w:tab w:val="clear" w:pos="454"/>
                <w:tab w:val="decimal" w:pos="433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31,624</w:t>
            </w:r>
          </w:p>
        </w:tc>
        <w:tc>
          <w:tcPr>
            <w:tcW w:w="270" w:type="dxa"/>
          </w:tcPr>
          <w:p w14:paraId="1D38AC06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C1F66" w14:textId="3F1AFA9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1BD4EE5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85B91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82DA23D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5F2D2" w14:textId="6E9A4329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FC359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28,99</w:t>
            </w:r>
            <w:r w:rsidR="00EF0C3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04315B6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B39BA" w14:textId="684658C3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41,735</w:t>
            </w:r>
          </w:p>
        </w:tc>
        <w:tc>
          <w:tcPr>
            <w:tcW w:w="236" w:type="dxa"/>
          </w:tcPr>
          <w:p w14:paraId="1C329C31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D4F2" w14:textId="002F9BCC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2,780</w:t>
            </w:r>
          </w:p>
        </w:tc>
        <w:tc>
          <w:tcPr>
            <w:tcW w:w="276" w:type="dxa"/>
          </w:tcPr>
          <w:p w14:paraId="545C3D4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AB52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36" w:type="dxa"/>
          </w:tcPr>
          <w:p w14:paraId="22075849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A6CA" w14:textId="5F272EC3" w:rsidR="0042060A" w:rsidRPr="006177D2" w:rsidRDefault="00503B4C" w:rsidP="0042060A">
            <w:pPr>
              <w:tabs>
                <w:tab w:val="clear" w:pos="454"/>
                <w:tab w:val="decimal" w:pos="436"/>
                <w:tab w:val="left" w:pos="555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6E48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42060A" w:rsidRPr="00BF75A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31,77</w:t>
            </w:r>
            <w:r w:rsidR="00333BB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2" w:type="dxa"/>
          </w:tcPr>
          <w:p w14:paraId="425544B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8DB58" w14:textId="312B691B" w:rsidR="0042060A" w:rsidRPr="006177D2" w:rsidRDefault="00503B4C" w:rsidP="0042060A">
            <w:pPr>
              <w:tabs>
                <w:tab w:val="clear" w:pos="454"/>
                <w:tab w:val="decimal" w:pos="436"/>
                <w:tab w:val="left" w:pos="555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44,410</w:t>
            </w:r>
          </w:p>
        </w:tc>
      </w:tr>
      <w:tr w:rsidR="0042060A" w:rsidRPr="006177D2" w14:paraId="3EEB03C9" w14:textId="77777777" w:rsidTr="0035428F">
        <w:tc>
          <w:tcPr>
            <w:tcW w:w="1890" w:type="dxa"/>
          </w:tcPr>
          <w:p w14:paraId="18E26805" w14:textId="77777777" w:rsidR="0042060A" w:rsidRPr="006177D2" w:rsidRDefault="0042060A" w:rsidP="0042060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D469B" w14:textId="6B6E72FC" w:rsidR="0042060A" w:rsidRPr="006177D2" w:rsidRDefault="0042060A" w:rsidP="0042060A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D2E9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298,</w:t>
            </w:r>
            <w:r w:rsidR="007E7AB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  <w:r w:rsidRPr="00CD2E9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  <w:r w:rsidR="007E7AB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7" w:type="dxa"/>
          </w:tcPr>
          <w:p w14:paraId="384A8A64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BEF41" w14:textId="0A03C732" w:rsidR="0042060A" w:rsidRPr="006177D2" w:rsidRDefault="00336DDE" w:rsidP="0042060A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524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</w:t>
            </w:r>
            <w:r w:rsidR="0042060A"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="0042060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452</w:t>
            </w:r>
          </w:p>
        </w:tc>
        <w:tc>
          <w:tcPr>
            <w:tcW w:w="267" w:type="dxa"/>
          </w:tcPr>
          <w:p w14:paraId="45064AA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ECA6" w14:textId="6EB06C2D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5062644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F19E4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575,752</w:t>
            </w:r>
          </w:p>
        </w:tc>
        <w:tc>
          <w:tcPr>
            <w:tcW w:w="270" w:type="dxa"/>
          </w:tcPr>
          <w:p w14:paraId="7D812EF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2E210" w14:textId="319AC2E6" w:rsidR="0042060A" w:rsidRPr="00BB3005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42" w:type="dxa"/>
          </w:tcPr>
          <w:p w14:paraId="03D76C3D" w14:textId="77777777" w:rsidR="0042060A" w:rsidRPr="00BB3005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00D44" w14:textId="12C9054F" w:rsidR="0042060A" w:rsidRPr="00BB3005" w:rsidRDefault="00503B4C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</w:tcPr>
          <w:p w14:paraId="51E9D0E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F263A" w14:textId="5E48CBDE" w:rsidR="0042060A" w:rsidRPr="006177D2" w:rsidRDefault="00503B4C" w:rsidP="00EF0C36">
            <w:pPr>
              <w:tabs>
                <w:tab w:val="clear" w:pos="454"/>
                <w:tab w:val="decimal" w:pos="444"/>
              </w:tabs>
              <w:ind w:left="-115" w:right="-108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</w:t>
            </w:r>
            <w:r w:rsidR="006E4809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</w:t>
            </w:r>
            <w:r w:rsidR="00EF0C36" w:rsidRPr="00EF0C3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328,635</w:t>
            </w:r>
          </w:p>
        </w:tc>
        <w:tc>
          <w:tcPr>
            <w:tcW w:w="236" w:type="dxa"/>
          </w:tcPr>
          <w:p w14:paraId="046A346C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9D34B" w14:textId="77777777" w:rsidR="0042060A" w:rsidRPr="006177D2" w:rsidRDefault="0042060A" w:rsidP="0042060A">
            <w:pPr>
              <w:tabs>
                <w:tab w:val="clear" w:pos="454"/>
                <w:tab w:val="decimal" w:pos="444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926,407</w:t>
            </w:r>
          </w:p>
        </w:tc>
        <w:tc>
          <w:tcPr>
            <w:tcW w:w="236" w:type="dxa"/>
          </w:tcPr>
          <w:p w14:paraId="6BDBF00F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56D8D" w14:textId="57B21B9A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2,780</w:t>
            </w:r>
          </w:p>
        </w:tc>
        <w:tc>
          <w:tcPr>
            <w:tcW w:w="276" w:type="dxa"/>
          </w:tcPr>
          <w:p w14:paraId="5298AF09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FCD00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36" w:type="dxa"/>
          </w:tcPr>
          <w:p w14:paraId="2FE865F2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BD2CE" w14:textId="03456523" w:rsidR="0042060A" w:rsidRPr="00BF75A4" w:rsidRDefault="006E4809" w:rsidP="0042060A">
            <w:pPr>
              <w:tabs>
                <w:tab w:val="clear" w:pos="454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42060A" w:rsidRPr="00BF75A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331,</w:t>
            </w:r>
            <w:r w:rsidR="008639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 w:rsidR="0042060A" w:rsidRPr="00BF75A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  <w:r w:rsidR="008639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72" w:type="dxa"/>
          </w:tcPr>
          <w:p w14:paraId="51F2CCCD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7B581" w14:textId="77777777" w:rsidR="0042060A" w:rsidRPr="006177D2" w:rsidRDefault="0042060A" w:rsidP="0042060A">
            <w:pPr>
              <w:tabs>
                <w:tab w:val="clear" w:pos="454"/>
                <w:tab w:val="clear" w:pos="680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929,082</w:t>
            </w:r>
          </w:p>
        </w:tc>
      </w:tr>
      <w:tr w:rsidR="0042060A" w:rsidRPr="008F3131" w14:paraId="154737E2" w14:textId="77777777" w:rsidTr="0035428F">
        <w:trPr>
          <w:trHeight w:val="87"/>
        </w:trPr>
        <w:tc>
          <w:tcPr>
            <w:tcW w:w="1890" w:type="dxa"/>
          </w:tcPr>
          <w:p w14:paraId="58FCFB67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cs/>
                <w:lang w:eastAsia="en-GB"/>
              </w:rPr>
            </w:pPr>
          </w:p>
        </w:tc>
        <w:tc>
          <w:tcPr>
            <w:tcW w:w="809" w:type="dxa"/>
          </w:tcPr>
          <w:p w14:paraId="7C457FE5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7" w:type="dxa"/>
          </w:tcPr>
          <w:p w14:paraId="11488076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2" w:type="dxa"/>
          </w:tcPr>
          <w:p w14:paraId="2574E38B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67" w:type="dxa"/>
          </w:tcPr>
          <w:p w14:paraId="104A1993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3" w:type="dxa"/>
          </w:tcPr>
          <w:p w14:paraId="05C3DA39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3" w:type="dxa"/>
          </w:tcPr>
          <w:p w14:paraId="45976A90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7" w:type="dxa"/>
          </w:tcPr>
          <w:p w14:paraId="5CDFF672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0" w:type="dxa"/>
          </w:tcPr>
          <w:p w14:paraId="16FE4EFB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0" w:type="dxa"/>
          </w:tcPr>
          <w:p w14:paraId="3528A550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42" w:type="dxa"/>
          </w:tcPr>
          <w:p w14:paraId="735AB564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38" w:type="dxa"/>
          </w:tcPr>
          <w:p w14:paraId="79EDBA88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3019E154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6BE618F9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7558F0E7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14:paraId="701ED636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6A0CBF0A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754" w:type="dxa"/>
          </w:tcPr>
          <w:p w14:paraId="0609D25B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6" w:type="dxa"/>
          </w:tcPr>
          <w:p w14:paraId="41D799DE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04" w:type="dxa"/>
          </w:tcPr>
          <w:p w14:paraId="0736A4F5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36" w:type="dxa"/>
          </w:tcPr>
          <w:p w14:paraId="5662ED2C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44" w:type="dxa"/>
          </w:tcPr>
          <w:p w14:paraId="2C31843B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272" w:type="dxa"/>
          </w:tcPr>
          <w:p w14:paraId="02AA9DB5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  <w:tc>
          <w:tcPr>
            <w:tcW w:w="812" w:type="dxa"/>
          </w:tcPr>
          <w:p w14:paraId="6670ED29" w14:textId="77777777" w:rsidR="0042060A" w:rsidRPr="008F3131" w:rsidRDefault="0042060A" w:rsidP="0042060A">
            <w:pPr>
              <w:pStyle w:val="NoSpacing"/>
              <w:rPr>
                <w:sz w:val="12"/>
                <w:szCs w:val="12"/>
                <w:lang w:eastAsia="en-GB" w:bidi="ar-SA"/>
              </w:rPr>
            </w:pPr>
          </w:p>
        </w:tc>
      </w:tr>
      <w:tr w:rsidR="0042060A" w:rsidRPr="006177D2" w14:paraId="39637D2A" w14:textId="77777777" w:rsidTr="0035428F">
        <w:trPr>
          <w:trHeight w:val="87"/>
        </w:trPr>
        <w:tc>
          <w:tcPr>
            <w:tcW w:w="1890" w:type="dxa"/>
          </w:tcPr>
          <w:p w14:paraId="6837987D" w14:textId="77777777" w:rsidR="0042060A" w:rsidRPr="006177D2" w:rsidRDefault="0042060A" w:rsidP="0042060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37E1E6E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7062F5B1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F786ABC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9A36345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C243804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485C52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AE9188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4B5E9EBA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7FC1B71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6DB577AB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65BCCF1C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76245E8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0209BDD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E084B2B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F38A15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A915B18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5608A2D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3A1ADC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C936A95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E6C82B7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3DF5CE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2" w:type="dxa"/>
          </w:tcPr>
          <w:p w14:paraId="5AFAF8A1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6921310C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42060A" w:rsidRPr="006177D2" w14:paraId="1E9075F5" w14:textId="77777777" w:rsidTr="0035428F">
        <w:trPr>
          <w:trHeight w:val="87"/>
        </w:trPr>
        <w:tc>
          <w:tcPr>
            <w:tcW w:w="1890" w:type="dxa"/>
            <w:vAlign w:val="bottom"/>
          </w:tcPr>
          <w:p w14:paraId="38C58C00" w14:textId="77777777" w:rsidR="0042060A" w:rsidRPr="006177D2" w:rsidRDefault="0042060A" w:rsidP="0042060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0D98AA61" w14:textId="1E6CCB0B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162,510</w:t>
            </w:r>
          </w:p>
        </w:tc>
        <w:tc>
          <w:tcPr>
            <w:tcW w:w="247" w:type="dxa"/>
            <w:vAlign w:val="bottom"/>
          </w:tcPr>
          <w:p w14:paraId="34CCFE91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74EC469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184,645</w:t>
            </w:r>
          </w:p>
        </w:tc>
        <w:tc>
          <w:tcPr>
            <w:tcW w:w="267" w:type="dxa"/>
            <w:vAlign w:val="bottom"/>
          </w:tcPr>
          <w:p w14:paraId="63D1D1C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3698CC6" w14:textId="4E313A5B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034A345E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0C7A29C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561,929</w:t>
            </w:r>
          </w:p>
        </w:tc>
        <w:tc>
          <w:tcPr>
            <w:tcW w:w="270" w:type="dxa"/>
            <w:vAlign w:val="bottom"/>
          </w:tcPr>
          <w:p w14:paraId="15B617D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5BC4894" w14:textId="1933BA8A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3390A38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E49BF83" w14:textId="77F87AF0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E44F522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67CEC72" w14:textId="37C87791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162,531</w:t>
            </w:r>
          </w:p>
        </w:tc>
        <w:tc>
          <w:tcPr>
            <w:tcW w:w="236" w:type="dxa"/>
            <w:vAlign w:val="bottom"/>
          </w:tcPr>
          <w:p w14:paraId="4187BC1D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F487131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746,574</w:t>
            </w:r>
          </w:p>
        </w:tc>
        <w:tc>
          <w:tcPr>
            <w:tcW w:w="236" w:type="dxa"/>
            <w:vAlign w:val="bottom"/>
          </w:tcPr>
          <w:p w14:paraId="692B114E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443D97E" w14:textId="60340B49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65</w:t>
            </w:r>
          </w:p>
        </w:tc>
        <w:tc>
          <w:tcPr>
            <w:tcW w:w="276" w:type="dxa"/>
            <w:vAlign w:val="bottom"/>
          </w:tcPr>
          <w:p w14:paraId="29FB8FCA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2C80A21" w14:textId="63BC54F5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356</w:t>
            </w:r>
          </w:p>
        </w:tc>
        <w:tc>
          <w:tcPr>
            <w:tcW w:w="236" w:type="dxa"/>
            <w:vAlign w:val="bottom"/>
          </w:tcPr>
          <w:p w14:paraId="3F397459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A314470" w14:textId="18459016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162,596</w:t>
            </w:r>
          </w:p>
        </w:tc>
        <w:tc>
          <w:tcPr>
            <w:tcW w:w="272" w:type="dxa"/>
            <w:vAlign w:val="bottom"/>
          </w:tcPr>
          <w:p w14:paraId="6F1B48D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04C54263" w14:textId="6124F4F4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746,930</w:t>
            </w:r>
          </w:p>
        </w:tc>
      </w:tr>
      <w:tr w:rsidR="0042060A" w:rsidRPr="006177D2" w14:paraId="151C10E4" w14:textId="77777777" w:rsidTr="0035428F">
        <w:trPr>
          <w:trHeight w:val="87"/>
        </w:trPr>
        <w:tc>
          <w:tcPr>
            <w:tcW w:w="1890" w:type="dxa"/>
            <w:vAlign w:val="bottom"/>
          </w:tcPr>
          <w:p w14:paraId="2709EF01" w14:textId="77777777" w:rsidR="0042060A" w:rsidRPr="006177D2" w:rsidRDefault="0042060A" w:rsidP="0042060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vAlign w:val="bottom"/>
          </w:tcPr>
          <w:p w14:paraId="4322B947" w14:textId="78AE18BB" w:rsidR="0042060A" w:rsidRPr="006177D2" w:rsidRDefault="007E7ABB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7AB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135,792</w:t>
            </w:r>
          </w:p>
        </w:tc>
        <w:tc>
          <w:tcPr>
            <w:tcW w:w="247" w:type="dxa"/>
            <w:vAlign w:val="bottom"/>
          </w:tcPr>
          <w:p w14:paraId="262AB050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EBAA688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154,807</w:t>
            </w:r>
          </w:p>
        </w:tc>
        <w:tc>
          <w:tcPr>
            <w:tcW w:w="267" w:type="dxa"/>
            <w:vAlign w:val="bottom"/>
          </w:tcPr>
          <w:p w14:paraId="69939575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5DD9927A" w14:textId="3B92237D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19,108</w:t>
            </w:r>
          </w:p>
        </w:tc>
        <w:tc>
          <w:tcPr>
            <w:tcW w:w="273" w:type="dxa"/>
            <w:vAlign w:val="bottom"/>
          </w:tcPr>
          <w:p w14:paraId="7ED53E83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5CC32E1" w14:textId="1353A922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13,823</w:t>
            </w:r>
          </w:p>
        </w:tc>
        <w:tc>
          <w:tcPr>
            <w:tcW w:w="270" w:type="dxa"/>
            <w:vAlign w:val="bottom"/>
          </w:tcPr>
          <w:p w14:paraId="15C8D55B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4ADC1F3" w14:textId="02B1EE70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42" w:type="dxa"/>
          </w:tcPr>
          <w:p w14:paraId="28F66278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0F2C4B3F" w14:textId="515CD8A5" w:rsidR="0042060A" w:rsidRPr="006177D2" w:rsidRDefault="00503B4C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 </w:t>
            </w:r>
            <w:r w:rsidR="0042060A"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  <w:vAlign w:val="bottom"/>
          </w:tcPr>
          <w:p w14:paraId="314F657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DF434D6" w14:textId="6647B0AE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</w:t>
            </w:r>
            <w:r w:rsidR="005F36E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C5B0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04</w:t>
            </w:r>
          </w:p>
        </w:tc>
        <w:tc>
          <w:tcPr>
            <w:tcW w:w="236" w:type="dxa"/>
            <w:vAlign w:val="bottom"/>
          </w:tcPr>
          <w:p w14:paraId="2C9BCED5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05A9A17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179,833</w:t>
            </w:r>
          </w:p>
        </w:tc>
        <w:tc>
          <w:tcPr>
            <w:tcW w:w="236" w:type="dxa"/>
            <w:vAlign w:val="bottom"/>
          </w:tcPr>
          <w:p w14:paraId="5ED666F4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2388F8E" w14:textId="7DEA407C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2,71</w:t>
            </w:r>
            <w:r w:rsidR="009648A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76" w:type="dxa"/>
            <w:vAlign w:val="bottom"/>
          </w:tcPr>
          <w:p w14:paraId="2EE8308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C9A5AC6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2,319</w:t>
            </w:r>
          </w:p>
        </w:tc>
        <w:tc>
          <w:tcPr>
            <w:tcW w:w="236" w:type="dxa"/>
            <w:vAlign w:val="bottom"/>
          </w:tcPr>
          <w:p w14:paraId="68992C74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74B45C4" w14:textId="573FEBDD" w:rsidR="0042060A" w:rsidRPr="006177D2" w:rsidRDefault="006E4809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863928" w:rsidRPr="008639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168,8</w:t>
            </w:r>
            <w:r w:rsidR="004D02D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</w:t>
            </w:r>
          </w:p>
        </w:tc>
        <w:tc>
          <w:tcPr>
            <w:tcW w:w="272" w:type="dxa"/>
            <w:vAlign w:val="bottom"/>
          </w:tcPr>
          <w:p w14:paraId="7DC0520E" w14:textId="77777777" w:rsidR="0042060A" w:rsidRPr="006177D2" w:rsidRDefault="0042060A" w:rsidP="0042060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2" w:type="dxa"/>
          </w:tcPr>
          <w:p w14:paraId="5618EBD4" w14:textId="201DB38C" w:rsidR="0042060A" w:rsidRPr="006177D2" w:rsidRDefault="00503B4C" w:rsidP="0042060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  <w:t xml:space="preserve"> </w:t>
            </w:r>
            <w:r w:rsidR="0042060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182,152</w:t>
            </w:r>
          </w:p>
        </w:tc>
      </w:tr>
      <w:tr w:rsidR="0042060A" w:rsidRPr="006177D2" w14:paraId="6622A3DF" w14:textId="77777777" w:rsidTr="0035428F">
        <w:tc>
          <w:tcPr>
            <w:tcW w:w="1890" w:type="dxa"/>
            <w:hideMark/>
          </w:tcPr>
          <w:p w14:paraId="70C0AB61" w14:textId="77777777" w:rsidR="0042060A" w:rsidRPr="006177D2" w:rsidRDefault="0042060A" w:rsidP="0042060A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ar-SA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B9D0E" w14:textId="4ABD0F1B" w:rsidR="0042060A" w:rsidRPr="006177D2" w:rsidRDefault="0042060A" w:rsidP="0042060A">
            <w:pPr>
              <w:tabs>
                <w:tab w:val="clear" w:pos="454"/>
                <w:tab w:val="left" w:pos="182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298,</w:t>
            </w:r>
            <w:r w:rsidR="0048128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02</w:t>
            </w:r>
          </w:p>
        </w:tc>
        <w:tc>
          <w:tcPr>
            <w:tcW w:w="247" w:type="dxa"/>
          </w:tcPr>
          <w:p w14:paraId="6344DC74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A3B16" w14:textId="77777777" w:rsidR="0042060A" w:rsidRPr="006177D2" w:rsidRDefault="0042060A" w:rsidP="0042060A">
            <w:pPr>
              <w:tabs>
                <w:tab w:val="clear" w:pos="454"/>
                <w:tab w:val="left" w:pos="182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339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452</w:t>
            </w:r>
          </w:p>
        </w:tc>
        <w:tc>
          <w:tcPr>
            <w:tcW w:w="267" w:type="dxa"/>
          </w:tcPr>
          <w:p w14:paraId="604998E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ABA12" w14:textId="5ECEE115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19,129</w:t>
            </w:r>
          </w:p>
        </w:tc>
        <w:tc>
          <w:tcPr>
            <w:tcW w:w="273" w:type="dxa"/>
          </w:tcPr>
          <w:p w14:paraId="3940FF35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B76B7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575,752</w:t>
            </w:r>
          </w:p>
        </w:tc>
        <w:tc>
          <w:tcPr>
            <w:tcW w:w="270" w:type="dxa"/>
          </w:tcPr>
          <w:p w14:paraId="3A560886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1BF72" w14:textId="4F3D257F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11,204</w:t>
            </w:r>
          </w:p>
        </w:tc>
        <w:tc>
          <w:tcPr>
            <w:tcW w:w="242" w:type="dxa"/>
          </w:tcPr>
          <w:p w14:paraId="1F6A25D3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  <w:lang w:eastAsia="en-GB" w:bidi="ar-S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9C5FA" w14:textId="23DBD3BF" w:rsidR="0042060A" w:rsidRPr="006177D2" w:rsidRDefault="00503B4C" w:rsidP="0042060A">
            <w:pPr>
              <w:tabs>
                <w:tab w:val="clear" w:pos="227"/>
                <w:tab w:val="clear" w:pos="454"/>
                <w:tab w:val="left" w:pos="268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    </w:t>
            </w:r>
            <w:r w:rsidR="0042060A" w:rsidRPr="00BB300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11,203</w:t>
            </w:r>
          </w:p>
        </w:tc>
        <w:tc>
          <w:tcPr>
            <w:tcW w:w="236" w:type="dxa"/>
          </w:tcPr>
          <w:p w14:paraId="316CD5BF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0D6A1" w14:textId="40102116" w:rsidR="0042060A" w:rsidRPr="006177D2" w:rsidRDefault="00EF0C36" w:rsidP="0042060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F0C3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328,635</w:t>
            </w:r>
          </w:p>
        </w:tc>
        <w:tc>
          <w:tcPr>
            <w:tcW w:w="236" w:type="dxa"/>
          </w:tcPr>
          <w:p w14:paraId="3346BAF3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EDBA9" w14:textId="77777777" w:rsidR="0042060A" w:rsidRPr="006177D2" w:rsidRDefault="0042060A" w:rsidP="0042060A">
            <w:pPr>
              <w:tabs>
                <w:tab w:val="clear" w:pos="454"/>
                <w:tab w:val="decimal" w:pos="436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26,407</w:t>
            </w:r>
          </w:p>
        </w:tc>
        <w:tc>
          <w:tcPr>
            <w:tcW w:w="236" w:type="dxa"/>
          </w:tcPr>
          <w:p w14:paraId="0CBDC501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B6C56" w14:textId="34DDEE42" w:rsidR="0042060A" w:rsidRPr="006177D2" w:rsidRDefault="0042060A" w:rsidP="0042060A">
            <w:pPr>
              <w:tabs>
                <w:tab w:val="clear" w:pos="454"/>
                <w:tab w:val="decimal" w:pos="379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2,78</w:t>
            </w:r>
            <w:r w:rsidR="009648A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76" w:type="dxa"/>
          </w:tcPr>
          <w:p w14:paraId="6DB80930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5707F" w14:textId="77777777" w:rsidR="0042060A" w:rsidRPr="006177D2" w:rsidRDefault="0042060A" w:rsidP="0042060A">
            <w:pPr>
              <w:tabs>
                <w:tab w:val="clear" w:pos="454"/>
                <w:tab w:val="decimal" w:pos="379"/>
              </w:tabs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2,675</w:t>
            </w:r>
          </w:p>
        </w:tc>
        <w:tc>
          <w:tcPr>
            <w:tcW w:w="236" w:type="dxa"/>
          </w:tcPr>
          <w:p w14:paraId="2AF98DEE" w14:textId="77777777" w:rsidR="0042060A" w:rsidRPr="006177D2" w:rsidRDefault="0042060A" w:rsidP="0042060A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6BC7A" w14:textId="5471363A" w:rsidR="0042060A" w:rsidRPr="006177D2" w:rsidRDefault="006E4809" w:rsidP="006E4809">
            <w:pPr>
              <w:tabs>
                <w:tab w:val="clear" w:pos="454"/>
                <w:tab w:val="clear" w:pos="680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863928" w:rsidRPr="008639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331,41</w:t>
            </w:r>
            <w:r w:rsidR="004D02D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72" w:type="dxa"/>
          </w:tcPr>
          <w:p w14:paraId="5D396611" w14:textId="77777777" w:rsidR="0042060A" w:rsidRPr="006177D2" w:rsidRDefault="0042060A" w:rsidP="0042060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D7A88" w14:textId="7C06F615" w:rsidR="0042060A" w:rsidRPr="006177D2" w:rsidRDefault="00503B4C" w:rsidP="0042060A">
            <w:pPr>
              <w:tabs>
                <w:tab w:val="clear" w:pos="454"/>
                <w:tab w:val="clear" w:pos="680"/>
                <w:tab w:val="decimal" w:pos="436"/>
                <w:tab w:val="left" w:pos="55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03B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="0042060A"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  <w:r w:rsidR="0042060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29,082</w:t>
            </w:r>
          </w:p>
        </w:tc>
      </w:tr>
    </w:tbl>
    <w:p w14:paraId="59F59493" w14:textId="77777777" w:rsidR="00165BFC" w:rsidRDefault="00165BFC" w:rsidP="00B43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165BFC" w:rsidSect="00165BFC">
          <w:headerReference w:type="default" r:id="rId20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A55AC6B" w14:textId="6A36E10F" w:rsidR="00877670" w:rsidRDefault="00877670" w:rsidP="002B05E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สัญญาเช่า</w:t>
      </w:r>
    </w:p>
    <w:p w14:paraId="5664EC64" w14:textId="2B23830A" w:rsidR="00877670" w:rsidRPr="007712AB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170"/>
        <w:gridCol w:w="180"/>
        <w:gridCol w:w="1170"/>
      </w:tblGrid>
      <w:tr w:rsidR="003A347A" w:rsidRPr="004A7AC2" w14:paraId="455615B2" w14:textId="77777777" w:rsidTr="00634B03">
        <w:trPr>
          <w:cantSplit/>
          <w:trHeight w:val="144"/>
          <w:tblHeader/>
        </w:trPr>
        <w:tc>
          <w:tcPr>
            <w:tcW w:w="6750" w:type="dxa"/>
            <w:shd w:val="clear" w:color="auto" w:fill="auto"/>
            <w:vAlign w:val="bottom"/>
          </w:tcPr>
          <w:p w14:paraId="664CF00F" w14:textId="45421132" w:rsidR="003A347A" w:rsidRPr="00BC04B1" w:rsidRDefault="00BC04B1" w:rsidP="003A34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C04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30A26B28" w14:textId="75C2036B" w:rsidR="003A347A" w:rsidRPr="004A7AC2" w:rsidRDefault="003A347A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4A7AC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A7AC2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1F5B319" w14:textId="77777777" w:rsidR="003A347A" w:rsidRPr="004A7AC2" w:rsidRDefault="003A347A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9E4B08F" w14:textId="63BF2E13" w:rsidR="003A347A" w:rsidRPr="004A7AC2" w:rsidRDefault="003A347A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A7AC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347A" w:rsidRPr="004A7AC2" w14:paraId="239C023F" w14:textId="77777777" w:rsidTr="00634B03">
        <w:trPr>
          <w:cantSplit/>
          <w:trHeight w:val="144"/>
          <w:tblHeader/>
        </w:trPr>
        <w:tc>
          <w:tcPr>
            <w:tcW w:w="6750" w:type="dxa"/>
            <w:vAlign w:val="bottom"/>
          </w:tcPr>
          <w:p w14:paraId="2967D3E9" w14:textId="62EF3ED1" w:rsidR="003A347A" w:rsidRPr="004A7AC2" w:rsidRDefault="003A347A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F39486C" w14:textId="5319A905" w:rsidR="003A347A" w:rsidRPr="004A7AC2" w:rsidRDefault="003A347A" w:rsidP="003A347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A7AC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A7AC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A7AC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1BEF" w:rsidRPr="004A7AC2" w14:paraId="67F85DD2" w14:textId="77777777" w:rsidTr="00634B03">
        <w:trPr>
          <w:cantSplit/>
          <w:trHeight w:val="144"/>
        </w:trPr>
        <w:tc>
          <w:tcPr>
            <w:tcW w:w="6750" w:type="dxa"/>
          </w:tcPr>
          <w:p w14:paraId="330EE867" w14:textId="77777777" w:rsidR="00E51BEF" w:rsidRPr="004A7AC2" w:rsidRDefault="00E51BEF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33292291" w14:textId="2FFC084B" w:rsidR="00E51BEF" w:rsidRPr="004A7AC2" w:rsidRDefault="00E51BEF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FE406" w14:textId="77777777" w:rsidR="00E51BEF" w:rsidRPr="004A7AC2" w:rsidRDefault="00E51BEF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BA1BA" w14:textId="4B30F38B" w:rsidR="00E51BEF" w:rsidRPr="004A7AC2" w:rsidRDefault="00E51BEF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2D4" w:rsidRPr="004A7AC2" w14:paraId="2A259B5C" w14:textId="77777777" w:rsidTr="00634B03">
        <w:trPr>
          <w:cantSplit/>
          <w:trHeight w:val="144"/>
        </w:trPr>
        <w:tc>
          <w:tcPr>
            <w:tcW w:w="6750" w:type="dxa"/>
          </w:tcPr>
          <w:p w14:paraId="7357E438" w14:textId="31771AD9" w:rsidR="004802D4" w:rsidRPr="004A7AC2" w:rsidRDefault="004802D4" w:rsidP="004802D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AC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4A7AC2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4A7AC2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DDB36C0" w14:textId="0C02402D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  <w:tc>
          <w:tcPr>
            <w:tcW w:w="180" w:type="dxa"/>
          </w:tcPr>
          <w:p w14:paraId="2DD027B6" w14:textId="77777777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0414B" w14:textId="4D64C441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</w:tr>
      <w:tr w:rsidR="004802D4" w:rsidRPr="004A7AC2" w14:paraId="674388B7" w14:textId="77777777" w:rsidTr="00634B03">
        <w:trPr>
          <w:cantSplit/>
          <w:trHeight w:val="191"/>
        </w:trPr>
        <w:tc>
          <w:tcPr>
            <w:tcW w:w="6750" w:type="dxa"/>
          </w:tcPr>
          <w:p w14:paraId="3E3427DE" w14:textId="77777777" w:rsidR="004802D4" w:rsidRPr="004A7AC2" w:rsidRDefault="004802D4" w:rsidP="004802D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4A7AC2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A7AC2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B22268B" w14:textId="590B5442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  <w:tc>
          <w:tcPr>
            <w:tcW w:w="180" w:type="dxa"/>
          </w:tcPr>
          <w:p w14:paraId="382D68EE" w14:textId="77777777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F4269" w14:textId="2DC9DD83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4802D4" w:rsidRPr="004A7AC2" w14:paraId="6A24C89B" w14:textId="77777777" w:rsidTr="00634B03">
        <w:trPr>
          <w:cantSplit/>
          <w:trHeight w:val="144"/>
        </w:trPr>
        <w:tc>
          <w:tcPr>
            <w:tcW w:w="6750" w:type="dxa"/>
          </w:tcPr>
          <w:p w14:paraId="24E0B4C4" w14:textId="77777777" w:rsidR="004802D4" w:rsidRPr="004A7AC2" w:rsidRDefault="004802D4" w:rsidP="004802D4">
            <w:pPr>
              <w:rPr>
                <w:rFonts w:ascii="Angsana New" w:hAnsi="Angsana New"/>
                <w:sz w:val="30"/>
                <w:szCs w:val="30"/>
              </w:rPr>
            </w:pPr>
            <w:r w:rsidRPr="004A7AC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A7AC2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17808E0" w14:textId="7A451A55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180" w:type="dxa"/>
          </w:tcPr>
          <w:p w14:paraId="14F93B8A" w14:textId="77777777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DDF85" w14:textId="3443B3A5" w:rsidR="004802D4" w:rsidRPr="004A7AC2" w:rsidRDefault="004802D4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4802D4" w:rsidRPr="004A7AC2" w14:paraId="183C2AA9" w14:textId="77777777" w:rsidTr="00634B03">
        <w:trPr>
          <w:cantSplit/>
          <w:trHeight w:val="144"/>
        </w:trPr>
        <w:tc>
          <w:tcPr>
            <w:tcW w:w="6750" w:type="dxa"/>
          </w:tcPr>
          <w:p w14:paraId="2030D39A" w14:textId="77777777" w:rsidR="004802D4" w:rsidRPr="004A7AC2" w:rsidRDefault="004802D4" w:rsidP="004802D4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4A7AC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0181D9E8" w14:textId="43A2F640" w:rsidR="004802D4" w:rsidRPr="004A7AC2" w:rsidRDefault="004802D4" w:rsidP="004802D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80" w:type="dxa"/>
          </w:tcPr>
          <w:p w14:paraId="6D91384D" w14:textId="77777777" w:rsidR="004802D4" w:rsidRPr="004A7AC2" w:rsidRDefault="004802D4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9C374" w14:textId="244F9E9B" w:rsidR="004802D4" w:rsidRPr="004A7AC2" w:rsidRDefault="004802D4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</w:tbl>
    <w:p w14:paraId="0C66DBCC" w14:textId="1B4754B6" w:rsidR="00877670" w:rsidRPr="00284087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7176C09F" w14:textId="2AA57953" w:rsidR="000E565C" w:rsidRPr="000E565C" w:rsidRDefault="000E565C" w:rsidP="000E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565C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0E565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0E565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0E565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0E565C">
        <w:rPr>
          <w:rFonts w:ascii="Angsana New" w:hAnsi="Angsana New"/>
          <w:sz w:val="30"/>
          <w:szCs w:val="30"/>
          <w:cs/>
        </w:rPr>
        <w:t xml:space="preserve"> </w:t>
      </w:r>
      <w:r w:rsidRPr="000E565C">
        <w:rPr>
          <w:rFonts w:ascii="Angsana New" w:hAnsi="Angsana New"/>
          <w:sz w:val="30"/>
          <w:szCs w:val="30"/>
        </w:rPr>
        <w:t>2563</w:t>
      </w:r>
      <w:r w:rsidRPr="000E565C">
        <w:rPr>
          <w:rFonts w:ascii="Angsana New" w:hAnsi="Angsana New"/>
          <w:sz w:val="30"/>
          <w:szCs w:val="30"/>
          <w:cs/>
        </w:rPr>
        <w:t xml:space="preserve"> มีจำนวน</w:t>
      </w:r>
      <w:r w:rsidR="00FD5032">
        <w:rPr>
          <w:rFonts w:ascii="Angsana New" w:hAnsi="Angsana New"/>
          <w:sz w:val="30"/>
          <w:szCs w:val="30"/>
        </w:rPr>
        <w:t xml:space="preserve"> 14.29</w:t>
      </w:r>
      <w:r w:rsidRPr="000E565C">
        <w:rPr>
          <w:rFonts w:ascii="Angsana New" w:hAnsi="Angsana New"/>
          <w:sz w:val="30"/>
          <w:szCs w:val="30"/>
        </w:rPr>
        <w:t xml:space="preserve"> </w:t>
      </w:r>
      <w:r w:rsidRPr="000E565C">
        <w:rPr>
          <w:rFonts w:ascii="Angsana New" w:hAnsi="Angsana New"/>
          <w:sz w:val="30"/>
          <w:szCs w:val="30"/>
          <w:cs/>
        </w:rPr>
        <w:t>ล้านบาท</w:t>
      </w:r>
      <w:r w:rsidR="00FD5032">
        <w:rPr>
          <w:rFonts w:ascii="Angsana New" w:hAnsi="Angsana New"/>
          <w:sz w:val="30"/>
          <w:szCs w:val="30"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032">
        <w:rPr>
          <w:rFonts w:ascii="Angsana New" w:hAnsi="Angsana New"/>
          <w:sz w:val="30"/>
          <w:szCs w:val="30"/>
        </w:rPr>
        <w:t>7.5</w:t>
      </w:r>
      <w:r w:rsidR="000550BC">
        <w:rPr>
          <w:rFonts w:ascii="Angsana New" w:hAnsi="Angsana New"/>
          <w:sz w:val="30"/>
          <w:szCs w:val="30"/>
        </w:rPr>
        <w:t>6</w:t>
      </w:r>
      <w:r w:rsidR="00FD5032">
        <w:rPr>
          <w:rFonts w:ascii="Angsana New" w:hAnsi="Angsana New"/>
          <w:sz w:val="30"/>
          <w:szCs w:val="30"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>ล้านบาท</w:t>
      </w:r>
      <w:r w:rsidR="00830F1E">
        <w:rPr>
          <w:rFonts w:ascii="Angsana New" w:hAnsi="Angsana New" w:hint="cs"/>
          <w:sz w:val="30"/>
          <w:szCs w:val="30"/>
          <w:cs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224213F" w14:textId="77777777" w:rsidR="000E565C" w:rsidRPr="007712AB" w:rsidRDefault="000E565C" w:rsidP="000E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</w:rPr>
      </w:pPr>
    </w:p>
    <w:p w14:paraId="0DFB5B39" w14:textId="317BE38F" w:rsidR="00162338" w:rsidRDefault="00162338" w:rsidP="00A52CD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8D5AA7B" w14:textId="77F75C72" w:rsidR="00162338" w:rsidRPr="007712AB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</w:rPr>
      </w:pPr>
    </w:p>
    <w:p w14:paraId="67A26DD5" w14:textId="205F9F7F" w:rsidR="00162338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6233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F7694F2" w14:textId="5CCCD0F5" w:rsidR="008B47E1" w:rsidRPr="0020577D" w:rsidRDefault="008B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515"/>
        <w:gridCol w:w="1430"/>
        <w:gridCol w:w="1334"/>
        <w:gridCol w:w="236"/>
        <w:gridCol w:w="1481"/>
      </w:tblGrid>
      <w:tr w:rsidR="00162338" w:rsidRPr="00162338" w14:paraId="67C205C2" w14:textId="77777777" w:rsidTr="008B47E1">
        <w:trPr>
          <w:tblHeader/>
        </w:trPr>
        <w:tc>
          <w:tcPr>
            <w:tcW w:w="3454" w:type="dxa"/>
            <w:vAlign w:val="bottom"/>
          </w:tcPr>
          <w:p w14:paraId="4975C7E5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46827189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30" w:type="dxa"/>
            <w:vAlign w:val="bottom"/>
          </w:tcPr>
          <w:p w14:paraId="154A6A57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2DE4FB7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34" w:type="dxa"/>
            <w:vAlign w:val="bottom"/>
          </w:tcPr>
          <w:p w14:paraId="05A4FD98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5A16917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1" w:type="dxa"/>
            <w:vAlign w:val="bottom"/>
          </w:tcPr>
          <w:p w14:paraId="3C496C06" w14:textId="77777777" w:rsidR="00162338" w:rsidRPr="00162338" w:rsidDel="00D43E7A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62338" w:rsidRPr="00162338" w14:paraId="271534D2" w14:textId="77777777" w:rsidTr="008B47E1">
        <w:trPr>
          <w:tblHeader/>
        </w:trPr>
        <w:tc>
          <w:tcPr>
            <w:tcW w:w="3454" w:type="dxa"/>
          </w:tcPr>
          <w:p w14:paraId="1963CCAE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24AFE396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ABACA10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14:paraId="3AE66FC0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559EB79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55AB48D0" w14:textId="73086552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966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2338" w:rsidRPr="00162338" w14:paraId="513F8F3E" w14:textId="77777777" w:rsidTr="008B47E1">
        <w:tc>
          <w:tcPr>
            <w:tcW w:w="3454" w:type="dxa"/>
          </w:tcPr>
          <w:p w14:paraId="73982D49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515" w:type="dxa"/>
          </w:tcPr>
          <w:p w14:paraId="300E30EC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B779AB0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</w:tcPr>
          <w:p w14:paraId="26761A52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C811A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75517698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08AE" w:rsidRPr="00162338" w14:paraId="5B2CC220" w14:textId="77777777" w:rsidTr="008B47E1">
        <w:tc>
          <w:tcPr>
            <w:tcW w:w="3454" w:type="dxa"/>
          </w:tcPr>
          <w:p w14:paraId="0E671844" w14:textId="04ECF4EB" w:rsidR="00F808AE" w:rsidRPr="00162338" w:rsidRDefault="00F808AE" w:rsidP="00F8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0E56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5" w:type="dxa"/>
          </w:tcPr>
          <w:p w14:paraId="241A9AE8" w14:textId="3D974E27" w:rsidR="00F808AE" w:rsidRPr="00F808AE" w:rsidRDefault="00F808AE" w:rsidP="00F8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0" w:type="dxa"/>
          </w:tcPr>
          <w:p w14:paraId="2BB58495" w14:textId="049CFC82" w:rsidR="00F808AE" w:rsidRPr="00F808AE" w:rsidRDefault="00F808AE" w:rsidP="00F8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808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808A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DAC1AD9" w14:textId="2A640161" w:rsidR="00F808AE" w:rsidRPr="00162338" w:rsidRDefault="00F808AE" w:rsidP="00F8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E8EE50C" w14:textId="77777777" w:rsidR="00F808AE" w:rsidRPr="00162338" w:rsidRDefault="00F808AE" w:rsidP="00F8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AF6050E" w14:textId="6FD8141F" w:rsidR="00F808AE" w:rsidRPr="00162338" w:rsidRDefault="00F808AE" w:rsidP="003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240" w:lineRule="auto"/>
              <w:ind w:left="-156"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A96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162338" w:rsidRPr="00162338" w14:paraId="071A2CB2" w14:textId="77777777" w:rsidTr="008B47E1">
        <w:tc>
          <w:tcPr>
            <w:tcW w:w="3454" w:type="dxa"/>
          </w:tcPr>
          <w:p w14:paraId="5F202FDF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70D96D94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dxa"/>
          </w:tcPr>
          <w:p w14:paraId="604DB25C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</w:tcPr>
          <w:p w14:paraId="1FC06D55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F1DA9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E91B6B0" w14:textId="77777777" w:rsidR="00162338" w:rsidRPr="00162338" w:rsidRDefault="00162338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459B" w:rsidRPr="00162338" w14:paraId="3EC05095" w14:textId="77777777" w:rsidTr="008B47E1">
        <w:tc>
          <w:tcPr>
            <w:tcW w:w="3454" w:type="dxa"/>
          </w:tcPr>
          <w:p w14:paraId="0432BAE7" w14:textId="77777777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1623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515" w:type="dxa"/>
          </w:tcPr>
          <w:p w14:paraId="2938F35B" w14:textId="4D269D37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8DCAFD2" w14:textId="305F254C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</w:tcPr>
          <w:p w14:paraId="1551C2E4" w14:textId="77777777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E4FC2" w14:textId="77777777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636C8C0" w14:textId="77777777" w:rsidR="0031459B" w:rsidRPr="00162338" w:rsidRDefault="0031459B" w:rsidP="0031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6F4" w:rsidRPr="00162338" w14:paraId="06478BF0" w14:textId="77777777" w:rsidTr="008B47E1">
        <w:tc>
          <w:tcPr>
            <w:tcW w:w="3454" w:type="dxa"/>
          </w:tcPr>
          <w:p w14:paraId="72E02E01" w14:textId="77777777" w:rsidR="00A966F4" w:rsidRPr="00162338" w:rsidRDefault="00A966F4" w:rsidP="00A9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3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5" w:type="dxa"/>
          </w:tcPr>
          <w:p w14:paraId="1D51E050" w14:textId="361C795D" w:rsidR="00A966F4" w:rsidRPr="00162338" w:rsidRDefault="00A966F4" w:rsidP="00A9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D19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0" w:type="dxa"/>
          </w:tcPr>
          <w:p w14:paraId="691731F4" w14:textId="5371DDF3" w:rsidR="00A966F4" w:rsidRPr="00162338" w:rsidRDefault="00A966F4" w:rsidP="00A9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39E45620" w14:textId="21B99BB0" w:rsidR="00A966F4" w:rsidRPr="00162338" w:rsidRDefault="00A966F4" w:rsidP="00A9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3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7C8E677" w14:textId="77777777" w:rsidR="00A966F4" w:rsidRPr="00162338" w:rsidRDefault="00A966F4" w:rsidP="00A9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double" w:sz="4" w:space="0" w:color="auto"/>
            </w:tcBorders>
          </w:tcPr>
          <w:p w14:paraId="413E18BB" w14:textId="76B15880" w:rsidR="00A966F4" w:rsidRPr="00162338" w:rsidRDefault="00A966F4" w:rsidP="003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56"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</w:tr>
    </w:tbl>
    <w:p w14:paraId="4B275EB9" w14:textId="77777777" w:rsidR="00162338" w:rsidRPr="007712AB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D6D31EF" w14:textId="562614DE" w:rsidR="00543709" w:rsidRDefault="00543709" w:rsidP="00A52CD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121762A" w14:textId="77777777" w:rsidR="00543709" w:rsidRPr="007712AB" w:rsidRDefault="00543709" w:rsidP="007A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BBF0905" w14:textId="77777777" w:rsidR="00DA1F7C" w:rsidRPr="00DA1F7C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A1F7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C9BD8A" w14:textId="77777777" w:rsidR="00DA1F7C" w:rsidRPr="007712AB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0"/>
          <w:szCs w:val="20"/>
        </w:rPr>
      </w:pPr>
    </w:p>
    <w:p w14:paraId="6947DDC7" w14:textId="77777777" w:rsidR="009C640A" w:rsidRDefault="00DA1F7C" w:rsidP="00DA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  <w:sectPr w:rsidR="009C640A" w:rsidSect="00A5139C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A1F7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DA6155"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681FA7" w:rsidRPr="007503EA" w14:paraId="4E6233D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0502F4D6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B1A6359" w14:textId="2FD5FAD3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81FA7" w:rsidRPr="007503EA" w14:paraId="3DCB75A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86B5ECD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135751B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7E72AFC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A68B3EE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81FA7" w:rsidRPr="007503EA" w14:paraId="74BA37EA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416D2005" w14:textId="7C7097C0" w:rsidR="00681FA7" w:rsidRPr="007503EA" w:rsidRDefault="00681FA7" w:rsidP="00926C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0CFCEF55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E764620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243C07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FC962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DA39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EF8F241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7275C4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51CA4FD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6F24E0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28A7833C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D626CD7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3F637FF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CED47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81FA7" w:rsidRPr="007503EA" w14:paraId="1475C184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270005EB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79142253" w14:textId="58D67A52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81FA7" w:rsidRPr="007503EA" w14:paraId="6B73D01F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3FC89381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48C3C4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F1FB5D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844EAD6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F1FB9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C4DC69D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9716A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10DD6E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B8A6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CA135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541292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673" w14:textId="77777777" w:rsidR="00681FA7" w:rsidRPr="007503EA" w:rsidRDefault="00681FA7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F09AB2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36B6E51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FA7" w:rsidRPr="007503EA" w14:paraId="1C50665B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08904C64" w14:textId="33DCC55B" w:rsidR="00681FA7" w:rsidRPr="007503EA" w:rsidRDefault="00681FA7" w:rsidP="00926CF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B03AB03" w14:textId="30917A39" w:rsidR="00681FA7" w:rsidRPr="007503EA" w:rsidRDefault="006D32A6" w:rsidP="00926C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C43E60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199A9C3" w14:textId="6C9876E3" w:rsidR="00681FA7" w:rsidRPr="007503EA" w:rsidRDefault="00D74A59" w:rsidP="006D32A6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D32A6">
              <w:rPr>
                <w:rFonts w:ascii="Angsana New" w:hAnsi="Angsana New"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128339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40CBF7" w14:textId="7ADE81E2" w:rsidR="00681FA7" w:rsidRPr="007503EA" w:rsidRDefault="00D74A59" w:rsidP="006D32A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D32A6">
              <w:rPr>
                <w:rFonts w:ascii="Angsana New" w:hAnsi="Angsana New"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4DDADA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5BC139" w14:textId="24A9674A" w:rsidR="00681FA7" w:rsidRPr="007503EA" w:rsidRDefault="00A620E4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10949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20C8AE" w14:textId="5744005F" w:rsidR="00681FA7" w:rsidRPr="007503EA" w:rsidRDefault="00D74A59" w:rsidP="00A620E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620E4">
              <w:rPr>
                <w:rFonts w:ascii="Angsana New" w:hAnsi="Angsana New"/>
                <w:sz w:val="24"/>
                <w:szCs w:val="24"/>
              </w:rPr>
              <w:t>109,135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5BFB00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D0B6EA" w14:textId="6E7279EF" w:rsidR="00681FA7" w:rsidRPr="007503EA" w:rsidRDefault="00A620E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05F59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6AB7FBE" w14:textId="34C10807" w:rsidR="00681FA7" w:rsidRPr="007503EA" w:rsidRDefault="00D74A59" w:rsidP="00A620E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620E4">
              <w:rPr>
                <w:rFonts w:ascii="Angsana New" w:hAnsi="Angsana New"/>
                <w:sz w:val="24"/>
                <w:szCs w:val="24"/>
              </w:rPr>
              <w:t>109,135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0D" w:rsidRPr="007503EA" w14:paraId="21F56FAE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5A72FCDC" w14:textId="0164C55D" w:rsidR="00ED6B0D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085B70A6" w14:textId="064F6229" w:rsidR="00ED6B0D" w:rsidRPr="007503EA" w:rsidRDefault="00C80B25" w:rsidP="00C80B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</w:t>
            </w:r>
            <w:r w:rsidRPr="00C80B25">
              <w:rPr>
                <w:rFonts w:ascii="Angsana New" w:hAnsi="Angsana New"/>
                <w:sz w:val="24"/>
                <w:szCs w:val="24"/>
              </w:rPr>
              <w:t>674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FD32EC" w14:textId="77777777" w:rsidR="00ED6B0D" w:rsidRPr="007503EA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A975E6E" w14:textId="48BEBC6C" w:rsidR="00ED6B0D" w:rsidRPr="007503EA" w:rsidRDefault="00C80B25" w:rsidP="00926CF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E5B8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D950E3" w14:textId="5765C61A" w:rsidR="00ED6B0D" w:rsidRPr="007503EA" w:rsidRDefault="00C80B25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</w:t>
            </w:r>
            <w:r w:rsidRPr="00C80B25">
              <w:rPr>
                <w:rFonts w:ascii="Angsana New" w:hAnsi="Angsana New"/>
                <w:sz w:val="24"/>
                <w:szCs w:val="24"/>
              </w:rPr>
              <w:t>674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500D2F5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A9C735" w14:textId="11EC53A2" w:rsidR="00ED6B0D" w:rsidRPr="007503EA" w:rsidRDefault="00A620E4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4C4406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DA791C" w14:textId="2B13E96D" w:rsidR="00ED6B0D" w:rsidRPr="007503EA" w:rsidRDefault="004A5AB4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(2,674)</w:t>
            </w:r>
          </w:p>
        </w:tc>
        <w:tc>
          <w:tcPr>
            <w:tcW w:w="236" w:type="dxa"/>
          </w:tcPr>
          <w:p w14:paraId="13652CB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707684" w14:textId="38BCB851" w:rsidR="00ED6B0D" w:rsidRPr="007503EA" w:rsidRDefault="00A620E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7F753B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8C112A6" w14:textId="35EEB3FE" w:rsidR="00ED6B0D" w:rsidRPr="007503EA" w:rsidRDefault="004A5AB4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</w:t>
            </w:r>
            <w:r w:rsidRPr="004A5AB4">
              <w:rPr>
                <w:rFonts w:ascii="Angsana New" w:hAnsi="Angsana New"/>
                <w:sz w:val="24"/>
                <w:szCs w:val="24"/>
              </w:rPr>
              <w:t>674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D6B0D" w:rsidRPr="007503EA" w14:paraId="5A1F0136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469B90EA" w14:textId="0C24F8AD" w:rsidR="00ED6B0D" w:rsidRPr="00ED6B0D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59133B12" w14:textId="65F3D414" w:rsidR="00ED6B0D" w:rsidRPr="007503EA" w:rsidRDefault="00CF29BD" w:rsidP="00CF29B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(2,441)</w:t>
            </w:r>
          </w:p>
        </w:tc>
        <w:tc>
          <w:tcPr>
            <w:tcW w:w="236" w:type="dxa"/>
            <w:shd w:val="clear" w:color="auto" w:fill="auto"/>
          </w:tcPr>
          <w:p w14:paraId="51CE081D" w14:textId="77777777" w:rsidR="00ED6B0D" w:rsidRPr="007503EA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81A33EC" w14:textId="74E32FD2" w:rsidR="00ED6B0D" w:rsidRPr="007503EA" w:rsidRDefault="00CF29BD" w:rsidP="00926CF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46DA7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9372EF7" w14:textId="5133FA1B" w:rsidR="00ED6B0D" w:rsidRPr="007503EA" w:rsidRDefault="00CF29BD" w:rsidP="00CF29B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(2,441)</w:t>
            </w:r>
          </w:p>
        </w:tc>
        <w:tc>
          <w:tcPr>
            <w:tcW w:w="236" w:type="dxa"/>
          </w:tcPr>
          <w:p w14:paraId="6511949E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7F57E6" w14:textId="325127D9" w:rsidR="00ED6B0D" w:rsidRPr="007503EA" w:rsidRDefault="00A620E4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5BFEFA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51905E" w14:textId="4B274587" w:rsidR="00ED6B0D" w:rsidRPr="007503EA" w:rsidRDefault="00744156" w:rsidP="0074415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(2,441)</w:t>
            </w:r>
          </w:p>
        </w:tc>
        <w:tc>
          <w:tcPr>
            <w:tcW w:w="236" w:type="dxa"/>
          </w:tcPr>
          <w:p w14:paraId="7E1C2DED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1ADDC1" w14:textId="3AF7C3E2" w:rsidR="00ED6B0D" w:rsidRPr="007503EA" w:rsidRDefault="00A620E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9E3F2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6A828B" w14:textId="2982805D" w:rsidR="00ED6B0D" w:rsidRPr="007503EA" w:rsidRDefault="00744156" w:rsidP="0074415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(2,441)</w:t>
            </w:r>
          </w:p>
        </w:tc>
      </w:tr>
      <w:tr w:rsidR="00681FA7" w:rsidRPr="002D3F7F" w14:paraId="4FF6A552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630F75A3" w14:textId="7A2963BD" w:rsidR="00681FA7" w:rsidRPr="007503EA" w:rsidRDefault="00681FA7" w:rsidP="00817D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59777" w14:textId="50567B20" w:rsidR="00681FA7" w:rsidRPr="00C80B25" w:rsidRDefault="00F816B8" w:rsidP="00C80B2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>
              <w:rPr>
                <w:rFonts w:ascii="Angsana New" w:hAnsi="Angsana New"/>
                <w:b/>
                <w:bCs/>
                <w:sz w:val="24"/>
                <w:szCs w:val="24"/>
              </w:rPr>
              <w:t>5,115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D05B9D" w14:textId="77777777" w:rsidR="00681FA7" w:rsidRPr="00C80B25" w:rsidRDefault="00681FA7" w:rsidP="00817D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77664" w14:textId="5016295A" w:rsidR="00681FA7" w:rsidRPr="00C80B25" w:rsidRDefault="00D74A59" w:rsidP="00C80B2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 w:rsidRPr="00C80B25">
              <w:rPr>
                <w:rFonts w:ascii="Angsana New" w:hAnsi="Angsana New"/>
                <w:b/>
                <w:bCs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65CACC" w14:textId="77777777" w:rsidR="00681FA7" w:rsidRPr="00C80B25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C04F" w14:textId="69999865" w:rsidR="00681FA7" w:rsidRPr="00C80B25" w:rsidRDefault="00D74A59" w:rsidP="00C80B2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 w:rsidRPr="00C80B25">
              <w:rPr>
                <w:rFonts w:ascii="Angsana New" w:hAnsi="Angsana New"/>
                <w:b/>
                <w:bCs/>
                <w:sz w:val="24"/>
                <w:szCs w:val="24"/>
              </w:rPr>
              <w:t>117,615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DB8C7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A95F9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6C4147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5119E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5C8212" w14:textId="77777777" w:rsidR="00681FA7" w:rsidRPr="002D3F7F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F6D8BC" w14:textId="77777777" w:rsidR="00681FA7" w:rsidRPr="002D3F7F" w:rsidRDefault="00681FA7" w:rsidP="0081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E58939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CCE433F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D4B1717" w14:textId="77777777" w:rsidR="00ED6B0D" w:rsidRDefault="00ED6B0D"/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ED6B0D" w:rsidRPr="007503EA" w14:paraId="0C9AA8B8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6C2442A8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61E1F11" w14:textId="1E70D604" w:rsidR="00ED6B0D" w:rsidRPr="007503EA" w:rsidRDefault="00A620E4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620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6B0D" w:rsidRPr="007503EA" w14:paraId="5FC8521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44750A5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EED8D73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5867D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C95897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D6B0D" w:rsidRPr="007503EA" w14:paraId="1A03E84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301C905" w14:textId="77777777" w:rsidR="00ED6B0D" w:rsidRPr="007503EA" w:rsidRDefault="00ED6B0D" w:rsidP="0053349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1689930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DAD8C0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BA09B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40573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2207A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8CB40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7E3AEB5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4B25641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8A3E93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33772BF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139DC08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3BB0628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E811E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6B0D" w:rsidRPr="007503EA" w14:paraId="30734A15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22F263A1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47E4D2A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D6B0D" w:rsidRPr="007503EA" w14:paraId="41B90C0E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1EDDE8C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2D7F6F5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DE0A5C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D402B09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BFDA4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259FC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E46F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A45C3F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3CEDA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D365A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06793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2686B" w14:textId="77777777" w:rsidR="00ED6B0D" w:rsidRPr="007503EA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C879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59B67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8AE" w:rsidRPr="007503EA" w14:paraId="414C875D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3104A5A" w14:textId="77777777" w:rsidR="005238AE" w:rsidRPr="007503EA" w:rsidRDefault="005238AE" w:rsidP="005238AE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530153A8" w14:textId="77FA32CA" w:rsidR="005238AE" w:rsidRPr="007503EA" w:rsidRDefault="005238AE" w:rsidP="005238A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F342B3" w14:textId="77777777" w:rsidR="005238AE" w:rsidRPr="007503EA" w:rsidRDefault="005238AE" w:rsidP="005238A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52B1BB" w14:textId="6F5BB364" w:rsidR="005238AE" w:rsidRPr="007503EA" w:rsidRDefault="00A66115" w:rsidP="005238AE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238AE">
              <w:rPr>
                <w:rFonts w:ascii="Angsana New" w:hAnsi="Angsana New"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793192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6F7152" w14:textId="4097D720" w:rsidR="005238AE" w:rsidRPr="007503EA" w:rsidRDefault="00A66115" w:rsidP="005238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238AE">
              <w:rPr>
                <w:rFonts w:ascii="Angsana New" w:hAnsi="Angsana New"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85B5B57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CBD885" w14:textId="44E237B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3E3DD5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D6F437" w14:textId="31C7F7B0" w:rsidR="005238AE" w:rsidRPr="007503EA" w:rsidRDefault="00A66115" w:rsidP="005238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238AE">
              <w:rPr>
                <w:rFonts w:ascii="Angsana New" w:hAnsi="Angsana New"/>
                <w:sz w:val="24"/>
                <w:szCs w:val="24"/>
              </w:rPr>
              <w:t>109,135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63A1AC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3E0619" w14:textId="77777777" w:rsidR="005238AE" w:rsidRPr="007503EA" w:rsidRDefault="005238AE" w:rsidP="005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7CB2EB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E89FEF" w14:textId="4BAC62EC" w:rsidR="005238AE" w:rsidRPr="007503EA" w:rsidRDefault="00A66115" w:rsidP="005238A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238AE">
              <w:rPr>
                <w:rFonts w:ascii="Angsana New" w:hAnsi="Angsana New"/>
                <w:sz w:val="24"/>
                <w:szCs w:val="24"/>
              </w:rPr>
              <w:t>109,135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0D" w:rsidRPr="007503EA" w14:paraId="3A11B2A9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2FF1D812" w14:textId="77777777" w:rsidR="00ED6B0D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6BFB09D8" w14:textId="7D4702E4" w:rsidR="00ED6B0D" w:rsidRPr="00C80B25" w:rsidRDefault="00C80B25" w:rsidP="00C80B2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(2,674)</w:t>
            </w:r>
          </w:p>
        </w:tc>
        <w:tc>
          <w:tcPr>
            <w:tcW w:w="236" w:type="dxa"/>
            <w:shd w:val="clear" w:color="auto" w:fill="auto"/>
          </w:tcPr>
          <w:p w14:paraId="18B5A579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B99CC21" w14:textId="25878334" w:rsidR="00ED6B0D" w:rsidRPr="007503EA" w:rsidRDefault="00C80B25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38D82B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C9BCB7" w14:textId="4BB623C8" w:rsidR="00ED6B0D" w:rsidRPr="007503EA" w:rsidRDefault="00C80B25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(2,674)</w:t>
            </w:r>
          </w:p>
        </w:tc>
        <w:tc>
          <w:tcPr>
            <w:tcW w:w="236" w:type="dxa"/>
          </w:tcPr>
          <w:p w14:paraId="6F59A32D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D5E85C" w14:textId="358052EE" w:rsidR="00ED6B0D" w:rsidRPr="007503EA" w:rsidRDefault="00662C4C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400AB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E884B2" w14:textId="217BF65C" w:rsidR="00ED6B0D" w:rsidRPr="007503EA" w:rsidRDefault="004A5AB4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(2,674)</w:t>
            </w:r>
          </w:p>
        </w:tc>
        <w:tc>
          <w:tcPr>
            <w:tcW w:w="236" w:type="dxa"/>
          </w:tcPr>
          <w:p w14:paraId="7737758E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A5C113" w14:textId="77777777" w:rsidR="00ED6B0D" w:rsidRPr="007503EA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ECAC6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9DBABD" w14:textId="2BA6EE28" w:rsidR="00ED6B0D" w:rsidRPr="007503EA" w:rsidRDefault="004A5AB4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(2,674)</w:t>
            </w:r>
          </w:p>
        </w:tc>
      </w:tr>
      <w:tr w:rsidR="00ED6B0D" w:rsidRPr="007503EA" w14:paraId="482621B2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3FFDA9B" w14:textId="77777777" w:rsidR="00ED6B0D" w:rsidRPr="00ED6B0D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197244A7" w14:textId="2EE11F4D" w:rsidR="00ED6B0D" w:rsidRPr="007503EA" w:rsidRDefault="00A620E4" w:rsidP="00A620E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(1,468)</w:t>
            </w:r>
          </w:p>
        </w:tc>
        <w:tc>
          <w:tcPr>
            <w:tcW w:w="236" w:type="dxa"/>
            <w:shd w:val="clear" w:color="auto" w:fill="auto"/>
          </w:tcPr>
          <w:p w14:paraId="4FC07410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53168E6" w14:textId="6AEC3169" w:rsidR="00ED6B0D" w:rsidRPr="007503EA" w:rsidRDefault="00A620E4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20649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080A57" w14:textId="3B6A6D49" w:rsidR="00ED6B0D" w:rsidRPr="007503EA" w:rsidRDefault="00A620E4" w:rsidP="00A620E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(1,468)</w:t>
            </w:r>
          </w:p>
        </w:tc>
        <w:tc>
          <w:tcPr>
            <w:tcW w:w="236" w:type="dxa"/>
          </w:tcPr>
          <w:p w14:paraId="0381942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1C9EBE" w14:textId="16FA3A12" w:rsidR="00ED6B0D" w:rsidRPr="007503EA" w:rsidRDefault="00662C4C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28FF3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E91" w14:textId="4ECDCF2B" w:rsidR="00ED6B0D" w:rsidRPr="007503EA" w:rsidRDefault="00662C4C" w:rsidP="00662C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(1,468)</w:t>
            </w:r>
          </w:p>
        </w:tc>
        <w:tc>
          <w:tcPr>
            <w:tcW w:w="236" w:type="dxa"/>
          </w:tcPr>
          <w:p w14:paraId="44280317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0B7148" w14:textId="77777777" w:rsidR="00ED6B0D" w:rsidRPr="007503EA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05AE86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D051C93" w14:textId="1D1758B6" w:rsidR="00ED6B0D" w:rsidRPr="007503EA" w:rsidRDefault="00662C4C" w:rsidP="00662C4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(1,468)</w:t>
            </w:r>
          </w:p>
        </w:tc>
      </w:tr>
      <w:tr w:rsidR="00ED6B0D" w:rsidRPr="002D3F7F" w14:paraId="28C4B471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B479CB6" w14:textId="77777777" w:rsidR="00ED6B0D" w:rsidRPr="007503EA" w:rsidRDefault="00ED6B0D" w:rsidP="005334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F399" w14:textId="3F3CDC1A" w:rsidR="00ED6B0D" w:rsidRPr="007503EA" w:rsidRDefault="00F816B8" w:rsidP="00C80B2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>
              <w:rPr>
                <w:rFonts w:ascii="Angsana New" w:hAnsi="Angsana New"/>
                <w:b/>
                <w:bCs/>
                <w:sz w:val="24"/>
                <w:szCs w:val="24"/>
              </w:rPr>
              <w:t>4,142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4E344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F6166" w14:textId="4B27E6BC" w:rsidR="00ED6B0D" w:rsidRPr="007503EA" w:rsidRDefault="00A66115" w:rsidP="00C80B2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 w:rsidRPr="00C80B25">
              <w:rPr>
                <w:rFonts w:ascii="Angsana New" w:hAnsi="Angsana New"/>
                <w:b/>
                <w:bCs/>
                <w:sz w:val="24"/>
                <w:szCs w:val="24"/>
              </w:rPr>
              <w:t>112,500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C85AA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A7A61" w14:textId="2396D684" w:rsidR="00ED6B0D" w:rsidRPr="002D3F7F" w:rsidRDefault="00A66115" w:rsidP="00C80B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80B25">
              <w:rPr>
                <w:rFonts w:ascii="Angsana New" w:hAnsi="Angsana New"/>
                <w:b/>
                <w:bCs/>
                <w:sz w:val="24"/>
                <w:szCs w:val="24"/>
              </w:rPr>
              <w:t>116,641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845C08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F85E27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0C6D9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195403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B8E78F" w14:textId="77777777" w:rsidR="00ED6B0D" w:rsidRPr="002D3F7F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982513" w14:textId="77777777" w:rsidR="00ED6B0D" w:rsidRPr="002D3F7F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338B8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833DD7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71F513D6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46D7A1" w14:textId="77777777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9C640A" w:rsidSect="00ED6B0D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  <w:gridCol w:w="966"/>
        <w:gridCol w:w="236"/>
        <w:gridCol w:w="944"/>
        <w:gridCol w:w="236"/>
        <w:gridCol w:w="1112"/>
        <w:gridCol w:w="236"/>
        <w:gridCol w:w="875"/>
        <w:gridCol w:w="236"/>
        <w:gridCol w:w="1112"/>
      </w:tblGrid>
      <w:tr w:rsidR="00A34F60" w:rsidRPr="002924C2" w14:paraId="0762F1E5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64C75B4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shd w:val="clear" w:color="auto" w:fill="auto"/>
          </w:tcPr>
          <w:p w14:paraId="4F04D4C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F60" w:rsidRPr="002924C2" w14:paraId="116E3CF6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79E6826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1B24B92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AE0C996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A2825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4F60" w:rsidRPr="002924C2" w14:paraId="225E9372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4D25738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30CE94F5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00353F58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15CBB943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8EEBD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CFAC7F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D7375D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2A73A754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E7125D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8B85341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4F60" w:rsidRPr="002924C2" w14:paraId="0B51BF7B" w14:textId="77777777" w:rsidTr="00CA0A5D">
        <w:trPr>
          <w:tblHeader/>
        </w:trPr>
        <w:tc>
          <w:tcPr>
            <w:tcW w:w="3484" w:type="dxa"/>
            <w:shd w:val="clear" w:color="auto" w:fill="auto"/>
          </w:tcPr>
          <w:p w14:paraId="214B440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shd w:val="clear" w:color="auto" w:fill="auto"/>
          </w:tcPr>
          <w:p w14:paraId="5F7E4CB6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34F60" w:rsidRPr="002924C2" w14:paraId="68B00B21" w14:textId="77777777" w:rsidTr="00CA0A5D">
        <w:tc>
          <w:tcPr>
            <w:tcW w:w="3484" w:type="dxa"/>
            <w:shd w:val="clear" w:color="auto" w:fill="auto"/>
          </w:tcPr>
          <w:p w14:paraId="5A2B919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7D7219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F08EA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955DF0F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B2B93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A37A2C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92C6AB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5DC826A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83CC62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44CE6E" w14:textId="77777777" w:rsidR="00A34F60" w:rsidRPr="002924C2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11F" w:rsidRPr="002924C2" w14:paraId="0862E24B" w14:textId="77777777" w:rsidTr="00CA0A5D">
        <w:tc>
          <w:tcPr>
            <w:tcW w:w="3484" w:type="dxa"/>
            <w:shd w:val="clear" w:color="auto" w:fill="auto"/>
          </w:tcPr>
          <w:p w14:paraId="34126C72" w14:textId="5161E2C2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1D72602" w14:textId="77777777" w:rsidR="0084011F" w:rsidRPr="002924C2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D9F756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F28B90" w14:textId="77777777" w:rsidR="0084011F" w:rsidRPr="002924C2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E0EDC1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40DC1C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0DA9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D5FD6FD" w14:textId="77777777" w:rsidR="0084011F" w:rsidRPr="002924C2" w:rsidRDefault="0084011F" w:rsidP="00C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C7577E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A743D5C" w14:textId="77777777" w:rsidR="0084011F" w:rsidRPr="002924C2" w:rsidRDefault="0084011F" w:rsidP="00BE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11F" w:rsidRPr="002924C2" w14:paraId="3846C577" w14:textId="77777777" w:rsidTr="00CA0A5D">
        <w:tc>
          <w:tcPr>
            <w:tcW w:w="3484" w:type="dxa"/>
            <w:shd w:val="clear" w:color="auto" w:fill="auto"/>
          </w:tcPr>
          <w:p w14:paraId="549011FD" w14:textId="4E34F1A0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0F0056" w14:textId="75B9F745" w:rsidR="0084011F" w:rsidRPr="002924C2" w:rsidRDefault="00ED556E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5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000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CAC85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5" w:type="dxa"/>
            <w:shd w:val="clear" w:color="auto" w:fill="auto"/>
          </w:tcPr>
          <w:p w14:paraId="47C35CE2" w14:textId="3BEE1F18" w:rsidR="0084011F" w:rsidRPr="002924C2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F199A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15F812" w14:textId="6C5E184C" w:rsidR="0084011F" w:rsidRPr="002924C2" w:rsidRDefault="00ED556E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105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A9D30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5" w:type="dxa"/>
            <w:shd w:val="clear" w:color="auto" w:fill="auto"/>
          </w:tcPr>
          <w:p w14:paraId="2ECCFB54" w14:textId="5B151550" w:rsidR="0084011F" w:rsidRPr="002924C2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8489" w14:textId="77777777" w:rsidR="0084011F" w:rsidRPr="002924C2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332608" w14:textId="0513E62E" w:rsidR="0084011F" w:rsidRPr="002924C2" w:rsidRDefault="00ED556E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105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4011F" w:rsidRPr="002924C2" w14:paraId="234977EE" w14:textId="77777777" w:rsidTr="00CA0A5D">
        <w:tc>
          <w:tcPr>
            <w:tcW w:w="3484" w:type="dxa"/>
            <w:shd w:val="clear" w:color="auto" w:fill="auto"/>
          </w:tcPr>
          <w:p w14:paraId="0E1247CA" w14:textId="1FE97668" w:rsidR="0084011F" w:rsidRPr="002924C2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0" w:type="dxa"/>
            <w:shd w:val="clear" w:color="auto" w:fill="auto"/>
          </w:tcPr>
          <w:p w14:paraId="6E58D6E3" w14:textId="1EEEDA80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8BFBE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5920D0D6" w14:textId="795FFBB4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88266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AAF6909" w14:textId="52B7DEA8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D39EB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5" w:type="dxa"/>
            <w:shd w:val="clear" w:color="auto" w:fill="auto"/>
          </w:tcPr>
          <w:p w14:paraId="41838FF6" w14:textId="6FE0BBC9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6B4EB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C7926F" w14:textId="24630EE8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84011F" w:rsidRPr="002924C2" w14:paraId="0E6FDB25" w14:textId="77777777" w:rsidTr="00CA0A5D">
        <w:tc>
          <w:tcPr>
            <w:tcW w:w="3484" w:type="dxa"/>
            <w:shd w:val="clear" w:color="auto" w:fill="auto"/>
          </w:tcPr>
          <w:p w14:paraId="548AA380" w14:textId="30CB87FF" w:rsidR="0084011F" w:rsidRPr="002924C2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0" w:type="dxa"/>
            <w:shd w:val="clear" w:color="auto" w:fill="auto"/>
          </w:tcPr>
          <w:p w14:paraId="65AF4E9F" w14:textId="5B9553BA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823E6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6335E4E0" w14:textId="17561428" w:rsidR="0084011F" w:rsidRPr="00B464CB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A59AA" w14:textId="77777777" w:rsidR="0084011F" w:rsidRPr="00B464CB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D6EA500" w14:textId="34EF648F" w:rsidR="0084011F" w:rsidRPr="00406EA7" w:rsidRDefault="003B7E84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406EA7">
              <w:rPr>
                <w:rFonts w:ascii="Angsana New" w:hAnsi="Angsana New"/>
                <w:sz w:val="29"/>
                <w:szCs w:val="29"/>
              </w:rPr>
              <w:t>2,406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CCD77" w14:textId="77777777" w:rsidR="0084011F" w:rsidRPr="00406EA7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5" w:type="dxa"/>
            <w:shd w:val="clear" w:color="auto" w:fill="auto"/>
          </w:tcPr>
          <w:p w14:paraId="4E230740" w14:textId="210903CC" w:rsidR="0084011F" w:rsidRPr="00406EA7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A04DB" w14:textId="77777777" w:rsidR="0084011F" w:rsidRPr="00406EA7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6F920E6" w14:textId="76BE7CDF" w:rsidR="0084011F" w:rsidRPr="00406EA7" w:rsidRDefault="003B7E84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406EA7">
              <w:rPr>
                <w:rFonts w:ascii="Angsana New" w:hAnsi="Angsana New"/>
                <w:sz w:val="29"/>
                <w:szCs w:val="29"/>
              </w:rPr>
              <w:t>2,406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20A49A47" w14:textId="7B2D7552" w:rsidR="0084011F" w:rsidRPr="00273855" w:rsidRDefault="0084011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9"/>
        <w:gridCol w:w="966"/>
        <w:gridCol w:w="236"/>
        <w:gridCol w:w="949"/>
        <w:gridCol w:w="236"/>
        <w:gridCol w:w="1072"/>
        <w:gridCol w:w="236"/>
        <w:gridCol w:w="878"/>
        <w:gridCol w:w="236"/>
        <w:gridCol w:w="1104"/>
      </w:tblGrid>
      <w:tr w:rsidR="0084011F" w:rsidRPr="002924C2" w14:paraId="5B0A468A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7C99A35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9" w:type="dxa"/>
            <w:gridSpan w:val="9"/>
            <w:shd w:val="clear" w:color="auto" w:fill="auto"/>
          </w:tcPr>
          <w:p w14:paraId="2D1D6075" w14:textId="7234EB11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="00993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4011F" w:rsidRPr="002924C2" w14:paraId="74C2A33B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3440F46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AECC5D8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286ED2A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94FD3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011F" w:rsidRPr="002924C2" w14:paraId="758A36E8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69FD0B7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14:paraId="2BAE9A6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6465E25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33A81E2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99D17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061334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71BA29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3A390F2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924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A077A5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4BED9C1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4011F" w:rsidRPr="002924C2" w14:paraId="1D813E2A" w14:textId="77777777" w:rsidTr="005E6F55">
        <w:trPr>
          <w:tblHeader/>
        </w:trPr>
        <w:tc>
          <w:tcPr>
            <w:tcW w:w="3523" w:type="dxa"/>
            <w:shd w:val="clear" w:color="auto" w:fill="auto"/>
          </w:tcPr>
          <w:p w14:paraId="52695B9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9" w:type="dxa"/>
            <w:gridSpan w:val="9"/>
            <w:shd w:val="clear" w:color="auto" w:fill="auto"/>
          </w:tcPr>
          <w:p w14:paraId="2EEB8CB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924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924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4011F" w:rsidRPr="002924C2" w14:paraId="3A2463AB" w14:textId="77777777" w:rsidTr="005E6F55">
        <w:tc>
          <w:tcPr>
            <w:tcW w:w="3523" w:type="dxa"/>
            <w:shd w:val="clear" w:color="auto" w:fill="auto"/>
          </w:tcPr>
          <w:p w14:paraId="023A9F43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FC843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7FDC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F7FB20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DE992E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6A7483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B0D6C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38ECA1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EBB6B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CE3718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11F" w:rsidRPr="002924C2" w14:paraId="0307DCD1" w14:textId="77777777" w:rsidTr="005E6F55">
        <w:tc>
          <w:tcPr>
            <w:tcW w:w="3523" w:type="dxa"/>
            <w:shd w:val="clear" w:color="auto" w:fill="auto"/>
          </w:tcPr>
          <w:p w14:paraId="49CABA60" w14:textId="64E10C84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03B4C" w:rsidRPr="00503B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924C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15CE08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F355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F4F6789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3D8E5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9E4B923" w14:textId="0AD79B38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9F356D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4D17BE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B1694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9EDCE16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011F" w:rsidRPr="002924C2" w14:paraId="5B19B532" w14:textId="77777777" w:rsidTr="005E6F55">
        <w:tc>
          <w:tcPr>
            <w:tcW w:w="3523" w:type="dxa"/>
            <w:shd w:val="clear" w:color="auto" w:fill="auto"/>
          </w:tcPr>
          <w:p w14:paraId="5FAEE197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4C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3114961" w14:textId="1F35E7DF" w:rsidR="0084011F" w:rsidRPr="002924C2" w:rsidRDefault="00ED556E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5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>
              <w:rPr>
                <w:rFonts w:ascii="Angsana New" w:hAnsi="Angsana New"/>
                <w:sz w:val="29"/>
                <w:szCs w:val="29"/>
              </w:rPr>
              <w:t>000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8F1D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</w:tcPr>
          <w:p w14:paraId="78A1C81F" w14:textId="77777777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74E5C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ED61E6C" w14:textId="7E5656D9" w:rsidR="0084011F" w:rsidRPr="00993019" w:rsidRDefault="00ED556E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011F" w:rsidRPr="00993019">
              <w:rPr>
                <w:rFonts w:ascii="Angsana New" w:hAnsi="Angsana New"/>
                <w:sz w:val="30"/>
                <w:szCs w:val="30"/>
              </w:rPr>
              <w:t>121,105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A10F1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</w:tcPr>
          <w:p w14:paraId="4548C332" w14:textId="77777777" w:rsidR="0084011F" w:rsidRPr="002924C2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5203F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F62C484" w14:textId="54668FFC" w:rsidR="0084011F" w:rsidRPr="002924C2" w:rsidRDefault="00ED556E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84011F">
              <w:rPr>
                <w:rFonts w:ascii="Angsana New" w:hAnsi="Angsana New"/>
                <w:sz w:val="29"/>
                <w:szCs w:val="29"/>
              </w:rPr>
              <w:t>1</w:t>
            </w:r>
            <w:r w:rsidR="0084011F"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84011F" w:rsidRPr="00993019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011F" w:rsidRPr="002924C2" w14:paraId="28E45BEE" w14:textId="77777777" w:rsidTr="005E6F55">
        <w:tc>
          <w:tcPr>
            <w:tcW w:w="3523" w:type="dxa"/>
            <w:shd w:val="clear" w:color="auto" w:fill="auto"/>
          </w:tcPr>
          <w:p w14:paraId="044936AE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</w:tcPr>
          <w:p w14:paraId="07C359D3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9B85C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9" w:type="dxa"/>
            <w:shd w:val="clear" w:color="auto" w:fill="auto"/>
          </w:tcPr>
          <w:p w14:paraId="490290EA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E45A4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14255E2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58683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8" w:type="dxa"/>
            <w:shd w:val="clear" w:color="auto" w:fill="auto"/>
          </w:tcPr>
          <w:p w14:paraId="08661E0B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B464A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FE46ADC" w14:textId="77777777" w:rsidR="0084011F" w:rsidRPr="00B464CB" w:rsidRDefault="0084011F" w:rsidP="003B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84011F" w:rsidRPr="002924C2" w14:paraId="12AF6753" w14:textId="77777777" w:rsidTr="005E6F55">
        <w:tc>
          <w:tcPr>
            <w:tcW w:w="3523" w:type="dxa"/>
            <w:shd w:val="clear" w:color="auto" w:fill="auto"/>
          </w:tcPr>
          <w:p w14:paraId="5BA7836A" w14:textId="77777777" w:rsidR="0084011F" w:rsidRPr="002924C2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4C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</w:tcPr>
          <w:p w14:paraId="44695E10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A5C83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9" w:type="dxa"/>
            <w:shd w:val="clear" w:color="auto" w:fill="auto"/>
          </w:tcPr>
          <w:p w14:paraId="54CBD91E" w14:textId="77777777" w:rsidR="0084011F" w:rsidRPr="00B464CB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53156" w14:textId="77777777" w:rsidR="0084011F" w:rsidRPr="00B464CB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E52771F" w14:textId="3C4354F1" w:rsidR="0084011F" w:rsidRPr="00406EA7" w:rsidRDefault="003B7E84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3879F2">
              <w:rPr>
                <w:rFonts w:ascii="Angsana New" w:hAnsi="Angsana New"/>
                <w:sz w:val="29"/>
                <w:szCs w:val="29"/>
              </w:rPr>
              <w:t>1,442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0DA05" w14:textId="77777777" w:rsidR="0084011F" w:rsidRPr="00406EA7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78" w:type="dxa"/>
            <w:shd w:val="clear" w:color="auto" w:fill="auto"/>
          </w:tcPr>
          <w:p w14:paraId="67A8D219" w14:textId="77777777" w:rsidR="0084011F" w:rsidRPr="00406EA7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0F295" w14:textId="77777777" w:rsidR="0084011F" w:rsidRPr="00406EA7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DB70E61" w14:textId="731A155E" w:rsidR="0084011F" w:rsidRPr="00406EA7" w:rsidRDefault="003B7E84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993019">
              <w:rPr>
                <w:rFonts w:ascii="Angsana New" w:hAnsi="Angsana New"/>
                <w:sz w:val="29"/>
                <w:szCs w:val="29"/>
              </w:rPr>
              <w:t>1,</w:t>
            </w:r>
            <w:r w:rsidR="00993019" w:rsidRPr="00993019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8C6519E" w14:textId="77777777" w:rsidR="00DE1EA9" w:rsidRPr="00273855" w:rsidRDefault="00DE1EA9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6A3EE53" w14:textId="6D0E4DAA" w:rsidR="00A34F60" w:rsidRPr="00851F07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273855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46D7BE5" w14:textId="341A239B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273855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B4959C1" w14:textId="2117126C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2BB26C7" w14:textId="68D9252A" w:rsidR="00C02B95" w:rsidRPr="00273855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415553D" w14:textId="77777777" w:rsidR="00555EFF" w:rsidRPr="00273855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3D940CF" w14:textId="77777777" w:rsidR="00E23815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lastRenderedPageBreak/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</w:t>
      </w:r>
      <w:r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14:paraId="52C40428" w14:textId="77777777" w:rsidR="00E23815" w:rsidRPr="0019642C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B98F945" w14:textId="01FD5F6A" w:rsidR="00555EFF" w:rsidRPr="00555EFF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55EFF">
        <w:rPr>
          <w:rFonts w:ascii="Angsana New" w:hAnsi="Angsana New" w:hint="cs"/>
          <w:b/>
          <w:sz w:val="30"/>
          <w:szCs w:val="30"/>
          <w:cs/>
        </w:rPr>
        <w:t>มูลค่ายุติธรรมระ</w:t>
      </w:r>
      <w:r>
        <w:rPr>
          <w:rFonts w:ascii="Angsana New" w:hAnsi="Angsana New" w:hint="cs"/>
          <w:b/>
          <w:sz w:val="30"/>
          <w:szCs w:val="30"/>
          <w:cs/>
        </w:rPr>
        <w:t>ดั</w:t>
      </w:r>
      <w:r w:rsidRPr="00555EFF">
        <w:rPr>
          <w:rFonts w:ascii="Angsana New" w:hAnsi="Angsana New" w:hint="cs"/>
          <w:b/>
          <w:sz w:val="30"/>
          <w:szCs w:val="30"/>
          <w:cs/>
        </w:rPr>
        <w:t xml:space="preserve">บ </w:t>
      </w:r>
      <w:r w:rsidRPr="007F5E5A">
        <w:rPr>
          <w:rFonts w:ascii="Angsana New" w:hAnsi="Angsana New"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19642C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0BADEAF9" w14:textId="39AE7E8D" w:rsidR="00C02B95" w:rsidRDefault="007673D0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3D0">
        <w:rPr>
          <w:rFonts w:ascii="Angsana New" w:hAnsi="Angsana New"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3E1B43E" w14:textId="77777777" w:rsidR="00B017B4" w:rsidRPr="0019642C" w:rsidRDefault="00B017B4" w:rsidP="00B017B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CC685E" w14:textId="7FD3BC73" w:rsidR="00B017B4" w:rsidRPr="00B017B4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B017B4">
        <w:rPr>
          <w:rFonts w:asciiTheme="majorBidi" w:hAnsiTheme="majorBidi" w:cstheme="majorBidi"/>
          <w:sz w:val="30"/>
          <w:szCs w:val="30"/>
        </w:rPr>
        <w:t>12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B017B4">
        <w:rPr>
          <w:rFonts w:asciiTheme="majorBidi" w:hAnsiTheme="majorBidi" w:cstheme="majorBidi"/>
          <w:sz w:val="30"/>
          <w:szCs w:val="30"/>
        </w:rPr>
        <w:t xml:space="preserve"> </w:t>
      </w:r>
    </w:p>
    <w:p w14:paraId="40CCC0AE" w14:textId="77777777" w:rsidR="00B017B4" w:rsidRPr="0019642C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10EC08B" w14:textId="78F19145" w:rsidR="007673D0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B017B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B017B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B017B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5EE9E4" w14:textId="623FCA56" w:rsidR="00B017B4" w:rsidRPr="0019642C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1713"/>
        <w:gridCol w:w="270"/>
        <w:gridCol w:w="1800"/>
        <w:gridCol w:w="270"/>
        <w:gridCol w:w="1980"/>
      </w:tblGrid>
      <w:tr w:rsidR="00B017B4" w:rsidRPr="00B017B4" w14:paraId="00B78A66" w14:textId="77777777" w:rsidTr="00545964">
        <w:trPr>
          <w:trHeight w:val="20"/>
          <w:tblHeader/>
        </w:trPr>
        <w:tc>
          <w:tcPr>
            <w:tcW w:w="3237" w:type="dxa"/>
            <w:shd w:val="clear" w:color="auto" w:fill="auto"/>
            <w:vAlign w:val="bottom"/>
          </w:tcPr>
          <w:p w14:paraId="25737390" w14:textId="0F10D4F9" w:rsidR="00B017B4" w:rsidRPr="00B017B4" w:rsidRDefault="00B017B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5"/>
            <w:vAlign w:val="bottom"/>
          </w:tcPr>
          <w:p w14:paraId="592522DE" w14:textId="0F1F6DE0" w:rsidR="00B017B4" w:rsidRPr="00B017B4" w:rsidRDefault="00B017B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45964" w:rsidRPr="00B017B4" w14:paraId="11C69738" w14:textId="77777777" w:rsidTr="00545964">
        <w:trPr>
          <w:trHeight w:val="20"/>
          <w:tblHeader/>
        </w:trPr>
        <w:tc>
          <w:tcPr>
            <w:tcW w:w="3237" w:type="dxa"/>
            <w:shd w:val="clear" w:color="auto" w:fill="auto"/>
            <w:vAlign w:val="bottom"/>
          </w:tcPr>
          <w:p w14:paraId="1C45262D" w14:textId="5A15679E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3" w:type="dxa"/>
            <w:vAlign w:val="bottom"/>
          </w:tcPr>
          <w:p w14:paraId="23D64B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F2A2A0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83C6B9" w14:textId="683302C6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70" w:type="dxa"/>
            <w:vAlign w:val="bottom"/>
          </w:tcPr>
          <w:p w14:paraId="616B894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7EACC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7B83B45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5964" w:rsidRPr="00B017B4" w14:paraId="244D5958" w14:textId="77777777" w:rsidTr="00545964">
        <w:trPr>
          <w:trHeight w:val="20"/>
          <w:tblHeader/>
        </w:trPr>
        <w:tc>
          <w:tcPr>
            <w:tcW w:w="3237" w:type="dxa"/>
            <w:shd w:val="clear" w:color="auto" w:fill="auto"/>
            <w:vAlign w:val="bottom"/>
          </w:tcPr>
          <w:p w14:paraId="19493FA4" w14:textId="77777777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3" w:type="dxa"/>
            <w:vAlign w:val="bottom"/>
          </w:tcPr>
          <w:p w14:paraId="2B05B87F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D39E3B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9D4EA6A" w14:textId="63B40FDD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83194C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12645B7" w14:textId="415631D1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5964" w:rsidRPr="00B017B4" w14:paraId="6380BB6C" w14:textId="77777777" w:rsidTr="00545964">
        <w:trPr>
          <w:trHeight w:val="20"/>
        </w:trPr>
        <w:tc>
          <w:tcPr>
            <w:tcW w:w="3237" w:type="dxa"/>
          </w:tcPr>
          <w:p w14:paraId="5873D4B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3" w:type="dxa"/>
          </w:tcPr>
          <w:p w14:paraId="6EB4CB91" w14:textId="1C3A9BE3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199,87</w:t>
            </w:r>
            <w:r w:rsidR="0023549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F27E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6B5FD8" w14:textId="34FAA20C" w:rsidR="00545964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7448ABD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F67204" w14:textId="2E9927C9" w:rsidR="00545964" w:rsidRPr="00B017B4" w:rsidRDefault="0055797B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797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70C0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545964" w:rsidRPr="00B017B4" w14:paraId="6B151937" w14:textId="77777777" w:rsidTr="00545964">
        <w:trPr>
          <w:trHeight w:val="20"/>
        </w:trPr>
        <w:tc>
          <w:tcPr>
            <w:tcW w:w="3237" w:type="dxa"/>
          </w:tcPr>
          <w:p w14:paraId="5CA3125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3" w:type="dxa"/>
          </w:tcPr>
          <w:p w14:paraId="7704B52E" w14:textId="77777777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8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A7BFA" w14:textId="77777777" w:rsidR="00545964" w:rsidRPr="00B017B4" w:rsidRDefault="0054596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2F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DD911E" w14:textId="77777777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4F" w:rsidRPr="00B017B4" w14:paraId="1CBF0E1C" w14:textId="77777777" w:rsidTr="00545964">
        <w:trPr>
          <w:trHeight w:val="20"/>
        </w:trPr>
        <w:tc>
          <w:tcPr>
            <w:tcW w:w="3237" w:type="dxa"/>
          </w:tcPr>
          <w:p w14:paraId="237553B6" w14:textId="402A785E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</w:tcPr>
          <w:p w14:paraId="671922FD" w14:textId="69312E81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51,304</w:t>
            </w:r>
          </w:p>
        </w:tc>
        <w:tc>
          <w:tcPr>
            <w:tcW w:w="270" w:type="dxa"/>
          </w:tcPr>
          <w:p w14:paraId="4A6034C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52BC09" w14:textId="2835B58E" w:rsidR="00C4534F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270" w:type="dxa"/>
          </w:tcPr>
          <w:p w14:paraId="16045F6B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0CD3D8D" w14:textId="644D54E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C4534F" w:rsidRPr="00B017B4" w14:paraId="4C9FAAEB" w14:textId="77777777" w:rsidTr="00545964">
        <w:trPr>
          <w:trHeight w:val="20"/>
        </w:trPr>
        <w:tc>
          <w:tcPr>
            <w:tcW w:w="3237" w:type="dxa"/>
          </w:tcPr>
          <w:p w14:paraId="688D1160" w14:textId="368B5069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</w:tcPr>
          <w:p w14:paraId="06E07B7A" w14:textId="7157D109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2,953</w:t>
            </w:r>
          </w:p>
        </w:tc>
        <w:tc>
          <w:tcPr>
            <w:tcW w:w="270" w:type="dxa"/>
          </w:tcPr>
          <w:p w14:paraId="6CEDA48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C9FA05" w14:textId="1E9DB89A" w:rsidR="00C4534F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</w:t>
            </w:r>
          </w:p>
        </w:tc>
        <w:tc>
          <w:tcPr>
            <w:tcW w:w="270" w:type="dxa"/>
          </w:tcPr>
          <w:p w14:paraId="63896822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6CC3C8" w14:textId="31E0CD1A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79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C4534F" w:rsidRPr="00B017B4" w14:paraId="13E17E1D" w14:textId="77777777" w:rsidTr="00545964">
        <w:trPr>
          <w:trHeight w:val="20"/>
        </w:trPr>
        <w:tc>
          <w:tcPr>
            <w:tcW w:w="3237" w:type="dxa"/>
          </w:tcPr>
          <w:p w14:paraId="246CDC5A" w14:textId="1104BC22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</w:tcPr>
          <w:p w14:paraId="7F4E4082" w14:textId="47423B15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7,803</w:t>
            </w:r>
          </w:p>
        </w:tc>
        <w:tc>
          <w:tcPr>
            <w:tcW w:w="270" w:type="dxa"/>
          </w:tcPr>
          <w:p w14:paraId="780DB6EE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70BB06" w14:textId="072FFD99" w:rsidR="00C4534F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47.3</w:t>
            </w:r>
          </w:p>
        </w:tc>
        <w:tc>
          <w:tcPr>
            <w:tcW w:w="270" w:type="dxa"/>
          </w:tcPr>
          <w:p w14:paraId="0BC3C70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B6121B" w14:textId="0C2759C9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797B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4534F" w:rsidRPr="00B017B4" w14:paraId="591A052F" w14:textId="77777777" w:rsidTr="00545964">
        <w:trPr>
          <w:trHeight w:val="20"/>
        </w:trPr>
        <w:tc>
          <w:tcPr>
            <w:tcW w:w="3237" w:type="dxa"/>
          </w:tcPr>
          <w:p w14:paraId="4CAFCC04" w14:textId="37C9C95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32991C" w14:textId="2985C8EB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7,282</w:t>
            </w:r>
          </w:p>
        </w:tc>
        <w:tc>
          <w:tcPr>
            <w:tcW w:w="270" w:type="dxa"/>
          </w:tcPr>
          <w:p w14:paraId="232890FA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CB0A8B" w14:textId="20292859" w:rsidR="00C4534F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56.3</w:t>
            </w:r>
          </w:p>
        </w:tc>
        <w:tc>
          <w:tcPr>
            <w:tcW w:w="270" w:type="dxa"/>
          </w:tcPr>
          <w:p w14:paraId="21606445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F36298" w14:textId="5AE2213C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57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545964" w:rsidRPr="00B017B4" w14:paraId="67196667" w14:textId="77777777" w:rsidTr="00545964">
        <w:trPr>
          <w:trHeight w:val="20"/>
        </w:trPr>
        <w:tc>
          <w:tcPr>
            <w:tcW w:w="3237" w:type="dxa"/>
          </w:tcPr>
          <w:p w14:paraId="5645BD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4C749744" w14:textId="2D0F96C1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269,216</w:t>
            </w:r>
          </w:p>
        </w:tc>
        <w:tc>
          <w:tcPr>
            <w:tcW w:w="270" w:type="dxa"/>
          </w:tcPr>
          <w:p w14:paraId="2FDBD9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AC283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FC92E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F25C592" w14:textId="1F6F5492" w:rsidR="00545964" w:rsidRPr="00B017B4" w:rsidRDefault="00F70C06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5797B" w:rsidRPr="00557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</w:tr>
      <w:tr w:rsidR="00545964" w:rsidRPr="00B017B4" w14:paraId="771E661C" w14:textId="77777777" w:rsidTr="00545964">
        <w:trPr>
          <w:trHeight w:val="20"/>
        </w:trPr>
        <w:tc>
          <w:tcPr>
            <w:tcW w:w="3237" w:type="dxa"/>
          </w:tcPr>
          <w:p w14:paraId="547A5AB4" w14:textId="77777777" w:rsidR="00545964" w:rsidRPr="00C4483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74F68AB2" w14:textId="7AAE4207" w:rsidR="00545964" w:rsidRPr="00B017B4" w:rsidRDefault="0055797B" w:rsidP="0055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97B">
              <w:rPr>
                <w:rFonts w:ascii="Angsana New" w:hAnsi="Angsana New"/>
                <w:sz w:val="30"/>
                <w:szCs w:val="30"/>
              </w:rPr>
              <w:t>(</w:t>
            </w:r>
            <w:r w:rsidR="004A0287">
              <w:rPr>
                <w:rFonts w:ascii="Angsana New" w:hAnsi="Angsana New"/>
                <w:sz w:val="30"/>
                <w:szCs w:val="30"/>
              </w:rPr>
              <w:t>10,</w:t>
            </w:r>
            <w:r w:rsidRPr="0055797B">
              <w:rPr>
                <w:rFonts w:ascii="Angsana New" w:hAnsi="Angsana New"/>
                <w:sz w:val="30"/>
                <w:szCs w:val="30"/>
              </w:rPr>
              <w:t>9</w:t>
            </w:r>
            <w:r w:rsidR="004A0287">
              <w:rPr>
                <w:rFonts w:ascii="Angsana New" w:hAnsi="Angsana New"/>
                <w:sz w:val="30"/>
                <w:szCs w:val="30"/>
              </w:rPr>
              <w:t>0</w:t>
            </w:r>
            <w:r w:rsidRPr="0055797B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3133D0A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589DA7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E28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1939DE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964" w:rsidRPr="00B017B4" w14:paraId="602A1C51" w14:textId="77777777" w:rsidTr="00545964">
        <w:trPr>
          <w:trHeight w:val="20"/>
        </w:trPr>
        <w:tc>
          <w:tcPr>
            <w:tcW w:w="3237" w:type="dxa"/>
          </w:tcPr>
          <w:p w14:paraId="64403848" w14:textId="77777777" w:rsidR="00545964" w:rsidRPr="0077177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14:paraId="0EBC0298" w14:textId="3ABD90B0" w:rsidR="00545964" w:rsidRPr="00B017B4" w:rsidRDefault="0055797B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9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A02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5579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A0287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5DBC2BE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8AE1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8BB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80919A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09D584D" w14:textId="22C29BDB" w:rsidR="00EA2605" w:rsidRDefault="00EA260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713"/>
        <w:gridCol w:w="270"/>
        <w:gridCol w:w="1800"/>
        <w:gridCol w:w="270"/>
        <w:gridCol w:w="1617"/>
      </w:tblGrid>
      <w:tr w:rsidR="00800BC4" w:rsidRPr="00B017B4" w14:paraId="460381CE" w14:textId="77777777" w:rsidTr="00715AC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D8C7585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0855464" w14:textId="102A8A15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0BC4" w:rsidRPr="00B017B4" w14:paraId="302A5C43" w14:textId="77777777" w:rsidTr="00715AC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F9790E2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3" w:type="dxa"/>
            <w:vAlign w:val="bottom"/>
          </w:tcPr>
          <w:p w14:paraId="449DE7C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8D251B3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95430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70" w:type="dxa"/>
            <w:vAlign w:val="bottom"/>
          </w:tcPr>
          <w:p w14:paraId="7438445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2DA1D82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4EE2C6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00BC4" w:rsidRPr="00B017B4" w14:paraId="6C206CFE" w14:textId="77777777" w:rsidTr="00715AC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4223EF2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3" w:type="dxa"/>
            <w:vAlign w:val="bottom"/>
          </w:tcPr>
          <w:p w14:paraId="10D5A422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065423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0D6ADDC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D8C78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656B9AD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E40" w:rsidRPr="00B017B4" w14:paraId="6F39D4DA" w14:textId="77777777" w:rsidTr="00715AC8">
        <w:trPr>
          <w:trHeight w:val="20"/>
        </w:trPr>
        <w:tc>
          <w:tcPr>
            <w:tcW w:w="3600" w:type="dxa"/>
          </w:tcPr>
          <w:p w14:paraId="3302374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3" w:type="dxa"/>
          </w:tcPr>
          <w:p w14:paraId="770F3A97" w14:textId="36B1DE95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800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1E479B9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2960C0" w14:textId="104BCF2D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A717E9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F133736" w14:textId="1C61F1AF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0BC4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4E40" w:rsidRPr="00B017B4" w14:paraId="43DDCA8A" w14:textId="77777777" w:rsidTr="00715AC8">
        <w:trPr>
          <w:trHeight w:val="20"/>
        </w:trPr>
        <w:tc>
          <w:tcPr>
            <w:tcW w:w="3600" w:type="dxa"/>
          </w:tcPr>
          <w:p w14:paraId="18A79EEB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3" w:type="dxa"/>
          </w:tcPr>
          <w:p w14:paraId="71884A4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571E3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3ED60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585BD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1E086A2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E40" w:rsidRPr="00B017B4" w14:paraId="0F261A16" w14:textId="77777777" w:rsidTr="00715AC8">
        <w:trPr>
          <w:trHeight w:val="20"/>
        </w:trPr>
        <w:tc>
          <w:tcPr>
            <w:tcW w:w="3600" w:type="dxa"/>
          </w:tcPr>
          <w:p w14:paraId="2EAFDE96" w14:textId="3E1DE890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</w:tcPr>
          <w:p w14:paraId="2BFADACA" w14:textId="4A6086BE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800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51A836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52B6A5" w14:textId="0377F6D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270" w:type="dxa"/>
          </w:tcPr>
          <w:p w14:paraId="2935A1E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990B2C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B34E40" w:rsidRPr="00B017B4" w14:paraId="7E778E8B" w14:textId="77777777" w:rsidTr="00715AC8">
        <w:trPr>
          <w:trHeight w:val="20"/>
        </w:trPr>
        <w:tc>
          <w:tcPr>
            <w:tcW w:w="3600" w:type="dxa"/>
          </w:tcPr>
          <w:p w14:paraId="43C38985" w14:textId="04CB666C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</w:tcPr>
          <w:p w14:paraId="3F7F90C1" w14:textId="703D8885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1BE102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3CC409" w14:textId="76F42404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</w:t>
            </w:r>
          </w:p>
        </w:tc>
        <w:tc>
          <w:tcPr>
            <w:tcW w:w="270" w:type="dxa"/>
          </w:tcPr>
          <w:p w14:paraId="1039471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006A0612" w14:textId="4C03C5E1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0BC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B34E40" w:rsidRPr="00B017B4" w14:paraId="6253192E" w14:textId="77777777" w:rsidTr="00715AC8">
        <w:trPr>
          <w:trHeight w:val="20"/>
        </w:trPr>
        <w:tc>
          <w:tcPr>
            <w:tcW w:w="3600" w:type="dxa"/>
          </w:tcPr>
          <w:p w14:paraId="4BA45891" w14:textId="4516B498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3" w:type="dxa"/>
          </w:tcPr>
          <w:p w14:paraId="7AE69474" w14:textId="4DE76FC2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00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</w:tcPr>
          <w:p w14:paraId="7ADA27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3A2CED" w14:textId="73B1FC1E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47.2</w:t>
            </w:r>
          </w:p>
        </w:tc>
        <w:tc>
          <w:tcPr>
            <w:tcW w:w="270" w:type="dxa"/>
          </w:tcPr>
          <w:p w14:paraId="38DA4FB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A322F73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5964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</w:tr>
      <w:tr w:rsidR="00B34E40" w:rsidRPr="00B017B4" w14:paraId="38F48819" w14:textId="77777777" w:rsidTr="00715AC8">
        <w:trPr>
          <w:trHeight w:val="20"/>
        </w:trPr>
        <w:tc>
          <w:tcPr>
            <w:tcW w:w="3600" w:type="dxa"/>
          </w:tcPr>
          <w:p w14:paraId="28F9E1B7" w14:textId="0C731B16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554E174" w14:textId="094C3F4C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800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7459EC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E2BBAD" w14:textId="28C928C6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54.3</w:t>
            </w:r>
          </w:p>
        </w:tc>
        <w:tc>
          <w:tcPr>
            <w:tcW w:w="270" w:type="dxa"/>
          </w:tcPr>
          <w:p w14:paraId="6D46C0A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4E589FBA" w14:textId="189350CD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0BC4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</w:tr>
      <w:tr w:rsidR="00800BC4" w:rsidRPr="00B017B4" w14:paraId="29B69311" w14:textId="77777777" w:rsidTr="00715AC8">
        <w:trPr>
          <w:trHeight w:val="20"/>
        </w:trPr>
        <w:tc>
          <w:tcPr>
            <w:tcW w:w="3600" w:type="dxa"/>
          </w:tcPr>
          <w:p w14:paraId="181605A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1FE34743" w14:textId="5C7A2463" w:rsidR="00800BC4" w:rsidRPr="00B017B4" w:rsidRDefault="00A14C5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="00800BC4" w:rsidRPr="00800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6D31914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9F5CF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F03B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FFD7677" w14:textId="276D684D" w:rsidR="00800BC4" w:rsidRPr="00B017B4" w:rsidRDefault="00800BC4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</w:t>
            </w:r>
            <w:r w:rsidR="002E3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00BC4" w:rsidRPr="00B017B4" w14:paraId="7B5857BA" w14:textId="77777777" w:rsidTr="00715AC8">
        <w:trPr>
          <w:trHeight w:val="20"/>
        </w:trPr>
        <w:tc>
          <w:tcPr>
            <w:tcW w:w="3600" w:type="dxa"/>
          </w:tcPr>
          <w:p w14:paraId="5C34B2DD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CBEB142" w14:textId="37586F4C" w:rsidR="00800BC4" w:rsidRPr="00B017B4" w:rsidRDefault="00800BC4" w:rsidP="0037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4">
              <w:rPr>
                <w:rFonts w:ascii="Angsana New" w:hAnsi="Angsana New"/>
                <w:sz w:val="30"/>
                <w:szCs w:val="30"/>
              </w:rPr>
              <w:t>(7,57</w:t>
            </w:r>
            <w:r w:rsidR="002E3570">
              <w:rPr>
                <w:rFonts w:ascii="Angsana New" w:hAnsi="Angsana New"/>
                <w:sz w:val="30"/>
                <w:szCs w:val="30"/>
              </w:rPr>
              <w:t>5</w:t>
            </w:r>
            <w:r w:rsidRPr="00800B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A31D2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A305EB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6AF3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</w:tcPr>
          <w:p w14:paraId="2A1B7B5D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0BC4" w:rsidRPr="00B017B4" w14:paraId="45F02C45" w14:textId="77777777" w:rsidTr="00715AC8">
        <w:trPr>
          <w:trHeight w:val="20"/>
        </w:trPr>
        <w:tc>
          <w:tcPr>
            <w:tcW w:w="3600" w:type="dxa"/>
          </w:tcPr>
          <w:p w14:paraId="072A7C93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14:paraId="03F9CC94" w14:textId="35C26955" w:rsidR="00800BC4" w:rsidRPr="00B017B4" w:rsidRDefault="00A14C5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  <w:r w:rsidR="00800BC4" w:rsidRPr="00800B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2129ED9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8C403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8B56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3AA4236F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EE1F54E" w14:textId="77777777" w:rsidR="00800BC4" w:rsidRDefault="00800BC4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70"/>
        <w:gridCol w:w="1620"/>
        <w:gridCol w:w="44"/>
        <w:gridCol w:w="20"/>
      </w:tblGrid>
      <w:tr w:rsidR="003577D4" w:rsidRPr="00BA3B87" w14:paraId="4CC5CFA5" w14:textId="77777777" w:rsidTr="00D47D4C">
        <w:trPr>
          <w:tblHeader/>
        </w:trPr>
        <w:tc>
          <w:tcPr>
            <w:tcW w:w="5580" w:type="dxa"/>
          </w:tcPr>
          <w:p w14:paraId="6759854D" w14:textId="77777777" w:rsidR="003577D4" w:rsidRPr="00BA3B87" w:rsidRDefault="003577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05BD0FB" w14:textId="7777777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D309C" w14:textId="7777777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gridSpan w:val="3"/>
          </w:tcPr>
          <w:p w14:paraId="77F7D264" w14:textId="77777777" w:rsidR="003E21E5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EE9B3A" w14:textId="26DFEF9B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577D4" w:rsidRPr="00BA3B87" w14:paraId="63D3F82F" w14:textId="77777777" w:rsidTr="00D47D4C">
        <w:trPr>
          <w:gridAfter w:val="1"/>
          <w:wAfter w:w="20" w:type="dxa"/>
          <w:tblHeader/>
        </w:trPr>
        <w:tc>
          <w:tcPr>
            <w:tcW w:w="5580" w:type="dxa"/>
          </w:tcPr>
          <w:p w14:paraId="6C39D983" w14:textId="77777777" w:rsidR="003577D4" w:rsidRPr="00BA3B87" w:rsidRDefault="003577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4" w:type="dxa"/>
            <w:gridSpan w:val="4"/>
          </w:tcPr>
          <w:p w14:paraId="025A78AB" w14:textId="77777777" w:rsidR="003577D4" w:rsidRPr="00BA3B87" w:rsidRDefault="003577D4" w:rsidP="00B434D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1E5" w:rsidRPr="00BA3B87" w14:paraId="2FD8C5A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55E50887" w14:textId="7309F045" w:rsidR="003E21E5" w:rsidRPr="00EF1593" w:rsidRDefault="003E21E5" w:rsidP="003E21E5">
            <w:pPr>
              <w:ind w:right="-14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25EEBA6B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F51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25451B" w14:textId="77777777" w:rsidR="003E21E5" w:rsidRPr="00EF1593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5895C05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7003AFB3" w14:textId="19192582" w:rsidR="003E21E5" w:rsidRDefault="003E21E5" w:rsidP="00B434D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D7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6F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7716F5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A5D10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6108A7" w14:textId="77777777" w:rsidR="003E21E5" w:rsidRPr="00EF1593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543FCC2E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A23248F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00" w:type="dxa"/>
          </w:tcPr>
          <w:p w14:paraId="1DA7F951" w14:textId="423FF34C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3E21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0144934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49333F" w14:textId="08064874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354,673</w:t>
            </w:r>
          </w:p>
        </w:tc>
      </w:tr>
      <w:tr w:rsidR="003E21E5" w:rsidRPr="00BA3B87" w14:paraId="1763E8B0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E88E7D0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5A1AF7D9" w14:textId="77777777" w:rsidR="003E21E5" w:rsidRPr="00BA3B87" w:rsidRDefault="003E21E5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3353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3E7D91" w14:textId="77777777" w:rsidR="003E21E5" w:rsidRPr="00BA3B87" w:rsidRDefault="003E21E5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3D8F4C6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6EE26693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6132F929" w14:textId="1CB7A813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50,163</w:t>
            </w:r>
          </w:p>
        </w:tc>
        <w:tc>
          <w:tcPr>
            <w:tcW w:w="270" w:type="dxa"/>
            <w:tcBorders>
              <w:bottom w:val="nil"/>
            </w:tcBorders>
          </w:tcPr>
          <w:p w14:paraId="7B8D7E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7E2A731E" w14:textId="18EBB8FD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107,762</w:t>
            </w:r>
          </w:p>
        </w:tc>
      </w:tr>
      <w:tr w:rsidR="003E21E5" w:rsidRPr="00BA3B87" w14:paraId="5E20679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3D729A54" w14:textId="77777777" w:rsidR="003E21E5" w:rsidRPr="00F01E7D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54C69A80" w14:textId="60CB5881" w:rsidR="003E21E5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70" w:type="dxa"/>
            <w:tcBorders>
              <w:bottom w:val="nil"/>
            </w:tcBorders>
          </w:tcPr>
          <w:p w14:paraId="62220B3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4F14702E" w14:textId="5C2A5228" w:rsidR="003E21E5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5,906</w:t>
            </w:r>
          </w:p>
        </w:tc>
      </w:tr>
      <w:tr w:rsidR="003E21E5" w:rsidRPr="00BA3B87" w14:paraId="5F20796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1C3294ED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4B8795BA" w14:textId="7B0EF72E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7,808</w:t>
            </w:r>
          </w:p>
        </w:tc>
        <w:tc>
          <w:tcPr>
            <w:tcW w:w="270" w:type="dxa"/>
            <w:tcBorders>
              <w:bottom w:val="nil"/>
            </w:tcBorders>
          </w:tcPr>
          <w:p w14:paraId="2B87D0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144611AB" w14:textId="39A49515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14,193</w:t>
            </w:r>
          </w:p>
        </w:tc>
      </w:tr>
      <w:tr w:rsidR="003E21E5" w:rsidRPr="00BA3B87" w14:paraId="0055E9C6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BDE4BAA" w14:textId="334DEF9F" w:rsidR="003E21E5" w:rsidRPr="00F01E7D" w:rsidRDefault="00C4534F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3E21E5"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57D288F" w14:textId="64832324" w:rsidR="003E21E5" w:rsidRPr="00BA3B87" w:rsidRDefault="00EA747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89EFB5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0FBDD30A" w14:textId="05874759" w:rsidR="003E21E5" w:rsidRPr="00FD36EA" w:rsidRDefault="00EA747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157,320</w:t>
            </w:r>
          </w:p>
        </w:tc>
      </w:tr>
      <w:tr w:rsidR="00715AC8" w:rsidRPr="00BA3B87" w14:paraId="17C0815E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AF5FAD0" w14:textId="4287A3A3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B251C32" w14:textId="4E014AD8" w:rsidR="00715AC8" w:rsidRPr="00A42E0A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316,821</w:t>
            </w:r>
          </w:p>
        </w:tc>
        <w:tc>
          <w:tcPr>
            <w:tcW w:w="270" w:type="dxa"/>
            <w:tcBorders>
              <w:bottom w:val="nil"/>
            </w:tcBorders>
          </w:tcPr>
          <w:p w14:paraId="29B7697B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7C5659D0" w14:textId="1DA667CF" w:rsidR="00715AC8" w:rsidRPr="00121C11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639,854</w:t>
            </w:r>
          </w:p>
        </w:tc>
      </w:tr>
      <w:tr w:rsidR="00715AC8" w:rsidRPr="00BA3B87" w14:paraId="529F20E3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4F2FAFEA" w14:textId="7EF0BA1F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5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65896C" w14:textId="10624213" w:rsidR="00715AC8" w:rsidRPr="00BA3B87" w:rsidRDefault="00715AC8" w:rsidP="00A1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(6,925)</w:t>
            </w:r>
          </w:p>
        </w:tc>
        <w:tc>
          <w:tcPr>
            <w:tcW w:w="270" w:type="dxa"/>
            <w:tcBorders>
              <w:bottom w:val="nil"/>
            </w:tcBorders>
          </w:tcPr>
          <w:p w14:paraId="5155B13A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7CD25D" w14:textId="4D4FA1DC" w:rsidR="00715AC8" w:rsidRPr="00EF1593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(4,135)</w:t>
            </w:r>
          </w:p>
        </w:tc>
      </w:tr>
      <w:tr w:rsidR="00715AC8" w:rsidRPr="00BA3B87" w14:paraId="0C50F518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50D4A078" w14:textId="74213EBB" w:rsidR="00715AC8" w:rsidRPr="00B41C61" w:rsidRDefault="00715AC8" w:rsidP="00715AC8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1C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1D0399" w14:textId="534A9D4D" w:rsidR="00715AC8" w:rsidRPr="00510C7D" w:rsidRDefault="00510C7D" w:rsidP="0051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309,896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FBC8D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91615C" w14:textId="03D4331C" w:rsidR="00715AC8" w:rsidRPr="00510C7D" w:rsidRDefault="00510C7D" w:rsidP="0051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635,719</w:t>
            </w:r>
          </w:p>
        </w:tc>
      </w:tr>
    </w:tbl>
    <w:p w14:paraId="48FC4D9F" w14:textId="77777777" w:rsidR="00A01109" w:rsidRDefault="00A01109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C04DD" w14:textId="36A0918B" w:rsidR="00B434DE" w:rsidRPr="002229B7" w:rsidRDefault="00B434DE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503B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80"/>
        <w:gridCol w:w="1440"/>
        <w:gridCol w:w="270"/>
        <w:gridCol w:w="1350"/>
      </w:tblGrid>
      <w:tr w:rsidR="00E02CCC" w:rsidRPr="00BD198F" w14:paraId="5568E79A" w14:textId="77777777" w:rsidTr="008C14BF">
        <w:trPr>
          <w:tblHeader/>
        </w:trPr>
        <w:tc>
          <w:tcPr>
            <w:tcW w:w="5130" w:type="dxa"/>
            <w:vAlign w:val="bottom"/>
          </w:tcPr>
          <w:p w14:paraId="309BA0FB" w14:textId="23078842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ค่าเผื่อผลขาดทุนจากการด้อยค่า</w:t>
            </w: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 วิธีการอย่างง่าย</w:t>
            </w: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D7B9393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D958CC" w14:textId="3AD82FCA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7530879D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CF7563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ED751C5" w14:textId="66BF2A46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E02CCC" w:rsidRPr="00BD198F" w14:paraId="72CB0AF4" w14:textId="77777777" w:rsidTr="008C14BF">
        <w:trPr>
          <w:tblHeader/>
        </w:trPr>
        <w:tc>
          <w:tcPr>
            <w:tcW w:w="5130" w:type="dxa"/>
          </w:tcPr>
          <w:p w14:paraId="3489F4A9" w14:textId="77777777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7BB895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44650704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19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2CCC" w:rsidRPr="00BD198F" w14:paraId="7BDF8EFC" w14:textId="77777777" w:rsidTr="008C14BF">
        <w:trPr>
          <w:tblHeader/>
        </w:trPr>
        <w:tc>
          <w:tcPr>
            <w:tcW w:w="5130" w:type="dxa"/>
          </w:tcPr>
          <w:p w14:paraId="72701F0F" w14:textId="497C8B89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D198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D1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D198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BD19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D198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B6C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ตาม </w:t>
            </w:r>
            <w:r w:rsidR="009B6CCD">
              <w:rPr>
                <w:rFonts w:asciiTheme="majorBidi" w:hAnsiTheme="majorBidi" w:cstheme="majorBidi"/>
                <w:sz w:val="28"/>
                <w:szCs w:val="28"/>
              </w:rPr>
              <w:t>TFRS</w:t>
            </w:r>
            <w:r w:rsidR="00865A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6CC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52647C5B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4039D46" w14:textId="5EC2FDC3" w:rsidR="00E02CCC" w:rsidRPr="00BD198F" w:rsidRDefault="00C22204" w:rsidP="00C2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3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10,791</w:t>
            </w:r>
          </w:p>
        </w:tc>
        <w:tc>
          <w:tcPr>
            <w:tcW w:w="270" w:type="dxa"/>
            <w:vAlign w:val="center"/>
          </w:tcPr>
          <w:p w14:paraId="49B58E0D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1759DE" w14:textId="2C8C513D" w:rsidR="00E02CCC" w:rsidRPr="00BD198F" w:rsidRDefault="00C22204" w:rsidP="00C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71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BD198F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E02CCC" w:rsidRPr="00BD198F" w14:paraId="67CC2FA8" w14:textId="77777777" w:rsidTr="008C14BF">
        <w:trPr>
          <w:tblHeader/>
        </w:trPr>
        <w:tc>
          <w:tcPr>
            <w:tcW w:w="5130" w:type="dxa"/>
          </w:tcPr>
          <w:p w14:paraId="4A7D449E" w14:textId="77777777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2BE50F8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34FF55" w14:textId="557EE73F" w:rsidR="00E02CCC" w:rsidRPr="00BD198F" w:rsidRDefault="00C22204" w:rsidP="00C2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5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  <w:vAlign w:val="center"/>
          </w:tcPr>
          <w:p w14:paraId="7E340D0F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E5E698" w14:textId="007A4E75" w:rsidR="00E02CCC" w:rsidRPr="00BD198F" w:rsidRDefault="00C22204" w:rsidP="0033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CCC" w:rsidRPr="00BD198F" w14:paraId="7473B1D0" w14:textId="77777777" w:rsidTr="008C14BF">
        <w:trPr>
          <w:tblHeader/>
        </w:trPr>
        <w:tc>
          <w:tcPr>
            <w:tcW w:w="5130" w:type="dxa"/>
          </w:tcPr>
          <w:p w14:paraId="1F4D2317" w14:textId="77777777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</w:t>
            </w: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1080" w:type="dxa"/>
          </w:tcPr>
          <w:p w14:paraId="6D47E1C6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AD6083" w14:textId="6CF63A98" w:rsidR="00E02CCC" w:rsidRPr="00BD198F" w:rsidRDefault="00C22204" w:rsidP="00C2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B5C7DE6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6A137" w14:textId="64D4A660" w:rsidR="00E02CCC" w:rsidRPr="00BD198F" w:rsidRDefault="00C22204" w:rsidP="00C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D198F">
              <w:rPr>
                <w:rFonts w:ascii="Angsana New" w:hAnsi="Angsana New"/>
                <w:sz w:val="28"/>
                <w:szCs w:val="28"/>
              </w:rPr>
              <w:t>272</w:t>
            </w:r>
            <w:r w:rsidRPr="00BD19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2CCC" w:rsidRPr="00BD198F" w14:paraId="64BDB23D" w14:textId="77777777" w:rsidTr="008C14BF">
        <w:trPr>
          <w:tblHeader/>
        </w:trPr>
        <w:tc>
          <w:tcPr>
            <w:tcW w:w="5130" w:type="dxa"/>
          </w:tcPr>
          <w:p w14:paraId="5B32FD7E" w14:textId="6844453D" w:rsidR="00E02CCC" w:rsidRPr="00BD198F" w:rsidRDefault="00E02CCC" w:rsidP="006D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2204" w:rsidRPr="00BD1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C22204" w:rsidRPr="00BD19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B6CCD" w:rsidRPr="009B6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E33B8FE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CC988" w14:textId="07769778" w:rsidR="00E02CCC" w:rsidRPr="00BD198F" w:rsidRDefault="00C22204" w:rsidP="00C2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10,904</w:t>
            </w:r>
          </w:p>
        </w:tc>
        <w:tc>
          <w:tcPr>
            <w:tcW w:w="270" w:type="dxa"/>
            <w:vAlign w:val="center"/>
          </w:tcPr>
          <w:p w14:paraId="69DC3767" w14:textId="77777777" w:rsidR="00E02CCC" w:rsidRPr="00BD198F" w:rsidRDefault="00E02CCC" w:rsidP="006D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651D2" w14:textId="66E1513B" w:rsidR="00E02CCC" w:rsidRPr="00BD198F" w:rsidRDefault="00C22204" w:rsidP="00C36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5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7,575</w:t>
            </w:r>
          </w:p>
        </w:tc>
      </w:tr>
    </w:tbl>
    <w:p w14:paraId="63BCB041" w14:textId="5B700047" w:rsidR="00B32A02" w:rsidRPr="00DE614A" w:rsidRDefault="00B32A02" w:rsidP="00B439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p w14:paraId="6FF0B2DC" w14:textId="77777777" w:rsidR="00FF30DF" w:rsidRPr="00892EDF" w:rsidRDefault="00BF37A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92EDF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892EDF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 w:rsidRPr="00892EDF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892EDF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DE614A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BD198F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028579DB" w:rsidR="00664D13" w:rsidRPr="00BD198F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61E17"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61E17" w:rsidRPr="00BD19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761E17"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74" w:type="pct"/>
            <w:vAlign w:val="bottom"/>
          </w:tcPr>
          <w:p w14:paraId="7DD6BF77" w14:textId="7725504C" w:rsidR="00664D13" w:rsidRPr="00BD198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BD198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BD198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E5D2336" w14:textId="7C978E10" w:rsidR="00664D13" w:rsidRPr="00BD198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664D13" w:rsidRPr="00BD198F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BD198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BD198F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D19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52174" w:rsidRPr="00BD19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D19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36876" w:rsidRPr="00BD198F" w14:paraId="00118C9E" w14:textId="77777777" w:rsidTr="006D108A">
        <w:tc>
          <w:tcPr>
            <w:tcW w:w="3106" w:type="pct"/>
          </w:tcPr>
          <w:p w14:paraId="5EBA995D" w14:textId="7756D61C" w:rsidR="00536876" w:rsidRPr="00BD198F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D19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D19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BD198F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BD198F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74446CDF" w14:textId="77777777" w:rsidR="00536876" w:rsidRPr="00BD198F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1E9" w:rsidRPr="00BD198F" w14:paraId="33BAEEDD" w14:textId="77777777" w:rsidTr="006D108A">
        <w:tc>
          <w:tcPr>
            <w:tcW w:w="3106" w:type="pct"/>
          </w:tcPr>
          <w:p w14:paraId="7464C3E0" w14:textId="6D1853F1" w:rsidR="00F761E9" w:rsidRPr="00BD198F" w:rsidRDefault="00F761E9" w:rsidP="00F76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8BB529F" w14:textId="6C59A237" w:rsidR="00F761E9" w:rsidRPr="00BD198F" w:rsidRDefault="00F761E9" w:rsidP="000D1E9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179,902</w:t>
            </w:r>
          </w:p>
        </w:tc>
        <w:tc>
          <w:tcPr>
            <w:tcW w:w="130" w:type="pct"/>
          </w:tcPr>
          <w:p w14:paraId="255D8D7B" w14:textId="77777777" w:rsidR="00F761E9" w:rsidRPr="00BD198F" w:rsidRDefault="00F761E9" w:rsidP="00F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11097ADB" w14:textId="45B1163C" w:rsidR="00F761E9" w:rsidRPr="00BD198F" w:rsidRDefault="00F761E9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179,902</w:t>
            </w:r>
          </w:p>
        </w:tc>
      </w:tr>
      <w:tr w:rsidR="00EF452B" w:rsidRPr="00BD198F" w14:paraId="19FF40BD" w14:textId="77777777" w:rsidTr="006D108A">
        <w:tc>
          <w:tcPr>
            <w:tcW w:w="3106" w:type="pct"/>
          </w:tcPr>
          <w:p w14:paraId="2A096DF1" w14:textId="3F6F2DA6" w:rsidR="00EF452B" w:rsidRPr="00BD198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/>
                <w:sz w:val="28"/>
                <w:szCs w:val="28"/>
                <w:cs/>
              </w:rPr>
              <w:t>สัญญาก่อสร้างแผงโซลาร์บนหลังคา</w:t>
            </w:r>
          </w:p>
        </w:tc>
        <w:tc>
          <w:tcPr>
            <w:tcW w:w="874" w:type="pct"/>
          </w:tcPr>
          <w:p w14:paraId="46CB72C9" w14:textId="14C59EE9" w:rsidR="00EF452B" w:rsidRPr="00BD198F" w:rsidRDefault="00AD3B81" w:rsidP="000D1E93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EF452B"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30" w:type="pct"/>
          </w:tcPr>
          <w:p w14:paraId="05FF551D" w14:textId="77777777" w:rsidR="00EF452B" w:rsidRPr="00BD198F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2F70EB4A" w14:textId="3C15E535" w:rsidR="00EF452B" w:rsidRPr="00BD198F" w:rsidRDefault="00EF452B" w:rsidP="000D1E93">
            <w:pPr>
              <w:pStyle w:val="acctfourfigures"/>
              <w:tabs>
                <w:tab w:val="clear" w:pos="765"/>
              </w:tabs>
              <w:spacing w:line="240" w:lineRule="auto"/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F452B" w:rsidRPr="00BD198F" w14:paraId="30EB47D3" w14:textId="77777777" w:rsidTr="006D108A">
        <w:tc>
          <w:tcPr>
            <w:tcW w:w="3106" w:type="pct"/>
          </w:tcPr>
          <w:p w14:paraId="3B3A18F9" w14:textId="4A6868BE" w:rsidR="00EF452B" w:rsidRPr="00BD198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66DF51C3" w:rsidR="00EF452B" w:rsidRPr="00BD198F" w:rsidRDefault="00EF452B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15,483</w:t>
            </w:r>
          </w:p>
        </w:tc>
        <w:tc>
          <w:tcPr>
            <w:tcW w:w="130" w:type="pct"/>
          </w:tcPr>
          <w:p w14:paraId="376177A2" w14:textId="77777777" w:rsidR="00EF452B" w:rsidRPr="00BD198F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313748A9" w14:textId="2050A2D3" w:rsidR="00EF452B" w:rsidRPr="00BD198F" w:rsidRDefault="00EF452B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9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,639</w:t>
            </w:r>
          </w:p>
        </w:tc>
      </w:tr>
      <w:tr w:rsidR="00EF452B" w:rsidRPr="00BD198F" w14:paraId="50B14F3B" w14:textId="77777777" w:rsidTr="006D108A">
        <w:tc>
          <w:tcPr>
            <w:tcW w:w="3106" w:type="pct"/>
          </w:tcPr>
          <w:p w14:paraId="3D02BC7D" w14:textId="3F9AA21E" w:rsidR="00EF452B" w:rsidRPr="00BD198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98F">
              <w:rPr>
                <w:rFonts w:ascii="Angsana New" w:hAnsi="Angsana New" w:hint="cs"/>
                <w:sz w:val="28"/>
                <w:szCs w:val="28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2A4A3044" w:rsidR="00EF452B" w:rsidRPr="00BD198F" w:rsidRDefault="00EF452B" w:rsidP="00EF452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10,547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BD198F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7B2A7299" w:rsidR="00EF452B" w:rsidRPr="00BD198F" w:rsidRDefault="00EF452B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/>
              </w:rPr>
              <w:t>10,020</w:t>
            </w:r>
          </w:p>
        </w:tc>
      </w:tr>
      <w:tr w:rsidR="00EF452B" w:rsidRPr="00BD198F" w14:paraId="50D50827" w14:textId="77777777" w:rsidTr="006D108A">
        <w:tc>
          <w:tcPr>
            <w:tcW w:w="3106" w:type="pct"/>
          </w:tcPr>
          <w:p w14:paraId="30CFC79B" w14:textId="68D67E76" w:rsidR="00EF452B" w:rsidRPr="00BD198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98F">
              <w:rPr>
                <w:rFonts w:ascii="Angsana New" w:hAnsi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874" w:type="pct"/>
          </w:tcPr>
          <w:p w14:paraId="2E295F73" w14:textId="19CBF5E4" w:rsidR="00EF452B" w:rsidRPr="00BD198F" w:rsidRDefault="00EF452B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4,649</w:t>
            </w:r>
          </w:p>
        </w:tc>
        <w:tc>
          <w:tcPr>
            <w:tcW w:w="130" w:type="pct"/>
          </w:tcPr>
          <w:p w14:paraId="043F85F7" w14:textId="77777777" w:rsidR="00EF452B" w:rsidRPr="00BD198F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pct"/>
          </w:tcPr>
          <w:p w14:paraId="1402F747" w14:textId="7212B696" w:rsidR="00EF452B" w:rsidRPr="00BD198F" w:rsidRDefault="00EF452B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98F">
              <w:rPr>
                <w:rFonts w:ascii="Angsana New" w:hAnsi="Angsana New"/>
                <w:sz w:val="28"/>
                <w:szCs w:val="28"/>
                <w:lang w:val="en-US" w:bidi="th-TH"/>
              </w:rPr>
              <w:t>3,216</w:t>
            </w:r>
          </w:p>
        </w:tc>
      </w:tr>
      <w:tr w:rsidR="00EF452B" w:rsidRPr="00BD198F" w14:paraId="35CFED2A" w14:textId="77777777" w:rsidTr="006D108A">
        <w:tc>
          <w:tcPr>
            <w:tcW w:w="3106" w:type="pct"/>
          </w:tcPr>
          <w:p w14:paraId="7B6B4FEC" w14:textId="77777777" w:rsidR="00EF452B" w:rsidRPr="00BD198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9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729CBB2D" w:rsidR="00EF452B" w:rsidRPr="00BD198F" w:rsidRDefault="00EF452B" w:rsidP="00EF452B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01E99" w:rsidRPr="00BD198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D3B81" w:rsidRPr="00BD198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BD198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D3B81" w:rsidRPr="00BD198F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BD198F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0D8AE3CD" w:rsidR="00EF452B" w:rsidRPr="00BD198F" w:rsidRDefault="00EF452B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98F">
              <w:rPr>
                <w:rFonts w:ascii="Angsana New" w:hAnsi="Angsana New"/>
                <w:b/>
                <w:bCs/>
                <w:sz w:val="28"/>
                <w:szCs w:val="28"/>
              </w:rPr>
              <w:t>203,777</w:t>
            </w:r>
          </w:p>
        </w:tc>
      </w:tr>
    </w:tbl>
    <w:p w14:paraId="40005758" w14:textId="68239C90" w:rsidR="00664D13" w:rsidRPr="00DE614A" w:rsidRDefault="00664D13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4725D83F" w14:textId="1BB36291" w:rsidR="00AA652A" w:rsidRDefault="00B0539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หนี้สินที่อาจเกิดขึ้น</w:t>
      </w:r>
    </w:p>
    <w:p w14:paraId="4BD90993" w14:textId="60512F62" w:rsidR="00B05399" w:rsidRPr="00DE614A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25939A6B" w14:textId="1D1E75DE" w:rsidR="00B05399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05399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B05399">
        <w:rPr>
          <w:rFonts w:ascii="Angsana New" w:hAnsi="Angsana New"/>
          <w:sz w:val="30"/>
          <w:szCs w:val="30"/>
          <w:lang w:val="en-GB" w:bidi="ar-SA"/>
        </w:rPr>
        <w:t xml:space="preserve">31 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Pr="00B05399">
        <w:rPr>
          <w:rFonts w:ascii="Angsana New" w:hAnsi="Angsana New"/>
          <w:sz w:val="30"/>
          <w:szCs w:val="30"/>
          <w:lang w:val="en-GB" w:bidi="ar-SA"/>
        </w:rPr>
        <w:t xml:space="preserve">2563 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>บริษัทมีหนังสือค้ำประกัน</w:t>
      </w:r>
      <w:r w:rsidR="00511C41">
        <w:rPr>
          <w:rFonts w:ascii="Angsana New" w:hAnsi="Angsana New" w:hint="cs"/>
          <w:sz w:val="30"/>
          <w:szCs w:val="30"/>
          <w:cs/>
          <w:lang w:val="en-GB"/>
        </w:rPr>
        <w:t>จากธนาคาร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>ให้การดำเนินงาน</w:t>
      </w:r>
      <w:r w:rsidR="00511C41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287AE0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="00511C41">
        <w:rPr>
          <w:rFonts w:ascii="Angsana New" w:hAnsi="Angsana New" w:hint="cs"/>
          <w:sz w:val="30"/>
          <w:szCs w:val="30"/>
          <w:cs/>
          <w:lang w:val="en-GB"/>
        </w:rPr>
        <w:t>หลายแห่ง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>เป็นจำนวน</w:t>
      </w:r>
      <w:r w:rsidR="00084ED6">
        <w:rPr>
          <w:rFonts w:ascii="Angsana New" w:hAnsi="Angsana New" w:hint="cs"/>
          <w:sz w:val="30"/>
          <w:szCs w:val="30"/>
          <w:cs/>
          <w:lang w:val="en-GB"/>
        </w:rPr>
        <w:t>เงิน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05399">
        <w:rPr>
          <w:rFonts w:ascii="Angsana New" w:hAnsi="Angsana New"/>
          <w:sz w:val="30"/>
          <w:szCs w:val="30"/>
          <w:lang w:val="en-GB" w:bidi="ar-SA"/>
        </w:rPr>
        <w:t xml:space="preserve">94,225 </w:t>
      </w:r>
      <w:r w:rsidRPr="00B05399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271CD5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(31 </w:t>
      </w:r>
      <w:r w:rsidRPr="00271CD5">
        <w:rPr>
          <w:rFonts w:ascii="Angsana New" w:hAnsi="Angsana New" w:hint="cs"/>
          <w:i/>
          <w:iCs/>
          <w:sz w:val="30"/>
          <w:szCs w:val="30"/>
          <w:cs/>
          <w:lang w:val="en-GB"/>
        </w:rPr>
        <w:t>ธันวาคม</w:t>
      </w:r>
      <w:r w:rsidR="00505BC9">
        <w:rPr>
          <w:rFonts w:ascii="Angsana New" w:hAnsi="Angsana New"/>
          <w:i/>
          <w:iCs/>
          <w:sz w:val="30"/>
          <w:szCs w:val="30"/>
          <w:lang w:val="en-GB"/>
        </w:rPr>
        <w:t xml:space="preserve"> 2562</w:t>
      </w:r>
      <w:r w:rsidRPr="00271CD5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: 94,075 </w:t>
      </w:r>
      <w:r w:rsidRPr="00271CD5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084ED6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6E9973C9" w14:textId="77777777" w:rsidR="00BD198F" w:rsidRPr="00DE614A" w:rsidRDefault="00BD198F" w:rsidP="00BD1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773FF57A" w14:textId="347CCE11" w:rsidR="001A41A0" w:rsidRDefault="001A41A0" w:rsidP="001A41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A41A0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366EB8A" w14:textId="2E66F210" w:rsidR="00BD198F" w:rsidRPr="00DE614A" w:rsidRDefault="00BD198F" w:rsidP="00BD1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3E611CFD" w14:textId="2303C072" w:rsidR="00BD198F" w:rsidRPr="00BD198F" w:rsidRDefault="00DE614A" w:rsidP="00DE614A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ab/>
      </w:r>
      <w:r w:rsidRPr="00DE614A">
        <w:rPr>
          <w:rFonts w:ascii="Angsana New" w:hAnsi="Angsana New" w:hint="cs"/>
          <w:sz w:val="30"/>
          <w:szCs w:val="30"/>
          <w:cs/>
        </w:rPr>
        <w:t xml:space="preserve">ในไตรมาสที่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1 </w:t>
      </w:r>
      <w:r w:rsidRPr="00DE614A">
        <w:rPr>
          <w:rFonts w:ascii="Angsana New" w:hAnsi="Angsana New" w:hint="cs"/>
          <w:sz w:val="30"/>
          <w:szCs w:val="30"/>
          <w:cs/>
        </w:rPr>
        <w:t xml:space="preserve">ปี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2563 </w:t>
      </w:r>
      <w:r w:rsidRPr="00DE614A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DE614A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2.81 </w:t>
      </w:r>
      <w:r w:rsidRPr="00DE614A">
        <w:rPr>
          <w:rFonts w:ascii="Angsana New" w:hAnsi="Angsana New" w:hint="cs"/>
          <w:sz w:val="30"/>
          <w:szCs w:val="30"/>
          <w:cs/>
        </w:rPr>
        <w:t xml:space="preserve">ล้านบาท ซึ่งบริษัทได้ฟ้องแย้งเรื่องดังกล่าวและเรียกร้องค่าเสียหายจำนวนรวม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6 </w:t>
      </w:r>
      <w:r w:rsidRPr="00DE614A">
        <w:rPr>
          <w:rFonts w:ascii="Angsana New" w:hAnsi="Angsana New" w:hint="cs"/>
          <w:sz w:val="30"/>
          <w:szCs w:val="30"/>
          <w:cs/>
        </w:rPr>
        <w:t xml:space="preserve">ล้านบาท 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17.59 </w:t>
      </w:r>
      <w:r w:rsidRPr="00DE614A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DE614A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DE614A">
        <w:rPr>
          <w:rFonts w:ascii="Angsana New" w:hAnsi="Angsana New" w:hint="cs"/>
          <w:sz w:val="30"/>
          <w:szCs w:val="30"/>
          <w:cs/>
        </w:rPr>
        <w:t xml:space="preserve">คดีความข้างต้นยังไม่ถึงที่สิ้นสุด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งวดสิ้นสุดวันที่ </w:t>
      </w:r>
      <w:r w:rsidRPr="00DE614A">
        <w:rPr>
          <w:rFonts w:ascii="Angsana New" w:hAnsi="Angsana New" w:hint="cs"/>
          <w:sz w:val="30"/>
          <w:szCs w:val="30"/>
          <w:lang w:val="en-GB"/>
        </w:rPr>
        <w:t xml:space="preserve">31 </w:t>
      </w:r>
      <w:r w:rsidRPr="00DE61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E614A">
        <w:rPr>
          <w:rFonts w:ascii="Angsana New" w:hAnsi="Angsana New" w:hint="cs"/>
          <w:sz w:val="30"/>
          <w:szCs w:val="30"/>
          <w:lang w:val="en-GB"/>
        </w:rPr>
        <w:t>2563</w:t>
      </w:r>
    </w:p>
    <w:sectPr w:rsidR="00BD198F" w:rsidRPr="00BD198F" w:rsidSect="00A5139C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474F4" w14:textId="77777777" w:rsidR="007C3D3D" w:rsidRDefault="007C3D3D">
      <w:r>
        <w:separator/>
      </w:r>
    </w:p>
  </w:endnote>
  <w:endnote w:type="continuationSeparator" w:id="0">
    <w:p w14:paraId="57D4ABD3" w14:textId="77777777" w:rsidR="007C3D3D" w:rsidRDefault="007C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371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21731B5" w14:textId="77777777" w:rsidR="001466BA" w:rsidRPr="00136FE4" w:rsidRDefault="001466B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25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07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6330A2F" w14:textId="77777777" w:rsidR="001466BA" w:rsidRPr="00136FE4" w:rsidRDefault="001466B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371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C2D71E5" w14:textId="77777777" w:rsidR="001466BA" w:rsidRPr="00136FE4" w:rsidRDefault="001466B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2B28EC" w14:textId="77777777" w:rsidR="001466BA" w:rsidRPr="00136FE4" w:rsidRDefault="001466B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7D84" w14:textId="77777777" w:rsidR="001466BA" w:rsidRPr="00136FE4" w:rsidRDefault="001466BA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6A8BB" w14:textId="433855D7" w:rsidR="001466BA" w:rsidRPr="006D2137" w:rsidRDefault="001466BA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12147B">
      <w:rPr>
        <w:rFonts w:ascii="Angsana New" w:hAnsi="Angsana New"/>
        <w:i/>
        <w:iCs/>
        <w:noProof/>
        <w:sz w:val="30"/>
        <w:szCs w:val="30"/>
      </w:rPr>
      <w:t>SCN Q1-2020 TH V14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46A48" w14:textId="77777777" w:rsidR="007C3D3D" w:rsidRDefault="007C3D3D">
      <w:r>
        <w:separator/>
      </w:r>
    </w:p>
  </w:footnote>
  <w:footnote w:type="continuationSeparator" w:id="0">
    <w:p w14:paraId="5F180D5F" w14:textId="77777777" w:rsidR="007C3D3D" w:rsidRDefault="007C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D9A6D" w14:textId="0561EC09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1F243C2F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899BBD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BFEF7" w14:textId="56CCAA22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717CD44" w14:textId="77777777" w:rsidR="001466BA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C70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852FAC8" w14:textId="5CE3A973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26BAAF1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F857C" w14:textId="30DF07BB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5F0D8D6" w14:textId="66B2184E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75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BB6E12" w14:textId="461AF101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87A8AB3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4EC1" w14:textId="77777777" w:rsidR="001466BA" w:rsidRPr="00B2797B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574FE26" w14:textId="77777777" w:rsidR="001466BA" w:rsidRDefault="001466BA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BA165B" w14:textId="2FA559DB" w:rsidR="001466BA" w:rsidRPr="00B2797B" w:rsidRDefault="001466BA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B279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2797B">
      <w:rPr>
        <w:rFonts w:ascii="Angsana New" w:hAnsi="Angsana New" w:hint="cs"/>
        <w:b/>
        <w:bCs/>
        <w:sz w:val="32"/>
        <w:szCs w:val="32"/>
      </w:rPr>
      <w:t>3</w:t>
    </w:r>
    <w:r w:rsidRPr="00B2797B">
      <w:rPr>
        <w:rFonts w:ascii="Angsana New" w:hAnsi="Angsana New"/>
        <w:b/>
        <w:bCs/>
        <w:sz w:val="32"/>
        <w:szCs w:val="32"/>
      </w:rPr>
      <w:t>1</w:t>
    </w:r>
    <w:r w:rsidRPr="00B279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B2797B">
      <w:rPr>
        <w:rFonts w:ascii="Angsana New" w:hAnsi="Angsana New" w:hint="cs"/>
        <w:b/>
        <w:bCs/>
        <w:sz w:val="32"/>
        <w:szCs w:val="32"/>
      </w:rPr>
      <w:t>25</w:t>
    </w:r>
    <w:r w:rsidRPr="00B2797B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B2797B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881B7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FBD0D" w14:textId="77777777" w:rsidR="001466BA" w:rsidRPr="00F9367B" w:rsidRDefault="001466B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B546C6B" w14:textId="77777777" w:rsidR="001466BA" w:rsidRPr="00F9367B" w:rsidRDefault="001466BA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0D036C3" w14:textId="77777777" w:rsidR="001466BA" w:rsidRPr="00F9367B" w:rsidRDefault="001466B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ED1B446" w14:textId="77777777" w:rsidR="001466BA" w:rsidRPr="00F9367B" w:rsidRDefault="001466BA" w:rsidP="00A02394">
    <w:pPr>
      <w:pStyle w:val="Header"/>
      <w:rPr>
        <w:sz w:val="16"/>
        <w:szCs w:val="16"/>
      </w:rPr>
    </w:pPr>
  </w:p>
  <w:p w14:paraId="2DFDCEAD" w14:textId="77777777" w:rsidR="001466BA" w:rsidRPr="00F9367B" w:rsidRDefault="001466BA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CD999" w14:textId="2220011A" w:rsidR="001466BA" w:rsidRPr="002C284C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57F8B60" w14:textId="77777777" w:rsidR="001466BA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99CA11" w14:textId="78C6036E" w:rsidR="001466BA" w:rsidRPr="002C284C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CE9A806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ECB3" w14:textId="79909423" w:rsidR="001466BA" w:rsidRPr="002C284C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471B8C2" w14:textId="77777777" w:rsidR="001466BA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E8BB39" w14:textId="0C43E9EC" w:rsidR="001466BA" w:rsidRPr="002C284C" w:rsidRDefault="001466BA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1632B50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6283" w14:textId="4B7B1E78" w:rsidR="001466BA" w:rsidRPr="002C284C" w:rsidRDefault="001466BA" w:rsidP="004E65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1466BA" w:rsidRDefault="001466BA" w:rsidP="004E65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2512D8" w14:textId="63EC891E" w:rsidR="001466BA" w:rsidRPr="002C284C" w:rsidRDefault="001466BA" w:rsidP="004E65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50C4DB" w14:textId="77777777" w:rsidR="001466BA" w:rsidRPr="002C284C" w:rsidRDefault="001466B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8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9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3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5"/>
  </w:num>
  <w:num w:numId="13">
    <w:abstractNumId w:val="36"/>
  </w:num>
  <w:num w:numId="14">
    <w:abstractNumId w:val="22"/>
  </w:num>
  <w:num w:numId="15">
    <w:abstractNumId w:val="24"/>
  </w:num>
  <w:num w:numId="16">
    <w:abstractNumId w:val="38"/>
  </w:num>
  <w:num w:numId="17">
    <w:abstractNumId w:val="39"/>
  </w:num>
  <w:num w:numId="18">
    <w:abstractNumId w:val="29"/>
  </w:num>
  <w:num w:numId="19">
    <w:abstractNumId w:val="26"/>
  </w:num>
  <w:num w:numId="20">
    <w:abstractNumId w:val="32"/>
  </w:num>
  <w:num w:numId="21">
    <w:abstractNumId w:val="14"/>
  </w:num>
  <w:num w:numId="22">
    <w:abstractNumId w:val="11"/>
  </w:num>
  <w:num w:numId="23">
    <w:abstractNumId w:val="19"/>
  </w:num>
  <w:num w:numId="24">
    <w:abstractNumId w:val="18"/>
  </w:num>
  <w:num w:numId="25">
    <w:abstractNumId w:val="20"/>
  </w:num>
  <w:num w:numId="26">
    <w:abstractNumId w:val="21"/>
  </w:num>
  <w:num w:numId="27">
    <w:abstractNumId w:val="27"/>
  </w:num>
  <w:num w:numId="28">
    <w:abstractNumId w:val="12"/>
  </w:num>
  <w:num w:numId="29">
    <w:abstractNumId w:val="10"/>
  </w:num>
  <w:num w:numId="30">
    <w:abstractNumId w:val="33"/>
  </w:num>
  <w:num w:numId="31">
    <w:abstractNumId w:val="16"/>
  </w:num>
  <w:num w:numId="32">
    <w:abstractNumId w:val="30"/>
  </w:num>
  <w:num w:numId="33">
    <w:abstractNumId w:val="34"/>
  </w:num>
  <w:num w:numId="34">
    <w:abstractNumId w:val="35"/>
  </w:num>
  <w:num w:numId="35">
    <w:abstractNumId w:val="13"/>
  </w:num>
  <w:num w:numId="36">
    <w:abstractNumId w:val="37"/>
  </w:num>
  <w:num w:numId="37">
    <w:abstractNumId w:val="28"/>
  </w:num>
  <w:num w:numId="38">
    <w:abstractNumId w:val="31"/>
  </w:num>
  <w:num w:numId="39">
    <w:abstractNumId w:val="25"/>
  </w:num>
  <w:num w:numId="40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5E7"/>
    <w:rsid w:val="00003458"/>
    <w:rsid w:val="00003605"/>
    <w:rsid w:val="00003643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6056"/>
    <w:rsid w:val="00006270"/>
    <w:rsid w:val="00006398"/>
    <w:rsid w:val="0000648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826"/>
    <w:rsid w:val="00010C8C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38"/>
    <w:rsid w:val="0002243D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4DDD"/>
    <w:rsid w:val="00035427"/>
    <w:rsid w:val="00035930"/>
    <w:rsid w:val="00035FD8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503"/>
    <w:rsid w:val="0006189A"/>
    <w:rsid w:val="00061EB7"/>
    <w:rsid w:val="0006242A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FCF"/>
    <w:rsid w:val="000651B1"/>
    <w:rsid w:val="000653B7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F8"/>
    <w:rsid w:val="00087EA8"/>
    <w:rsid w:val="00087FD1"/>
    <w:rsid w:val="00090028"/>
    <w:rsid w:val="0009010F"/>
    <w:rsid w:val="00090466"/>
    <w:rsid w:val="0009061F"/>
    <w:rsid w:val="0009089C"/>
    <w:rsid w:val="00090C71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2CF"/>
    <w:rsid w:val="000E20F7"/>
    <w:rsid w:val="000E3706"/>
    <w:rsid w:val="000E3804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DB9"/>
    <w:rsid w:val="001000D4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1416"/>
    <w:rsid w:val="00111614"/>
    <w:rsid w:val="0011197B"/>
    <w:rsid w:val="00111B28"/>
    <w:rsid w:val="00111E90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94D"/>
    <w:rsid w:val="00143F59"/>
    <w:rsid w:val="00144504"/>
    <w:rsid w:val="00144508"/>
    <w:rsid w:val="00144883"/>
    <w:rsid w:val="00145875"/>
    <w:rsid w:val="00145AB2"/>
    <w:rsid w:val="00145D0B"/>
    <w:rsid w:val="00145D9B"/>
    <w:rsid w:val="00145ECD"/>
    <w:rsid w:val="001460BA"/>
    <w:rsid w:val="00146470"/>
    <w:rsid w:val="00146587"/>
    <w:rsid w:val="001466BA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6AF"/>
    <w:rsid w:val="0016792D"/>
    <w:rsid w:val="00167BFA"/>
    <w:rsid w:val="001706FA"/>
    <w:rsid w:val="00170D3B"/>
    <w:rsid w:val="001713CE"/>
    <w:rsid w:val="0017162A"/>
    <w:rsid w:val="00171BBA"/>
    <w:rsid w:val="00171BC8"/>
    <w:rsid w:val="001727E6"/>
    <w:rsid w:val="00172BF0"/>
    <w:rsid w:val="0017314A"/>
    <w:rsid w:val="0017436B"/>
    <w:rsid w:val="0017455E"/>
    <w:rsid w:val="00175132"/>
    <w:rsid w:val="001753DF"/>
    <w:rsid w:val="0017547C"/>
    <w:rsid w:val="00175EC3"/>
    <w:rsid w:val="00176023"/>
    <w:rsid w:val="00176FF3"/>
    <w:rsid w:val="00177382"/>
    <w:rsid w:val="001775B9"/>
    <w:rsid w:val="0017761B"/>
    <w:rsid w:val="00177CEB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B12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98"/>
    <w:rsid w:val="00190C8B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40B5"/>
    <w:rsid w:val="00194524"/>
    <w:rsid w:val="001949A1"/>
    <w:rsid w:val="00194C38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D3F"/>
    <w:rsid w:val="00197EB4"/>
    <w:rsid w:val="00197FD6"/>
    <w:rsid w:val="001A0B0C"/>
    <w:rsid w:val="001A0F79"/>
    <w:rsid w:val="001A1C98"/>
    <w:rsid w:val="001A1D83"/>
    <w:rsid w:val="001A1DFA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B2"/>
    <w:rsid w:val="001A43B3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3178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FBC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8F1"/>
    <w:rsid w:val="001F4B91"/>
    <w:rsid w:val="001F4D40"/>
    <w:rsid w:val="001F5E02"/>
    <w:rsid w:val="001F63DA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65B"/>
    <w:rsid w:val="00210A49"/>
    <w:rsid w:val="00211274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499"/>
    <w:rsid w:val="00244FBD"/>
    <w:rsid w:val="00245146"/>
    <w:rsid w:val="00245E95"/>
    <w:rsid w:val="00245EDE"/>
    <w:rsid w:val="00246281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32CE"/>
    <w:rsid w:val="00273855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65B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21A5"/>
    <w:rsid w:val="0028236E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D32"/>
    <w:rsid w:val="00296E70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41ED"/>
    <w:rsid w:val="002A4861"/>
    <w:rsid w:val="002A493B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82B"/>
    <w:rsid w:val="002C4C10"/>
    <w:rsid w:val="002C4D7A"/>
    <w:rsid w:val="002C4DEE"/>
    <w:rsid w:val="002C5163"/>
    <w:rsid w:val="002C5181"/>
    <w:rsid w:val="002C51C2"/>
    <w:rsid w:val="002C55E6"/>
    <w:rsid w:val="002C55F5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B10"/>
    <w:rsid w:val="002D453F"/>
    <w:rsid w:val="002D4A06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CF4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873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62AA"/>
    <w:rsid w:val="00386865"/>
    <w:rsid w:val="00386975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A08F5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B7"/>
    <w:rsid w:val="003B7C01"/>
    <w:rsid w:val="003B7E84"/>
    <w:rsid w:val="003C073A"/>
    <w:rsid w:val="003C07E9"/>
    <w:rsid w:val="003C0AB2"/>
    <w:rsid w:val="003C0CE6"/>
    <w:rsid w:val="003C13A2"/>
    <w:rsid w:val="003C1896"/>
    <w:rsid w:val="003C19CD"/>
    <w:rsid w:val="003C1C0F"/>
    <w:rsid w:val="003C21FA"/>
    <w:rsid w:val="003C2B79"/>
    <w:rsid w:val="003C2BC4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B6E"/>
    <w:rsid w:val="003D6F1F"/>
    <w:rsid w:val="003D7C8E"/>
    <w:rsid w:val="003E012A"/>
    <w:rsid w:val="003E0777"/>
    <w:rsid w:val="003E085D"/>
    <w:rsid w:val="003E0AE0"/>
    <w:rsid w:val="003E0B5D"/>
    <w:rsid w:val="003E1003"/>
    <w:rsid w:val="003E1619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166"/>
    <w:rsid w:val="004023E6"/>
    <w:rsid w:val="00402EE7"/>
    <w:rsid w:val="00402F8A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36F"/>
    <w:rsid w:val="004204CB"/>
    <w:rsid w:val="0042060A"/>
    <w:rsid w:val="00421647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A03"/>
    <w:rsid w:val="00434E2F"/>
    <w:rsid w:val="00434FD3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D61"/>
    <w:rsid w:val="00453FC4"/>
    <w:rsid w:val="0045435A"/>
    <w:rsid w:val="0045436A"/>
    <w:rsid w:val="00454FFC"/>
    <w:rsid w:val="004551BF"/>
    <w:rsid w:val="004555CE"/>
    <w:rsid w:val="0045585E"/>
    <w:rsid w:val="00455CEF"/>
    <w:rsid w:val="00455EF7"/>
    <w:rsid w:val="004563AF"/>
    <w:rsid w:val="0045670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A7F"/>
    <w:rsid w:val="00464B7A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A8C"/>
    <w:rsid w:val="00485CA6"/>
    <w:rsid w:val="00485E50"/>
    <w:rsid w:val="004862A7"/>
    <w:rsid w:val="0048675D"/>
    <w:rsid w:val="00486816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54"/>
    <w:rsid w:val="004C5468"/>
    <w:rsid w:val="004C5672"/>
    <w:rsid w:val="004C5C9B"/>
    <w:rsid w:val="004C5ED4"/>
    <w:rsid w:val="004C5FE8"/>
    <w:rsid w:val="004C6C80"/>
    <w:rsid w:val="004C7634"/>
    <w:rsid w:val="004C791D"/>
    <w:rsid w:val="004C79FE"/>
    <w:rsid w:val="004D02D4"/>
    <w:rsid w:val="004D077C"/>
    <w:rsid w:val="004D09DB"/>
    <w:rsid w:val="004D108A"/>
    <w:rsid w:val="004D1462"/>
    <w:rsid w:val="004D1642"/>
    <w:rsid w:val="004D1B76"/>
    <w:rsid w:val="004D1F15"/>
    <w:rsid w:val="004D2478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44B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5005F2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E85"/>
    <w:rsid w:val="00504A1D"/>
    <w:rsid w:val="005052DB"/>
    <w:rsid w:val="00505A93"/>
    <w:rsid w:val="00505BC9"/>
    <w:rsid w:val="005064B6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2209"/>
    <w:rsid w:val="005225E0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99"/>
    <w:rsid w:val="00541FC2"/>
    <w:rsid w:val="00542266"/>
    <w:rsid w:val="00542DAF"/>
    <w:rsid w:val="00543709"/>
    <w:rsid w:val="00543BDA"/>
    <w:rsid w:val="00543C32"/>
    <w:rsid w:val="00543C74"/>
    <w:rsid w:val="00543CCF"/>
    <w:rsid w:val="0054440A"/>
    <w:rsid w:val="00544506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76B"/>
    <w:rsid w:val="0054780A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753C"/>
    <w:rsid w:val="0055797B"/>
    <w:rsid w:val="00560234"/>
    <w:rsid w:val="00560CA0"/>
    <w:rsid w:val="00560ED2"/>
    <w:rsid w:val="00561776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7B0"/>
    <w:rsid w:val="00572143"/>
    <w:rsid w:val="005731AF"/>
    <w:rsid w:val="00573367"/>
    <w:rsid w:val="005735B3"/>
    <w:rsid w:val="005736DC"/>
    <w:rsid w:val="0057397B"/>
    <w:rsid w:val="00573CA1"/>
    <w:rsid w:val="005740D3"/>
    <w:rsid w:val="0057417C"/>
    <w:rsid w:val="00574F79"/>
    <w:rsid w:val="00574FA0"/>
    <w:rsid w:val="00575143"/>
    <w:rsid w:val="00575C6C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FB4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E1A"/>
    <w:rsid w:val="005C6FA4"/>
    <w:rsid w:val="005C701D"/>
    <w:rsid w:val="005C7097"/>
    <w:rsid w:val="005C77B8"/>
    <w:rsid w:val="005C7B72"/>
    <w:rsid w:val="005C7E58"/>
    <w:rsid w:val="005C7F43"/>
    <w:rsid w:val="005D0834"/>
    <w:rsid w:val="005D0F73"/>
    <w:rsid w:val="005D112F"/>
    <w:rsid w:val="005D115D"/>
    <w:rsid w:val="005D1966"/>
    <w:rsid w:val="005D1D4D"/>
    <w:rsid w:val="005D2369"/>
    <w:rsid w:val="005D2560"/>
    <w:rsid w:val="005D2855"/>
    <w:rsid w:val="005D2ECF"/>
    <w:rsid w:val="005D3B11"/>
    <w:rsid w:val="005D3B72"/>
    <w:rsid w:val="005D3C29"/>
    <w:rsid w:val="005D3C91"/>
    <w:rsid w:val="005D3E31"/>
    <w:rsid w:val="005D44C9"/>
    <w:rsid w:val="005D450A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2B0C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E7B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E09"/>
    <w:rsid w:val="00612FEC"/>
    <w:rsid w:val="00613788"/>
    <w:rsid w:val="00613B97"/>
    <w:rsid w:val="0061442C"/>
    <w:rsid w:val="00614C29"/>
    <w:rsid w:val="00615B8A"/>
    <w:rsid w:val="00615E91"/>
    <w:rsid w:val="00615EAB"/>
    <w:rsid w:val="0061629D"/>
    <w:rsid w:val="0061651E"/>
    <w:rsid w:val="006167C5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F74"/>
    <w:rsid w:val="006218D7"/>
    <w:rsid w:val="00621B2B"/>
    <w:rsid w:val="00621E0C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68C"/>
    <w:rsid w:val="00633717"/>
    <w:rsid w:val="00633AAC"/>
    <w:rsid w:val="00633E5D"/>
    <w:rsid w:val="006341BA"/>
    <w:rsid w:val="00634B03"/>
    <w:rsid w:val="006358FF"/>
    <w:rsid w:val="00635A7B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4FA"/>
    <w:rsid w:val="00665A67"/>
    <w:rsid w:val="00665B4B"/>
    <w:rsid w:val="0066625D"/>
    <w:rsid w:val="00666E89"/>
    <w:rsid w:val="00667303"/>
    <w:rsid w:val="00667338"/>
    <w:rsid w:val="0066768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685"/>
    <w:rsid w:val="00687D56"/>
    <w:rsid w:val="00687F3E"/>
    <w:rsid w:val="0069021C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9CD"/>
    <w:rsid w:val="006A2C86"/>
    <w:rsid w:val="006A2FF9"/>
    <w:rsid w:val="006A30C8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87C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818"/>
    <w:rsid w:val="006E1892"/>
    <w:rsid w:val="006E196B"/>
    <w:rsid w:val="006E19E8"/>
    <w:rsid w:val="006E1E1C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4BD"/>
    <w:rsid w:val="006F68AE"/>
    <w:rsid w:val="006F693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D04"/>
    <w:rsid w:val="0070436C"/>
    <w:rsid w:val="00704742"/>
    <w:rsid w:val="00704A60"/>
    <w:rsid w:val="00704C0B"/>
    <w:rsid w:val="0070622E"/>
    <w:rsid w:val="00706AB7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ED8"/>
    <w:rsid w:val="00756153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547A"/>
    <w:rsid w:val="00765A3F"/>
    <w:rsid w:val="00765B38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12AB"/>
    <w:rsid w:val="00771777"/>
    <w:rsid w:val="007717BA"/>
    <w:rsid w:val="00771CFB"/>
    <w:rsid w:val="007725EC"/>
    <w:rsid w:val="007727A2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A27"/>
    <w:rsid w:val="007810DE"/>
    <w:rsid w:val="00781257"/>
    <w:rsid w:val="00781BBB"/>
    <w:rsid w:val="00781BD8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77F8"/>
    <w:rsid w:val="007A003A"/>
    <w:rsid w:val="007A02E3"/>
    <w:rsid w:val="007A0939"/>
    <w:rsid w:val="007A0EF3"/>
    <w:rsid w:val="007A1471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A51"/>
    <w:rsid w:val="007B0A99"/>
    <w:rsid w:val="007B15F2"/>
    <w:rsid w:val="007B1DFC"/>
    <w:rsid w:val="007B21FA"/>
    <w:rsid w:val="007B2944"/>
    <w:rsid w:val="007B2B7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5375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D3D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FCE"/>
    <w:rsid w:val="007F74BA"/>
    <w:rsid w:val="007F74E0"/>
    <w:rsid w:val="007F7679"/>
    <w:rsid w:val="007F78C4"/>
    <w:rsid w:val="007F78D7"/>
    <w:rsid w:val="007F7A94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F35"/>
    <w:rsid w:val="00814FA6"/>
    <w:rsid w:val="008150FF"/>
    <w:rsid w:val="0081545F"/>
    <w:rsid w:val="0081564F"/>
    <w:rsid w:val="00815A2C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D13"/>
    <w:rsid w:val="00820235"/>
    <w:rsid w:val="00820645"/>
    <w:rsid w:val="00820835"/>
    <w:rsid w:val="00820AE6"/>
    <w:rsid w:val="008211CE"/>
    <w:rsid w:val="008216D8"/>
    <w:rsid w:val="0082175C"/>
    <w:rsid w:val="00821774"/>
    <w:rsid w:val="00821E95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9E2"/>
    <w:rsid w:val="00831BE2"/>
    <w:rsid w:val="00831D90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81"/>
    <w:rsid w:val="0084074A"/>
    <w:rsid w:val="00840882"/>
    <w:rsid w:val="008410B2"/>
    <w:rsid w:val="008410CC"/>
    <w:rsid w:val="00841F0D"/>
    <w:rsid w:val="0084213B"/>
    <w:rsid w:val="0084224B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502F3"/>
    <w:rsid w:val="00850858"/>
    <w:rsid w:val="00850CA5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2CC"/>
    <w:rsid w:val="00863024"/>
    <w:rsid w:val="0086314E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85B"/>
    <w:rsid w:val="00874AB4"/>
    <w:rsid w:val="008752BA"/>
    <w:rsid w:val="00876422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502"/>
    <w:rsid w:val="008865BD"/>
    <w:rsid w:val="008866D2"/>
    <w:rsid w:val="00886BA2"/>
    <w:rsid w:val="00886F71"/>
    <w:rsid w:val="00887B57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CB"/>
    <w:rsid w:val="0089701E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E65"/>
    <w:rsid w:val="008C6EDD"/>
    <w:rsid w:val="008C6F99"/>
    <w:rsid w:val="008C7166"/>
    <w:rsid w:val="008C7272"/>
    <w:rsid w:val="008C7395"/>
    <w:rsid w:val="008C7569"/>
    <w:rsid w:val="008D00B3"/>
    <w:rsid w:val="008D0239"/>
    <w:rsid w:val="008D0940"/>
    <w:rsid w:val="008D0A33"/>
    <w:rsid w:val="008D0BBE"/>
    <w:rsid w:val="008D0D21"/>
    <w:rsid w:val="008D0EC9"/>
    <w:rsid w:val="008D0FB1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6193"/>
    <w:rsid w:val="008D627E"/>
    <w:rsid w:val="008D6E2E"/>
    <w:rsid w:val="008D75CA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66D6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A9"/>
    <w:rsid w:val="00921575"/>
    <w:rsid w:val="00921AE9"/>
    <w:rsid w:val="009220FA"/>
    <w:rsid w:val="00922684"/>
    <w:rsid w:val="009226AE"/>
    <w:rsid w:val="009227B1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5052"/>
    <w:rsid w:val="009355A3"/>
    <w:rsid w:val="00935E79"/>
    <w:rsid w:val="00936791"/>
    <w:rsid w:val="00936BE6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FD9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796"/>
    <w:rsid w:val="00995AF6"/>
    <w:rsid w:val="00995F7E"/>
    <w:rsid w:val="009965C9"/>
    <w:rsid w:val="00996DB5"/>
    <w:rsid w:val="00997737"/>
    <w:rsid w:val="00997B73"/>
    <w:rsid w:val="009A02D7"/>
    <w:rsid w:val="009A0825"/>
    <w:rsid w:val="009A1398"/>
    <w:rsid w:val="009A1FFF"/>
    <w:rsid w:val="009A226B"/>
    <w:rsid w:val="009A30C1"/>
    <w:rsid w:val="009A330E"/>
    <w:rsid w:val="009A3402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EF4"/>
    <w:rsid w:val="009A60BA"/>
    <w:rsid w:val="009A6519"/>
    <w:rsid w:val="009A68A6"/>
    <w:rsid w:val="009A6CEF"/>
    <w:rsid w:val="009A6E8D"/>
    <w:rsid w:val="009A765D"/>
    <w:rsid w:val="009A76CA"/>
    <w:rsid w:val="009A78DF"/>
    <w:rsid w:val="009A7C79"/>
    <w:rsid w:val="009A7ED6"/>
    <w:rsid w:val="009B038D"/>
    <w:rsid w:val="009B0A11"/>
    <w:rsid w:val="009B0B77"/>
    <w:rsid w:val="009B1041"/>
    <w:rsid w:val="009B1360"/>
    <w:rsid w:val="009B15D8"/>
    <w:rsid w:val="009B18ED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E1"/>
    <w:rsid w:val="00A07D8E"/>
    <w:rsid w:val="00A1055A"/>
    <w:rsid w:val="00A10871"/>
    <w:rsid w:val="00A10AB5"/>
    <w:rsid w:val="00A10DA7"/>
    <w:rsid w:val="00A11017"/>
    <w:rsid w:val="00A110D0"/>
    <w:rsid w:val="00A11F85"/>
    <w:rsid w:val="00A1217A"/>
    <w:rsid w:val="00A127A8"/>
    <w:rsid w:val="00A12B9F"/>
    <w:rsid w:val="00A12C8E"/>
    <w:rsid w:val="00A13625"/>
    <w:rsid w:val="00A136E7"/>
    <w:rsid w:val="00A13765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2DA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01F"/>
    <w:rsid w:val="00A4512B"/>
    <w:rsid w:val="00A45401"/>
    <w:rsid w:val="00A458B0"/>
    <w:rsid w:val="00A45BFC"/>
    <w:rsid w:val="00A45DC6"/>
    <w:rsid w:val="00A462C2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78"/>
    <w:rsid w:val="00A5439B"/>
    <w:rsid w:val="00A54898"/>
    <w:rsid w:val="00A54B70"/>
    <w:rsid w:val="00A55412"/>
    <w:rsid w:val="00A55EF1"/>
    <w:rsid w:val="00A5650C"/>
    <w:rsid w:val="00A56593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3243"/>
    <w:rsid w:val="00A63615"/>
    <w:rsid w:val="00A63F24"/>
    <w:rsid w:val="00A64725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21F5"/>
    <w:rsid w:val="00A7239E"/>
    <w:rsid w:val="00A723F1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4249"/>
    <w:rsid w:val="00A84737"/>
    <w:rsid w:val="00A84F33"/>
    <w:rsid w:val="00A85A58"/>
    <w:rsid w:val="00A85AEE"/>
    <w:rsid w:val="00A85E32"/>
    <w:rsid w:val="00A867DE"/>
    <w:rsid w:val="00A86991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69A"/>
    <w:rsid w:val="00AA1957"/>
    <w:rsid w:val="00AA1AE8"/>
    <w:rsid w:val="00AA2464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F5E"/>
    <w:rsid w:val="00AA52DE"/>
    <w:rsid w:val="00AA5656"/>
    <w:rsid w:val="00AA58A1"/>
    <w:rsid w:val="00AA5F3C"/>
    <w:rsid w:val="00AA5F7C"/>
    <w:rsid w:val="00AA652A"/>
    <w:rsid w:val="00AA70D4"/>
    <w:rsid w:val="00AA71EA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D02F9"/>
    <w:rsid w:val="00AD0698"/>
    <w:rsid w:val="00AD08CB"/>
    <w:rsid w:val="00AD093E"/>
    <w:rsid w:val="00AD0E5C"/>
    <w:rsid w:val="00AD18A1"/>
    <w:rsid w:val="00AD25D2"/>
    <w:rsid w:val="00AD2B40"/>
    <w:rsid w:val="00AD2D22"/>
    <w:rsid w:val="00AD312B"/>
    <w:rsid w:val="00AD3B81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F6D"/>
    <w:rsid w:val="00AE0244"/>
    <w:rsid w:val="00AE037E"/>
    <w:rsid w:val="00AE047E"/>
    <w:rsid w:val="00AE0641"/>
    <w:rsid w:val="00AE08CB"/>
    <w:rsid w:val="00AE0CD4"/>
    <w:rsid w:val="00AE148D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6026"/>
    <w:rsid w:val="00AF612E"/>
    <w:rsid w:val="00AF68E9"/>
    <w:rsid w:val="00AF69C1"/>
    <w:rsid w:val="00AF6B32"/>
    <w:rsid w:val="00AF6F4B"/>
    <w:rsid w:val="00AF725D"/>
    <w:rsid w:val="00AF797A"/>
    <w:rsid w:val="00AF7C2E"/>
    <w:rsid w:val="00AF7D05"/>
    <w:rsid w:val="00AF7F05"/>
    <w:rsid w:val="00AF7F09"/>
    <w:rsid w:val="00B0014E"/>
    <w:rsid w:val="00B0029E"/>
    <w:rsid w:val="00B00368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72C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F0D"/>
    <w:rsid w:val="00B2797B"/>
    <w:rsid w:val="00B27DD9"/>
    <w:rsid w:val="00B27EB2"/>
    <w:rsid w:val="00B27F63"/>
    <w:rsid w:val="00B30EEB"/>
    <w:rsid w:val="00B313A1"/>
    <w:rsid w:val="00B316D5"/>
    <w:rsid w:val="00B31A5A"/>
    <w:rsid w:val="00B31EC2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F36"/>
    <w:rsid w:val="00B35FBF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9B1"/>
    <w:rsid w:val="00B53AA7"/>
    <w:rsid w:val="00B53EDC"/>
    <w:rsid w:val="00B53F57"/>
    <w:rsid w:val="00B54008"/>
    <w:rsid w:val="00B5441A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264"/>
    <w:rsid w:val="00B67682"/>
    <w:rsid w:val="00B67AAC"/>
    <w:rsid w:val="00B70F49"/>
    <w:rsid w:val="00B71240"/>
    <w:rsid w:val="00B714C8"/>
    <w:rsid w:val="00B714D4"/>
    <w:rsid w:val="00B7170E"/>
    <w:rsid w:val="00B71FBD"/>
    <w:rsid w:val="00B7230A"/>
    <w:rsid w:val="00B72488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3F2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F50"/>
    <w:rsid w:val="00BC723F"/>
    <w:rsid w:val="00BC761D"/>
    <w:rsid w:val="00BD0098"/>
    <w:rsid w:val="00BD031D"/>
    <w:rsid w:val="00BD03A8"/>
    <w:rsid w:val="00BD060C"/>
    <w:rsid w:val="00BD066C"/>
    <w:rsid w:val="00BD1494"/>
    <w:rsid w:val="00BD1941"/>
    <w:rsid w:val="00BD198F"/>
    <w:rsid w:val="00BD1C9A"/>
    <w:rsid w:val="00BD2320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E22"/>
    <w:rsid w:val="00BF657A"/>
    <w:rsid w:val="00BF6BE4"/>
    <w:rsid w:val="00BF6D2E"/>
    <w:rsid w:val="00BF75A4"/>
    <w:rsid w:val="00BF79D5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B30"/>
    <w:rsid w:val="00C25025"/>
    <w:rsid w:val="00C250C6"/>
    <w:rsid w:val="00C25757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53E5"/>
    <w:rsid w:val="00C354A3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4837"/>
    <w:rsid w:val="00C44955"/>
    <w:rsid w:val="00C451B6"/>
    <w:rsid w:val="00C4534F"/>
    <w:rsid w:val="00C4536F"/>
    <w:rsid w:val="00C4563C"/>
    <w:rsid w:val="00C45972"/>
    <w:rsid w:val="00C45A78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8E6"/>
    <w:rsid w:val="00C56062"/>
    <w:rsid w:val="00C561BE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857"/>
    <w:rsid w:val="00C921A2"/>
    <w:rsid w:val="00C925CE"/>
    <w:rsid w:val="00C92BCF"/>
    <w:rsid w:val="00C92DD7"/>
    <w:rsid w:val="00C9315A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AD3"/>
    <w:rsid w:val="00CB5D1D"/>
    <w:rsid w:val="00CB6135"/>
    <w:rsid w:val="00CB622E"/>
    <w:rsid w:val="00CB6E5A"/>
    <w:rsid w:val="00CB6F4E"/>
    <w:rsid w:val="00CB7237"/>
    <w:rsid w:val="00CB73EE"/>
    <w:rsid w:val="00CB7D1B"/>
    <w:rsid w:val="00CB7E24"/>
    <w:rsid w:val="00CC006F"/>
    <w:rsid w:val="00CC0376"/>
    <w:rsid w:val="00CC055D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F9E"/>
    <w:rsid w:val="00CC70EE"/>
    <w:rsid w:val="00CC7B8A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7DD"/>
    <w:rsid w:val="00CE3A94"/>
    <w:rsid w:val="00CE3BAC"/>
    <w:rsid w:val="00CE3EF8"/>
    <w:rsid w:val="00CE4227"/>
    <w:rsid w:val="00CE48D4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E6"/>
    <w:rsid w:val="00D26963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E12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939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9B6"/>
    <w:rsid w:val="00D859DD"/>
    <w:rsid w:val="00D85D5E"/>
    <w:rsid w:val="00D85EBF"/>
    <w:rsid w:val="00D86566"/>
    <w:rsid w:val="00D86AC4"/>
    <w:rsid w:val="00D871D7"/>
    <w:rsid w:val="00D8744B"/>
    <w:rsid w:val="00D87852"/>
    <w:rsid w:val="00D879D5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38BD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697"/>
    <w:rsid w:val="00DF3CC5"/>
    <w:rsid w:val="00DF3EEE"/>
    <w:rsid w:val="00DF448A"/>
    <w:rsid w:val="00DF4D5F"/>
    <w:rsid w:val="00DF50B5"/>
    <w:rsid w:val="00DF5751"/>
    <w:rsid w:val="00DF587A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6BE"/>
    <w:rsid w:val="00E352B7"/>
    <w:rsid w:val="00E35745"/>
    <w:rsid w:val="00E35756"/>
    <w:rsid w:val="00E35843"/>
    <w:rsid w:val="00E358F9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C3A"/>
    <w:rsid w:val="00E53025"/>
    <w:rsid w:val="00E53211"/>
    <w:rsid w:val="00E542FC"/>
    <w:rsid w:val="00E54C98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F92"/>
    <w:rsid w:val="00EC78D9"/>
    <w:rsid w:val="00EC796C"/>
    <w:rsid w:val="00EC7DBE"/>
    <w:rsid w:val="00ED0582"/>
    <w:rsid w:val="00ED0908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E03F8"/>
    <w:rsid w:val="00EE0802"/>
    <w:rsid w:val="00EE0BED"/>
    <w:rsid w:val="00EE12C2"/>
    <w:rsid w:val="00EE1464"/>
    <w:rsid w:val="00EE15CC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D29"/>
    <w:rsid w:val="00EE60C5"/>
    <w:rsid w:val="00EE61F1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E26"/>
    <w:rsid w:val="00EF7E27"/>
    <w:rsid w:val="00EF7EA9"/>
    <w:rsid w:val="00EF7ECC"/>
    <w:rsid w:val="00EF7FDE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9B8"/>
    <w:rsid w:val="00F03591"/>
    <w:rsid w:val="00F037DB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A9A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6205"/>
    <w:rsid w:val="00F5624F"/>
    <w:rsid w:val="00F56663"/>
    <w:rsid w:val="00F56A67"/>
    <w:rsid w:val="00F56B55"/>
    <w:rsid w:val="00F570B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FB0"/>
    <w:rsid w:val="00F62590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23E8"/>
    <w:rsid w:val="00F92B3D"/>
    <w:rsid w:val="00F92CCB"/>
    <w:rsid w:val="00F92D0E"/>
    <w:rsid w:val="00F92FAB"/>
    <w:rsid w:val="00F9320E"/>
    <w:rsid w:val="00F9326E"/>
    <w:rsid w:val="00F9367B"/>
    <w:rsid w:val="00F94139"/>
    <w:rsid w:val="00F942ED"/>
    <w:rsid w:val="00F94770"/>
    <w:rsid w:val="00F94D5B"/>
    <w:rsid w:val="00F94F34"/>
    <w:rsid w:val="00F94F3D"/>
    <w:rsid w:val="00F9573B"/>
    <w:rsid w:val="00F95911"/>
    <w:rsid w:val="00F95F02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EC7"/>
    <w:rsid w:val="00FE3234"/>
    <w:rsid w:val="00FE3B8E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7DED9-E676-4CE8-8C44-F75A71AA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5773</Words>
  <Characters>32910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Tanyarat, Kongwong</cp:lastModifiedBy>
  <cp:revision>2</cp:revision>
  <cp:lastPrinted>2020-05-13T09:53:00Z</cp:lastPrinted>
  <dcterms:created xsi:type="dcterms:W3CDTF">2020-05-13T10:08:00Z</dcterms:created>
  <dcterms:modified xsi:type="dcterms:W3CDTF">2020-05-13T10:08:00Z</dcterms:modified>
</cp:coreProperties>
</file>