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95373" w14:textId="77777777" w:rsidR="00EA6304" w:rsidRPr="00A5750E" w:rsidRDefault="00C737D5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_GoBack"/>
      <w:bookmarkEnd w:id="0"/>
      <w:r w:rsidRPr="00A5750E">
        <w:rPr>
          <w:rFonts w:asciiTheme="majorBidi" w:hAnsiTheme="majorBidi" w:cstheme="majorBidi"/>
        </w:rPr>
        <w:t xml:space="preserve"> </w:t>
      </w:r>
    </w:p>
    <w:p w14:paraId="42133AAB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6BE8E6E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76B09C6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62B57E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5D95DF7" w14:textId="77777777" w:rsidR="00B679D9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0EF6B99B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A3B1FDD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39422FBC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3B2E1FF4" w14:textId="77777777" w:rsidR="00EA6304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738CB99D" w14:textId="77777777" w:rsidR="008F2E5A" w:rsidRPr="00A5750E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8B9C467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9B093BD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62077ED" w14:textId="77777777"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6A596C4" w14:textId="77777777"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995A49D" w14:textId="77777777" w:rsidR="00291F3B" w:rsidRPr="00A5750E" w:rsidRDefault="00291F3B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CD8D27B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50FA269" w14:textId="77777777"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1" w:name="Start"/>
      <w:bookmarkEnd w:id="1"/>
    </w:p>
    <w:p w14:paraId="33D654EF" w14:textId="77777777"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8536E8" w14:textId="77777777" w:rsidR="00CA76C3" w:rsidRPr="00AD362F" w:rsidRDefault="000F1C0A" w:rsidP="0029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ubTitle"/>
      <w:r w:rsidRPr="00AD362F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AD362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AD362F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2"/>
    <w:p w14:paraId="51983334" w14:textId="77777777" w:rsidR="00B63EA7" w:rsidRPr="00AD362F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AD362F">
        <w:rPr>
          <w:rFonts w:asciiTheme="majorBidi" w:hAnsiTheme="majorBidi" w:cstheme="majorBidi"/>
          <w:sz w:val="40"/>
          <w:szCs w:val="40"/>
        </w:rPr>
        <w:tab/>
      </w:r>
    </w:p>
    <w:p w14:paraId="56F13252" w14:textId="77777777" w:rsidR="00EB7364" w:rsidRPr="00AD362F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3" w:name="ExtraText"/>
      <w:bookmarkEnd w:id="3"/>
      <w:r w:rsidRPr="00AD36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AD362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AD36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7E246B39" w14:textId="77777777" w:rsidR="00EB7364" w:rsidRPr="00AD362F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D36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93E75" w:rsidRPr="00AD362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AD36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993E75" w:rsidRPr="00AD362F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56325813" w14:textId="77777777" w:rsidR="00EB7364" w:rsidRPr="00AD362F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D36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69C02B" w14:textId="77777777" w:rsidR="00EB7364" w:rsidRPr="00AD362F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D36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AD362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AD36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7FE27B5" w14:textId="77777777" w:rsidR="007C2D59" w:rsidRPr="00AD362F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C462EC8" w14:textId="77777777" w:rsidR="00EB7364" w:rsidRPr="00AD362F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B7D9B4E" w14:textId="77777777" w:rsidR="00EB7364" w:rsidRPr="00AD362F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CBBC180" w14:textId="77777777" w:rsidR="00EB7364" w:rsidRPr="00AD362F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EB7364" w:rsidRPr="00AD362F" w:rsidSect="009D78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9FB0DE4" w14:textId="77777777" w:rsidR="00CA76C3" w:rsidRPr="00AD362F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F5094C1" w14:textId="77777777" w:rsidR="00CA76C3" w:rsidRPr="00AD362F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6167A167" w14:textId="77777777" w:rsidR="00362D10" w:rsidRPr="00AD362F" w:rsidRDefault="00362D1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FA7DED5" w14:textId="77777777" w:rsidR="00CA76C3" w:rsidRPr="00AD362F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61C793B" w14:textId="77777777" w:rsidR="001133A1" w:rsidRPr="00AD362F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D639CD5" w14:textId="77777777" w:rsidR="001133A1" w:rsidRPr="00AD362F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01846D67" w14:textId="77777777" w:rsidR="001133A1" w:rsidRPr="00AD362F" w:rsidRDefault="001133A1" w:rsidP="000C6FE9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065A99C" w14:textId="77777777" w:rsidR="0009267B" w:rsidRPr="00AD362F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AD362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AD362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AD362F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6728B16B" w14:textId="77777777" w:rsidR="0009267B" w:rsidRPr="00AD362F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F2B42D2" w14:textId="77777777" w:rsidR="0009267B" w:rsidRPr="00AD362F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D362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AD362F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59AF29CF" w14:textId="77777777" w:rsidR="00EB7364" w:rsidRPr="00AD362F" w:rsidRDefault="00EB7364" w:rsidP="00EB736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3DAE5" w14:textId="77777777" w:rsidR="00EB7364" w:rsidRPr="00AD362F" w:rsidRDefault="00EB7364" w:rsidP="0050703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D362F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AD362F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AD362F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993E75" w:rsidRPr="00AD362F">
        <w:rPr>
          <w:rFonts w:asciiTheme="majorBidi" w:hAnsiTheme="majorBidi" w:cstheme="majorBidi"/>
          <w:sz w:val="28"/>
          <w:szCs w:val="28"/>
        </w:rPr>
        <w:t>31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AD362F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993E75" w:rsidRPr="00AD362F">
        <w:rPr>
          <w:rFonts w:asciiTheme="majorBidi" w:hAnsiTheme="majorBidi" w:cstheme="majorBidi"/>
          <w:sz w:val="28"/>
          <w:szCs w:val="28"/>
        </w:rPr>
        <w:t>2563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สำหรับงวดสามเดือนสิ้นสุดวันที่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AD362F">
        <w:rPr>
          <w:rFonts w:asciiTheme="majorBidi" w:hAnsiTheme="majorBidi" w:cstheme="majorBidi"/>
          <w:sz w:val="28"/>
          <w:szCs w:val="28"/>
        </w:rPr>
        <w:t>31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993E75" w:rsidRPr="00AD362F">
        <w:rPr>
          <w:rFonts w:asciiTheme="majorBidi" w:hAnsiTheme="majorBidi" w:cstheme="majorBidi"/>
          <w:sz w:val="28"/>
          <w:szCs w:val="28"/>
        </w:rPr>
        <w:t>2563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FB5726" w:rsidRPr="00AD362F">
        <w:rPr>
          <w:rFonts w:asciiTheme="majorBidi" w:hAnsiTheme="majorBidi" w:cstheme="majorBidi"/>
          <w:sz w:val="28"/>
          <w:szCs w:val="28"/>
        </w:rPr>
        <w:br/>
      </w:r>
      <w:r w:rsidRPr="00AD362F">
        <w:rPr>
          <w:rFonts w:asciiTheme="majorBidi" w:hAnsiTheme="majorBidi" w:cstheme="majorBidi"/>
          <w:sz w:val="28"/>
          <w:szCs w:val="28"/>
          <w:cs/>
        </w:rPr>
        <w:t>วินท์คอม เทคโนโลยี จำกัด (มหาชน) และบริษัทย่อย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521266" w:rsidRPr="00AD362F">
        <w:rPr>
          <w:rFonts w:asciiTheme="majorBidi" w:hAnsiTheme="majorBidi" w:cstheme="majorBidi"/>
          <w:sz w:val="28"/>
          <w:szCs w:val="28"/>
        </w:rPr>
        <w:br/>
      </w:r>
      <w:r w:rsidRPr="00AD362F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21266" w:rsidRPr="00AD362F">
        <w:rPr>
          <w:rFonts w:asciiTheme="majorBidi" w:hAnsiTheme="majorBidi" w:cstheme="majorBidi"/>
          <w:sz w:val="28"/>
          <w:szCs w:val="28"/>
        </w:rPr>
        <w:br/>
      </w:r>
      <w:r w:rsidRPr="00AD362F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993E75" w:rsidRPr="00AD362F">
        <w:rPr>
          <w:rFonts w:asciiTheme="majorBidi" w:hAnsiTheme="majorBidi" w:cstheme="majorBidi"/>
          <w:sz w:val="28"/>
          <w:szCs w:val="28"/>
        </w:rPr>
        <w:t>34</w:t>
      </w:r>
      <w:r w:rsidRPr="00AD36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D362F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AD362F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</w:p>
    <w:p w14:paraId="53513DDC" w14:textId="77777777" w:rsidR="00117797" w:rsidRPr="00AD362F" w:rsidRDefault="00117797" w:rsidP="0067728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EBF0360" w14:textId="77777777" w:rsidR="001E5D9B" w:rsidRPr="00AD362F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AD362F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0F16DA4" w14:textId="77777777" w:rsidR="001E5D9B" w:rsidRPr="00AD362F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3907F87B" w14:textId="77777777" w:rsidR="001E5D9B" w:rsidRPr="00AD362F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D362F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รหัส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AD362F">
        <w:rPr>
          <w:rFonts w:asciiTheme="majorBidi" w:hAnsiTheme="majorBidi" w:cstheme="majorBidi"/>
          <w:sz w:val="28"/>
          <w:szCs w:val="28"/>
        </w:rPr>
        <w:t>2410</w:t>
      </w:r>
      <w:r w:rsidRPr="00AD362F">
        <w:rPr>
          <w:rFonts w:asciiTheme="majorBidi" w:hAnsiTheme="majorBidi" w:cstheme="majorBidi"/>
          <w:sz w:val="28"/>
          <w:szCs w:val="28"/>
        </w:rPr>
        <w:t xml:space="preserve"> “</w:t>
      </w:r>
      <w:r w:rsidRPr="00AD362F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362F">
        <w:rPr>
          <w:rFonts w:asciiTheme="majorBidi" w:hAnsiTheme="majorBidi" w:cstheme="majorBidi"/>
          <w:sz w:val="28"/>
          <w:szCs w:val="28"/>
        </w:rPr>
        <w:t>”</w:t>
      </w:r>
      <w:r w:rsidRPr="00AD362F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AD362F">
        <w:rPr>
          <w:rFonts w:asciiTheme="majorBidi" w:hAnsiTheme="majorBidi" w:cstheme="majorBidi"/>
          <w:sz w:val="28"/>
          <w:szCs w:val="28"/>
        </w:rPr>
        <w:br/>
      </w:r>
      <w:r w:rsidRPr="00AD362F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AD362F">
        <w:rPr>
          <w:rFonts w:asciiTheme="majorBidi" w:hAnsiTheme="majorBidi" w:cstheme="majorBidi"/>
          <w:sz w:val="28"/>
          <w:szCs w:val="28"/>
          <w:cs/>
        </w:rPr>
        <w:t>สอบ</w:t>
      </w:r>
      <w:r w:rsidRPr="00AD362F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1D4609A" w14:textId="77777777" w:rsidR="00C562FA" w:rsidRPr="00AD362F" w:rsidRDefault="00BC7CF8" w:rsidP="00B46991">
      <w:pPr>
        <w:rPr>
          <w:rFonts w:asciiTheme="majorBidi" w:hAnsiTheme="majorBidi" w:cstheme="majorBidi"/>
          <w:sz w:val="28"/>
          <w:szCs w:val="28"/>
        </w:rPr>
      </w:pPr>
      <w:r w:rsidRPr="00AD362F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B8AA639" w14:textId="77777777" w:rsidR="00B46991" w:rsidRPr="00AD362F" w:rsidRDefault="00B46991" w:rsidP="00C562FA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117ADFB" w14:textId="77777777" w:rsidR="00C5422F" w:rsidRPr="00AD362F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47A356D" w14:textId="77777777" w:rsidR="00C5422F" w:rsidRPr="00AD362F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F6055C2" w14:textId="77777777" w:rsidR="001E5D9B" w:rsidRPr="00AD362F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AD362F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2DC6F867" w14:textId="77777777" w:rsidR="0071316E" w:rsidRPr="00AD362F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453443E3" w14:textId="77777777" w:rsidR="00302649" w:rsidRPr="00AD362F" w:rsidRDefault="00302649" w:rsidP="003026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D362F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D362F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AD362F">
        <w:rPr>
          <w:rFonts w:asciiTheme="majorBidi" w:hAnsiTheme="majorBidi" w:cstheme="majorBidi"/>
          <w:sz w:val="28"/>
          <w:szCs w:val="28"/>
        </w:rPr>
        <w:t>34</w:t>
      </w:r>
      <w:r w:rsidR="00FB5726" w:rsidRPr="00AD362F">
        <w:rPr>
          <w:rFonts w:asciiTheme="majorBidi" w:hAnsiTheme="majorBidi" w:cstheme="majorBidi"/>
          <w:sz w:val="28"/>
          <w:szCs w:val="28"/>
        </w:rPr>
        <w:br/>
      </w:r>
      <w:r w:rsidR="007B18F0" w:rsidRPr="00AD362F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AD362F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AD362F">
        <w:rPr>
          <w:rFonts w:asciiTheme="majorBidi" w:hAnsiTheme="majorBidi" w:cstheme="majorBidi"/>
          <w:sz w:val="28"/>
          <w:szCs w:val="28"/>
        </w:rPr>
        <w:t xml:space="preserve"> </w:t>
      </w:r>
      <w:r w:rsidRPr="00AD362F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011D2559" w14:textId="77777777" w:rsidR="00C5422F" w:rsidRPr="00AD362F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62E7E8E" w14:textId="77777777" w:rsidR="0098009E" w:rsidRPr="00AD362F" w:rsidRDefault="0098009E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0B9E268" w14:textId="77777777" w:rsidR="001E5D9B" w:rsidRPr="00AD362F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62F8667" w14:textId="77777777" w:rsidR="00C5422F" w:rsidRPr="00AD362F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843CFFE" w14:textId="77777777" w:rsidR="00F83C84" w:rsidRPr="00AD362F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AD362F">
        <w:rPr>
          <w:rFonts w:asciiTheme="majorBidi" w:hAnsiTheme="majorBidi" w:cstheme="majorBidi"/>
          <w:sz w:val="28"/>
          <w:szCs w:val="28"/>
          <w:cs/>
        </w:rPr>
        <w:t>(มาริษา ธราธรบรรพกุล)</w:t>
      </w:r>
    </w:p>
    <w:p w14:paraId="0C8F346B" w14:textId="77777777" w:rsidR="00F83C84" w:rsidRPr="00AD362F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AD362F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6CDAAAFC" w14:textId="77777777" w:rsidR="00F83C84" w:rsidRPr="00AD362F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AD362F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993E75" w:rsidRPr="00AD362F">
        <w:rPr>
          <w:rFonts w:asciiTheme="majorBidi" w:hAnsiTheme="majorBidi" w:cstheme="majorBidi"/>
          <w:sz w:val="28"/>
          <w:szCs w:val="28"/>
          <w:lang w:val="en-US"/>
        </w:rPr>
        <w:t>5752</w:t>
      </w:r>
    </w:p>
    <w:p w14:paraId="1BDE75A4" w14:textId="77777777" w:rsidR="001E5D9B" w:rsidRPr="00AD362F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4053E43A" w14:textId="77777777" w:rsidR="001E5D9B" w:rsidRPr="00AD362F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AD362F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6D676221" w14:textId="77777777" w:rsidR="001E5D9B" w:rsidRPr="00AD362F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AD362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822EB9B" w14:textId="54408C7D" w:rsidR="00B7029E" w:rsidRDefault="00993E75" w:rsidP="00A93C38">
      <w:pPr>
        <w:pStyle w:val="Heading6"/>
        <w:tabs>
          <w:tab w:val="left" w:pos="540"/>
        </w:tabs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r w:rsidRPr="00AD362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13</w:t>
      </w:r>
      <w:r w:rsidR="003B31CF" w:rsidRPr="00AD362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3B31CF" w:rsidRPr="00AD362F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พฤ</w:t>
      </w:r>
      <w:r w:rsidR="00B76657" w:rsidRPr="00AD362F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ษภาคม</w:t>
      </w:r>
      <w:r w:rsidR="003B31CF" w:rsidRPr="00AD362F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 </w:t>
      </w:r>
      <w:r w:rsidRPr="00AD362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</w:t>
      </w:r>
      <w:r w:rsidR="00A93C3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3</w:t>
      </w:r>
    </w:p>
    <w:p w14:paraId="443A1184" w14:textId="77777777" w:rsidR="00A93C38" w:rsidRPr="00A93C38" w:rsidRDefault="00A93C38" w:rsidP="00A93C38">
      <w:pPr>
        <w:rPr>
          <w:lang w:eastAsia="x-none"/>
        </w:rPr>
      </w:pPr>
    </w:p>
    <w:p w14:paraId="6E8B8258" w14:textId="77777777" w:rsidR="00A93C38" w:rsidRPr="00A93C38" w:rsidRDefault="00A93C38" w:rsidP="00A93C38">
      <w:pPr>
        <w:rPr>
          <w:lang w:eastAsia="x-none"/>
        </w:rPr>
      </w:pPr>
    </w:p>
    <w:p w14:paraId="1E204F56" w14:textId="77777777" w:rsidR="00A93C38" w:rsidRPr="00A93C38" w:rsidRDefault="00A93C38" w:rsidP="00A93C38">
      <w:pPr>
        <w:rPr>
          <w:lang w:eastAsia="x-none"/>
        </w:rPr>
      </w:pPr>
    </w:p>
    <w:p w14:paraId="3DD320AE" w14:textId="77777777" w:rsidR="003213FB" w:rsidRPr="00A93C38" w:rsidRDefault="003213FB" w:rsidP="00A93C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sectPr w:rsidR="003213FB" w:rsidRPr="00A93C38" w:rsidSect="00A93C38">
      <w:headerReference w:type="even" r:id="rId11"/>
      <w:headerReference w:type="first" r:id="rId1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EE658" w14:textId="77777777" w:rsidR="00224A69" w:rsidRDefault="00224A69" w:rsidP="00900EE2">
      <w:r>
        <w:separator/>
      </w:r>
    </w:p>
  </w:endnote>
  <w:endnote w:type="continuationSeparator" w:id="0">
    <w:p w14:paraId="73A15064" w14:textId="77777777" w:rsidR="00224A69" w:rsidRDefault="00224A69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87FDF" w14:textId="77777777" w:rsidR="00DA224F" w:rsidRDefault="00DA224F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20E69F3" w14:textId="77777777" w:rsidR="00DA224F" w:rsidRDefault="00DA224F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99DFA" w14:textId="7BED28BB" w:rsidR="00DA224F" w:rsidRPr="00EE2DC5" w:rsidRDefault="00A93C3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lang w:val="en-US"/>
      </w:rPr>
      <w:t>2</w:t>
    </w:r>
  </w:p>
  <w:p w14:paraId="5E9E5889" w14:textId="77777777" w:rsidR="00DA224F" w:rsidRDefault="00DA224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18335" w14:textId="77777777" w:rsidR="00DA224F" w:rsidRDefault="00DA22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06235103" w14:textId="77777777" w:rsidR="00DA224F" w:rsidRPr="00C562FA" w:rsidRDefault="00DA22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766FE" w14:textId="77777777" w:rsidR="00224A69" w:rsidRDefault="00224A69" w:rsidP="00900EE2">
      <w:r>
        <w:separator/>
      </w:r>
    </w:p>
  </w:footnote>
  <w:footnote w:type="continuationSeparator" w:id="0">
    <w:p w14:paraId="2D8F274F" w14:textId="77777777" w:rsidR="00224A69" w:rsidRDefault="00224A69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A474E" w14:textId="77777777" w:rsidR="00DA224F" w:rsidRDefault="00DA22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24346" w14:textId="77777777" w:rsidR="00DA224F" w:rsidRDefault="00DA22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3"/>
  </w:num>
  <w:num w:numId="14">
    <w:abstractNumId w:val="12"/>
  </w:num>
  <w:num w:numId="15">
    <w:abstractNumId w:val="16"/>
  </w:num>
  <w:num w:numId="16">
    <w:abstractNumId w:val="20"/>
  </w:num>
  <w:num w:numId="17">
    <w:abstractNumId w:val="13"/>
  </w:num>
  <w:num w:numId="18">
    <w:abstractNumId w:val="25"/>
  </w:num>
  <w:num w:numId="19">
    <w:abstractNumId w:val="21"/>
  </w:num>
  <w:num w:numId="20">
    <w:abstractNumId w:val="18"/>
  </w:num>
  <w:num w:numId="21">
    <w:abstractNumId w:val="10"/>
  </w:num>
  <w:num w:numId="22">
    <w:abstractNumId w:val="22"/>
  </w:num>
  <w:num w:numId="23">
    <w:abstractNumId w:val="24"/>
  </w:num>
  <w:num w:numId="24">
    <w:abstractNumId w:val="19"/>
  </w:num>
  <w:num w:numId="25">
    <w:abstractNumId w:val="17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0DCD"/>
    <w:rsid w:val="0010140E"/>
    <w:rsid w:val="00101513"/>
    <w:rsid w:val="00101739"/>
    <w:rsid w:val="00101DB0"/>
    <w:rsid w:val="0010204A"/>
    <w:rsid w:val="001021DB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A69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9E4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961"/>
    <w:rsid w:val="005D5A05"/>
    <w:rsid w:val="005D5F93"/>
    <w:rsid w:val="005D6099"/>
    <w:rsid w:val="005D6317"/>
    <w:rsid w:val="005D63D6"/>
    <w:rsid w:val="005D6615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F4"/>
    <w:rsid w:val="006942C4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FE3"/>
    <w:rsid w:val="008026A5"/>
    <w:rsid w:val="00802910"/>
    <w:rsid w:val="00802A1F"/>
    <w:rsid w:val="00802D1A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003"/>
    <w:rsid w:val="008C4642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3C38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C4A3FC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28A51-3907-49AE-89EC-9E1FDC13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70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Mukda Tantipisankul</cp:lastModifiedBy>
  <cp:revision>13</cp:revision>
  <cp:lastPrinted>2020-05-11T05:52:00Z</cp:lastPrinted>
  <dcterms:created xsi:type="dcterms:W3CDTF">2020-05-12T07:58:00Z</dcterms:created>
  <dcterms:modified xsi:type="dcterms:W3CDTF">2020-05-13T16:25:00Z</dcterms:modified>
</cp:coreProperties>
</file>