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:rsidR="004C264D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2965EB" w:rsidRPr="00957BD5" w:rsidRDefault="002965EB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2965EB">
        <w:rPr>
          <w:rFonts w:asciiTheme="majorBidi" w:hAnsiTheme="majorBidi" w:cs="Angsana New"/>
          <w:b w:val="0"/>
          <w:bCs/>
          <w:sz w:val="30"/>
          <w:szCs w:val="30"/>
          <w:lang w:bidi="th-TH"/>
        </w:rPr>
        <w:t>3</w:t>
      </w:r>
      <w:r w:rsidRPr="002965EB">
        <w:rPr>
          <w:rFonts w:asciiTheme="majorBidi" w:hAnsiTheme="majorBidi" w:cs="Angsana New"/>
          <w:sz w:val="30"/>
          <w:szCs w:val="30"/>
          <w:cs/>
          <w:lang w:bidi="th-TH"/>
        </w:rPr>
        <w:tab/>
      </w:r>
      <w:r w:rsidRPr="002965EB">
        <w:rPr>
          <w:rFonts w:asciiTheme="majorBidi" w:hAnsiTheme="majorBidi" w:cs="Angsana New" w:hint="cs"/>
          <w:sz w:val="30"/>
          <w:szCs w:val="30"/>
          <w:cs/>
          <w:lang w:bidi="th-TH"/>
        </w:rPr>
        <w:t>ผลกระทบจากการแพร่ระบาดของโรคโควิด</w:t>
      </w:r>
      <w:r w:rsidRPr="002965EB">
        <w:rPr>
          <w:rFonts w:asciiTheme="majorBidi" w:hAnsiTheme="majorBidi" w:cs="Angsana New"/>
          <w:sz w:val="30"/>
          <w:szCs w:val="30"/>
          <w:cs/>
          <w:lang w:bidi="th-TH"/>
        </w:rPr>
        <w:t xml:space="preserve"> 19</w:t>
      </w:r>
    </w:p>
    <w:p w:rsidR="004C264D" w:rsidRPr="00957BD5" w:rsidRDefault="002965EB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96C99" w:rsidRPr="00957BD5" w:rsidRDefault="002965EB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</w:p>
    <w:p w:rsidR="00896C99" w:rsidRPr="00957BD5" w:rsidRDefault="002965EB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6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:rsidR="008D5952" w:rsidRPr="00957BD5" w:rsidRDefault="002965EB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 w:rsidR="008D5952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BA263F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สินทรัพย์ที่ใช้เป็นหลักประกัน</w:t>
      </w:r>
    </w:p>
    <w:p w:rsidR="00A041C4" w:rsidRPr="007866AD" w:rsidRDefault="002965E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A041C4" w:rsidRPr="007866AD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7866AD">
        <w:rPr>
          <w:rFonts w:asciiTheme="majorBidi" w:hAnsiTheme="majorBidi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:rsidR="002965EB" w:rsidRDefault="002965EB" w:rsidP="009576B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9</w:t>
      </w:r>
      <w:r w:rsidR="00BE7333" w:rsidRPr="007866AD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264406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:rsidR="0028037C" w:rsidRDefault="002965EB" w:rsidP="009576B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10</w:t>
      </w: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7866AD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:rsidR="005C3F33" w:rsidRPr="005C3F33" w:rsidRDefault="002965EB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11</w:t>
      </w:r>
      <w:r w:rsidR="005C3F33" w:rsidRPr="005C3F33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5C3F33" w:rsidRPr="005C3F33">
        <w:rPr>
          <w:rFonts w:asciiTheme="majorBidi" w:hAnsiTheme="majorBidi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8D5952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66A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2965E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="008D5952" w:rsidRPr="007866AD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7866AD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6A0424" w:rsidRPr="009666DB" w:rsidRDefault="006A0424" w:rsidP="006A042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9666D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2965E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3</w:t>
      </w: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666D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:rsidR="00BE7333" w:rsidRPr="00BE7333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214C3B" w:rsidRPr="00957BD5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982385" w:rsidRPr="00957BD5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22"/>
          <w:szCs w:val="22"/>
        </w:rPr>
        <w:br w:type="page"/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57B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957BD5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57BD5">
        <w:rPr>
          <w:rFonts w:asciiTheme="majorBidi" w:hAnsiTheme="majorBidi" w:cstheme="majorBidi"/>
          <w:sz w:val="30"/>
          <w:szCs w:val="30"/>
          <w:cs/>
        </w:rPr>
        <w:t>คณะ</w:t>
      </w:r>
      <w:r w:rsidRPr="00957BD5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10E51">
        <w:rPr>
          <w:rFonts w:asciiTheme="majorBidi" w:hAnsiTheme="majorBidi" w:cstheme="majorBidi"/>
          <w:sz w:val="30"/>
          <w:szCs w:val="30"/>
        </w:rPr>
        <w:t xml:space="preserve"> </w:t>
      </w:r>
      <w:r w:rsidR="005C3F33">
        <w:rPr>
          <w:rFonts w:asciiTheme="majorBidi" w:hAnsiTheme="majorBidi" w:cstheme="majorBidi"/>
          <w:sz w:val="30"/>
          <w:szCs w:val="30"/>
        </w:rPr>
        <w:t>14</w:t>
      </w:r>
      <w:r w:rsidR="00491A70">
        <w:rPr>
          <w:rFonts w:asciiTheme="majorBidi" w:hAnsiTheme="majorBidi" w:cstheme="majorBidi"/>
          <w:sz w:val="30"/>
          <w:szCs w:val="30"/>
        </w:rPr>
        <w:t xml:space="preserve"> </w:t>
      </w:r>
      <w:r w:rsidR="00310E51" w:rsidRPr="00310E51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310E51" w:rsidRPr="00310E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91A70">
        <w:rPr>
          <w:rFonts w:asciiTheme="majorBidi" w:hAnsiTheme="majorBidi" w:cstheme="majorBidi"/>
          <w:sz w:val="30"/>
          <w:szCs w:val="30"/>
        </w:rPr>
        <w:t>256</w:t>
      </w:r>
      <w:r w:rsidR="00B700B7">
        <w:rPr>
          <w:rFonts w:asciiTheme="majorBidi" w:hAnsiTheme="majorBidi" w:cstheme="majorBidi"/>
          <w:sz w:val="30"/>
          <w:szCs w:val="30"/>
        </w:rPr>
        <w:t>3</w:t>
      </w:r>
      <w:r w:rsidR="00310E51" w:rsidRPr="00310E51">
        <w:rPr>
          <w:rFonts w:asciiTheme="majorBidi" w:hAnsiTheme="majorBidi" w:cstheme="majorBidi"/>
          <w:sz w:val="30"/>
          <w:szCs w:val="30"/>
        </w:rPr>
        <w:t xml:space="preserve">  </w:t>
      </w:r>
    </w:p>
    <w:p w:rsidR="00C31E08" w:rsidRPr="00957BD5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982385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  <w:cs/>
        </w:rPr>
      </w:pPr>
    </w:p>
    <w:p w:rsidR="00244218" w:rsidRPr="00957BD5" w:rsidRDefault="00244218" w:rsidP="00244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</w:t>
      </w:r>
      <w:r w:rsidRPr="00502824">
        <w:rPr>
          <w:rFonts w:asciiTheme="majorBidi" w:hAnsiTheme="majorBidi" w:cstheme="majorBidi"/>
          <w:sz w:val="30"/>
          <w:szCs w:val="30"/>
          <w:cs/>
        </w:rPr>
        <w:t>เกี่ยวกับผลิตและจำหน่าย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ชิ้นส่วนยาง และยางติดเหล็ก สำหรับใช้เป็นชิ้นส่วนประกอบรถยนต์ และรถจักรยานยนต์ และผลิตภัณฑ์ยางทุกชนิดจากยางธรรมชาติ และยางสังเคราะห์ </w:t>
      </w:r>
      <w:r w:rsidRPr="00CF10E7">
        <w:rPr>
          <w:rFonts w:asciiTheme="majorBidi" w:hAnsiTheme="majorBidi" w:cs="Angsana New" w:hint="cs"/>
          <w:sz w:val="30"/>
          <w:szCs w:val="30"/>
          <w:cs/>
        </w:rPr>
        <w:t>รายละเอียดของ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CF10E7"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0E7">
        <w:rPr>
          <w:rFonts w:asciiTheme="majorBidi" w:hAnsiTheme="majorBidi" w:cs="Angsana New" w:hint="cs"/>
          <w:sz w:val="30"/>
          <w:szCs w:val="30"/>
          <w:cs/>
        </w:rPr>
        <w:t>ณ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0E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C3F33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>1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4421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C3F33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3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CF10E7">
        <w:rPr>
          <w:rFonts w:asciiTheme="majorBidi" w:hAnsiTheme="majorBidi" w:cs="Angsana New" w:hint="cs"/>
          <w:sz w:val="30"/>
          <w:szCs w:val="30"/>
          <w:cs/>
        </w:rPr>
        <w:t>และวันที่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C3F33">
        <w:rPr>
          <w:rFonts w:asciiTheme="majorBidi" w:hAnsiTheme="majorBidi" w:cs="Angsana New"/>
          <w:sz w:val="30"/>
          <w:szCs w:val="30"/>
        </w:rPr>
        <w:t>31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0E7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C3F33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2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0E7">
        <w:rPr>
          <w:rFonts w:asciiTheme="majorBidi" w:hAnsiTheme="majorBidi" w:cs="Angsana New" w:hint="cs"/>
          <w:sz w:val="30"/>
          <w:szCs w:val="30"/>
          <w:cs/>
        </w:rPr>
        <w:t>ได้เปิดเผยไว้ในหมายเหตุประกอบงบการเงินระหว่างกาลข้อ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64406">
        <w:rPr>
          <w:rFonts w:asciiTheme="majorBidi" w:hAnsiTheme="majorBidi" w:cs="Angsana New"/>
          <w:sz w:val="30"/>
          <w:szCs w:val="30"/>
        </w:rPr>
        <w:t>6</w:t>
      </w:r>
    </w:p>
    <w:p w:rsidR="00244218" w:rsidRDefault="0024421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E7DFF" w:rsidRPr="00957BD5" w:rsidRDefault="001E7DF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F4AD3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Pr="009F4AD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F4AD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F4AD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:rsidR="001E7DFF" w:rsidRPr="00957BD5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301746" w:rsidRPr="00964AB7" w:rsidRDefault="0030174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:rsidR="00301746" w:rsidRPr="00957BD5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9C7481" w:rsidRPr="009C7481" w:rsidRDefault="009C7481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C7481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C7481">
        <w:rPr>
          <w:rFonts w:asciiTheme="majorBidi" w:hAnsiTheme="majorBidi" w:cstheme="majorBidi"/>
          <w:sz w:val="30"/>
          <w:szCs w:val="30"/>
        </w:rPr>
        <w:t xml:space="preserve">34 </w:t>
      </w:r>
      <w:r w:rsidRPr="009C748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04A0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C748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C7481">
        <w:rPr>
          <w:rFonts w:asciiTheme="majorBidi" w:hAnsiTheme="majorBidi" w:cstheme="majorBidi"/>
          <w:sz w:val="30"/>
          <w:szCs w:val="30"/>
        </w:rPr>
        <w:t xml:space="preserve"> </w:t>
      </w:r>
    </w:p>
    <w:p w:rsidR="00745C4F" w:rsidRPr="009C7481" w:rsidRDefault="00745C4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5F0C7C" w:rsidRDefault="009C7481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9C748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C7481">
        <w:rPr>
          <w:rFonts w:asciiTheme="majorBidi" w:hAnsiTheme="majorBidi" w:cstheme="majorBidi"/>
          <w:sz w:val="30"/>
          <w:szCs w:val="30"/>
        </w:rPr>
        <w:t xml:space="preserve"> 31 </w:t>
      </w:r>
      <w:r w:rsidRPr="009C748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C7481">
        <w:rPr>
          <w:rFonts w:asciiTheme="majorBidi" w:hAnsiTheme="majorBidi" w:cstheme="majorBidi"/>
          <w:sz w:val="30"/>
          <w:szCs w:val="30"/>
        </w:rPr>
        <w:t xml:space="preserve"> 2562</w:t>
      </w:r>
      <w:r>
        <w:rPr>
          <w:rFonts w:ascii="Angsana New" w:hAnsi="Angsana New" w:cs="Angsana New"/>
          <w:sz w:val="28"/>
          <w:szCs w:val="28"/>
        </w:rPr>
        <w:t xml:space="preserve"> </w:t>
      </w:r>
    </w:p>
    <w:p w:rsidR="00AE780B" w:rsidRDefault="00AE780B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:rsidR="00AE780B" w:rsidRPr="005C3F33" w:rsidRDefault="00AE780B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C3F33">
        <w:rPr>
          <w:rFonts w:asciiTheme="majorBidi" w:hAnsiTheme="majorBidi" w:cstheme="majorBidi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5C3F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3F33">
        <w:rPr>
          <w:rFonts w:asciiTheme="majorBidi" w:hAnsiTheme="majorBidi" w:cstheme="majorBidi" w:hint="cs"/>
          <w:sz w:val="30"/>
          <w:szCs w:val="30"/>
          <w:cs/>
        </w:rPr>
        <w:t>ฉบับที่</w:t>
      </w:r>
      <w:r w:rsidRPr="005C3F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3F33">
        <w:rPr>
          <w:rFonts w:asciiTheme="majorBidi" w:hAnsiTheme="majorBidi" w:cstheme="majorBidi"/>
          <w:sz w:val="30"/>
          <w:szCs w:val="30"/>
        </w:rPr>
        <w:t xml:space="preserve">16 </w:t>
      </w:r>
      <w:r w:rsidRPr="005C3F33">
        <w:rPr>
          <w:rFonts w:asciiTheme="majorBidi" w:hAnsiTheme="majorBidi" w:cstheme="majorBidi" w:hint="cs"/>
          <w:sz w:val="30"/>
          <w:szCs w:val="30"/>
          <w:cs/>
        </w:rPr>
        <w:t>เรื่อง</w:t>
      </w:r>
      <w:r w:rsidRPr="005C3F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4A00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 w:rsidRPr="005C3F3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5C3F33">
        <w:rPr>
          <w:rFonts w:asciiTheme="majorBidi" w:hAnsiTheme="majorBidi" w:cstheme="majorBidi"/>
          <w:sz w:val="30"/>
          <w:szCs w:val="30"/>
        </w:rPr>
        <w:t xml:space="preserve">TFRS 16) </w:t>
      </w:r>
      <w:r w:rsidRPr="005C3F33">
        <w:rPr>
          <w:rFonts w:asciiTheme="majorBidi" w:hAnsiTheme="majorBidi" w:cstheme="majorBidi" w:hint="cs"/>
          <w:sz w:val="30"/>
          <w:szCs w:val="30"/>
          <w:cs/>
        </w:rPr>
        <w:t>เป็นครั้งแรกซึ่งไม่มีผลกระทบต่องบการเงินอย่างมีสาระสำคัญ</w:t>
      </w:r>
    </w:p>
    <w:p w:rsidR="00C877FE" w:rsidRDefault="00C877FE" w:rsidP="005F0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877FE" w:rsidRDefault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:rsidR="005F0C7C" w:rsidRDefault="005F0C7C" w:rsidP="005F0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5E5B12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5F0C7C" w:rsidRPr="005F0C7C" w:rsidRDefault="005F0C7C" w:rsidP="005F0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:rsidR="005F0C7C" w:rsidRPr="005F0C7C" w:rsidRDefault="005F0C7C" w:rsidP="005F0C7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F0C7C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5F0C7C">
        <w:rPr>
          <w:rFonts w:asciiTheme="majorBidi" w:hAnsiTheme="majorBidi" w:cstheme="majorBidi" w:hint="cs"/>
          <w:b/>
          <w:sz w:val="30"/>
          <w:szCs w:val="30"/>
          <w:cs/>
        </w:rPr>
        <w:t>ไว้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 xml:space="preserve">ในงบการเงินสำหรับปีสิ้นสุดวันที่ </w:t>
      </w:r>
      <w:r w:rsidRPr="005F0C7C">
        <w:rPr>
          <w:rFonts w:asciiTheme="majorBidi" w:hAnsiTheme="majorBidi" w:cstheme="majorBidi"/>
          <w:bCs/>
          <w:sz w:val="30"/>
          <w:szCs w:val="30"/>
        </w:rPr>
        <w:t>31</w:t>
      </w:r>
      <w:r w:rsidRPr="005F0C7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Pr="005F0C7C">
        <w:rPr>
          <w:rFonts w:asciiTheme="majorBidi" w:hAnsiTheme="majorBidi" w:cstheme="majorBidi"/>
          <w:bCs/>
          <w:sz w:val="30"/>
          <w:szCs w:val="30"/>
        </w:rPr>
        <w:t>2562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:rsidR="00024D7C" w:rsidRPr="00756268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2965EB" w:rsidRPr="00756268" w:rsidRDefault="00756268" w:rsidP="00756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56268">
        <w:rPr>
          <w:rFonts w:asciiTheme="majorBidi" w:hAnsiTheme="majorBidi" w:cs="Angsana New"/>
          <w:b/>
          <w:bCs/>
          <w:sz w:val="30"/>
          <w:szCs w:val="30"/>
        </w:rPr>
        <w:t>3</w:t>
      </w:r>
      <w:r w:rsidRPr="00756268">
        <w:rPr>
          <w:rFonts w:asciiTheme="majorBidi" w:hAnsiTheme="majorBidi" w:cs="Angsana New"/>
          <w:b/>
          <w:bCs/>
          <w:sz w:val="30"/>
          <w:szCs w:val="30"/>
        </w:rPr>
        <w:tab/>
      </w:r>
      <w:r w:rsidRPr="00756268">
        <w:rPr>
          <w:rFonts w:asciiTheme="majorBidi" w:hAnsiTheme="majorBidi" w:cs="Angsana New" w:hint="cs"/>
          <w:b/>
          <w:bCs/>
          <w:sz w:val="30"/>
          <w:szCs w:val="30"/>
          <w:cs/>
        </w:rPr>
        <w:t>ผลกระทบจากการแพร่ระบาดของโรคโควิด</w:t>
      </w:r>
      <w:r w:rsidRPr="00756268">
        <w:rPr>
          <w:rFonts w:asciiTheme="majorBidi" w:hAnsiTheme="majorBidi" w:cs="Angsana New"/>
          <w:b/>
          <w:bCs/>
          <w:sz w:val="30"/>
          <w:szCs w:val="30"/>
          <w:cs/>
        </w:rPr>
        <w:t xml:space="preserve"> 19</w:t>
      </w:r>
    </w:p>
    <w:p w:rsidR="00756268" w:rsidRDefault="00756268" w:rsidP="00756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/>
        <w:rPr>
          <w:rFonts w:ascii="Angsana New" w:eastAsia="MS Mincho" w:hAnsi="Angsana New" w:cs="Angsana New"/>
          <w:color w:val="000000"/>
          <w:sz w:val="28"/>
          <w:szCs w:val="28"/>
          <w:highlight w:val="cyan"/>
          <w:lang w:val="en-GB"/>
        </w:rPr>
      </w:pPr>
    </w:p>
    <w:p w:rsidR="00384EA5" w:rsidRPr="00056A14" w:rsidRDefault="002965EB" w:rsidP="00056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56268">
        <w:rPr>
          <w:rFonts w:ascii="Angsana New" w:eastAsia="MS Mincho" w:hAnsi="Angsana New" w:cs="Angsana New" w:hint="cs"/>
          <w:color w:val="000000"/>
          <w:sz w:val="28"/>
          <w:szCs w:val="28"/>
          <w:cs/>
          <w:lang w:val="en-GB"/>
        </w:rPr>
        <w:t>ใน</w:t>
      </w:r>
      <w:r w:rsidRPr="00756268">
        <w:rPr>
          <w:rFonts w:ascii="Angsana New" w:hAnsi="Angsana New" w:cs="Angsana New" w:hint="cs"/>
          <w:sz w:val="28"/>
          <w:szCs w:val="28"/>
          <w:cs/>
        </w:rPr>
        <w:t xml:space="preserve">ช่วงต้นปี </w:t>
      </w:r>
      <w:r w:rsidRPr="00756268">
        <w:rPr>
          <w:rFonts w:ascii="Angsana New" w:hAnsi="Angsana New" w:cs="Angsana New" w:hint="cs"/>
          <w:sz w:val="28"/>
          <w:szCs w:val="28"/>
        </w:rPr>
        <w:t>2563</w:t>
      </w:r>
      <w:r w:rsidRPr="00756268">
        <w:rPr>
          <w:rFonts w:ascii="Angsana New" w:hAnsi="Angsana New" w:cs="Angsana New" w:hint="cs"/>
          <w:sz w:val="28"/>
          <w:szCs w:val="28"/>
          <w:cs/>
        </w:rPr>
        <w:t xml:space="preserve"> เกิดการแพร่ระบาดของ</w:t>
      </w:r>
      <w:bookmarkStart w:id="1" w:name="_Hlk37010652"/>
      <w:r w:rsidRPr="00756268">
        <w:rPr>
          <w:rFonts w:ascii="Angsana New" w:hAnsi="Angsana New" w:cs="Angsana New" w:hint="cs"/>
          <w:sz w:val="28"/>
          <w:szCs w:val="28"/>
          <w:cs/>
        </w:rPr>
        <w:t xml:space="preserve">โรคโควิด </w:t>
      </w:r>
      <w:r w:rsidRPr="00756268">
        <w:rPr>
          <w:rFonts w:ascii="Angsana New" w:hAnsi="Angsana New" w:cs="Angsana New" w:hint="cs"/>
          <w:sz w:val="28"/>
          <w:szCs w:val="28"/>
        </w:rPr>
        <w:t>19</w:t>
      </w:r>
      <w:bookmarkEnd w:id="1"/>
      <w:r w:rsidRPr="00756268">
        <w:rPr>
          <w:rFonts w:ascii="Angsana New" w:hAnsi="Angsana New" w:cs="Angsana New" w:hint="cs"/>
          <w:sz w:val="28"/>
          <w:szCs w:val="28"/>
        </w:rPr>
        <w:t xml:space="preserve"> </w:t>
      </w:r>
      <w:r w:rsidRPr="00756268">
        <w:rPr>
          <w:rFonts w:ascii="Angsana New" w:hAnsi="Angsana New" w:cs="Angsana New" w:hint="cs"/>
          <w:sz w:val="28"/>
          <w:szCs w:val="28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="00756268" w:rsidRPr="00756268">
        <w:rPr>
          <w:rFonts w:ascii="Angsana New" w:hAnsi="Angsana New" w:cs="Angsana New"/>
          <w:sz w:val="28"/>
          <w:szCs w:val="28"/>
        </w:rPr>
        <w:t xml:space="preserve"> </w:t>
      </w:r>
      <w:r w:rsidR="00756268" w:rsidRPr="00756268">
        <w:rPr>
          <w:rFonts w:ascii="Angsana New" w:hAnsi="Angsana New" w:cs="Angsana New" w:hint="cs"/>
          <w:sz w:val="28"/>
          <w:szCs w:val="28"/>
          <w:cs/>
        </w:rPr>
        <w:t xml:space="preserve">ทั้งนี้ ณ วันที่ </w:t>
      </w:r>
      <w:r w:rsidR="00756268" w:rsidRPr="00756268">
        <w:rPr>
          <w:rFonts w:ascii="Angsana New" w:hAnsi="Angsana New" w:cs="Angsana New" w:hint="cs"/>
          <w:sz w:val="28"/>
          <w:szCs w:val="28"/>
        </w:rPr>
        <w:t xml:space="preserve">31 </w:t>
      </w:r>
      <w:r w:rsidR="00756268" w:rsidRPr="00756268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756268" w:rsidRPr="00756268">
        <w:rPr>
          <w:rFonts w:ascii="Angsana New" w:hAnsi="Angsana New" w:cs="Angsana New" w:hint="cs"/>
          <w:sz w:val="28"/>
          <w:szCs w:val="28"/>
        </w:rPr>
        <w:t xml:space="preserve">2563 </w:t>
      </w:r>
      <w:r w:rsidR="00756268" w:rsidRPr="00756268">
        <w:rPr>
          <w:rFonts w:ascii="Angsana New" w:hAnsi="Angsana New" w:cs="Angsana New" w:hint="cs"/>
          <w:sz w:val="28"/>
          <w:szCs w:val="28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="00273435">
        <w:rPr>
          <w:rFonts w:ascii="Angsana New" w:hAnsi="Angsana New" w:cs="Angsana New"/>
          <w:sz w:val="28"/>
          <w:szCs w:val="28"/>
        </w:rPr>
        <w:t xml:space="preserve"> </w:t>
      </w:r>
      <w:r w:rsidR="00384EA5" w:rsidRPr="00273435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384EA5" w:rsidRPr="00273435">
        <w:rPr>
          <w:rFonts w:ascii="Angsana New" w:hAnsi="Angsana New" w:cs="Angsana New" w:hint="cs"/>
          <w:sz w:val="28"/>
          <w:szCs w:val="28"/>
          <w:cs/>
        </w:rPr>
        <w:t>จึงเลือกปฏิบัติตามแนวปฏิบัติทางการบัญชี</w:t>
      </w:r>
      <w:r w:rsidR="00384EA5" w:rsidRPr="001D507E">
        <w:rPr>
          <w:rFonts w:ascii="Angsana New" w:hAnsi="Angsana New" w:cs="Angsana New" w:hint="cs"/>
          <w:color w:val="000000"/>
          <w:sz w:val="28"/>
          <w:szCs w:val="28"/>
          <w:highlight w:val="cyan"/>
          <w:cs/>
        </w:rPr>
        <w:t xml:space="preserve"> </w:t>
      </w:r>
      <w:r w:rsidR="00384EA5" w:rsidRPr="00273435">
        <w:rPr>
          <w:rFonts w:ascii="Angsana New" w:hAnsi="Angsana New" w:cs="Angsana New" w:hint="cs"/>
          <w:color w:val="000000"/>
          <w:sz w:val="28"/>
          <w:szCs w:val="28"/>
          <w:cs/>
        </w:rPr>
        <w:t>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="00384EA5" w:rsidRPr="00273435">
        <w:rPr>
          <w:rFonts w:ascii="Angsana New" w:hAnsi="Angsana New" w:cs="Angsana New"/>
          <w:color w:val="000000"/>
          <w:sz w:val="28"/>
          <w:szCs w:val="28"/>
          <w:cs/>
        </w:rPr>
        <w:t xml:space="preserve"> 2019 (</w:t>
      </w:r>
      <w:r w:rsidR="00384EA5" w:rsidRPr="00273435">
        <w:rPr>
          <w:rFonts w:ascii="Angsana New" w:hAnsi="Angsana New" w:cs="Angsana New"/>
          <w:color w:val="000000"/>
          <w:sz w:val="28"/>
          <w:szCs w:val="28"/>
        </w:rPr>
        <w:t>COVID-</w:t>
      </w:r>
      <w:r w:rsidR="00384EA5" w:rsidRPr="00273435">
        <w:rPr>
          <w:rFonts w:ascii="Angsana New" w:hAnsi="Angsana New" w:cs="Angsana New"/>
          <w:color w:val="000000"/>
          <w:sz w:val="28"/>
          <w:szCs w:val="28"/>
          <w:cs/>
        </w:rPr>
        <w:t>19)</w:t>
      </w:r>
      <w:r w:rsidR="00384EA5" w:rsidRPr="0027343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ในเรื่องดังต่อไปนี้</w:t>
      </w:r>
    </w:p>
    <w:p w:rsidR="00273435" w:rsidRPr="00273435" w:rsidRDefault="00273435" w:rsidP="002734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:rsidR="00273435" w:rsidRPr="00273435" w:rsidRDefault="00273435" w:rsidP="0027343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273435">
        <w:rPr>
          <w:rFonts w:ascii="Angsana New" w:hAnsi="Angsana New" w:hint="cs"/>
          <w:i/>
          <w:iCs/>
          <w:color w:val="000000"/>
          <w:sz w:val="28"/>
          <w:szCs w:val="28"/>
          <w:cs/>
        </w:rPr>
        <w:t>การด้อยค่าของสินทรัพย์</w:t>
      </w:r>
    </w:p>
    <w:p w:rsidR="00273435" w:rsidRPr="00273435" w:rsidRDefault="00273435" w:rsidP="002734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273435" w:rsidRPr="00273435" w:rsidRDefault="00273435" w:rsidP="002734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056A14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056A14">
        <w:rPr>
          <w:rFonts w:ascii="Angsana New" w:hAnsi="Angsana New" w:hint="cs"/>
          <w:color w:val="000000"/>
          <w:sz w:val="28"/>
          <w:szCs w:val="28"/>
          <w:cs/>
        </w:rPr>
        <w:t>พิจารณาการด้อยค่าของ</w:t>
      </w:r>
      <w:r w:rsidRPr="00273435">
        <w:rPr>
          <w:rFonts w:ascii="Angsana New" w:hAnsi="Angsana New" w:hint="cs"/>
          <w:color w:val="000000"/>
          <w:sz w:val="28"/>
          <w:szCs w:val="28"/>
          <w:cs/>
        </w:rPr>
        <w:t>ลูกหนี้การค้าตามวิธีการอย่างง่าย</w:t>
      </w:r>
      <w:r w:rsidRPr="00273435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273435">
        <w:rPr>
          <w:rFonts w:ascii="Angsana New" w:hAnsi="Angsana New"/>
          <w:color w:val="000000"/>
          <w:sz w:val="28"/>
          <w:szCs w:val="28"/>
        </w:rPr>
        <w:t>Simplified approach)</w:t>
      </w:r>
      <w:r w:rsidRPr="00273435">
        <w:rPr>
          <w:rFonts w:ascii="Angsana New" w:hAnsi="Angsana New" w:hint="cs"/>
          <w:color w:val="000000"/>
          <w:sz w:val="28"/>
          <w:szCs w:val="28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273435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273435">
        <w:rPr>
          <w:rFonts w:ascii="Angsana New" w:hAnsi="Angsana New"/>
          <w:color w:val="000000"/>
          <w:sz w:val="28"/>
          <w:szCs w:val="28"/>
        </w:rPr>
        <w:t>loss rate)</w:t>
      </w:r>
      <w:r w:rsidRPr="00273435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Pr="00273435">
        <w:rPr>
          <w:rFonts w:ascii="Angsana New" w:hAnsi="Angsana New"/>
          <w:sz w:val="28"/>
          <w:szCs w:val="28"/>
          <w:cs/>
        </w:rPr>
        <w:t xml:space="preserve">ไม่นำข้อมูลที่มีการคาดการณ์ในอนาคต </w:t>
      </w:r>
      <w:r w:rsidRPr="00273435">
        <w:rPr>
          <w:rFonts w:ascii="Angsana New" w:hAnsi="Angsana New"/>
          <w:sz w:val="28"/>
          <w:szCs w:val="28"/>
        </w:rPr>
        <w:t xml:space="preserve">(Forward-looking information) </w:t>
      </w:r>
      <w:r w:rsidRPr="00273435">
        <w:rPr>
          <w:rFonts w:ascii="Angsana New" w:hAnsi="Angsana New"/>
          <w:sz w:val="28"/>
          <w:szCs w:val="28"/>
          <w:cs/>
        </w:rPr>
        <w:t>มา</w:t>
      </w:r>
      <w:r w:rsidRPr="00273435">
        <w:rPr>
          <w:rFonts w:ascii="Angsana New" w:hAnsi="Angsana New" w:hint="cs"/>
          <w:sz w:val="28"/>
          <w:szCs w:val="28"/>
          <w:cs/>
        </w:rPr>
        <w:t>พิจารณา</w:t>
      </w:r>
    </w:p>
    <w:p w:rsidR="00C4598D" w:rsidRDefault="00C45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056A14" w:rsidRDefault="00056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7A12F2" w:rsidRPr="00957BD5" w:rsidRDefault="002965EB" w:rsidP="0057326C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E467AE" w:rsidRPr="007866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7866A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7A12F2" w:rsidRPr="00957BD5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5F0C7C" w:rsidRDefault="005F0C7C" w:rsidP="005F0C7C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D6F7B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ความสัมพันธ์ที่มีกับบริษัทย่อยและบริษัทร่วมได้เปิดเผยในหมายเหตุประกอบงบการเงิน</w:t>
      </w:r>
      <w:r w:rsidR="00E04A00">
        <w:rPr>
          <w:rFonts w:asciiTheme="majorBidi" w:hAnsiTheme="majorBidi" w:cs="Angsana New" w:hint="cs"/>
          <w:b/>
          <w:sz w:val="30"/>
          <w:szCs w:val="30"/>
          <w:cs/>
        </w:rPr>
        <w:t>ระหว่างกาล</w:t>
      </w:r>
      <w:r w:rsidRPr="004D6F7B">
        <w:rPr>
          <w:rFonts w:asciiTheme="majorBidi" w:hAnsiTheme="majorBidi" w:cs="Angsana New" w:hint="cs"/>
          <w:b/>
          <w:sz w:val="30"/>
          <w:szCs w:val="30"/>
          <w:cs/>
        </w:rPr>
        <w:t>ข้อ</w:t>
      </w:r>
      <w:r w:rsidRPr="004D6F7B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264406">
        <w:rPr>
          <w:rFonts w:asciiTheme="majorBidi" w:hAnsiTheme="majorBidi" w:cs="Angsana New"/>
          <w:bCs/>
          <w:sz w:val="30"/>
          <w:szCs w:val="30"/>
        </w:rPr>
        <w:t>5</w:t>
      </w:r>
      <w:r w:rsidRPr="004D6F7B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b/>
          <w:sz w:val="30"/>
          <w:szCs w:val="30"/>
          <w:cs/>
        </w:rPr>
        <w:t>และ</w:t>
      </w:r>
      <w:r w:rsidRPr="004D6F7B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264406">
        <w:rPr>
          <w:rFonts w:asciiTheme="majorBidi" w:hAnsiTheme="majorBidi" w:cs="Angsana New"/>
          <w:bCs/>
          <w:sz w:val="30"/>
          <w:szCs w:val="30"/>
        </w:rPr>
        <w:t>6</w:t>
      </w:r>
    </w:p>
    <w:p w:rsidR="00415DAF" w:rsidRDefault="00415DAF" w:rsidP="0057326C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BB1382" w:rsidRPr="00526209" w:rsidRDefault="00BB1382" w:rsidP="0057326C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รายการที่สำคัญ</w:t>
      </w:r>
      <w:r w:rsidR="00CF57FB"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กับบุคคลหรือกิจการที่เกี่ยวข้องกัน</w:t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สำหรับงวด</w:t>
      </w:r>
      <w:r w:rsidR="009840A4"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สามเดือน</w:t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สิ้นสุดวันที่</w:t>
      </w:r>
      <w:r w:rsidRPr="00957BD5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="005C3F33" w:rsidRPr="005C3F33">
        <w:rPr>
          <w:rFonts w:asciiTheme="majorBidi" w:hAnsiTheme="majorBidi" w:cstheme="majorBidi"/>
          <w:bCs/>
          <w:sz w:val="30"/>
          <w:szCs w:val="30"/>
          <w:lang w:bidi="th-TH"/>
        </w:rPr>
        <w:t>31</w:t>
      </w:r>
      <w:r w:rsidR="00872363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 มีนาคม</w:t>
      </w:r>
      <w:r w:rsidR="00576C27" w:rsidRPr="00957BD5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สรุปได้ดังนี้</w:t>
      </w:r>
    </w:p>
    <w:p w:rsidR="00773B1F" w:rsidRPr="00535CDD" w:rsidRDefault="00773B1F" w:rsidP="0057326C">
      <w:pPr>
        <w:pStyle w:val="block"/>
        <w:spacing w:after="0" w:line="240" w:lineRule="auto"/>
        <w:ind w:left="547" w:right="14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</w:p>
    <w:tbl>
      <w:tblPr>
        <w:tblW w:w="92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061"/>
        <w:gridCol w:w="293"/>
        <w:gridCol w:w="1092"/>
        <w:gridCol w:w="270"/>
        <w:gridCol w:w="1063"/>
        <w:gridCol w:w="244"/>
        <w:gridCol w:w="1078"/>
      </w:tblGrid>
      <w:tr w:rsidR="00773B1F" w:rsidRPr="00957BD5" w:rsidTr="000F0251">
        <w:trPr>
          <w:tblHeader/>
        </w:trPr>
        <w:tc>
          <w:tcPr>
            <w:tcW w:w="2245" w:type="pct"/>
            <w:shd w:val="clear" w:color="auto" w:fill="auto"/>
          </w:tcPr>
          <w:p w:rsidR="00773B1F" w:rsidRPr="00957BD5" w:rsidRDefault="00773B1F" w:rsidP="00573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shd w:val="clear" w:color="auto" w:fill="auto"/>
          </w:tcPr>
          <w:p w:rsidR="00773B1F" w:rsidRPr="00957BD5" w:rsidRDefault="00773B1F" w:rsidP="00573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773B1F" w:rsidRPr="00957BD5" w:rsidRDefault="00773B1F" w:rsidP="00573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  <w:shd w:val="clear" w:color="auto" w:fill="auto"/>
          </w:tcPr>
          <w:p w:rsidR="00773B1F" w:rsidRPr="00957BD5" w:rsidRDefault="00773B1F" w:rsidP="00573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012A" w:rsidRPr="00957BD5" w:rsidTr="000F0251">
        <w:trPr>
          <w:tblHeader/>
        </w:trPr>
        <w:tc>
          <w:tcPr>
            <w:tcW w:w="2245" w:type="pct"/>
            <w:shd w:val="clear" w:color="auto" w:fill="auto"/>
          </w:tcPr>
          <w:p w:rsidR="00A9012A" w:rsidRPr="00957BD5" w:rsidRDefault="00A9012A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3" w:type="pct"/>
            <w:shd w:val="clear" w:color="auto" w:fill="auto"/>
          </w:tcPr>
          <w:p w:rsidR="00A9012A" w:rsidRPr="00957BD5" w:rsidRDefault="00A9012A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8" w:type="pct"/>
            <w:shd w:val="clear" w:color="auto" w:fill="auto"/>
          </w:tcPr>
          <w:p w:rsidR="00A9012A" w:rsidRPr="00957BD5" w:rsidRDefault="00A9012A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9012A" w:rsidRPr="00957BD5" w:rsidRDefault="00A9012A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:rsidR="00A9012A" w:rsidRPr="00957BD5" w:rsidRDefault="00A9012A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A9012A" w:rsidRPr="00957BD5" w:rsidRDefault="00A9012A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2" w:type="pct"/>
            <w:shd w:val="clear" w:color="auto" w:fill="auto"/>
          </w:tcPr>
          <w:p w:rsidR="00A9012A" w:rsidRPr="00957BD5" w:rsidRDefault="00A9012A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A9012A" w:rsidRPr="00957BD5" w:rsidRDefault="00A9012A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541A7" w:rsidRPr="00957BD5" w:rsidTr="000F0251">
        <w:trPr>
          <w:tblHeader/>
        </w:trPr>
        <w:tc>
          <w:tcPr>
            <w:tcW w:w="2245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5" w:type="pct"/>
            <w:gridSpan w:val="7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41A7" w:rsidRPr="00957BD5" w:rsidTr="000F0251">
        <w:tc>
          <w:tcPr>
            <w:tcW w:w="2245" w:type="pct"/>
          </w:tcPr>
          <w:p w:rsidR="00A541A7" w:rsidRPr="00957BD5" w:rsidRDefault="00A541A7" w:rsidP="00A54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73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12BA" w:rsidRPr="00957BD5" w:rsidTr="000F0251">
        <w:tc>
          <w:tcPr>
            <w:tcW w:w="2245" w:type="pct"/>
          </w:tcPr>
          <w:p w:rsidR="003D12BA" w:rsidRPr="00957BD5" w:rsidRDefault="003D12BA" w:rsidP="003D1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3" w:type="pct"/>
          </w:tcPr>
          <w:p w:rsidR="003D12BA" w:rsidRPr="00957BD5" w:rsidRDefault="00F027FC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6,361</w:t>
            </w:r>
          </w:p>
        </w:tc>
        <w:tc>
          <w:tcPr>
            <w:tcW w:w="158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8,072</w:t>
            </w:r>
          </w:p>
        </w:tc>
        <w:tc>
          <w:tcPr>
            <w:tcW w:w="146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3D12BA" w:rsidRPr="00957BD5" w:rsidRDefault="00F027FC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6,361</w:t>
            </w:r>
          </w:p>
        </w:tc>
        <w:tc>
          <w:tcPr>
            <w:tcW w:w="132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8,072</w:t>
            </w:r>
          </w:p>
        </w:tc>
      </w:tr>
      <w:tr w:rsidR="003D12BA" w:rsidRPr="00957BD5" w:rsidTr="000F0251">
        <w:tc>
          <w:tcPr>
            <w:tcW w:w="2245" w:type="pct"/>
          </w:tcPr>
          <w:p w:rsidR="003D12BA" w:rsidRPr="00957BD5" w:rsidRDefault="003D12BA" w:rsidP="003D1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3" w:type="pct"/>
          </w:tcPr>
          <w:p w:rsidR="003D12BA" w:rsidRPr="00957BD5" w:rsidRDefault="00F027FC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5,582</w:t>
            </w:r>
          </w:p>
        </w:tc>
        <w:tc>
          <w:tcPr>
            <w:tcW w:w="158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7,094</w:t>
            </w:r>
          </w:p>
        </w:tc>
        <w:tc>
          <w:tcPr>
            <w:tcW w:w="146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3D12BA" w:rsidRPr="00957BD5" w:rsidRDefault="00F027FC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5,582</w:t>
            </w:r>
          </w:p>
        </w:tc>
        <w:tc>
          <w:tcPr>
            <w:tcW w:w="132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7,094</w:t>
            </w:r>
          </w:p>
        </w:tc>
      </w:tr>
      <w:tr w:rsidR="003D12BA" w:rsidRPr="00957BD5" w:rsidTr="000F0251">
        <w:tc>
          <w:tcPr>
            <w:tcW w:w="2245" w:type="pct"/>
          </w:tcPr>
          <w:p w:rsidR="00535CDD" w:rsidRPr="00957BD5" w:rsidRDefault="00535CDD" w:rsidP="00C4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3D12BA" w:rsidRPr="00C02F08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3D12BA" w:rsidRPr="00C02F08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3D12BA" w:rsidRPr="00C02F08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3D12BA" w:rsidRPr="00C02F08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2BA" w:rsidRPr="00957BD5" w:rsidTr="000F0251">
        <w:tc>
          <w:tcPr>
            <w:tcW w:w="2245" w:type="pct"/>
          </w:tcPr>
          <w:p w:rsidR="003D12BA" w:rsidRPr="00957BD5" w:rsidRDefault="003D12BA" w:rsidP="003D1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3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3D12BA" w:rsidRPr="00957BD5" w:rsidRDefault="003D12BA" w:rsidP="003D1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27FC" w:rsidRPr="00796046" w:rsidTr="000F0251">
        <w:tc>
          <w:tcPr>
            <w:tcW w:w="2245" w:type="pct"/>
          </w:tcPr>
          <w:p w:rsidR="00F027FC" w:rsidRPr="00476F9B" w:rsidRDefault="00F027FC" w:rsidP="00F0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3" w:type="pct"/>
          </w:tcPr>
          <w:p w:rsidR="00F027FC" w:rsidRPr="00C02F08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C02F08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92"/>
              </w:tabs>
              <w:spacing w:after="0" w:line="240" w:lineRule="auto"/>
              <w:ind w:left="-108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1,363</w:t>
            </w: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92"/>
              </w:tabs>
              <w:spacing w:after="0" w:line="240" w:lineRule="auto"/>
              <w:ind w:left="-108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1,282</w:t>
            </w:r>
          </w:p>
        </w:tc>
      </w:tr>
      <w:tr w:rsidR="00F027FC" w:rsidRPr="00796046" w:rsidTr="000F0251">
        <w:tc>
          <w:tcPr>
            <w:tcW w:w="2245" w:type="pct"/>
          </w:tcPr>
          <w:p w:rsidR="00F027FC" w:rsidRPr="00957BD5" w:rsidRDefault="00F027FC" w:rsidP="00F0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3" w:type="pct"/>
          </w:tcPr>
          <w:p w:rsidR="00F027FC" w:rsidRPr="00C02F08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C02F08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F027FC" w:rsidRPr="00957BD5" w:rsidTr="000F0251">
        <w:tc>
          <w:tcPr>
            <w:tcW w:w="2245" w:type="pct"/>
          </w:tcPr>
          <w:p w:rsidR="00F027FC" w:rsidRPr="00957BD5" w:rsidRDefault="00F027FC" w:rsidP="00F0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3" w:type="pct"/>
          </w:tcPr>
          <w:p w:rsidR="00F027FC" w:rsidRPr="00C02F08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C02F08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13,611</w:t>
            </w: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19,491</w:t>
            </w:r>
          </w:p>
        </w:tc>
      </w:tr>
      <w:tr w:rsidR="00F027FC" w:rsidRPr="00957BD5" w:rsidTr="000F0251">
        <w:tc>
          <w:tcPr>
            <w:tcW w:w="2245" w:type="pct"/>
          </w:tcPr>
          <w:p w:rsidR="00F027FC" w:rsidRPr="00957BD5" w:rsidRDefault="00F027FC" w:rsidP="00F0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3" w:type="pct"/>
          </w:tcPr>
          <w:p w:rsidR="00F027FC" w:rsidRPr="00C02F08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C02F08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F027FC" w:rsidRPr="00957BD5" w:rsidTr="000F0251">
        <w:tc>
          <w:tcPr>
            <w:tcW w:w="2245" w:type="pct"/>
          </w:tcPr>
          <w:p w:rsidR="00F027FC" w:rsidRPr="00957BD5" w:rsidRDefault="00F027FC" w:rsidP="00F0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27FC" w:rsidRPr="00957BD5" w:rsidTr="000F0251">
        <w:tc>
          <w:tcPr>
            <w:tcW w:w="2245" w:type="pct"/>
          </w:tcPr>
          <w:p w:rsidR="00F027FC" w:rsidRPr="00957BD5" w:rsidRDefault="00F027FC" w:rsidP="00F0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3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27FC" w:rsidRPr="00957BD5" w:rsidTr="000F0251">
        <w:tc>
          <w:tcPr>
            <w:tcW w:w="2245" w:type="pct"/>
          </w:tcPr>
          <w:p w:rsidR="00F027FC" w:rsidRPr="00957BD5" w:rsidRDefault="00F027FC" w:rsidP="00F0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3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31,721</w:t>
            </w: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30,211</w:t>
            </w: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31,489</w:t>
            </w: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29,955</w:t>
            </w:r>
          </w:p>
        </w:tc>
      </w:tr>
      <w:tr w:rsidR="00F027FC" w:rsidRPr="00957BD5" w:rsidTr="000F0251">
        <w:tc>
          <w:tcPr>
            <w:tcW w:w="2245" w:type="pct"/>
          </w:tcPr>
          <w:p w:rsidR="00F027FC" w:rsidRPr="00476F9B" w:rsidRDefault="00F027FC" w:rsidP="00F0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3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4,014</w:t>
            </w: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3,934</w:t>
            </w: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4,014</w:t>
            </w: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3,934</w:t>
            </w:r>
          </w:p>
        </w:tc>
      </w:tr>
      <w:tr w:rsidR="00F027FC" w:rsidRPr="00957BD5" w:rsidTr="000F0251">
        <w:tc>
          <w:tcPr>
            <w:tcW w:w="2245" w:type="pct"/>
          </w:tcPr>
          <w:p w:rsidR="00F027FC" w:rsidRPr="00957BD5" w:rsidRDefault="00F027FC" w:rsidP="00F0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3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</w:tr>
      <w:tr w:rsidR="00F027FC" w:rsidRPr="00957BD5" w:rsidTr="000F0251">
        <w:tc>
          <w:tcPr>
            <w:tcW w:w="2245" w:type="pct"/>
          </w:tcPr>
          <w:p w:rsidR="00F027FC" w:rsidRPr="00957BD5" w:rsidRDefault="00F027FC" w:rsidP="00F0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3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2,526</w:t>
            </w: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2,666</w:t>
            </w: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2,526</w:t>
            </w: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2,666</w:t>
            </w:r>
          </w:p>
        </w:tc>
      </w:tr>
      <w:tr w:rsidR="00F027FC" w:rsidRPr="00957BD5" w:rsidTr="000F0251">
        <w:tc>
          <w:tcPr>
            <w:tcW w:w="2245" w:type="pct"/>
          </w:tcPr>
          <w:p w:rsidR="00F027FC" w:rsidRPr="00957BD5" w:rsidRDefault="00F027FC" w:rsidP="00F0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27FC" w:rsidRPr="00957BD5" w:rsidTr="000F0251">
        <w:tc>
          <w:tcPr>
            <w:tcW w:w="2245" w:type="pct"/>
          </w:tcPr>
          <w:p w:rsidR="00F027FC" w:rsidRPr="00CF2A77" w:rsidRDefault="00F027FC" w:rsidP="00F0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2A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3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27FC" w:rsidRPr="00957BD5" w:rsidTr="000F0251">
        <w:tc>
          <w:tcPr>
            <w:tcW w:w="2245" w:type="pct"/>
          </w:tcPr>
          <w:p w:rsidR="00F027FC" w:rsidRPr="002F2437" w:rsidRDefault="00F027FC" w:rsidP="00F0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2F2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27FC" w:rsidRPr="005E3D84" w:rsidTr="000F0251">
        <w:tc>
          <w:tcPr>
            <w:tcW w:w="2245" w:type="pct"/>
          </w:tcPr>
          <w:p w:rsidR="00F027FC" w:rsidRPr="00957BD5" w:rsidRDefault="00F027FC" w:rsidP="00F027FC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</w:p>
        </w:tc>
        <w:tc>
          <w:tcPr>
            <w:tcW w:w="573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4,631</w:t>
            </w: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4,551</w:t>
            </w: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3,241</w:t>
            </w: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3,171</w:t>
            </w:r>
          </w:p>
        </w:tc>
      </w:tr>
      <w:tr w:rsidR="00F027FC" w:rsidRPr="00957BD5" w:rsidTr="000F0251">
        <w:tc>
          <w:tcPr>
            <w:tcW w:w="2245" w:type="pct"/>
          </w:tcPr>
          <w:p w:rsidR="00F027FC" w:rsidRPr="00957BD5" w:rsidRDefault="00F027FC" w:rsidP="00F027FC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58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46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32" w:type="pct"/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F027FC" w:rsidRPr="00957BD5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F027FC" w:rsidRPr="00957BD5" w:rsidTr="000F0251">
        <w:tc>
          <w:tcPr>
            <w:tcW w:w="2245" w:type="pct"/>
          </w:tcPr>
          <w:p w:rsidR="00F027FC" w:rsidRPr="002F2437" w:rsidRDefault="00F027FC" w:rsidP="00F02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F027FC" w:rsidRPr="009A3B7C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</w:t>
            </w:r>
            <w:r w:rsidR="006F27D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8" w:type="pct"/>
          </w:tcPr>
          <w:p w:rsidR="00F027FC" w:rsidRPr="007A4BFA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F027FC" w:rsidRPr="009A3B7C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4,637</w:t>
            </w:r>
          </w:p>
        </w:tc>
        <w:tc>
          <w:tcPr>
            <w:tcW w:w="146" w:type="pct"/>
          </w:tcPr>
          <w:p w:rsidR="00F027FC" w:rsidRPr="009A3B7C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F027FC" w:rsidRPr="009A3B7C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</w:t>
            </w:r>
            <w:r w:rsidR="00FF5F8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:rsidR="00F027FC" w:rsidRPr="009A3B7C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F027FC" w:rsidRPr="009A3B7C" w:rsidRDefault="00F027FC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3,257</w:t>
            </w:r>
          </w:p>
        </w:tc>
      </w:tr>
      <w:tr w:rsidR="00A9012A" w:rsidRPr="00957BD5" w:rsidTr="000F0251">
        <w:tc>
          <w:tcPr>
            <w:tcW w:w="2245" w:type="pct"/>
          </w:tcPr>
          <w:p w:rsidR="00A9012A" w:rsidRDefault="00A9012A" w:rsidP="00F02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4598D" w:rsidRPr="002F2437" w:rsidRDefault="00C4598D" w:rsidP="00F02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:rsidR="00A9012A" w:rsidRDefault="00A9012A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A9012A" w:rsidRPr="007A4BFA" w:rsidRDefault="00A9012A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A9012A" w:rsidRDefault="00A9012A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9012A" w:rsidRPr="009A3B7C" w:rsidRDefault="00A9012A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:rsidR="00A9012A" w:rsidRDefault="00A9012A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A9012A" w:rsidRPr="009A3B7C" w:rsidRDefault="00A9012A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A9012A" w:rsidRDefault="00A9012A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251" w:rsidRPr="00957BD5" w:rsidTr="000F0251">
        <w:tc>
          <w:tcPr>
            <w:tcW w:w="2245" w:type="pct"/>
          </w:tcPr>
          <w:p w:rsidR="000F0251" w:rsidRPr="002F2437" w:rsidRDefault="000F0251" w:rsidP="00F02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73" w:type="pct"/>
          </w:tcPr>
          <w:p w:rsidR="000F0251" w:rsidRDefault="000F0251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0F0251" w:rsidRPr="007A4BFA" w:rsidRDefault="000F0251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0F0251" w:rsidRDefault="000F0251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0F0251" w:rsidRPr="009A3B7C" w:rsidRDefault="000F0251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0F0251" w:rsidRDefault="000F0251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0F0251" w:rsidRPr="009A3B7C" w:rsidRDefault="000F0251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0F0251" w:rsidRDefault="000F0251" w:rsidP="00F02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251" w:rsidRPr="00957BD5" w:rsidTr="000F0251">
        <w:tc>
          <w:tcPr>
            <w:tcW w:w="2245" w:type="pct"/>
          </w:tcPr>
          <w:p w:rsidR="000F0251" w:rsidRPr="002F2437" w:rsidRDefault="000F0251" w:rsidP="00A901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3" w:type="pct"/>
          </w:tcPr>
          <w:p w:rsidR="000F0251" w:rsidRDefault="00F06C5F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58" w:type="pct"/>
          </w:tcPr>
          <w:p w:rsidR="000F0251" w:rsidRPr="007A4BFA" w:rsidRDefault="000F0251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0F0251" w:rsidRPr="00C02F08" w:rsidRDefault="000F0251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F0251" w:rsidRPr="00957BD5" w:rsidRDefault="000F0251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0F0251" w:rsidRDefault="00F06C5F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32" w:type="pct"/>
          </w:tcPr>
          <w:p w:rsidR="000F0251" w:rsidRPr="009A3B7C" w:rsidRDefault="000F0251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0F0251" w:rsidRPr="00C02F08" w:rsidRDefault="000F0251" w:rsidP="00A90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EA0722" w:rsidRDefault="00EA0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516390" w:rsidRDefault="0051639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ยอ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>ดคงเหลือ</w:t>
      </w:r>
      <w:r w:rsidR="00DC426F" w:rsidRPr="00957BD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DC426F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51437">
        <w:rPr>
          <w:rFonts w:asciiTheme="majorBidi" w:hAnsiTheme="majorBidi" w:cstheme="majorBidi"/>
          <w:sz w:val="30"/>
          <w:szCs w:val="30"/>
        </w:rPr>
        <w:t>31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315D67">
        <w:rPr>
          <w:rFonts w:asciiTheme="majorBidi" w:hAnsiTheme="majorBidi" w:cstheme="majorBidi"/>
          <w:sz w:val="30"/>
          <w:szCs w:val="30"/>
        </w:rPr>
        <w:t>256</w:t>
      </w:r>
      <w:r w:rsidR="003D12BA">
        <w:rPr>
          <w:rFonts w:asciiTheme="majorBidi" w:hAnsiTheme="majorBidi" w:cstheme="majorBidi"/>
          <w:sz w:val="30"/>
          <w:szCs w:val="30"/>
        </w:rPr>
        <w:t>3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51437">
        <w:rPr>
          <w:rFonts w:asciiTheme="majorBidi" w:hAnsiTheme="majorBidi" w:cstheme="majorBidi"/>
          <w:sz w:val="30"/>
          <w:szCs w:val="30"/>
        </w:rPr>
        <w:t>31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5D67">
        <w:rPr>
          <w:rFonts w:asciiTheme="majorBidi" w:hAnsiTheme="majorBidi" w:cstheme="majorBidi"/>
          <w:sz w:val="30"/>
          <w:szCs w:val="30"/>
        </w:rPr>
        <w:t>256</w:t>
      </w:r>
      <w:r w:rsidR="003D12BA">
        <w:rPr>
          <w:rFonts w:asciiTheme="majorBidi" w:hAnsiTheme="majorBidi" w:cstheme="majorBidi"/>
          <w:sz w:val="30"/>
          <w:szCs w:val="30"/>
        </w:rPr>
        <w:t>2</w:t>
      </w:r>
      <w:r w:rsidR="00576C27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B91469" w:rsidRDefault="00B9146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3D12BA" w:rsidRPr="00957BD5" w:rsidTr="00B87171">
        <w:tc>
          <w:tcPr>
            <w:tcW w:w="2267" w:type="pct"/>
            <w:shd w:val="clear" w:color="auto" w:fill="auto"/>
          </w:tcPr>
          <w:p w:rsidR="003D12BA" w:rsidRPr="00957BD5" w:rsidRDefault="003D12BA" w:rsidP="006A04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1469" w:rsidRPr="00957BD5" w:rsidTr="00B87171">
        <w:tc>
          <w:tcPr>
            <w:tcW w:w="2267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91469" w:rsidRPr="00957BD5" w:rsidTr="00B87171">
        <w:tc>
          <w:tcPr>
            <w:tcW w:w="2267" w:type="pct"/>
            <w:shd w:val="clear" w:color="auto" w:fill="auto"/>
          </w:tcPr>
          <w:p w:rsidR="00B91469" w:rsidRPr="00814A98" w:rsidRDefault="00814A98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7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D12BA" w:rsidRPr="00957BD5" w:rsidTr="00B87171">
        <w:tc>
          <w:tcPr>
            <w:tcW w:w="2267" w:type="pct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2BA" w:rsidRPr="00957BD5" w:rsidTr="00B87171">
        <w:tc>
          <w:tcPr>
            <w:tcW w:w="2267" w:type="pct"/>
          </w:tcPr>
          <w:p w:rsidR="003D12BA" w:rsidRPr="00957BD5" w:rsidRDefault="003D12BA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5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3D12BA" w:rsidRPr="00957BD5" w:rsidRDefault="00F027FC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  <w:tc>
          <w:tcPr>
            <w:tcW w:w="144" w:type="pct"/>
            <w:gridSpan w:val="2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3D12BA" w:rsidRPr="002A7CAF" w:rsidRDefault="002C5027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1,915</w:t>
            </w:r>
          </w:p>
        </w:tc>
        <w:tc>
          <w:tcPr>
            <w:tcW w:w="144" w:type="pct"/>
          </w:tcPr>
          <w:p w:rsidR="003D12BA" w:rsidRPr="002A7CAF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3D12BA" w:rsidRPr="00957BD5" w:rsidRDefault="00F027FC" w:rsidP="00836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  <w:tc>
          <w:tcPr>
            <w:tcW w:w="146" w:type="pct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3D12BA" w:rsidRPr="002A7CAF" w:rsidRDefault="002C5027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1,915</w:t>
            </w:r>
          </w:p>
        </w:tc>
      </w:tr>
      <w:tr w:rsidR="003D12BA" w:rsidRPr="00957BD5" w:rsidTr="00B87171">
        <w:trPr>
          <w:trHeight w:hRule="exact" w:val="371"/>
        </w:trPr>
        <w:tc>
          <w:tcPr>
            <w:tcW w:w="2267" w:type="pct"/>
          </w:tcPr>
          <w:p w:rsidR="003D12BA" w:rsidRPr="00957BD5" w:rsidRDefault="003D12BA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0C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3D12BA" w:rsidRPr="0021444F" w:rsidRDefault="00F027FC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24,518</w:t>
            </w:r>
          </w:p>
        </w:tc>
        <w:tc>
          <w:tcPr>
            <w:tcW w:w="144" w:type="pct"/>
            <w:gridSpan w:val="2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3D12BA" w:rsidRPr="00620C12" w:rsidRDefault="002C5027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27,765</w:t>
            </w:r>
          </w:p>
        </w:tc>
        <w:tc>
          <w:tcPr>
            <w:tcW w:w="144" w:type="pct"/>
          </w:tcPr>
          <w:p w:rsidR="003D12BA" w:rsidRPr="00620C12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3D12BA" w:rsidRPr="00957BD5" w:rsidRDefault="00F027FC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24,350</w:t>
            </w:r>
          </w:p>
        </w:tc>
        <w:tc>
          <w:tcPr>
            <w:tcW w:w="146" w:type="pct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3D12BA" w:rsidRPr="00620C12" w:rsidRDefault="002C5027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27,618</w:t>
            </w:r>
          </w:p>
        </w:tc>
      </w:tr>
      <w:tr w:rsidR="003D12BA" w:rsidRPr="00957BD5" w:rsidTr="00B87171">
        <w:tc>
          <w:tcPr>
            <w:tcW w:w="2267" w:type="pct"/>
          </w:tcPr>
          <w:p w:rsidR="003D12BA" w:rsidRPr="00A85BC3" w:rsidRDefault="003D12BA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5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:rsidR="003D12BA" w:rsidRPr="00957BD5" w:rsidRDefault="00F027FC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4" w:type="pct"/>
            <w:gridSpan w:val="2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3D12BA" w:rsidRPr="00957BD5" w:rsidRDefault="002C5027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44" w:type="pct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3D12BA" w:rsidRPr="00957BD5" w:rsidRDefault="00F027FC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6" w:type="pct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3D12BA" w:rsidRDefault="002C5027" w:rsidP="002C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</w:tr>
      <w:tr w:rsidR="003D12BA" w:rsidRPr="00957BD5" w:rsidTr="00B87171">
        <w:tc>
          <w:tcPr>
            <w:tcW w:w="2267" w:type="pct"/>
          </w:tcPr>
          <w:p w:rsidR="003D12BA" w:rsidRPr="00957BD5" w:rsidRDefault="003D12BA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3D12BA" w:rsidRPr="00957BD5" w:rsidRDefault="00F027FC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26,505</w:t>
            </w:r>
          </w:p>
        </w:tc>
        <w:tc>
          <w:tcPr>
            <w:tcW w:w="144" w:type="pct"/>
            <w:gridSpan w:val="2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3D12BA" w:rsidRPr="002A7CAF" w:rsidRDefault="001C6251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29,962</w:t>
            </w:r>
          </w:p>
        </w:tc>
        <w:tc>
          <w:tcPr>
            <w:tcW w:w="144" w:type="pct"/>
          </w:tcPr>
          <w:p w:rsidR="003D12BA" w:rsidRPr="002A7CAF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3D12BA" w:rsidRPr="00957BD5" w:rsidRDefault="00F027FC" w:rsidP="006E7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26,337</w:t>
            </w:r>
          </w:p>
        </w:tc>
        <w:tc>
          <w:tcPr>
            <w:tcW w:w="146" w:type="pct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3D12BA" w:rsidRPr="002A7CAF" w:rsidRDefault="001C6251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29,815</w:t>
            </w:r>
          </w:p>
        </w:tc>
      </w:tr>
      <w:tr w:rsidR="003D12BA" w:rsidRPr="00957BD5" w:rsidTr="00B87171">
        <w:tc>
          <w:tcPr>
            <w:tcW w:w="2267" w:type="pct"/>
          </w:tcPr>
          <w:p w:rsidR="003D12BA" w:rsidRPr="007866AD" w:rsidRDefault="003D12BA" w:rsidP="00814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6AD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866A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814A98" w:rsidRPr="00814A9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="00814A98" w:rsidRPr="00814A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814A98"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   </w:t>
            </w:r>
            <w:r w:rsidR="00814A98" w:rsidRPr="00814A9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(2562: </w:t>
            </w:r>
            <w:r w:rsidR="00814A98" w:rsidRPr="00814A9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814A98" w:rsidRPr="00814A9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0B5E6A" w:rsidRDefault="000B5E6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  <w:p w:rsidR="003D12BA" w:rsidRPr="00076A3C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3D12BA" w:rsidRPr="00076A3C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0B5E6A" w:rsidRDefault="000B5E6A" w:rsidP="002C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  <w:p w:rsidR="003D12BA" w:rsidRPr="00076A3C" w:rsidRDefault="003D12BA" w:rsidP="002C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3D12BA" w:rsidRPr="00076A3C" w:rsidRDefault="003D12BA" w:rsidP="002C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0B5E6A" w:rsidRDefault="000B5E6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  <w:p w:rsidR="003D12BA" w:rsidRPr="00076A3C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D12BA" w:rsidRPr="00076A3C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0B5E6A" w:rsidRDefault="000B5E6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  <w:p w:rsidR="003D12BA" w:rsidRPr="00076A3C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</w:tr>
      <w:tr w:rsidR="003D12BA" w:rsidRPr="00957BD5" w:rsidTr="00B87171">
        <w:tc>
          <w:tcPr>
            <w:tcW w:w="2267" w:type="pct"/>
          </w:tcPr>
          <w:p w:rsidR="003D12BA" w:rsidRPr="007866AD" w:rsidRDefault="003D12BA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6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3D12BA" w:rsidRPr="00957BD5" w:rsidRDefault="00F027FC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26,505</w:t>
            </w:r>
          </w:p>
        </w:tc>
        <w:tc>
          <w:tcPr>
            <w:tcW w:w="144" w:type="pct"/>
            <w:gridSpan w:val="2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3D12BA" w:rsidRDefault="002C5027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29,962</w:t>
            </w:r>
          </w:p>
        </w:tc>
        <w:tc>
          <w:tcPr>
            <w:tcW w:w="144" w:type="pct"/>
          </w:tcPr>
          <w:p w:rsidR="003D12BA" w:rsidRPr="002A7CAF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3D12BA" w:rsidRPr="00957BD5" w:rsidRDefault="00F027FC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26,337</w:t>
            </w:r>
          </w:p>
        </w:tc>
        <w:tc>
          <w:tcPr>
            <w:tcW w:w="146" w:type="pct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3D12BA" w:rsidRDefault="002C5027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29,815</w:t>
            </w:r>
          </w:p>
        </w:tc>
      </w:tr>
    </w:tbl>
    <w:p w:rsidR="000F0251" w:rsidRPr="00535CDD" w:rsidRDefault="000F0251" w:rsidP="00B9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0F0251" w:rsidRPr="00957BD5" w:rsidTr="002965EB">
        <w:tc>
          <w:tcPr>
            <w:tcW w:w="2267" w:type="pct"/>
            <w:shd w:val="clear" w:color="auto" w:fill="auto"/>
          </w:tcPr>
          <w:p w:rsidR="000F0251" w:rsidRPr="00957BD5" w:rsidRDefault="000F0251" w:rsidP="002965E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0251" w:rsidRPr="00957BD5" w:rsidTr="002965EB">
        <w:tc>
          <w:tcPr>
            <w:tcW w:w="2267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F0251" w:rsidRPr="00957BD5" w:rsidTr="002965EB">
        <w:tc>
          <w:tcPr>
            <w:tcW w:w="2267" w:type="pct"/>
            <w:shd w:val="clear" w:color="auto" w:fill="auto"/>
          </w:tcPr>
          <w:p w:rsidR="000F0251" w:rsidRPr="002C16FC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16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7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F0251" w:rsidRPr="00957BD5" w:rsidTr="002965EB">
        <w:tc>
          <w:tcPr>
            <w:tcW w:w="2267" w:type="pct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53D" w:rsidRPr="002C5027" w:rsidTr="002965EB">
        <w:tc>
          <w:tcPr>
            <w:tcW w:w="2267" w:type="pct"/>
          </w:tcPr>
          <w:p w:rsidR="00EF753D" w:rsidRPr="00B91469" w:rsidRDefault="00EF753D" w:rsidP="00EF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EF753D" w:rsidRPr="00076A3C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EF753D" w:rsidRPr="00076A3C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:rsidR="00EF753D" w:rsidRPr="00076A3C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F753D" w:rsidRPr="00076A3C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:rsidR="00EF753D" w:rsidRPr="00957BD5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1,661</w:t>
            </w:r>
          </w:p>
        </w:tc>
        <w:tc>
          <w:tcPr>
            <w:tcW w:w="146" w:type="pct"/>
          </w:tcPr>
          <w:p w:rsidR="00EF753D" w:rsidRPr="00957BD5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EF753D" w:rsidRPr="002C5027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5027">
              <w:rPr>
                <w:rFonts w:ascii="Angsana New" w:hAnsi="Angsana New" w:cs="Angsana New"/>
                <w:sz w:val="30"/>
                <w:szCs w:val="30"/>
              </w:rPr>
              <w:t>1,765</w:t>
            </w:r>
          </w:p>
        </w:tc>
      </w:tr>
      <w:tr w:rsidR="000F0251" w:rsidRPr="002A7CAF" w:rsidTr="002965EB">
        <w:tc>
          <w:tcPr>
            <w:tcW w:w="2267" w:type="pct"/>
          </w:tcPr>
          <w:p w:rsidR="000F0251" w:rsidRPr="00B91469" w:rsidRDefault="000F0251" w:rsidP="00296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4,798</w:t>
            </w:r>
          </w:p>
        </w:tc>
        <w:tc>
          <w:tcPr>
            <w:tcW w:w="144" w:type="pct"/>
            <w:gridSpan w:val="2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0F0251" w:rsidRPr="002A7CAF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5,021</w:t>
            </w:r>
          </w:p>
        </w:tc>
        <w:tc>
          <w:tcPr>
            <w:tcW w:w="144" w:type="pct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4,778</w:t>
            </w:r>
          </w:p>
        </w:tc>
        <w:tc>
          <w:tcPr>
            <w:tcW w:w="146" w:type="pct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0F0251" w:rsidRPr="002A7CAF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4,992</w:t>
            </w:r>
          </w:p>
        </w:tc>
      </w:tr>
      <w:tr w:rsidR="000F0251" w:rsidRPr="002A7CAF" w:rsidTr="008362DE">
        <w:tc>
          <w:tcPr>
            <w:tcW w:w="2267" w:type="pct"/>
          </w:tcPr>
          <w:p w:rsidR="000F0251" w:rsidRPr="00957BD5" w:rsidRDefault="000F0251" w:rsidP="00296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0F0251" w:rsidRPr="00957BD5" w:rsidRDefault="00EF753D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4,798</w:t>
            </w:r>
          </w:p>
        </w:tc>
        <w:tc>
          <w:tcPr>
            <w:tcW w:w="144" w:type="pct"/>
            <w:gridSpan w:val="2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0F0251" w:rsidRPr="003D0BF8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D0B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5,021</w:t>
            </w:r>
          </w:p>
        </w:tc>
        <w:tc>
          <w:tcPr>
            <w:tcW w:w="144" w:type="pct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6,439</w:t>
            </w:r>
          </w:p>
        </w:tc>
        <w:tc>
          <w:tcPr>
            <w:tcW w:w="146" w:type="pct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0F0251" w:rsidRPr="002A7CAF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6,757</w:t>
            </w:r>
          </w:p>
        </w:tc>
      </w:tr>
    </w:tbl>
    <w:p w:rsidR="000F0251" w:rsidRDefault="000F0251" w:rsidP="00B9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0F2500" w:rsidRDefault="000F2500" w:rsidP="00B9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0F2500" w:rsidRDefault="000F2500" w:rsidP="00B9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0F2500" w:rsidRDefault="000F2500" w:rsidP="00B9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0F2500" w:rsidRDefault="000F2500" w:rsidP="00B9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:rsidTr="00EF0C9D">
        <w:tc>
          <w:tcPr>
            <w:tcW w:w="2267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1469" w:rsidRPr="00957BD5" w:rsidTr="00EF0C9D">
        <w:tc>
          <w:tcPr>
            <w:tcW w:w="2267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91469" w:rsidRPr="00957BD5" w:rsidTr="00EF0C9D">
        <w:tc>
          <w:tcPr>
            <w:tcW w:w="2267" w:type="pct"/>
            <w:shd w:val="clear" w:color="auto" w:fill="auto"/>
          </w:tcPr>
          <w:p w:rsidR="00B91469" w:rsidRPr="002C16FC" w:rsidRDefault="002C16FC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16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767A5" w:rsidRPr="00957BD5" w:rsidTr="000A2FC1">
        <w:tc>
          <w:tcPr>
            <w:tcW w:w="226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5027" w:rsidRPr="002C5027" w:rsidTr="00B91469">
        <w:tc>
          <w:tcPr>
            <w:tcW w:w="2267" w:type="pct"/>
          </w:tcPr>
          <w:p w:rsidR="002C5027" w:rsidRPr="00B91469" w:rsidRDefault="002C5027" w:rsidP="00EF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EF753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577" w:type="pct"/>
          </w:tcPr>
          <w:p w:rsidR="002C5027" w:rsidRPr="00957BD5" w:rsidRDefault="00066524" w:rsidP="0038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4,081</w:t>
            </w:r>
          </w:p>
        </w:tc>
        <w:tc>
          <w:tcPr>
            <w:tcW w:w="144" w:type="pct"/>
            <w:gridSpan w:val="2"/>
          </w:tcPr>
          <w:p w:rsidR="002C5027" w:rsidRPr="00957BD5" w:rsidRDefault="002C5027" w:rsidP="002C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2C5027" w:rsidRPr="002A7CAF" w:rsidRDefault="002C5027" w:rsidP="002C7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:rsidR="002C5027" w:rsidRPr="00957BD5" w:rsidRDefault="002C5027" w:rsidP="002C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2C5027" w:rsidRPr="00957BD5" w:rsidRDefault="00066524" w:rsidP="002C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4,081</w:t>
            </w:r>
          </w:p>
        </w:tc>
        <w:tc>
          <w:tcPr>
            <w:tcW w:w="146" w:type="pct"/>
          </w:tcPr>
          <w:p w:rsidR="002C5027" w:rsidRPr="00957BD5" w:rsidRDefault="002C5027" w:rsidP="002C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2C5027" w:rsidRPr="002C5027" w:rsidRDefault="002C5027" w:rsidP="002C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EF753D" w:rsidRPr="002C5027" w:rsidTr="00EF0C9D">
        <w:tc>
          <w:tcPr>
            <w:tcW w:w="2267" w:type="pct"/>
          </w:tcPr>
          <w:p w:rsidR="00EF753D" w:rsidRPr="00B91469" w:rsidRDefault="00EF753D" w:rsidP="00EF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EF753D" w:rsidRPr="00076A3C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EF753D" w:rsidRPr="00076A3C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:rsidR="00EF753D" w:rsidRPr="00076A3C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F753D" w:rsidRPr="00076A3C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:rsidR="00EF753D" w:rsidRPr="00957BD5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14,564</w:t>
            </w:r>
          </w:p>
        </w:tc>
        <w:tc>
          <w:tcPr>
            <w:tcW w:w="146" w:type="pct"/>
          </w:tcPr>
          <w:p w:rsidR="00EF753D" w:rsidRPr="00957BD5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EF753D" w:rsidRPr="002A7CAF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16,548</w:t>
            </w:r>
          </w:p>
        </w:tc>
      </w:tr>
      <w:tr w:rsidR="0092427B" w:rsidRPr="00957BD5" w:rsidTr="00EF0C9D">
        <w:tc>
          <w:tcPr>
            <w:tcW w:w="2267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92427B" w:rsidRDefault="00EF753D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</w:t>
            </w:r>
            <w:r w:rsidR="00F6168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081</w:t>
            </w:r>
          </w:p>
        </w:tc>
        <w:tc>
          <w:tcPr>
            <w:tcW w:w="144" w:type="pct"/>
            <w:gridSpan w:val="2"/>
          </w:tcPr>
          <w:p w:rsidR="0092427B" w:rsidRPr="0092427B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2A7CAF" w:rsidRDefault="002C5027" w:rsidP="002C7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957BD5" w:rsidRDefault="00066524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18,645</w:t>
            </w:r>
          </w:p>
        </w:tc>
        <w:tc>
          <w:tcPr>
            <w:tcW w:w="14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2A7CAF" w:rsidRDefault="002C5027" w:rsidP="002C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16,569</w:t>
            </w:r>
          </w:p>
        </w:tc>
      </w:tr>
    </w:tbl>
    <w:p w:rsidR="00535CDD" w:rsidRPr="000F2500" w:rsidRDefault="00535CD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5"/>
        <w:gridCol w:w="1095"/>
        <w:gridCol w:w="270"/>
        <w:gridCol w:w="1088"/>
        <w:gridCol w:w="270"/>
        <w:gridCol w:w="1054"/>
        <w:gridCol w:w="246"/>
        <w:gridCol w:w="1101"/>
      </w:tblGrid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1469" w:rsidRPr="00957BD5" w:rsidTr="001F1777">
        <w:tc>
          <w:tcPr>
            <w:tcW w:w="2268" w:type="pct"/>
          </w:tcPr>
          <w:p w:rsidR="00B91469" w:rsidRPr="00957BD5" w:rsidRDefault="00B91469" w:rsidP="00B9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1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91469" w:rsidRPr="00957BD5" w:rsidTr="001F1777">
        <w:tc>
          <w:tcPr>
            <w:tcW w:w="2268" w:type="pct"/>
          </w:tcPr>
          <w:p w:rsidR="00B91469" w:rsidRPr="00957BD5" w:rsidRDefault="002C16FC" w:rsidP="00B9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4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B91469" w:rsidRPr="00957BD5" w:rsidRDefault="00B91469" w:rsidP="00B9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767A5" w:rsidRPr="00957BD5" w:rsidTr="00957BD5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2" w:type="pct"/>
            <w:gridSpan w:val="7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53D" w:rsidRPr="002C7DF7" w:rsidTr="001F1777">
        <w:tc>
          <w:tcPr>
            <w:tcW w:w="2268" w:type="pct"/>
          </w:tcPr>
          <w:p w:rsidR="00EF753D" w:rsidRPr="00B91469" w:rsidRDefault="00EF753D" w:rsidP="00EF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:rsidR="00EF753D" w:rsidRPr="00076A3C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F753D" w:rsidRPr="00076A3C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80" w:type="pct"/>
          </w:tcPr>
          <w:p w:rsidR="00EF753D" w:rsidRPr="00076A3C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F753D" w:rsidRPr="00076A3C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2" w:type="pct"/>
          </w:tcPr>
          <w:p w:rsidR="00EF753D" w:rsidRPr="00957BD5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31" w:type="pct"/>
          </w:tcPr>
          <w:p w:rsidR="00EF753D" w:rsidRPr="00957BD5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EF753D" w:rsidRPr="002C7DF7" w:rsidRDefault="00EF753D" w:rsidP="00EF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7DF7">
              <w:rPr>
                <w:rFonts w:ascii="Angsana New" w:hAnsi="Angsana New" w:cs="Angsana New"/>
                <w:sz w:val="30"/>
                <w:szCs w:val="30"/>
              </w:rPr>
              <w:t>296</w:t>
            </w:r>
          </w:p>
        </w:tc>
      </w:tr>
      <w:tr w:rsidR="0092427B" w:rsidRPr="002C7DF7" w:rsidTr="001F1777">
        <w:tc>
          <w:tcPr>
            <w:tcW w:w="2268" w:type="pct"/>
          </w:tcPr>
          <w:p w:rsidR="0092427B" w:rsidRPr="00B91469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:rsidR="0092427B" w:rsidRPr="00957BD5" w:rsidRDefault="00066524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2,528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92427B" w:rsidRPr="002A7CAF" w:rsidRDefault="002C7DF7" w:rsidP="002C7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2,598</w:t>
            </w:r>
          </w:p>
        </w:tc>
        <w:tc>
          <w:tcPr>
            <w:tcW w:w="144" w:type="pct"/>
          </w:tcPr>
          <w:p w:rsidR="0092427B" w:rsidRPr="00066524" w:rsidRDefault="0092427B" w:rsidP="002C7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92427B" w:rsidRPr="00957BD5" w:rsidRDefault="00066524" w:rsidP="000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2,528</w:t>
            </w:r>
          </w:p>
        </w:tc>
        <w:tc>
          <w:tcPr>
            <w:tcW w:w="131" w:type="pct"/>
          </w:tcPr>
          <w:p w:rsidR="0092427B" w:rsidRPr="00957BD5" w:rsidRDefault="0092427B" w:rsidP="000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92427B" w:rsidRPr="002A7CAF" w:rsidRDefault="002C7DF7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2,598</w:t>
            </w:r>
          </w:p>
        </w:tc>
      </w:tr>
      <w:tr w:rsidR="0092427B" w:rsidRPr="002C7DF7" w:rsidTr="001F1777">
        <w:tc>
          <w:tcPr>
            <w:tcW w:w="2268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957BD5" w:rsidRDefault="00EF753D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2,528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2A7CAF" w:rsidRDefault="0092427B" w:rsidP="002C7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</w:t>
            </w:r>
            <w:r w:rsidR="002C7DF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598</w:t>
            </w:r>
          </w:p>
        </w:tc>
        <w:tc>
          <w:tcPr>
            <w:tcW w:w="144" w:type="pct"/>
          </w:tcPr>
          <w:p w:rsidR="0092427B" w:rsidRPr="002C7DF7" w:rsidRDefault="0092427B" w:rsidP="002C7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066524" w:rsidRDefault="00066524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3,063</w:t>
            </w:r>
          </w:p>
        </w:tc>
        <w:tc>
          <w:tcPr>
            <w:tcW w:w="131" w:type="pct"/>
          </w:tcPr>
          <w:p w:rsidR="0092427B" w:rsidRPr="00066524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2A7CAF" w:rsidRDefault="002C7DF7" w:rsidP="002C7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2,894</w:t>
            </w:r>
          </w:p>
        </w:tc>
      </w:tr>
    </w:tbl>
    <w:p w:rsidR="00EF0C9D" w:rsidRPr="00957BD5" w:rsidRDefault="00EF0C9D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3473B2" w:rsidRPr="00957BD5" w:rsidRDefault="003473B2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  <w:sectPr w:rsidR="003473B2" w:rsidRPr="00957BD5" w:rsidSect="00277095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:rsidR="00BA2571" w:rsidRPr="00957BD5" w:rsidRDefault="002965EB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lastRenderedPageBreak/>
        <w:t>5</w:t>
      </w:r>
      <w:r w:rsidR="00C35FED" w:rsidRPr="00957BD5">
        <w:rPr>
          <w:rFonts w:asciiTheme="majorBidi" w:hAnsiTheme="majorBidi" w:cstheme="majorBidi"/>
          <w:b/>
          <w:sz w:val="30"/>
          <w:szCs w:val="30"/>
        </w:rPr>
        <w:tab/>
      </w:r>
      <w:r w:rsidR="00C35FED"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เงินลงทุนในบริษัทร่วม</w:t>
      </w:r>
    </w:p>
    <w:p w:rsidR="009000E1" w:rsidRPr="00957BD5" w:rsidRDefault="009000E1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:rsidR="00BA2571" w:rsidRPr="00957BD5" w:rsidRDefault="00981977" w:rsidP="00BA2571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เงินลงทุนในบริษัทร่วม ณ วันที่ </w:t>
      </w:r>
      <w:r w:rsidR="001E57CC">
        <w:rPr>
          <w:rFonts w:asciiTheme="majorBidi" w:hAnsiTheme="majorBidi" w:cstheme="majorBidi"/>
          <w:sz w:val="30"/>
          <w:szCs w:val="30"/>
        </w:rPr>
        <w:t>31</w:t>
      </w:r>
      <w:r w:rsidR="001E57C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="001E57CC">
        <w:rPr>
          <w:rFonts w:asciiTheme="majorBidi" w:hAnsiTheme="majorBidi" w:cstheme="majorBidi"/>
          <w:sz w:val="30"/>
          <w:szCs w:val="30"/>
        </w:rPr>
        <w:t>2563</w:t>
      </w:r>
      <w:r w:rsidR="001E57CC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1E57CC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 </w:t>
      </w:r>
      <w:r w:rsidR="001E57CC">
        <w:rPr>
          <w:rFonts w:asciiTheme="majorBidi" w:hAnsiTheme="majorBidi" w:cstheme="majorBidi"/>
          <w:sz w:val="30"/>
          <w:szCs w:val="30"/>
        </w:rPr>
        <w:t>31</w:t>
      </w:r>
      <w:r w:rsidR="001E57C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1E57CC">
        <w:rPr>
          <w:rFonts w:asciiTheme="majorBidi" w:hAnsiTheme="majorBidi" w:cstheme="majorBidi"/>
          <w:sz w:val="30"/>
          <w:szCs w:val="30"/>
        </w:rPr>
        <w:t xml:space="preserve">2562 </w:t>
      </w:r>
      <w:r w:rsidR="008937B3" w:rsidRPr="008937B3">
        <w:rPr>
          <w:rFonts w:asciiTheme="majorBidi" w:hAnsiTheme="majorBidi" w:cs="Angsana New" w:hint="cs"/>
          <w:sz w:val="30"/>
          <w:szCs w:val="30"/>
          <w:cs/>
          <w:lang w:val="th-TH"/>
        </w:rPr>
        <w:t>และเงินปันผลรับจากเงินลงทุนสำหรับงวดสามเดือนสิ้นสุดวันที่</w:t>
      </w:r>
      <w:r w:rsidR="008937B3" w:rsidRPr="008937B3">
        <w:rPr>
          <w:rFonts w:asciiTheme="majorBidi" w:hAnsiTheme="majorBidi" w:cs="Angsana New"/>
          <w:sz w:val="30"/>
          <w:szCs w:val="30"/>
          <w:cs/>
          <w:lang w:val="th-TH"/>
        </w:rPr>
        <w:t xml:space="preserve"> 31 </w:t>
      </w:r>
      <w:r w:rsidR="008937B3" w:rsidRPr="008937B3">
        <w:rPr>
          <w:rFonts w:asciiTheme="majorBidi" w:hAnsiTheme="majorBidi" w:cs="Angsana New" w:hint="cs"/>
          <w:sz w:val="30"/>
          <w:szCs w:val="30"/>
          <w:cs/>
          <w:lang w:val="th-TH"/>
        </w:rPr>
        <w:t>มีนาคม</w:t>
      </w:r>
      <w:r w:rsidR="008937B3" w:rsidRPr="008937B3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8937B3" w:rsidRPr="008937B3">
        <w:rPr>
          <w:rFonts w:asciiTheme="majorBidi" w:hAnsiTheme="majorBidi" w:cs="Angsana New" w:hint="cs"/>
          <w:sz w:val="30"/>
          <w:szCs w:val="30"/>
          <w:cs/>
          <w:lang w:val="th-TH"/>
        </w:rPr>
        <w:t>มีดังนี้</w:t>
      </w:r>
    </w:p>
    <w:p w:rsidR="009000E1" w:rsidRPr="008937B3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="Angsana New"/>
          <w:cs/>
          <w:lang w:val="th-TH"/>
        </w:rPr>
      </w:pPr>
    </w:p>
    <w:tbl>
      <w:tblPr>
        <w:tblW w:w="144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438"/>
        <w:gridCol w:w="989"/>
        <w:gridCol w:w="179"/>
        <w:gridCol w:w="1001"/>
        <w:gridCol w:w="180"/>
        <w:gridCol w:w="889"/>
        <w:gridCol w:w="180"/>
        <w:gridCol w:w="995"/>
        <w:gridCol w:w="180"/>
        <w:gridCol w:w="991"/>
        <w:gridCol w:w="180"/>
        <w:gridCol w:w="990"/>
        <w:gridCol w:w="180"/>
        <w:gridCol w:w="990"/>
        <w:gridCol w:w="180"/>
        <w:gridCol w:w="1069"/>
        <w:gridCol w:w="186"/>
        <w:gridCol w:w="906"/>
        <w:gridCol w:w="179"/>
        <w:gridCol w:w="990"/>
      </w:tblGrid>
      <w:tr w:rsidR="002C16FC" w:rsidRPr="00957BD5" w:rsidTr="005C3F33">
        <w:trPr>
          <w:cantSplit/>
          <w:tblHeader/>
        </w:trPr>
        <w:tc>
          <w:tcPr>
            <w:tcW w:w="1620" w:type="dxa"/>
          </w:tcPr>
          <w:p w:rsidR="002C16FC" w:rsidRPr="002C16FC" w:rsidRDefault="002C16FC" w:rsidP="009000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:rsidR="002C16FC" w:rsidRPr="002C16FC" w:rsidRDefault="002C16FC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3"/>
            <w:vAlign w:val="bottom"/>
          </w:tcPr>
          <w:p w:rsidR="002C16FC" w:rsidRPr="002C16FC" w:rsidRDefault="002C16FC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C16FC" w:rsidRPr="002C16FC" w:rsidRDefault="002C16FC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4" w:type="dxa"/>
            <w:gridSpan w:val="3"/>
            <w:vAlign w:val="bottom"/>
          </w:tcPr>
          <w:p w:rsidR="002C16FC" w:rsidRPr="002C16FC" w:rsidRDefault="002C16FC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C16FC" w:rsidRPr="002C16FC" w:rsidRDefault="002C16FC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1" w:type="dxa"/>
            <w:gridSpan w:val="3"/>
            <w:vAlign w:val="bottom"/>
          </w:tcPr>
          <w:p w:rsidR="002C16FC" w:rsidRPr="005C3F33" w:rsidRDefault="002C16FC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16F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  <w:vAlign w:val="bottom"/>
          </w:tcPr>
          <w:p w:rsidR="002C16FC" w:rsidRPr="002C16FC" w:rsidRDefault="002C16FC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39" w:type="dxa"/>
            <w:gridSpan w:val="3"/>
            <w:vAlign w:val="bottom"/>
          </w:tcPr>
          <w:p w:rsidR="002C16FC" w:rsidRPr="002C16FC" w:rsidRDefault="002C16FC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2C16F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86" w:type="dxa"/>
          </w:tcPr>
          <w:p w:rsidR="002C16FC" w:rsidRPr="002C16FC" w:rsidRDefault="002C16FC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  <w:gridSpan w:val="3"/>
          </w:tcPr>
          <w:p w:rsidR="002C16FC" w:rsidRPr="002C16FC" w:rsidRDefault="005C3F33" w:rsidP="002C16F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C3F33">
              <w:rPr>
                <w:rFonts w:asciiTheme="majorBidi" w:hAnsiTheme="majorBidi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="Angsana New"/>
                <w:b w:val="0"/>
                <w:bCs/>
                <w:sz w:val="28"/>
                <w:szCs w:val="28"/>
                <w:lang w:bidi="th-TH"/>
              </w:rPr>
              <w:t>/</w:t>
            </w:r>
            <w:r>
              <w:rPr>
                <w:rFonts w:asciiTheme="majorBidi" w:hAnsiTheme="majorBidi" w:cs="Angsana New"/>
                <w:b w:val="0"/>
                <w:bCs/>
                <w:sz w:val="28"/>
                <w:szCs w:val="28"/>
                <w:lang w:bidi="th-TH"/>
              </w:rPr>
              <w:br/>
            </w:r>
            <w:r w:rsidRPr="002C16F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C3F33" w:rsidRPr="00957BD5" w:rsidTr="005C3F33">
        <w:trPr>
          <w:cantSplit/>
          <w:tblHeader/>
        </w:trPr>
        <w:tc>
          <w:tcPr>
            <w:tcW w:w="1620" w:type="dxa"/>
          </w:tcPr>
          <w:p w:rsidR="005C3F33" w:rsidRPr="002C16FC" w:rsidRDefault="005C3F33" w:rsidP="005C3F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:rsidR="005C3F33" w:rsidRPr="002C16FC" w:rsidRDefault="005C3F33" w:rsidP="005C3F3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169" w:type="dxa"/>
            <w:gridSpan w:val="3"/>
            <w:vAlign w:val="bottom"/>
          </w:tcPr>
          <w:p w:rsidR="005C3F33" w:rsidRPr="002C16FC" w:rsidRDefault="005C3F33" w:rsidP="005C3F3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5C3F33" w:rsidRPr="002C16FC" w:rsidRDefault="005C3F33" w:rsidP="005C3F3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4" w:type="dxa"/>
            <w:gridSpan w:val="3"/>
            <w:vAlign w:val="bottom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1" w:type="dxa"/>
            <w:gridSpan w:val="3"/>
            <w:vAlign w:val="bottom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39" w:type="dxa"/>
            <w:gridSpan w:val="3"/>
            <w:vAlign w:val="bottom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C16F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มูลค่าตาม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6" w:type="dxa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  <w:gridSpan w:val="3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16F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งวด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สาม</w:t>
            </w:r>
            <w:r w:rsidRPr="002C16F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5C3F33" w:rsidRPr="00957BD5" w:rsidTr="0071588A">
        <w:trPr>
          <w:cantSplit/>
          <w:tblHeader/>
        </w:trPr>
        <w:tc>
          <w:tcPr>
            <w:tcW w:w="1620" w:type="dxa"/>
          </w:tcPr>
          <w:p w:rsidR="005C3F33" w:rsidRPr="002C16FC" w:rsidRDefault="005C3F33" w:rsidP="005C3F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6" w:type="dxa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5C3F33" w:rsidRPr="00957BD5" w:rsidTr="0071588A">
        <w:trPr>
          <w:cantSplit/>
          <w:tblHeader/>
        </w:trPr>
        <w:tc>
          <w:tcPr>
            <w:tcW w:w="1620" w:type="dxa"/>
          </w:tcPr>
          <w:p w:rsidR="005C3F33" w:rsidRPr="002C16FC" w:rsidRDefault="005C3F33" w:rsidP="005C3F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79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80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80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80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186" w:type="dxa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6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79" w:type="dxa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5C3F33" w:rsidRPr="00957BD5" w:rsidTr="0071588A">
        <w:trPr>
          <w:cantSplit/>
        </w:trPr>
        <w:tc>
          <w:tcPr>
            <w:tcW w:w="1620" w:type="dxa"/>
          </w:tcPr>
          <w:p w:rsidR="005C3F33" w:rsidRPr="002C16FC" w:rsidRDefault="005C3F33" w:rsidP="009000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</w:tcPr>
          <w:p w:rsidR="005C3F33" w:rsidRPr="002C16FC" w:rsidRDefault="005C3F33" w:rsidP="009000E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3"/>
          </w:tcPr>
          <w:p w:rsidR="005C3F33" w:rsidRPr="002C16FC" w:rsidRDefault="005C3F33" w:rsidP="009000E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:rsidR="005C3F33" w:rsidRPr="002C16FC" w:rsidRDefault="005C3F33" w:rsidP="009000E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5" w:type="dxa"/>
            <w:gridSpan w:val="15"/>
          </w:tcPr>
          <w:p w:rsidR="005C3F33" w:rsidRPr="002C16FC" w:rsidRDefault="005C3F33" w:rsidP="009000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66524" w:rsidRPr="00957BD5" w:rsidTr="00E04A00">
        <w:trPr>
          <w:cantSplit/>
        </w:trPr>
        <w:tc>
          <w:tcPr>
            <w:tcW w:w="1620" w:type="dxa"/>
            <w:vAlign w:val="bottom"/>
          </w:tcPr>
          <w:p w:rsidR="00066524" w:rsidRPr="002C16FC" w:rsidRDefault="00066524" w:rsidP="00066524">
            <w:pPr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คินูงาว่า</w:t>
            </w:r>
            <w:r w:rsidRPr="002C16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16F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438" w:type="dxa"/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ผลิตและจำหน่ายชิ้นส่วนยาง</w:t>
            </w:r>
          </w:p>
        </w:tc>
        <w:tc>
          <w:tcPr>
            <w:tcW w:w="989" w:type="dxa"/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79" w:type="dxa"/>
            <w:vAlign w:val="bottom"/>
          </w:tcPr>
          <w:p w:rsidR="00066524" w:rsidRPr="002C16FC" w:rsidRDefault="00066524" w:rsidP="000665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80" w:type="dxa"/>
            <w:vAlign w:val="bottom"/>
          </w:tcPr>
          <w:p w:rsidR="00066524" w:rsidRPr="002C16FC" w:rsidRDefault="00066524" w:rsidP="000665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16FC">
              <w:rPr>
                <w:rFonts w:ascii="Angsana New" w:hAnsi="Angsana New" w:cs="Angsana New"/>
                <w:sz w:val="28"/>
                <w:szCs w:val="28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16FC">
              <w:rPr>
                <w:rFonts w:ascii="Angsana New" w:hAnsi="Angsana New" w:cs="Angsana New"/>
                <w:sz w:val="28"/>
                <w:szCs w:val="28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C16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C16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7C28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,63</w:t>
            </w:r>
            <w:r w:rsidR="007C28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066524" w:rsidRPr="002C16FC" w:rsidRDefault="00066524" w:rsidP="000665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74,156</w:t>
            </w:r>
          </w:p>
        </w:tc>
        <w:tc>
          <w:tcPr>
            <w:tcW w:w="186" w:type="dxa"/>
          </w:tcPr>
          <w:p w:rsidR="00066524" w:rsidRPr="002C16FC" w:rsidRDefault="00066524" w:rsidP="000665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066524" w:rsidRPr="00D058EB" w:rsidRDefault="00066524" w:rsidP="000665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:rsidR="00066524" w:rsidRPr="00D058EB" w:rsidRDefault="00D058EB" w:rsidP="00D058E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058E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12,000</w:t>
            </w:r>
          </w:p>
        </w:tc>
        <w:tc>
          <w:tcPr>
            <w:tcW w:w="179" w:type="dxa"/>
          </w:tcPr>
          <w:p w:rsidR="00066524" w:rsidRPr="00D058EB" w:rsidRDefault="00066524" w:rsidP="000665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66524" w:rsidRPr="005C3F33" w:rsidRDefault="00066524" w:rsidP="000665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66524" w:rsidRPr="005C3F33" w:rsidRDefault="00066524" w:rsidP="000665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3F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:rsidR="009000E1" w:rsidRPr="00957BD5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B91469" w:rsidRPr="00E226A7" w:rsidRDefault="00B91469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ab/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บริษัทร่วมดำเนินธุรกิจในประเทศไทย</w:t>
      </w:r>
      <w:r w:rsidR="00D95F7A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ab/>
      </w:r>
    </w:p>
    <w:p w:rsidR="00C8579A" w:rsidRDefault="00C8579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BA263F" w:rsidRPr="00957BD5" w:rsidRDefault="00BA263F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D95F7A" w:rsidRPr="00957BD5" w:rsidRDefault="00D95F7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="002965EB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C43880" w:rsidRPr="00957BD5" w:rsidRDefault="00C43880" w:rsidP="00C43880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</w:t>
      </w:r>
      <w:r w:rsidRPr="00957BD5">
        <w:rPr>
          <w:rFonts w:asciiTheme="majorBidi" w:hAnsiTheme="majorBidi" w:cstheme="majorBidi"/>
          <w:sz w:val="30"/>
          <w:szCs w:val="30"/>
          <w:cs/>
        </w:rPr>
        <w:t>ย่อย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ณ วันที่ </w:t>
      </w:r>
      <w:r w:rsidR="001E57CC">
        <w:rPr>
          <w:rFonts w:asciiTheme="majorBidi" w:hAnsiTheme="majorBidi" w:cstheme="majorBidi"/>
          <w:sz w:val="30"/>
          <w:szCs w:val="30"/>
        </w:rPr>
        <w:t>31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="001E57CC">
        <w:rPr>
          <w:rFonts w:asciiTheme="majorBidi" w:hAnsiTheme="majorBidi" w:cstheme="majorBidi"/>
          <w:sz w:val="30"/>
          <w:szCs w:val="30"/>
        </w:rPr>
        <w:t>2563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D40958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1E57CC">
        <w:rPr>
          <w:rFonts w:asciiTheme="majorBidi" w:hAnsiTheme="majorBidi" w:cstheme="majorBidi"/>
          <w:sz w:val="30"/>
          <w:szCs w:val="30"/>
        </w:rPr>
        <w:t>31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1E57CC">
        <w:rPr>
          <w:rFonts w:asciiTheme="majorBidi" w:hAnsiTheme="majorBidi" w:cstheme="majorBidi"/>
          <w:sz w:val="30"/>
          <w:szCs w:val="30"/>
        </w:rPr>
        <w:t xml:space="preserve">2562 </w:t>
      </w:r>
      <w:r w:rsidR="002122D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122D5" w:rsidRPr="002122D5">
        <w:rPr>
          <w:rFonts w:asciiTheme="majorBidi" w:hAnsiTheme="majorBidi" w:cs="Angsana New" w:hint="cs"/>
          <w:sz w:val="30"/>
          <w:szCs w:val="30"/>
          <w:cs/>
        </w:rPr>
        <w:t>เงินปันผลรับจากเงินลงทุนสำหรับงวด</w:t>
      </w:r>
      <w:r w:rsidR="002122D5">
        <w:rPr>
          <w:rFonts w:asciiTheme="majorBidi" w:hAnsiTheme="majorBidi" w:cs="Angsana New" w:hint="cs"/>
          <w:sz w:val="30"/>
          <w:szCs w:val="30"/>
          <w:cs/>
        </w:rPr>
        <w:t>สาม</w:t>
      </w:r>
      <w:r w:rsidR="002122D5" w:rsidRPr="002122D5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2122D5" w:rsidRPr="002122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57CC">
        <w:rPr>
          <w:rFonts w:asciiTheme="majorBidi" w:hAnsiTheme="majorBidi" w:cstheme="majorBidi"/>
          <w:sz w:val="30"/>
          <w:szCs w:val="30"/>
        </w:rPr>
        <w:t>31</w:t>
      </w:r>
      <w:r w:rsidR="001E57C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2122D5" w:rsidRPr="002122D5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BE149B">
        <w:rPr>
          <w:rFonts w:asciiTheme="majorBidi" w:hAnsiTheme="majorBidi" w:cs="Angsana New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:rsidR="00C43880" w:rsidRPr="00957BD5" w:rsidRDefault="00C43880" w:rsidP="00C43880">
      <w:pPr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89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000E1" w:rsidRPr="00957BD5" w:rsidTr="00C22FE0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630" w:type="dxa"/>
            <w:gridSpan w:val="15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22D5" w:rsidRPr="00957BD5" w:rsidTr="00502824">
        <w:tc>
          <w:tcPr>
            <w:tcW w:w="3150" w:type="dxa"/>
          </w:tcPr>
          <w:p w:rsidR="002122D5" w:rsidRPr="00957BD5" w:rsidRDefault="002122D5" w:rsidP="00212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2122D5" w:rsidRPr="002122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22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</w:tc>
      </w:tr>
      <w:tr w:rsidR="002122D5" w:rsidRPr="00957BD5" w:rsidTr="00502824">
        <w:tc>
          <w:tcPr>
            <w:tcW w:w="3150" w:type="dxa"/>
          </w:tcPr>
          <w:p w:rsidR="002122D5" w:rsidRPr="00957BD5" w:rsidRDefault="002122D5" w:rsidP="00212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2122D5" w:rsidRPr="00957BD5" w:rsidRDefault="002122D5" w:rsidP="00212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160" w:type="dxa"/>
            <w:gridSpan w:val="3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ความเป็นเจ้าของ </w:t>
            </w:r>
          </w:p>
        </w:tc>
        <w:tc>
          <w:tcPr>
            <w:tcW w:w="270" w:type="dxa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2122D5" w:rsidRPr="002122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22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สาม</w:t>
            </w:r>
            <w:r w:rsidRPr="002122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310E51" w:rsidRPr="00957BD5" w:rsidTr="00C22FE0">
        <w:tc>
          <w:tcPr>
            <w:tcW w:w="3150" w:type="dxa"/>
          </w:tcPr>
          <w:p w:rsidR="00310E51" w:rsidRPr="00957BD5" w:rsidRDefault="00310E51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AA7966" w:rsidRPr="00957BD5" w:rsidTr="00C22FE0">
        <w:tc>
          <w:tcPr>
            <w:tcW w:w="3150" w:type="dxa"/>
          </w:tcPr>
          <w:p w:rsidR="00AA7966" w:rsidRPr="00957BD5" w:rsidRDefault="00AA7966" w:rsidP="00AA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:rsidR="00AA7966" w:rsidRPr="00957BD5" w:rsidRDefault="00AA7966" w:rsidP="00AA7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7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AA7966" w:rsidRPr="00957BD5" w:rsidRDefault="00AA7966" w:rsidP="00AA7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7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7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AA7966" w:rsidRPr="00957BD5" w:rsidRDefault="00AA7966" w:rsidP="00AA7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7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</w:tr>
      <w:tr w:rsidR="009000E1" w:rsidRPr="00957BD5" w:rsidTr="00C22FE0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:rsidR="009000E1" w:rsidRPr="00957BD5" w:rsidRDefault="009000E1" w:rsidP="009000E1">
            <w:pPr>
              <w:pStyle w:val="acctfourfigures"/>
              <w:spacing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000E1" w:rsidRPr="00957BD5" w:rsidTr="00C22FE0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00E1" w:rsidRPr="00957BD5" w:rsidTr="00C22FE0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9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ซีจีไอ เมททัล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อินดัสเตรียล จำกัด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ผลิตภัณฑ์จากเหล็ก</w:t>
            </w: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ยูชอน ไพพ์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8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ผลิตภัณฑ์จากท่อเหล็ก</w:t>
            </w: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89,400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89,400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103,400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103,400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:rsidR="009000E1" w:rsidRPr="00957BD5" w:rsidRDefault="009000E1" w:rsidP="00C43880">
      <w:pPr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C8579A" w:rsidRDefault="00C43880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0A2FC1" w:rsidRPr="000A2FC1">
        <w:rPr>
          <w:rFonts w:asciiTheme="majorBidi" w:hAnsiTheme="majorBidi" w:cs="Angsana New" w:hint="cs"/>
          <w:sz w:val="30"/>
          <w:szCs w:val="30"/>
          <w:cs/>
        </w:rPr>
        <w:t>ย่อยทั้งหมดดำเนินธุรกิจในประเทศไทย</w:t>
      </w:r>
      <w:r w:rsidR="000135CB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:rsidR="00C8579A" w:rsidRDefault="00C8579A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</w:pPr>
    </w:p>
    <w:p w:rsidR="003473B2" w:rsidRPr="000135CB" w:rsidRDefault="00BA263F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  <w:sectPr w:rsidR="003473B2" w:rsidRPr="000135CB" w:rsidSect="00F7602F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  <w:r>
        <w:rPr>
          <w:rFonts w:asciiTheme="majorBidi" w:hAnsiTheme="majorBidi" w:cs="Angsana New"/>
          <w:sz w:val="30"/>
          <w:szCs w:val="30"/>
          <w:cs/>
        </w:rPr>
        <w:br/>
      </w:r>
    </w:p>
    <w:p w:rsidR="00723321" w:rsidRPr="00957BD5" w:rsidRDefault="00723321" w:rsidP="0072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  <w:r w:rsidRPr="00957BD5">
        <w:rPr>
          <w:rFonts w:asciiTheme="majorBidi" w:hAnsiTheme="majorBidi" w:cstheme="majorBidi"/>
          <w:sz w:val="2"/>
          <w:szCs w:val="2"/>
          <w:cs/>
        </w:rPr>
        <w:lastRenderedPageBreak/>
        <w:t>ย</w:t>
      </w:r>
    </w:p>
    <w:p w:rsidR="00E02432" w:rsidRPr="001B5A26" w:rsidRDefault="00DD1B08" w:rsidP="002965E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 w:hanging="7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B5A26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สินทรัพย์ที่ใช้เป็นหลักประกัน</w:t>
      </w:r>
    </w:p>
    <w:p w:rsidR="00AD1ED8" w:rsidRDefault="00AD1ED8" w:rsidP="00AD1ED8">
      <w:pPr>
        <w:tabs>
          <w:tab w:val="clear" w:pos="227"/>
          <w:tab w:val="clear" w:pos="454"/>
          <w:tab w:val="clear" w:pos="68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4245CD" w:rsidRPr="00AD1ED8" w:rsidRDefault="004245CD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</w:t>
      </w:r>
      <w:r>
        <w:rPr>
          <w:rFonts w:asciiTheme="majorBidi" w:hAnsiTheme="majorBidi" w:cstheme="majorBidi"/>
          <w:sz w:val="30"/>
          <w:szCs w:val="30"/>
          <w:cs/>
        </w:rPr>
        <w:t>ษัทและบริษัทมีวงเงินสินเชื่อที่</w:t>
      </w:r>
      <w:r w:rsidRPr="00957BD5">
        <w:rPr>
          <w:rFonts w:asciiTheme="majorBidi" w:hAnsiTheme="majorBidi" w:cstheme="majorBidi"/>
          <w:sz w:val="30"/>
          <w:szCs w:val="30"/>
          <w:cs/>
        </w:rPr>
        <w:t>ยังมิได้เบิกใช้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EF23EE">
        <w:rPr>
          <w:rFonts w:asciiTheme="majorBidi" w:hAnsiTheme="majorBidi" w:cstheme="majorBidi"/>
          <w:sz w:val="30"/>
          <w:szCs w:val="30"/>
        </w:rPr>
        <w:t>345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EF23EE">
        <w:rPr>
          <w:rFonts w:asciiTheme="majorBidi" w:hAnsiTheme="majorBidi" w:cstheme="majorBidi"/>
          <w:sz w:val="30"/>
          <w:szCs w:val="30"/>
        </w:rPr>
        <w:t>302</w:t>
      </w:r>
      <w:r w:rsidR="00C86A6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="0077221C">
        <w:rPr>
          <w:rFonts w:asciiTheme="majorBidi" w:hAnsiTheme="majorBidi" w:cstheme="majorBidi"/>
          <w:sz w:val="30"/>
          <w:szCs w:val="30"/>
        </w:rPr>
        <w:t xml:space="preserve"> </w:t>
      </w:r>
      <w:r w:rsidR="00C8579A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ซึ่งค้ำประกันโดยที่ดิน รวมทั้งสิ่งปลูกสร้างที่มีอยู่และที่จะมีขึ้นในอนาคต และเครื่องจักร และอุปกรณ์บางส่วนของกลุ่มบริษัทและบริษัท</w:t>
      </w:r>
      <w:r w:rsidR="004F5FCE">
        <w:rPr>
          <w:rFonts w:asciiTheme="majorBidi" w:hAnsiTheme="majorBidi" w:cstheme="majorBidi" w:hint="cs"/>
          <w:sz w:val="30"/>
          <w:szCs w:val="30"/>
          <w:cs/>
        </w:rPr>
        <w:t xml:space="preserve">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</w:t>
      </w:r>
      <w:r w:rsidR="00A5274F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</w:p>
    <w:p w:rsidR="004245CD" w:rsidRDefault="004245CD" w:rsidP="004245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AD1ED8" w:rsidRPr="00AD1ED8" w:rsidRDefault="002451F8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7CAF">
        <w:rPr>
          <w:rFonts w:ascii="Angsana New" w:hAnsi="Angsana New" w:cs="Angsana New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</w:t>
      </w:r>
      <w:r w:rsidR="00AD1E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28B3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AD1ED8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:rsidR="00DD1B08" w:rsidRPr="002451F8" w:rsidRDefault="00DD1B08" w:rsidP="00AD1ED8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52"/>
      </w:tblGrid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AD1ED8" w:rsidRPr="00957BD5" w:rsidRDefault="00AD1ED8" w:rsidP="00E33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A7966" w:rsidRPr="00957BD5" w:rsidTr="00E338F4">
        <w:tc>
          <w:tcPr>
            <w:tcW w:w="4068" w:type="dxa"/>
          </w:tcPr>
          <w:p w:rsidR="00AA7966" w:rsidRPr="00957BD5" w:rsidRDefault="00AA7966" w:rsidP="00AA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AA7966" w:rsidRPr="00957BD5" w:rsidRDefault="00AA7966" w:rsidP="00AA7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A7966" w:rsidRPr="00957BD5" w:rsidRDefault="00AA7966" w:rsidP="00AA79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3EE" w:rsidRPr="00957BD5" w:rsidTr="00E338F4">
        <w:tc>
          <w:tcPr>
            <w:tcW w:w="4068" w:type="dxa"/>
          </w:tcPr>
          <w:p w:rsidR="00EF23EE" w:rsidRPr="004F5FCE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7,755</w:t>
            </w:r>
          </w:p>
        </w:tc>
        <w:tc>
          <w:tcPr>
            <w:tcW w:w="270" w:type="dxa"/>
          </w:tcPr>
          <w:p w:rsidR="00EF23EE" w:rsidRPr="00957BD5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7,755</w:t>
            </w:r>
          </w:p>
        </w:tc>
        <w:tc>
          <w:tcPr>
            <w:tcW w:w="270" w:type="dxa"/>
          </w:tcPr>
          <w:p w:rsidR="00EF23EE" w:rsidRPr="00957BD5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EF23EE" w:rsidRPr="00957BD5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  <w:tr w:rsidR="00EF23EE" w:rsidRPr="00957BD5" w:rsidTr="00E338F4">
        <w:tc>
          <w:tcPr>
            <w:tcW w:w="4068" w:type="dxa"/>
          </w:tcPr>
          <w:p w:rsidR="00EF23EE" w:rsidRPr="00957BD5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64,570</w:t>
            </w:r>
          </w:p>
        </w:tc>
        <w:tc>
          <w:tcPr>
            <w:tcW w:w="270" w:type="dxa"/>
          </w:tcPr>
          <w:p w:rsidR="00EF23EE" w:rsidRPr="00957BD5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64,570</w:t>
            </w:r>
          </w:p>
        </w:tc>
        <w:tc>
          <w:tcPr>
            <w:tcW w:w="270" w:type="dxa"/>
          </w:tcPr>
          <w:p w:rsidR="00EF23EE" w:rsidRPr="00957BD5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69,802</w:t>
            </w:r>
          </w:p>
        </w:tc>
        <w:tc>
          <w:tcPr>
            <w:tcW w:w="270" w:type="dxa"/>
          </w:tcPr>
          <w:p w:rsidR="00EF23EE" w:rsidRPr="00957BD5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69,802</w:t>
            </w:r>
          </w:p>
        </w:tc>
      </w:tr>
      <w:tr w:rsidR="00EF23EE" w:rsidRPr="00957BD5" w:rsidTr="000822FF">
        <w:tc>
          <w:tcPr>
            <w:tcW w:w="4068" w:type="dxa"/>
          </w:tcPr>
          <w:p w:rsidR="00EF23EE" w:rsidRPr="00957BD5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34,020</w:t>
            </w:r>
          </w:p>
        </w:tc>
        <w:tc>
          <w:tcPr>
            <w:tcW w:w="270" w:type="dxa"/>
          </w:tcPr>
          <w:p w:rsidR="00EF23EE" w:rsidRPr="00957BD5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34,020</w:t>
            </w:r>
          </w:p>
        </w:tc>
        <w:tc>
          <w:tcPr>
            <w:tcW w:w="270" w:type="dxa"/>
          </w:tcPr>
          <w:p w:rsidR="00EF23EE" w:rsidRPr="00957BD5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28,788</w:t>
            </w:r>
          </w:p>
        </w:tc>
        <w:tc>
          <w:tcPr>
            <w:tcW w:w="270" w:type="dxa"/>
          </w:tcPr>
          <w:p w:rsidR="00EF23EE" w:rsidRPr="00957BD5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28,788</w:t>
            </w:r>
          </w:p>
        </w:tc>
      </w:tr>
      <w:tr w:rsidR="00EF23EE" w:rsidRPr="00957BD5" w:rsidTr="000822FF">
        <w:tc>
          <w:tcPr>
            <w:tcW w:w="4068" w:type="dxa"/>
          </w:tcPr>
          <w:p w:rsidR="00EF23EE" w:rsidRPr="0077221C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2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70" w:type="dxa"/>
          </w:tcPr>
          <w:p w:rsidR="00EF23EE" w:rsidRPr="0077221C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70" w:type="dxa"/>
          </w:tcPr>
          <w:p w:rsidR="00EF23EE" w:rsidRPr="0077221C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101,170</w:t>
            </w:r>
          </w:p>
        </w:tc>
        <w:tc>
          <w:tcPr>
            <w:tcW w:w="270" w:type="dxa"/>
          </w:tcPr>
          <w:p w:rsidR="00EF23EE" w:rsidRPr="0077221C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</w:tcPr>
          <w:p w:rsidR="00EF23EE" w:rsidRPr="002A7CAF" w:rsidRDefault="00EF23EE" w:rsidP="00EF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101,170</w:t>
            </w:r>
          </w:p>
        </w:tc>
      </w:tr>
    </w:tbl>
    <w:p w:rsidR="00650452" w:rsidRPr="00957BD5" w:rsidRDefault="00650452" w:rsidP="006D16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rPr>
          <w:rFonts w:asciiTheme="majorBidi" w:hAnsiTheme="majorBidi" w:cstheme="majorBidi"/>
          <w:sz w:val="30"/>
          <w:szCs w:val="30"/>
        </w:rPr>
      </w:pPr>
    </w:p>
    <w:p w:rsidR="001D0CA6" w:rsidRPr="00957BD5" w:rsidRDefault="002965E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1D0CA6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47466D" w:rsidRPr="0047466D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:rsidR="00AA7966" w:rsidRDefault="00AA7966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A07D3D" w:rsidRPr="00C24E18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:rsidR="00A07D3D" w:rsidRPr="00C24E18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ab/>
      </w:r>
    </w:p>
    <w:p w:rsidR="00A07D3D" w:rsidRPr="00C24E18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ธุรกิจผลิตและจัดจำหน่ายชิ้นส่วนประกอบรถยนต์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มีส่วนงานที่รายงานเพียงส่วนงานเดียว</w:t>
      </w:r>
    </w:p>
    <w:p w:rsidR="00A07D3D" w:rsidRPr="00C24E18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A07D3D" w:rsidRPr="00C24E18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กลุ่มบริษัทมีการจัดการบริหารโดยมาตรฐานระดับสากล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แต่มีกระบวนการผลิตและสำนักงานขายในประเทศไทย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:rsidR="00A07D3D" w:rsidRDefault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:rsidR="00311A1B" w:rsidRPr="0047466D" w:rsidRDefault="00311A1B" w:rsidP="00474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i/>
          <w:iCs/>
          <w:sz w:val="30"/>
          <w:szCs w:val="30"/>
        </w:rPr>
      </w:pPr>
      <w:r w:rsidRPr="0047466D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การจำแนกรายได้</w:t>
      </w:r>
    </w:p>
    <w:p w:rsidR="00AA7966" w:rsidRPr="0047466D" w:rsidRDefault="00AA7966" w:rsidP="00474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i/>
          <w:iCs/>
          <w:sz w:val="30"/>
          <w:szCs w:val="30"/>
        </w:rPr>
      </w:pPr>
    </w:p>
    <w:p w:rsidR="00AA7966" w:rsidRPr="0047466D" w:rsidRDefault="00AA7966" w:rsidP="00474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</w:rPr>
      </w:pPr>
      <w:r w:rsidRPr="0047466D">
        <w:rPr>
          <w:rFonts w:asciiTheme="majorBidi" w:hAnsiTheme="majorBidi" w:cs="Angsana New"/>
          <w:sz w:val="30"/>
          <w:szCs w:val="30"/>
          <w:cs/>
        </w:rPr>
        <w:t>ตาราง</w:t>
      </w:r>
      <w:r w:rsidRPr="0047466D">
        <w:rPr>
          <w:rFonts w:asciiTheme="majorBidi" w:hAnsiTheme="majorBidi" w:cs="Angsana New" w:hint="cs"/>
          <w:sz w:val="30"/>
          <w:szCs w:val="30"/>
          <w:cs/>
        </w:rPr>
        <w:t>ต่อไปนี้แสดง</w:t>
      </w:r>
      <w:r w:rsidRPr="0047466D">
        <w:rPr>
          <w:rFonts w:asciiTheme="majorBidi" w:hAnsiTheme="majorBidi" w:cs="Angsana New"/>
          <w:sz w:val="30"/>
          <w:szCs w:val="30"/>
          <w:cs/>
        </w:rPr>
        <w:t>ข้อมูลรายได้</w:t>
      </w:r>
      <w:r w:rsidRPr="0047466D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47466D">
        <w:rPr>
          <w:rFonts w:asciiTheme="majorBidi" w:hAnsiTheme="majorBidi" w:cs="Angsana New"/>
          <w:sz w:val="30"/>
          <w:szCs w:val="30"/>
          <w:cs/>
        </w:rPr>
        <w:t xml:space="preserve">ถูกจำแนกตามส่วนงานภูมิศาสตร์ </w:t>
      </w:r>
      <w:r w:rsidRPr="0047466D">
        <w:rPr>
          <w:rFonts w:asciiTheme="majorBidi" w:hAnsiTheme="majorBidi" w:cs="Angsana New" w:hint="cs"/>
          <w:sz w:val="30"/>
          <w:szCs w:val="30"/>
          <w:cs/>
        </w:rPr>
        <w:t>และประเภทของลูกค้า</w:t>
      </w:r>
      <w:r w:rsidRPr="0047466D">
        <w:rPr>
          <w:rFonts w:asciiTheme="majorBidi" w:hAnsiTheme="majorBidi" w:cs="Angsana New"/>
          <w:sz w:val="30"/>
          <w:szCs w:val="30"/>
        </w:rPr>
        <w:t xml:space="preserve"> </w:t>
      </w:r>
    </w:p>
    <w:p w:rsidR="00AA7966" w:rsidRDefault="00AA7966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8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58"/>
        <w:gridCol w:w="270"/>
        <w:gridCol w:w="1006"/>
        <w:gridCol w:w="270"/>
        <w:gridCol w:w="1005"/>
      </w:tblGrid>
      <w:tr w:rsidR="00412DF3" w:rsidRPr="002A7CAF" w:rsidTr="00076F2A">
        <w:tc>
          <w:tcPr>
            <w:tcW w:w="4230" w:type="dxa"/>
          </w:tcPr>
          <w:p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1" w:type="dxa"/>
            <w:gridSpan w:val="3"/>
          </w:tcPr>
          <w:p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7966" w:rsidRPr="002A7CAF" w:rsidTr="00076F2A">
        <w:tc>
          <w:tcPr>
            <w:tcW w:w="4230" w:type="dxa"/>
          </w:tcPr>
          <w:p w:rsidR="00AA7966" w:rsidRPr="002A7CAF" w:rsidRDefault="00AA7966" w:rsidP="00AA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:rsidR="00AA7966" w:rsidRPr="002A7CAF" w:rsidRDefault="00AA7966" w:rsidP="00AA7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A7966" w:rsidRPr="002A7CAF" w:rsidRDefault="00AA7966" w:rsidP="00AA7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AA7966" w:rsidRPr="002A7CAF" w:rsidRDefault="00AA7966" w:rsidP="00AA7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A7966" w:rsidRPr="002A7CAF" w:rsidRDefault="00AA7966" w:rsidP="00AA7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AA7966" w:rsidRPr="002A7CAF" w:rsidRDefault="00AA7966" w:rsidP="00AA7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A7966" w:rsidRPr="002A7CAF" w:rsidRDefault="00AA7966" w:rsidP="00AA7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AA7966" w:rsidRPr="002A7CAF" w:rsidRDefault="00AA7966" w:rsidP="00AA7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412DF3" w:rsidRPr="002A7CAF" w:rsidTr="00076F2A">
        <w:tc>
          <w:tcPr>
            <w:tcW w:w="4230" w:type="dxa"/>
          </w:tcPr>
          <w:p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</w:tcPr>
          <w:p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2DF3" w:rsidRPr="00F11C83" w:rsidTr="00076F2A">
        <w:tc>
          <w:tcPr>
            <w:tcW w:w="4230" w:type="dxa"/>
          </w:tcPr>
          <w:p w:rsidR="00412DF3" w:rsidRPr="00412DF3" w:rsidRDefault="00412DF3" w:rsidP="0050282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2D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108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412DF3" w:rsidRPr="00957BD5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412DF3" w:rsidRPr="00F11C83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DF3" w:rsidRPr="00F11C83" w:rsidTr="00076F2A">
        <w:tc>
          <w:tcPr>
            <w:tcW w:w="4230" w:type="dxa"/>
          </w:tcPr>
          <w:p w:rsidR="00412DF3" w:rsidRPr="002A7CAF" w:rsidRDefault="00412DF3" w:rsidP="00412DF3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080" w:type="dxa"/>
          </w:tcPr>
          <w:p w:rsidR="00412DF3" w:rsidRPr="006A45F8" w:rsidRDefault="00EF23EE" w:rsidP="00EF2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45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45F8">
              <w:rPr>
                <w:rFonts w:asciiTheme="majorBidi" w:hAnsiTheme="majorBidi" w:cstheme="majorBidi"/>
                <w:sz w:val="30"/>
                <w:szCs w:val="30"/>
              </w:rPr>
              <w:t>01,929</w:t>
            </w:r>
          </w:p>
        </w:tc>
        <w:tc>
          <w:tcPr>
            <w:tcW w:w="270" w:type="dxa"/>
          </w:tcPr>
          <w:p w:rsidR="00412DF3" w:rsidRPr="00D058EB" w:rsidRDefault="00412DF3" w:rsidP="00EF2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:rsidR="00412DF3" w:rsidRPr="006A45F8" w:rsidRDefault="002023AE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A45F8">
              <w:rPr>
                <w:rFonts w:asciiTheme="majorBidi" w:hAnsiTheme="majorBidi" w:cstheme="majorBidi"/>
                <w:sz w:val="30"/>
                <w:szCs w:val="30"/>
              </w:rPr>
              <w:t>128,978</w:t>
            </w:r>
          </w:p>
        </w:tc>
        <w:tc>
          <w:tcPr>
            <w:tcW w:w="270" w:type="dxa"/>
          </w:tcPr>
          <w:p w:rsidR="00412DF3" w:rsidRPr="00D058EB" w:rsidRDefault="00412DF3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6" w:type="dxa"/>
          </w:tcPr>
          <w:p w:rsidR="00412DF3" w:rsidRPr="00D30FD7" w:rsidRDefault="00EF23EE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0FD7">
              <w:rPr>
                <w:rFonts w:ascii="Angsana New" w:hAnsi="Angsana New" w:cs="Angsana New"/>
                <w:sz w:val="30"/>
                <w:szCs w:val="30"/>
              </w:rPr>
              <w:t>89,011</w:t>
            </w:r>
          </w:p>
        </w:tc>
        <w:tc>
          <w:tcPr>
            <w:tcW w:w="270" w:type="dxa"/>
          </w:tcPr>
          <w:p w:rsidR="00412DF3" w:rsidRPr="00D058EB" w:rsidRDefault="00412DF3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</w:tcPr>
          <w:p w:rsidR="00412DF3" w:rsidRPr="006A45F8" w:rsidRDefault="002023AE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45F8">
              <w:rPr>
                <w:rFonts w:asciiTheme="majorBidi" w:hAnsiTheme="majorBidi" w:cstheme="majorBidi"/>
                <w:sz w:val="30"/>
                <w:szCs w:val="30"/>
              </w:rPr>
              <w:t>116,456</w:t>
            </w:r>
          </w:p>
        </w:tc>
      </w:tr>
      <w:tr w:rsidR="00412DF3" w:rsidRPr="00F11C83" w:rsidTr="00076F2A">
        <w:tc>
          <w:tcPr>
            <w:tcW w:w="4230" w:type="dxa"/>
          </w:tcPr>
          <w:p w:rsidR="00412DF3" w:rsidRPr="002A7CAF" w:rsidRDefault="00412DF3" w:rsidP="0050282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12DF3" w:rsidRPr="006A45F8" w:rsidRDefault="00EF23EE" w:rsidP="00EF2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45F8">
              <w:rPr>
                <w:rFonts w:asciiTheme="majorBidi" w:hAnsiTheme="majorBidi" w:cstheme="majorBidi"/>
                <w:sz w:val="30"/>
                <w:szCs w:val="30"/>
              </w:rPr>
              <w:t>13,2</w:t>
            </w:r>
            <w:r w:rsidR="006A45F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:rsidR="00412DF3" w:rsidRPr="00D058EB" w:rsidRDefault="00412DF3" w:rsidP="00EF2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412DF3" w:rsidRPr="006A45F8" w:rsidRDefault="002023AE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45F8">
              <w:rPr>
                <w:rFonts w:asciiTheme="majorBidi" w:hAnsiTheme="majorBidi" w:cstheme="majorBidi"/>
                <w:sz w:val="30"/>
                <w:szCs w:val="30"/>
              </w:rPr>
              <w:t>13,028</w:t>
            </w:r>
          </w:p>
        </w:tc>
        <w:tc>
          <w:tcPr>
            <w:tcW w:w="270" w:type="dxa"/>
          </w:tcPr>
          <w:p w:rsidR="00412DF3" w:rsidRPr="00D058EB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412DF3" w:rsidRPr="00D30FD7" w:rsidRDefault="00EF23EE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0FD7">
              <w:rPr>
                <w:rFonts w:ascii="Angsana New" w:hAnsi="Angsana New" w:cs="Angsana New"/>
                <w:sz w:val="30"/>
                <w:szCs w:val="30"/>
              </w:rPr>
              <w:t>7,694</w:t>
            </w:r>
          </w:p>
        </w:tc>
        <w:tc>
          <w:tcPr>
            <w:tcW w:w="270" w:type="dxa"/>
          </w:tcPr>
          <w:p w:rsidR="00412DF3" w:rsidRPr="00D058EB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412DF3" w:rsidRPr="006A45F8" w:rsidRDefault="002023AE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45F8">
              <w:rPr>
                <w:rFonts w:asciiTheme="majorBidi" w:hAnsiTheme="majorBidi" w:cstheme="majorBidi"/>
                <w:sz w:val="30"/>
                <w:szCs w:val="30"/>
              </w:rPr>
              <w:t>8,072</w:t>
            </w:r>
          </w:p>
        </w:tc>
      </w:tr>
      <w:tr w:rsidR="00412DF3" w:rsidRPr="00E363D3" w:rsidTr="00076F2A">
        <w:tc>
          <w:tcPr>
            <w:tcW w:w="4230" w:type="dxa"/>
          </w:tcPr>
          <w:p w:rsidR="00412DF3" w:rsidRPr="002A7CAF" w:rsidRDefault="00412DF3" w:rsidP="0050282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12DF3" w:rsidRPr="006A45F8" w:rsidRDefault="00EF23EE" w:rsidP="00EF2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30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15,208</w:t>
            </w:r>
          </w:p>
        </w:tc>
        <w:tc>
          <w:tcPr>
            <w:tcW w:w="270" w:type="dxa"/>
          </w:tcPr>
          <w:p w:rsidR="00412DF3" w:rsidRPr="00D058EB" w:rsidRDefault="00412DF3" w:rsidP="00EF2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2DF3" w:rsidRPr="006A45F8" w:rsidRDefault="002023AE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A4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142,006</w:t>
            </w:r>
          </w:p>
        </w:tc>
        <w:tc>
          <w:tcPr>
            <w:tcW w:w="270" w:type="dxa"/>
          </w:tcPr>
          <w:p w:rsidR="00412DF3" w:rsidRPr="00D058EB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412DF3" w:rsidRPr="00D30FD7" w:rsidRDefault="00EF23EE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0F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96,705</w:t>
            </w:r>
          </w:p>
        </w:tc>
        <w:tc>
          <w:tcPr>
            <w:tcW w:w="270" w:type="dxa"/>
          </w:tcPr>
          <w:p w:rsidR="00412DF3" w:rsidRPr="00D058EB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412DF3" w:rsidRPr="006A45F8" w:rsidRDefault="002023AE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A4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124,528</w:t>
            </w:r>
          </w:p>
        </w:tc>
      </w:tr>
      <w:tr w:rsidR="007C281B" w:rsidRPr="00E363D3" w:rsidTr="00076F2A">
        <w:tc>
          <w:tcPr>
            <w:tcW w:w="4230" w:type="dxa"/>
          </w:tcPr>
          <w:p w:rsidR="007C281B" w:rsidRPr="002A7CAF" w:rsidRDefault="007C281B" w:rsidP="007C281B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7C281B" w:rsidRPr="006A45F8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C281B" w:rsidRPr="00D058EB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C281B" w:rsidRPr="006A45F8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C281B" w:rsidRPr="00D058EB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nil"/>
            </w:tcBorders>
          </w:tcPr>
          <w:p w:rsidR="007C281B" w:rsidRPr="00D30FD7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C281B" w:rsidRPr="00D058EB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:rsidR="007C281B" w:rsidRPr="006A45F8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281B" w:rsidRPr="00E363D3" w:rsidTr="00076F2A">
        <w:tc>
          <w:tcPr>
            <w:tcW w:w="4230" w:type="dxa"/>
          </w:tcPr>
          <w:p w:rsidR="007C281B" w:rsidRPr="002A7CAF" w:rsidRDefault="007C281B" w:rsidP="009B1878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2D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</w:t>
            </w:r>
            <w:r w:rsidR="0080071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ลูกค้า</w:t>
            </w:r>
          </w:p>
        </w:tc>
        <w:tc>
          <w:tcPr>
            <w:tcW w:w="1080" w:type="dxa"/>
            <w:tcBorders>
              <w:bottom w:val="nil"/>
            </w:tcBorders>
          </w:tcPr>
          <w:p w:rsidR="007C281B" w:rsidRPr="006A45F8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C281B" w:rsidRPr="00D058EB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7C281B" w:rsidRPr="006A45F8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C281B" w:rsidRPr="00D058EB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7C281B" w:rsidRPr="00D30FD7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C281B" w:rsidRPr="00D058EB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:rsidR="007C281B" w:rsidRPr="006A45F8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633C" w:rsidRPr="00E363D3" w:rsidTr="00076F2A">
        <w:tc>
          <w:tcPr>
            <w:tcW w:w="4230" w:type="dxa"/>
          </w:tcPr>
          <w:p w:rsidR="005D633C" w:rsidRPr="00F81217" w:rsidRDefault="005D633C" w:rsidP="005D633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บริษัทผู้ประกอบรถยนต์ </w:t>
            </w:r>
          </w:p>
        </w:tc>
        <w:tc>
          <w:tcPr>
            <w:tcW w:w="1080" w:type="dxa"/>
            <w:tcBorders>
              <w:bottom w:val="nil"/>
            </w:tcBorders>
          </w:tcPr>
          <w:p w:rsidR="005D633C" w:rsidRPr="006A45F8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A45F8">
              <w:rPr>
                <w:rFonts w:asciiTheme="majorBidi" w:hAnsiTheme="majorBidi" w:cstheme="majorBidi"/>
                <w:sz w:val="30"/>
                <w:szCs w:val="30"/>
              </w:rPr>
              <w:t>4,727</w:t>
            </w:r>
          </w:p>
        </w:tc>
        <w:tc>
          <w:tcPr>
            <w:tcW w:w="270" w:type="dxa"/>
            <w:tcBorders>
              <w:bottom w:val="nil"/>
            </w:tcBorders>
          </w:tcPr>
          <w:p w:rsidR="005D633C" w:rsidRPr="00D058EB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D633C" w:rsidRPr="006A45F8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A45F8">
              <w:rPr>
                <w:rFonts w:asciiTheme="majorBidi" w:hAnsiTheme="majorBidi" w:cstheme="majorBidi"/>
                <w:sz w:val="30"/>
                <w:szCs w:val="30"/>
              </w:rPr>
              <w:t>5,033</w:t>
            </w:r>
          </w:p>
        </w:tc>
        <w:tc>
          <w:tcPr>
            <w:tcW w:w="270" w:type="dxa"/>
            <w:tcBorders>
              <w:bottom w:val="nil"/>
            </w:tcBorders>
          </w:tcPr>
          <w:p w:rsidR="005D633C" w:rsidRPr="00D058EB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5D633C" w:rsidRPr="00D30FD7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0FD7">
              <w:rPr>
                <w:rFonts w:ascii="Angsana New" w:hAnsi="Angsana New" w:cs="Angsana New"/>
                <w:sz w:val="30"/>
                <w:szCs w:val="30"/>
              </w:rPr>
              <w:t>4,727</w:t>
            </w:r>
          </w:p>
        </w:tc>
        <w:tc>
          <w:tcPr>
            <w:tcW w:w="270" w:type="dxa"/>
            <w:tcBorders>
              <w:bottom w:val="nil"/>
            </w:tcBorders>
          </w:tcPr>
          <w:p w:rsidR="005D633C" w:rsidRPr="00D058EB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:rsidR="005D633C" w:rsidRPr="006A45F8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45F8">
              <w:rPr>
                <w:rFonts w:asciiTheme="majorBidi" w:hAnsiTheme="majorBidi" w:cstheme="majorBidi"/>
                <w:sz w:val="30"/>
                <w:szCs w:val="30"/>
              </w:rPr>
              <w:t>5,033</w:t>
            </w:r>
          </w:p>
        </w:tc>
      </w:tr>
      <w:tr w:rsidR="005D633C" w:rsidRPr="00E363D3" w:rsidTr="00076F2A">
        <w:tc>
          <w:tcPr>
            <w:tcW w:w="4230" w:type="dxa"/>
          </w:tcPr>
          <w:p w:rsidR="005D633C" w:rsidRPr="00F81217" w:rsidRDefault="005D633C" w:rsidP="005D633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บริษัทผู้ผลิตชิ้นส่วนประกอบรถยนต์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633C" w:rsidRPr="006A45F8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45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0FD7">
              <w:rPr>
                <w:rFonts w:asciiTheme="majorBidi" w:hAnsiTheme="majorBidi" w:cstheme="majorBidi"/>
                <w:sz w:val="30"/>
                <w:szCs w:val="30"/>
              </w:rPr>
              <w:t>10,481</w:t>
            </w:r>
          </w:p>
        </w:tc>
        <w:tc>
          <w:tcPr>
            <w:tcW w:w="270" w:type="dxa"/>
            <w:tcBorders>
              <w:bottom w:val="nil"/>
            </w:tcBorders>
          </w:tcPr>
          <w:p w:rsidR="005D633C" w:rsidRPr="00D058EB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5D633C" w:rsidRPr="006A45F8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45F8">
              <w:rPr>
                <w:rFonts w:asciiTheme="majorBidi" w:hAnsiTheme="majorBidi" w:cstheme="majorBidi"/>
                <w:sz w:val="30"/>
                <w:szCs w:val="30"/>
              </w:rPr>
              <w:t>136,973</w:t>
            </w:r>
          </w:p>
        </w:tc>
        <w:tc>
          <w:tcPr>
            <w:tcW w:w="270" w:type="dxa"/>
            <w:tcBorders>
              <w:bottom w:val="nil"/>
            </w:tcBorders>
          </w:tcPr>
          <w:p w:rsidR="005D633C" w:rsidRPr="00D058EB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5D633C" w:rsidRPr="00D30FD7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0FD7">
              <w:rPr>
                <w:rFonts w:ascii="Angsana New" w:hAnsi="Angsana New" w:cs="Angsana New"/>
                <w:sz w:val="30"/>
                <w:szCs w:val="30"/>
              </w:rPr>
              <w:t>91,978</w:t>
            </w:r>
          </w:p>
        </w:tc>
        <w:tc>
          <w:tcPr>
            <w:tcW w:w="270" w:type="dxa"/>
            <w:tcBorders>
              <w:bottom w:val="nil"/>
            </w:tcBorders>
          </w:tcPr>
          <w:p w:rsidR="005D633C" w:rsidRPr="00D058EB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5D633C" w:rsidRPr="006A45F8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45F8">
              <w:rPr>
                <w:rFonts w:asciiTheme="majorBidi" w:hAnsiTheme="majorBidi" w:cstheme="majorBidi"/>
                <w:sz w:val="30"/>
                <w:szCs w:val="30"/>
              </w:rPr>
              <w:t>119,495</w:t>
            </w:r>
          </w:p>
        </w:tc>
      </w:tr>
      <w:tr w:rsidR="005D633C" w:rsidRPr="00E363D3" w:rsidTr="00076F2A">
        <w:tc>
          <w:tcPr>
            <w:tcW w:w="4230" w:type="dxa"/>
          </w:tcPr>
          <w:p w:rsidR="005D633C" w:rsidRPr="002A7CAF" w:rsidRDefault="005D633C" w:rsidP="005D633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633C" w:rsidRPr="006A45F8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A4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30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15,208</w:t>
            </w:r>
          </w:p>
        </w:tc>
        <w:tc>
          <w:tcPr>
            <w:tcW w:w="270" w:type="dxa"/>
            <w:tcBorders>
              <w:bottom w:val="nil"/>
            </w:tcBorders>
          </w:tcPr>
          <w:p w:rsidR="005D633C" w:rsidRPr="00D058EB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633C" w:rsidRPr="006A45F8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A4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142,006</w:t>
            </w:r>
          </w:p>
        </w:tc>
        <w:tc>
          <w:tcPr>
            <w:tcW w:w="270" w:type="dxa"/>
            <w:tcBorders>
              <w:bottom w:val="nil"/>
            </w:tcBorders>
          </w:tcPr>
          <w:p w:rsidR="005D633C" w:rsidRPr="00D058EB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5D633C" w:rsidRPr="00D30FD7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0F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96,705</w:t>
            </w:r>
          </w:p>
        </w:tc>
        <w:tc>
          <w:tcPr>
            <w:tcW w:w="270" w:type="dxa"/>
            <w:tcBorders>
              <w:bottom w:val="nil"/>
            </w:tcBorders>
          </w:tcPr>
          <w:p w:rsidR="005D633C" w:rsidRPr="00D058EB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5D633C" w:rsidRPr="006A45F8" w:rsidRDefault="005D633C" w:rsidP="005D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A4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124,528</w:t>
            </w:r>
          </w:p>
        </w:tc>
      </w:tr>
    </w:tbl>
    <w:p w:rsidR="00412DF3" w:rsidRDefault="00412DF3" w:rsidP="000215A2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2965EB" w:rsidRPr="000B549E" w:rsidRDefault="0030436A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2965EB" w:rsidRPr="000B54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965EB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:rsidR="002965EB" w:rsidRDefault="002965EB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2965EB" w:rsidRDefault="002965EB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อัตราภาษีเงินได้ที่แท้จริงรวมของกลุ่ม</w:t>
      </w:r>
      <w:r w:rsidR="001E10E4">
        <w:rPr>
          <w:rFonts w:ascii="Angsana New" w:hAnsi="Angsana New" w:cs="Angsana New"/>
          <w:sz w:val="30"/>
          <w:szCs w:val="30"/>
          <w:cs/>
        </w:rPr>
        <w:br/>
      </w:r>
      <w:r w:rsidRPr="007428C6">
        <w:rPr>
          <w:rFonts w:ascii="Angsana New" w:hAnsi="Angsana New" w:cs="Angsana New" w:hint="cs"/>
          <w:spacing w:val="-2"/>
          <w:sz w:val="30"/>
          <w:szCs w:val="30"/>
          <w:cs/>
        </w:rPr>
        <w:t>บริษัทและบริษัทสำหรับระยะเวลาสามเดือนสิ้นสุดวันที่</w:t>
      </w:r>
      <w:r w:rsidRPr="007428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428C6">
        <w:rPr>
          <w:rFonts w:ascii="Angsana New" w:hAnsi="Angsana New" w:hint="cs"/>
          <w:spacing w:val="-2"/>
          <w:sz w:val="30"/>
          <w:szCs w:val="30"/>
        </w:rPr>
        <w:t>3</w:t>
      </w:r>
      <w:r w:rsidRPr="007428C6">
        <w:rPr>
          <w:rFonts w:ascii="Angsana New" w:hAnsi="Angsana New"/>
          <w:spacing w:val="-2"/>
          <w:sz w:val="30"/>
          <w:szCs w:val="30"/>
        </w:rPr>
        <w:t>1</w:t>
      </w:r>
      <w:r w:rsidRPr="007428C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7428C6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7428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428C6">
        <w:rPr>
          <w:rFonts w:ascii="Angsana New" w:hAnsi="Angsana New" w:hint="cs"/>
          <w:spacing w:val="-2"/>
          <w:sz w:val="30"/>
          <w:szCs w:val="30"/>
        </w:rPr>
        <w:t>256</w:t>
      </w:r>
      <w:r w:rsidRPr="007428C6">
        <w:rPr>
          <w:rFonts w:ascii="Angsana New" w:hAnsi="Angsana New" w:cstheme="minorBidi"/>
          <w:spacing w:val="-2"/>
          <w:sz w:val="30"/>
          <w:szCs w:val="30"/>
        </w:rPr>
        <w:t>3</w:t>
      </w:r>
      <w:r w:rsidRPr="007428C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7428C6">
        <w:rPr>
          <w:rFonts w:ascii="Angsana New" w:hAnsi="Angsana New" w:cs="Angsana New" w:hint="cs"/>
          <w:spacing w:val="-2"/>
          <w:sz w:val="30"/>
          <w:szCs w:val="30"/>
          <w:cs/>
        </w:rPr>
        <w:t>คือร้อยละ</w:t>
      </w:r>
      <w:r w:rsidR="007428C6" w:rsidRPr="007428C6">
        <w:rPr>
          <w:rFonts w:ascii="Angsana New" w:hAnsi="Angsana New"/>
          <w:spacing w:val="-2"/>
          <w:sz w:val="30"/>
          <w:szCs w:val="30"/>
        </w:rPr>
        <w:t xml:space="preserve"> </w:t>
      </w:r>
      <w:r w:rsidRPr="007428C6">
        <w:rPr>
          <w:rFonts w:ascii="Angsana New" w:hAnsi="Angsana New" w:hint="cs"/>
          <w:spacing w:val="-2"/>
          <w:sz w:val="30"/>
          <w:szCs w:val="30"/>
        </w:rPr>
        <w:t>18.</w:t>
      </w:r>
      <w:r w:rsidR="00531AA2" w:rsidRPr="007428C6">
        <w:rPr>
          <w:rFonts w:ascii="Angsana New" w:hAnsi="Angsana New"/>
          <w:spacing w:val="-2"/>
          <w:sz w:val="30"/>
          <w:szCs w:val="30"/>
        </w:rPr>
        <w:t>9</w:t>
      </w:r>
      <w:r w:rsidRPr="007428C6">
        <w:rPr>
          <w:rFonts w:ascii="Angsana New" w:hAnsi="Angsana New"/>
          <w:spacing w:val="-2"/>
          <w:sz w:val="30"/>
          <w:szCs w:val="30"/>
        </w:rPr>
        <w:t xml:space="preserve"> </w:t>
      </w:r>
      <w:r w:rsidRPr="007428C6">
        <w:rPr>
          <w:rFonts w:ascii="Angsana New" w:hAnsi="Angsana New" w:cs="Angsana New" w:hint="cs"/>
          <w:spacing w:val="-2"/>
          <w:sz w:val="30"/>
          <w:szCs w:val="30"/>
          <w:cs/>
        </w:rPr>
        <w:t>และร้อยละ</w:t>
      </w:r>
      <w:r w:rsidRPr="007428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428C6">
        <w:rPr>
          <w:rFonts w:ascii="Angsana New" w:hAnsi="Angsana New" w:hint="cs"/>
          <w:spacing w:val="-2"/>
          <w:sz w:val="30"/>
          <w:szCs w:val="30"/>
        </w:rPr>
        <w:t>1</w:t>
      </w:r>
      <w:r w:rsidRPr="007428C6">
        <w:rPr>
          <w:rFonts w:ascii="Angsana New" w:hAnsi="Angsana New"/>
          <w:spacing w:val="-2"/>
          <w:sz w:val="30"/>
          <w:szCs w:val="30"/>
        </w:rPr>
        <w:t>1</w:t>
      </w:r>
      <w:r w:rsidRPr="007428C6">
        <w:rPr>
          <w:rFonts w:ascii="Angsana New" w:hAnsi="Angsana New" w:hint="cs"/>
          <w:spacing w:val="-2"/>
          <w:sz w:val="30"/>
          <w:szCs w:val="30"/>
        </w:rPr>
        <w:t>.</w:t>
      </w:r>
      <w:r w:rsidR="007428C6" w:rsidRPr="0030436A">
        <w:rPr>
          <w:rFonts w:ascii="Angsana New" w:hAnsi="Angsana New" w:cs="Angsana New"/>
          <w:sz w:val="30"/>
          <w:szCs w:val="30"/>
        </w:rPr>
        <w:t xml:space="preserve">2 </w:t>
      </w:r>
      <w:r w:rsidR="007428C6" w:rsidRPr="0030436A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7428C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เงินปันผลรับซึ่งได้รับยกเว้นในทางภาษี</w:t>
      </w:r>
    </w:p>
    <w:p w:rsidR="0030436A" w:rsidRDefault="0030436A" w:rsidP="003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0436A" w:rsidRPr="000B549E" w:rsidRDefault="0030436A" w:rsidP="003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</w:t>
      </w:r>
      <w:r w:rsidRPr="000B54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0B549E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:rsidR="0030436A" w:rsidRPr="000B549E" w:rsidRDefault="0030436A" w:rsidP="003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B549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49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</w:p>
    <w:p w:rsidR="0030436A" w:rsidRPr="001E57CC" w:rsidRDefault="0030436A" w:rsidP="003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226A7">
        <w:rPr>
          <w:rFonts w:ascii="Angsana New" w:hAnsi="Angsana New" w:cs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/>
          <w:sz w:val="30"/>
          <w:szCs w:val="30"/>
        </w:rPr>
        <w:t>15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/>
          <w:sz w:val="30"/>
          <w:szCs w:val="30"/>
        </w:rPr>
        <w:t>2562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ผู้ถือหุ้นมีมติอนุมัติจ่ายเงินปันผลประจำปี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/>
          <w:sz w:val="30"/>
          <w:szCs w:val="30"/>
        </w:rPr>
        <w:t>2561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/>
          <w:sz w:val="30"/>
          <w:szCs w:val="30"/>
        </w:rPr>
        <w:t>0.2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 w:cs="Angsana New" w:hint="cs"/>
          <w:sz w:val="30"/>
          <w:szCs w:val="30"/>
          <w:cs/>
        </w:rPr>
        <w:t>บาท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/>
          <w:sz w:val="30"/>
          <w:szCs w:val="30"/>
        </w:rPr>
        <w:t>39.80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 w:cs="Angsana New" w:hint="cs"/>
          <w:sz w:val="30"/>
          <w:szCs w:val="30"/>
          <w:cs/>
        </w:rPr>
        <w:t>และอนุมัติการจัดสรรกำไรสะสมเป็น</w:t>
      </w:r>
      <w:r>
        <w:rPr>
          <w:rFonts w:ascii="Angsana New" w:hAnsi="Angsana New" w:cs="Angsana New"/>
          <w:sz w:val="30"/>
          <w:szCs w:val="30"/>
        </w:rPr>
        <w:br/>
      </w:r>
      <w:r w:rsidRPr="00E226A7">
        <w:rPr>
          <w:rFonts w:ascii="Angsana New" w:hAnsi="Angsana New" w:cs="Angsana New" w:hint="cs"/>
          <w:sz w:val="30"/>
          <w:szCs w:val="30"/>
          <w:cs/>
        </w:rPr>
        <w:t>เงินปันผลพิเศษ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/>
          <w:sz w:val="30"/>
          <w:szCs w:val="30"/>
        </w:rPr>
        <w:t>1</w:t>
      </w:r>
      <w:r w:rsidRPr="00E226A7">
        <w:rPr>
          <w:rFonts w:ascii="Angsana New" w:hAnsi="Angsana New" w:cs="Angsana New"/>
          <w:sz w:val="30"/>
          <w:szCs w:val="30"/>
        </w:rPr>
        <w:t xml:space="preserve"> </w:t>
      </w:r>
      <w:r w:rsidRPr="00E226A7">
        <w:rPr>
          <w:rFonts w:ascii="Angsana New" w:hAnsi="Angsana New" w:cs="Angsana New" w:hint="cs"/>
          <w:sz w:val="30"/>
          <w:szCs w:val="30"/>
          <w:cs/>
        </w:rPr>
        <w:t>บาท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/>
          <w:sz w:val="30"/>
          <w:szCs w:val="30"/>
        </w:rPr>
        <w:t>199</w:t>
      </w:r>
      <w:r w:rsidRPr="00E226A7">
        <w:rPr>
          <w:rFonts w:ascii="Angsana New" w:hAnsi="Angsana New" w:cs="Angsana New"/>
          <w:sz w:val="30"/>
          <w:szCs w:val="30"/>
        </w:rPr>
        <w:t xml:space="preserve"> </w:t>
      </w:r>
      <w:r w:rsidRPr="00E226A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 w:cs="Angsana New" w:hint="cs"/>
          <w:sz w:val="30"/>
          <w:szCs w:val="30"/>
          <w:cs/>
        </w:rPr>
        <w:t>เงินปันผลดังกล่าวได้จ่ายให้แก่ผู้ถือหุ้นในวันที่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/>
          <w:sz w:val="30"/>
          <w:szCs w:val="30"/>
        </w:rPr>
        <w:t>21</w:t>
      </w:r>
      <w:r w:rsidRPr="00E226A7">
        <w:rPr>
          <w:rFonts w:ascii="Angsana New" w:hAnsi="Angsana New" w:cs="Angsana New"/>
          <w:sz w:val="30"/>
          <w:szCs w:val="30"/>
        </w:rPr>
        <w:t xml:space="preserve"> </w:t>
      </w:r>
      <w:r w:rsidRPr="00E226A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226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26A7">
        <w:rPr>
          <w:rFonts w:ascii="Angsana New" w:hAnsi="Angsana New"/>
          <w:sz w:val="30"/>
          <w:szCs w:val="30"/>
        </w:rPr>
        <w:t>2562</w:t>
      </w:r>
    </w:p>
    <w:p w:rsidR="00C877FE" w:rsidRDefault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30436A" w:rsidRDefault="003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30436A" w:rsidRDefault="003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877FE" w:rsidRPr="00957BD5" w:rsidRDefault="002965EB" w:rsidP="00C877FE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="00C877FE" w:rsidRPr="007866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5C3F33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:rsidR="00C877FE" w:rsidRDefault="00C877FE" w:rsidP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877FE" w:rsidRDefault="00C877FE" w:rsidP="007A076D">
      <w:pPr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877F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C877F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 </w:t>
      </w:r>
    </w:p>
    <w:p w:rsidR="00C877FE" w:rsidRPr="00C23D30" w:rsidRDefault="00C877FE" w:rsidP="00C877FE">
      <w:pPr>
        <w:spacing w:line="240" w:lineRule="auto"/>
        <w:ind w:left="540" w:right="-25"/>
        <w:jc w:val="thaiDistribute"/>
        <w:rPr>
          <w:rFonts w:ascii="Angsana New" w:hAnsi="Angsana New"/>
          <w:sz w:val="26"/>
          <w:szCs w:val="26"/>
        </w:rPr>
      </w:pPr>
    </w:p>
    <w:p w:rsidR="00C877FE" w:rsidRPr="00816239" w:rsidRDefault="00C877FE" w:rsidP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:rsidR="00C877FE" w:rsidRPr="00C23D30" w:rsidRDefault="00C877FE" w:rsidP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:rsidR="00814A98" w:rsidRPr="00814A98" w:rsidRDefault="00814A98" w:rsidP="00814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4A9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C877FE" w:rsidRPr="001C6251" w:rsidRDefault="00C877FE" w:rsidP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:rsidR="00C877FE" w:rsidRPr="00814A98" w:rsidRDefault="00814A98" w:rsidP="007A07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4"/>
        <w:jc w:val="thaiDistribute"/>
        <w:rPr>
          <w:rFonts w:ascii="Angsana New" w:hAnsi="Angsana New"/>
          <w:sz w:val="30"/>
          <w:szCs w:val="30"/>
        </w:rPr>
      </w:pPr>
      <w:r w:rsidRPr="00814A98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814A98">
        <w:rPr>
          <w:rFonts w:ascii="Angsana New" w:hAnsi="Angsana New" w:hint="cs"/>
          <w:sz w:val="30"/>
          <w:szCs w:val="30"/>
        </w:rPr>
        <w:t xml:space="preserve"> </w:t>
      </w:r>
      <w:r w:rsidRPr="00814A98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ผลขาดทุนด้านเครดิตของ</w:t>
      </w:r>
      <w:r w:rsidR="00A07D3D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  <w:r w:rsidRPr="00814A98">
        <w:rPr>
          <w:rFonts w:ascii="Angsana New" w:hAnsi="Angsana New" w:cs="Angsana New" w:hint="cs"/>
          <w:sz w:val="30"/>
          <w:szCs w:val="30"/>
          <w:cs/>
        </w:rPr>
        <w:t>ประมาณการโดยอ้างอิงข้อมูลผลขาดทุนด้านเครดิตจากประสบการณ์ในอดีต</w:t>
      </w:r>
      <w:r w:rsidRPr="00814A98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814A98">
        <w:rPr>
          <w:rFonts w:ascii="Angsana New" w:hAnsi="Angsana New" w:cs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814A98" w:rsidRPr="00957BD5" w:rsidRDefault="00814A98" w:rsidP="00C87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080"/>
        <w:gridCol w:w="270"/>
        <w:gridCol w:w="1080"/>
        <w:gridCol w:w="270"/>
        <w:gridCol w:w="1080"/>
        <w:gridCol w:w="270"/>
        <w:gridCol w:w="1080"/>
      </w:tblGrid>
      <w:tr w:rsidR="00C877FE" w:rsidRPr="00957BD5" w:rsidTr="00C877FE">
        <w:trPr>
          <w:tblHeader/>
        </w:trPr>
        <w:tc>
          <w:tcPr>
            <w:tcW w:w="4113" w:type="dxa"/>
          </w:tcPr>
          <w:p w:rsidR="00C877FE" w:rsidRPr="00814A98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877FE" w:rsidRPr="00957BD5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877FE" w:rsidRPr="00957BD5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877FE" w:rsidRPr="00957BD5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77FE" w:rsidRPr="00957BD5" w:rsidTr="00C877FE">
        <w:trPr>
          <w:tblHeader/>
        </w:trPr>
        <w:tc>
          <w:tcPr>
            <w:tcW w:w="4113" w:type="dxa"/>
          </w:tcPr>
          <w:p w:rsidR="00C877FE" w:rsidRPr="00957BD5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877FE" w:rsidRPr="00957BD5" w:rsidTr="00C877FE">
        <w:trPr>
          <w:tblHeader/>
        </w:trPr>
        <w:tc>
          <w:tcPr>
            <w:tcW w:w="4113" w:type="dxa"/>
          </w:tcPr>
          <w:p w:rsidR="00C877FE" w:rsidRPr="00957BD5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77FE" w:rsidRPr="00957BD5" w:rsidRDefault="00C877FE" w:rsidP="00C8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877FE" w:rsidRPr="00957BD5" w:rsidTr="00C877FE">
        <w:trPr>
          <w:tblHeader/>
        </w:trPr>
        <w:tc>
          <w:tcPr>
            <w:tcW w:w="4113" w:type="dxa"/>
          </w:tcPr>
          <w:p w:rsidR="00C877FE" w:rsidRPr="00957BD5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C877FE" w:rsidRPr="00957BD5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4A98" w:rsidRPr="00957BD5" w:rsidTr="00C877FE">
        <w:trPr>
          <w:tblHeader/>
        </w:trPr>
        <w:tc>
          <w:tcPr>
            <w:tcW w:w="4113" w:type="dxa"/>
          </w:tcPr>
          <w:p w:rsidR="00814A98" w:rsidRPr="00814A98" w:rsidRDefault="00814A98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4A9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0" w:type="dxa"/>
            <w:gridSpan w:val="7"/>
          </w:tcPr>
          <w:p w:rsidR="00814A98" w:rsidRPr="00957BD5" w:rsidRDefault="00814A98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877FE" w:rsidRPr="00957BD5" w:rsidTr="00C877FE">
        <w:tc>
          <w:tcPr>
            <w:tcW w:w="4113" w:type="dxa"/>
          </w:tcPr>
          <w:p w:rsidR="00C877FE" w:rsidRPr="005F0DDB" w:rsidRDefault="00364729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080" w:type="dxa"/>
          </w:tcPr>
          <w:p w:rsidR="00C877FE" w:rsidRPr="00D674C3" w:rsidRDefault="00B70AEA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6F098D">
              <w:rPr>
                <w:rFonts w:ascii="Angsana New" w:hAnsi="Angsana New" w:cs="Angsana New"/>
                <w:sz w:val="30"/>
                <w:szCs w:val="30"/>
              </w:rPr>
              <w:t>3,02</w:t>
            </w:r>
            <w:r w:rsidR="006F27D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C877FE" w:rsidRPr="002A7CAF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77FE" w:rsidRPr="00D674C3" w:rsidRDefault="00C877FE" w:rsidP="008F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94,991</w:t>
            </w:r>
          </w:p>
        </w:tc>
        <w:tc>
          <w:tcPr>
            <w:tcW w:w="270" w:type="dxa"/>
          </w:tcPr>
          <w:p w:rsidR="00C877FE" w:rsidRPr="002A7CAF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77FE" w:rsidRPr="00325A47" w:rsidRDefault="00B70AEA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69,949</w:t>
            </w:r>
          </w:p>
        </w:tc>
        <w:tc>
          <w:tcPr>
            <w:tcW w:w="270" w:type="dxa"/>
          </w:tcPr>
          <w:p w:rsidR="00C877FE" w:rsidRPr="002A7CAF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77FE" w:rsidRPr="00325A47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76,461</w:t>
            </w:r>
          </w:p>
        </w:tc>
      </w:tr>
      <w:tr w:rsidR="008F2251" w:rsidRPr="00957BD5" w:rsidTr="00C877FE">
        <w:tc>
          <w:tcPr>
            <w:tcW w:w="4113" w:type="dxa"/>
          </w:tcPr>
          <w:p w:rsidR="008F2251" w:rsidRPr="002A7CAF" w:rsidRDefault="008F2251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080" w:type="dxa"/>
          </w:tcPr>
          <w:p w:rsidR="008F2251" w:rsidRPr="00D674C3" w:rsidRDefault="008F2251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F2251" w:rsidRPr="002A7CAF" w:rsidRDefault="008F2251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2251" w:rsidRDefault="008F2251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F2251" w:rsidRPr="002A7CAF" w:rsidRDefault="008F2251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2251" w:rsidRPr="00325A47" w:rsidRDefault="008F2251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F2251" w:rsidRPr="002A7CAF" w:rsidRDefault="008F2251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2251" w:rsidRDefault="008F2251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F55" w:rsidRPr="00957BD5" w:rsidTr="00C877FE">
        <w:tc>
          <w:tcPr>
            <w:tcW w:w="4113" w:type="dxa"/>
          </w:tcPr>
          <w:p w:rsidR="000A0F55" w:rsidRPr="00364729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36472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1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9</w:t>
            </w:r>
            <w:r w:rsidRPr="0036472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0 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:rsidR="000A0F55" w:rsidRPr="00F11C83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0F55" w:rsidRPr="002A7CAF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0F55" w:rsidRPr="00F11C83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0A0F55" w:rsidRPr="0051338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0F55" w:rsidRPr="00957BD5" w:rsidTr="00C877FE">
        <w:tc>
          <w:tcPr>
            <w:tcW w:w="4113" w:type="dxa"/>
          </w:tcPr>
          <w:p w:rsidR="000A0F55" w:rsidRPr="00364729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90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36472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18</w:t>
            </w:r>
            <w:r w:rsidRPr="0036472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0 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:rsidR="000A0F55" w:rsidRPr="002A7CAF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0F55" w:rsidRPr="002A7CAF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0F55" w:rsidRPr="002A7CAF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A0F55" w:rsidRPr="00957BD5" w:rsidTr="00C877FE">
        <w:tc>
          <w:tcPr>
            <w:tcW w:w="4113" w:type="dxa"/>
          </w:tcPr>
          <w:p w:rsidR="000A0F55" w:rsidRPr="00364729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180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36472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365</w:t>
            </w:r>
            <w:r w:rsidRPr="0036472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:rsidR="000A0F55" w:rsidRPr="002A7CAF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0F55" w:rsidRPr="002A7CAF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0F55" w:rsidRPr="00F11C83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A0F55" w:rsidRPr="0051338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0F55" w:rsidRPr="00957BD5" w:rsidTr="00C877FE">
        <w:tc>
          <w:tcPr>
            <w:tcW w:w="4113" w:type="dxa"/>
          </w:tcPr>
          <w:p w:rsidR="000A0F55" w:rsidRPr="009B2C54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365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0F55" w:rsidRPr="00957BD5" w:rsidTr="00C877FE">
        <w:tc>
          <w:tcPr>
            <w:tcW w:w="4113" w:type="dxa"/>
          </w:tcPr>
          <w:p w:rsidR="000A0F55" w:rsidRPr="00D1556F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55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83,318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A0F55" w:rsidRPr="00E11C99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95,165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69,992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A0F55" w:rsidRPr="00E11C99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76,470</w:t>
            </w:r>
          </w:p>
        </w:tc>
      </w:tr>
      <w:tr w:rsidR="000A0F55" w:rsidRPr="00957BD5" w:rsidTr="00C877FE">
        <w:tc>
          <w:tcPr>
            <w:tcW w:w="4113" w:type="dxa"/>
          </w:tcPr>
          <w:p w:rsidR="000A0F55" w:rsidRPr="00D1556F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66AD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866A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814A9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814A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   </w:t>
            </w:r>
            <w:r w:rsidRPr="00814A9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(2562: </w:t>
            </w:r>
            <w:r w:rsidRPr="00814A9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814A9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0F55" w:rsidRPr="00957BD5" w:rsidTr="00C877FE">
        <w:tc>
          <w:tcPr>
            <w:tcW w:w="4113" w:type="dxa"/>
          </w:tcPr>
          <w:p w:rsidR="000A0F55" w:rsidRPr="00D1556F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83,318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95,165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69,992</w:t>
            </w:r>
          </w:p>
        </w:tc>
        <w:tc>
          <w:tcPr>
            <w:tcW w:w="270" w:type="dxa"/>
          </w:tcPr>
          <w:p w:rsidR="000A0F55" w:rsidRPr="00957BD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0F55" w:rsidRDefault="000A0F55" w:rsidP="000A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76,470</w:t>
            </w:r>
          </w:p>
        </w:tc>
      </w:tr>
    </w:tbl>
    <w:p w:rsidR="00FB2CAB" w:rsidRDefault="00FB2CAB" w:rsidP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9576B4" w:rsidRDefault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8109F7" w:rsidRDefault="00AA7966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67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2965E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C7960"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09F7" w:rsidRPr="002A7CAF">
        <w:rPr>
          <w:rFonts w:ascii="Angsana New" w:hAnsi="Angsana New" w:cs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:rsidR="00AA7966" w:rsidRDefault="00AA7966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41"/>
        <w:gridCol w:w="1445"/>
      </w:tblGrid>
      <w:tr w:rsidR="00AA7966" w:rsidRPr="00A16777" w:rsidTr="005C3F33">
        <w:trPr>
          <w:trHeight w:val="659"/>
          <w:tblHeader/>
        </w:trPr>
        <w:tc>
          <w:tcPr>
            <w:tcW w:w="3226" w:type="pct"/>
            <w:vAlign w:val="bottom"/>
          </w:tcPr>
          <w:p w:rsidR="00AA7966" w:rsidRPr="000069F9" w:rsidRDefault="00AA7966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69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69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746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0069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746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069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69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746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844" w:type="pct"/>
            <w:vAlign w:val="bottom"/>
          </w:tcPr>
          <w:p w:rsidR="00AA7966" w:rsidRPr="00526E2F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:rsidR="00AA7966" w:rsidRPr="00526E2F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vAlign w:val="bottom"/>
          </w:tcPr>
          <w:p w:rsidR="00AA7966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AA7966" w:rsidRPr="00526E2F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A7966" w:rsidRPr="00485AA2" w:rsidTr="005C3F33">
        <w:trPr>
          <w:tblHeader/>
        </w:trPr>
        <w:tc>
          <w:tcPr>
            <w:tcW w:w="3226" w:type="pct"/>
          </w:tcPr>
          <w:p w:rsidR="00AA7966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4" w:type="pct"/>
            <w:gridSpan w:val="3"/>
          </w:tcPr>
          <w:p w:rsidR="00AA7966" w:rsidRPr="00526E2F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7966" w:rsidRPr="00485AA2" w:rsidTr="005C3F33">
        <w:tc>
          <w:tcPr>
            <w:tcW w:w="3226" w:type="pct"/>
          </w:tcPr>
          <w:p w:rsidR="00AA7966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46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44" w:type="pct"/>
          </w:tcPr>
          <w:p w:rsidR="00AA7966" w:rsidRPr="00F4323B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AA7966" w:rsidRPr="00F4323B" w:rsidRDefault="00AA7966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6" w:type="pct"/>
          </w:tcPr>
          <w:p w:rsidR="00AA7966" w:rsidRPr="00F4323B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7966" w:rsidRPr="00485AA2" w:rsidTr="005C3F33">
        <w:tc>
          <w:tcPr>
            <w:tcW w:w="3226" w:type="pct"/>
          </w:tcPr>
          <w:p w:rsidR="00AA7966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256B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44" w:type="pct"/>
          </w:tcPr>
          <w:p w:rsidR="00AA7966" w:rsidRPr="00F4323B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AA7966" w:rsidRPr="00F4323B" w:rsidRDefault="00AA7966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6" w:type="pct"/>
          </w:tcPr>
          <w:p w:rsidR="00AA7966" w:rsidRPr="00F4323B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7966" w:rsidRPr="00485AA2" w:rsidTr="005C3F33">
        <w:tc>
          <w:tcPr>
            <w:tcW w:w="3226" w:type="pct"/>
          </w:tcPr>
          <w:p w:rsidR="00AA7966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D6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44" w:type="pct"/>
          </w:tcPr>
          <w:p w:rsidR="00AA7966" w:rsidRPr="00526E2F" w:rsidRDefault="00567D59" w:rsidP="006A0424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1,991</w:t>
            </w:r>
          </w:p>
        </w:tc>
        <w:tc>
          <w:tcPr>
            <w:tcW w:w="133" w:type="pct"/>
          </w:tcPr>
          <w:p w:rsidR="00AA7966" w:rsidRPr="00F4323B" w:rsidRDefault="00AA7966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6" w:type="pct"/>
            <w:vAlign w:val="bottom"/>
          </w:tcPr>
          <w:p w:rsidR="00AA7966" w:rsidRPr="00F4323B" w:rsidRDefault="00567D59" w:rsidP="00567D59">
            <w:pPr>
              <w:pStyle w:val="acctfourfigures"/>
              <w:tabs>
                <w:tab w:val="clear" w:pos="765"/>
              </w:tabs>
              <w:spacing w:line="240" w:lineRule="atLeast"/>
              <w:ind w:right="2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980</w:t>
            </w:r>
          </w:p>
        </w:tc>
      </w:tr>
      <w:tr w:rsidR="00AA7966" w:rsidRPr="00526E2F" w:rsidTr="002965EB">
        <w:tc>
          <w:tcPr>
            <w:tcW w:w="3226" w:type="pct"/>
          </w:tcPr>
          <w:p w:rsidR="00AA7966" w:rsidRPr="00526E2F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4" w:type="pct"/>
          </w:tcPr>
          <w:p w:rsidR="00AA7966" w:rsidRPr="00526E2F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</w:tcPr>
          <w:p w:rsidR="00AA7966" w:rsidRPr="00526E2F" w:rsidRDefault="00AA7966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</w:tcPr>
          <w:p w:rsidR="00AA7966" w:rsidRPr="00526E2F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A7966" w:rsidRPr="00485AA2" w:rsidTr="005C3F33">
        <w:tc>
          <w:tcPr>
            <w:tcW w:w="3226" w:type="pct"/>
          </w:tcPr>
          <w:p w:rsidR="00AA7966" w:rsidRPr="00485AA2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44" w:type="pct"/>
          </w:tcPr>
          <w:p w:rsidR="00AA7966" w:rsidRPr="00F4323B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AA7966" w:rsidRPr="00F4323B" w:rsidRDefault="00AA7966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6" w:type="pct"/>
          </w:tcPr>
          <w:p w:rsidR="00AA7966" w:rsidRPr="00F4323B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7966" w:rsidRPr="00485AA2" w:rsidTr="005C3F33">
        <w:tc>
          <w:tcPr>
            <w:tcW w:w="3226" w:type="pct"/>
          </w:tcPr>
          <w:p w:rsidR="00AA7966" w:rsidRPr="00485AA2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80D68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44" w:type="pct"/>
            <w:vAlign w:val="bottom"/>
          </w:tcPr>
          <w:p w:rsidR="00AA7966" w:rsidRPr="00714AD7" w:rsidRDefault="00AC1002" w:rsidP="006A0424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3,380</w:t>
            </w:r>
          </w:p>
        </w:tc>
        <w:tc>
          <w:tcPr>
            <w:tcW w:w="133" w:type="pct"/>
            <w:vAlign w:val="bottom"/>
          </w:tcPr>
          <w:p w:rsidR="00AA7966" w:rsidRPr="00F4323B" w:rsidRDefault="00AA7966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6" w:type="pct"/>
            <w:vAlign w:val="bottom"/>
          </w:tcPr>
          <w:p w:rsidR="00AA7966" w:rsidRPr="00F4323B" w:rsidRDefault="00567D59" w:rsidP="006A0424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</w:tbl>
    <w:p w:rsidR="003706A7" w:rsidRDefault="003706A7" w:rsidP="00AA79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</w:pPr>
    </w:p>
    <w:p w:rsidR="003706A7" w:rsidRDefault="00286EB0" w:rsidP="00A07D3D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 w:hanging="540"/>
        <w:jc w:val="thaiDistribute"/>
        <w:rPr>
          <w:rFonts w:ascii="Angsana New" w:hAnsi="Angsana New" w:cs="Angsana New"/>
          <w:sz w:val="30"/>
          <w:szCs w:val="30"/>
        </w:rPr>
      </w:pPr>
      <w:r w:rsidRPr="00286EB0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ค้ำ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="003706A7">
        <w:rPr>
          <w:rFonts w:ascii="Angsana New" w:hAnsi="Angsana New" w:cs="Angsana New"/>
          <w:sz w:val="30"/>
          <w:szCs w:val="30"/>
        </w:rPr>
        <w:br/>
      </w:r>
      <w:r w:rsidRPr="00286EB0">
        <w:rPr>
          <w:rFonts w:ascii="Angsana New" w:hAnsi="Angsana New" w:cs="Angsana New" w:hint="cs"/>
          <w:sz w:val="30"/>
          <w:szCs w:val="30"/>
          <w:cs/>
        </w:rPr>
        <w:t xml:space="preserve">(หมายเหตุประกอบงบการเงินระหว่างกาลข้อ </w:t>
      </w:r>
      <w:r w:rsidR="00264406">
        <w:rPr>
          <w:rFonts w:ascii="Angsana New" w:hAnsi="Angsana New" w:cs="Angsana New"/>
          <w:sz w:val="30"/>
          <w:szCs w:val="30"/>
        </w:rPr>
        <w:t>7</w:t>
      </w:r>
      <w:r w:rsidRPr="00286EB0">
        <w:rPr>
          <w:rFonts w:ascii="Angsana New" w:hAnsi="Angsana New" w:cs="Angsana New" w:hint="cs"/>
          <w:sz w:val="30"/>
          <w:szCs w:val="30"/>
          <w:cs/>
        </w:rPr>
        <w:t>)</w:t>
      </w:r>
      <w:r w:rsidRPr="00286EB0">
        <w:rPr>
          <w:rFonts w:ascii="Angsana New" w:hAnsi="Angsana New" w:cs="Angsana New"/>
          <w:sz w:val="30"/>
          <w:szCs w:val="30"/>
        </w:rPr>
        <w:t xml:space="preserve"> </w:t>
      </w:r>
    </w:p>
    <w:p w:rsidR="00605329" w:rsidRPr="00AA7966" w:rsidRDefault="00605329" w:rsidP="006053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</w:rPr>
      </w:pPr>
    </w:p>
    <w:p w:rsidR="00286EB0" w:rsidRDefault="00286EB0" w:rsidP="00A07D3D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 w:hanging="540"/>
        <w:jc w:val="thaiDistribute"/>
        <w:rPr>
          <w:rFonts w:ascii="Angsana New" w:hAnsi="Angsana New"/>
          <w:sz w:val="30"/>
          <w:szCs w:val="30"/>
        </w:rPr>
      </w:pPr>
      <w:r w:rsidRPr="00286EB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="003579EF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</w:t>
      </w:r>
      <w:r w:rsidRPr="00286EB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D68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684F" w:rsidRPr="00286EB0">
        <w:rPr>
          <w:rFonts w:ascii="Angsana New" w:hAnsi="Angsana New" w:cs="Angsana New" w:hint="cs"/>
          <w:sz w:val="30"/>
          <w:szCs w:val="30"/>
          <w:cs/>
        </w:rPr>
        <w:t xml:space="preserve">(หมายเหตุประกอบงบการเงินระหว่างกาลข้อ </w:t>
      </w:r>
      <w:r w:rsidR="00264406">
        <w:rPr>
          <w:rFonts w:ascii="Angsana New" w:hAnsi="Angsana New" w:cs="Angsana New"/>
          <w:sz w:val="30"/>
          <w:szCs w:val="30"/>
        </w:rPr>
        <w:t>7</w:t>
      </w:r>
      <w:r w:rsidR="00ED684F" w:rsidRPr="00286EB0">
        <w:rPr>
          <w:rFonts w:ascii="Angsana New" w:hAnsi="Angsana New" w:cs="Angsana New" w:hint="cs"/>
          <w:sz w:val="30"/>
          <w:szCs w:val="30"/>
          <w:cs/>
        </w:rPr>
        <w:t>)</w:t>
      </w:r>
    </w:p>
    <w:p w:rsidR="00BE2EF0" w:rsidRPr="000215A2" w:rsidRDefault="00BE2EF0" w:rsidP="000215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</w:p>
    <w:p w:rsidR="0028037C" w:rsidRDefault="00605329" w:rsidP="00605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965EB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605329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5C3F33" w:rsidRPr="00957BD5" w:rsidRDefault="005C3F33" w:rsidP="005C3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5C3F33" w:rsidRPr="00D42F23" w:rsidRDefault="005C3F33" w:rsidP="005C3F3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62DC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D215D9">
        <w:rPr>
          <w:rFonts w:ascii="Angsana New" w:hAnsi="Angsana New" w:cs="Angsana New"/>
          <w:sz w:val="30"/>
          <w:szCs w:val="30"/>
        </w:rPr>
        <w:t>2</w:t>
      </w:r>
      <w:r w:rsidR="000978EF">
        <w:rPr>
          <w:rFonts w:ascii="Angsana New" w:hAnsi="Angsana New" w:cs="Angsana New"/>
          <w:sz w:val="30"/>
          <w:szCs w:val="30"/>
        </w:rPr>
        <w:t>8</w:t>
      </w:r>
      <w:r w:rsidRPr="006B3609">
        <w:rPr>
          <w:rFonts w:ascii="Angsana New" w:hAnsi="Angsana New" w:cs="Angsana New"/>
          <w:sz w:val="30"/>
          <w:szCs w:val="30"/>
        </w:rPr>
        <w:t xml:space="preserve"> </w:t>
      </w:r>
      <w:r w:rsidR="00D215D9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6B36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3609">
        <w:rPr>
          <w:rFonts w:ascii="Angsana New" w:hAnsi="Angsana New" w:cs="Angsana New"/>
          <w:sz w:val="30"/>
          <w:szCs w:val="30"/>
        </w:rPr>
        <w:t>256</w:t>
      </w:r>
      <w:r w:rsidR="001E57CC" w:rsidRPr="006B3609">
        <w:rPr>
          <w:rFonts w:ascii="Angsana New" w:hAnsi="Angsana New" w:cs="Angsana New"/>
          <w:sz w:val="30"/>
          <w:szCs w:val="30"/>
        </w:rPr>
        <w:t>3</w:t>
      </w:r>
      <w:r w:rsidRPr="005162DC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ผู้ถือหุ้นมีมติอนุมัติการจัดสรรกำไรเป็นเงินปันผลสำหรับปี </w:t>
      </w:r>
      <w:r>
        <w:rPr>
          <w:rFonts w:ascii="Angsana New" w:hAnsi="Angsana New" w:cs="Angsana New"/>
          <w:sz w:val="30"/>
          <w:szCs w:val="30"/>
        </w:rPr>
        <w:t>256</w:t>
      </w:r>
      <w:r w:rsidR="001E57CC">
        <w:rPr>
          <w:rFonts w:ascii="Angsana New" w:hAnsi="Angsana New" w:cs="Angsana New"/>
          <w:sz w:val="30"/>
          <w:szCs w:val="30"/>
        </w:rPr>
        <w:t>2</w:t>
      </w:r>
      <w:r w:rsidRPr="005162D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 w:cs="Angsana New"/>
          <w:sz w:val="30"/>
          <w:szCs w:val="30"/>
        </w:rPr>
        <w:t>0.1</w:t>
      </w:r>
      <w:r w:rsidR="001E57CC">
        <w:rPr>
          <w:rFonts w:ascii="Angsana New" w:hAnsi="Angsana New" w:cs="Angsana New"/>
          <w:sz w:val="30"/>
          <w:szCs w:val="30"/>
        </w:rPr>
        <w:t>3</w:t>
      </w:r>
      <w:r w:rsidRPr="005162DC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เป็นจำนวนเงินทั้งสิ้น </w:t>
      </w:r>
      <w:r w:rsidRPr="00EC2FE2">
        <w:rPr>
          <w:rFonts w:ascii="Angsana New" w:hAnsi="Angsana New" w:cs="Angsana New"/>
          <w:sz w:val="30"/>
          <w:szCs w:val="30"/>
        </w:rPr>
        <w:t>2</w:t>
      </w:r>
      <w:r w:rsidR="001E57CC">
        <w:rPr>
          <w:rFonts w:ascii="Angsana New" w:hAnsi="Angsana New" w:cs="Angsana New"/>
          <w:sz w:val="30"/>
          <w:szCs w:val="30"/>
        </w:rPr>
        <w:t>5</w:t>
      </w:r>
      <w:r w:rsidRPr="00EC2FE2">
        <w:rPr>
          <w:rFonts w:ascii="Angsana New" w:hAnsi="Angsana New" w:cs="Angsana New"/>
          <w:sz w:val="30"/>
          <w:szCs w:val="30"/>
        </w:rPr>
        <w:t>.</w:t>
      </w:r>
      <w:r w:rsidR="001E57CC">
        <w:rPr>
          <w:rFonts w:ascii="Angsana New" w:hAnsi="Angsana New" w:cs="Angsana New"/>
          <w:sz w:val="30"/>
          <w:szCs w:val="30"/>
        </w:rPr>
        <w:t>87</w:t>
      </w:r>
      <w:r w:rsidRPr="00EC2FE2">
        <w:rPr>
          <w:rFonts w:ascii="Angsana New" w:hAnsi="Angsana New" w:cs="Angsana New"/>
          <w:sz w:val="30"/>
          <w:szCs w:val="30"/>
        </w:rPr>
        <w:t xml:space="preserve"> </w:t>
      </w:r>
      <w:r w:rsidRPr="005162DC">
        <w:rPr>
          <w:rFonts w:ascii="Angsana New" w:hAnsi="Angsana New" w:cs="Angsana New"/>
          <w:sz w:val="30"/>
          <w:szCs w:val="30"/>
          <w:cs/>
        </w:rPr>
        <w:t>ล้านบาท เงินปันผลดังกล่าว</w:t>
      </w:r>
      <w:r w:rsidR="00FF5C22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จะจ่ายให้แก่ผู้</w:t>
      </w:r>
      <w:r w:rsidRPr="00776DC3">
        <w:rPr>
          <w:rFonts w:ascii="Angsana New" w:hAnsi="Angsana New" w:cs="Angsana New"/>
          <w:sz w:val="30"/>
          <w:szCs w:val="30"/>
          <w:cs/>
        </w:rPr>
        <w:t xml:space="preserve">ถือหุ้นในวันที่ </w:t>
      </w:r>
      <w:r w:rsidRPr="00776DC3">
        <w:rPr>
          <w:rFonts w:ascii="Angsana New" w:hAnsi="Angsana New" w:cs="Angsana New"/>
          <w:sz w:val="30"/>
          <w:szCs w:val="30"/>
        </w:rPr>
        <w:t>2</w:t>
      </w:r>
      <w:r w:rsidR="001E57CC">
        <w:rPr>
          <w:rFonts w:ascii="Angsana New" w:hAnsi="Angsana New" w:cs="Angsana New"/>
          <w:sz w:val="30"/>
          <w:szCs w:val="30"/>
        </w:rPr>
        <w:t>7</w:t>
      </w:r>
      <w:r w:rsidRPr="00776DC3">
        <w:rPr>
          <w:rFonts w:ascii="Angsana New" w:hAnsi="Angsana New" w:cs="Angsana New"/>
          <w:sz w:val="30"/>
          <w:szCs w:val="30"/>
          <w:cs/>
        </w:rPr>
        <w:t xml:space="preserve"> พฤษภาคม</w:t>
      </w:r>
      <w:r w:rsidRPr="005162D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Pr="005162DC">
        <w:rPr>
          <w:rFonts w:ascii="Angsana New" w:hAnsi="Angsana New" w:cs="Angsana New"/>
          <w:sz w:val="30"/>
          <w:szCs w:val="30"/>
        </w:rPr>
        <w:t>6</w:t>
      </w:r>
      <w:r w:rsidR="001E57CC">
        <w:rPr>
          <w:rFonts w:ascii="Angsana New" w:hAnsi="Angsana New" w:cs="Angsana New"/>
          <w:sz w:val="30"/>
          <w:szCs w:val="30"/>
        </w:rPr>
        <w:t>3</w:t>
      </w:r>
    </w:p>
    <w:p w:rsidR="005C3F33" w:rsidRPr="007866AD" w:rsidRDefault="005C3F33" w:rsidP="00605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5C3F33" w:rsidRPr="007866AD" w:rsidSect="00F7602F"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6C0" w:rsidRDefault="005146C0">
      <w:r>
        <w:separator/>
      </w:r>
    </w:p>
  </w:endnote>
  <w:endnote w:type="continuationSeparator" w:id="0">
    <w:p w:rsidR="005146C0" w:rsidRDefault="0051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5EB" w:rsidRPr="00D42F23" w:rsidRDefault="002965E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5EB" w:rsidRPr="00D42F23" w:rsidRDefault="002965E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25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5EB" w:rsidRPr="00D42F23" w:rsidRDefault="002965E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6C0" w:rsidRDefault="005146C0">
      <w:r>
        <w:separator/>
      </w:r>
    </w:p>
  </w:footnote>
  <w:footnote w:type="continuationSeparator" w:id="0">
    <w:p w:rsidR="005146C0" w:rsidRDefault="00514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5EB" w:rsidRPr="003E24D3" w:rsidRDefault="002965EB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2965EB" w:rsidRPr="003E24D3" w:rsidRDefault="002965EB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2965EB" w:rsidRDefault="002965EB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24D3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3E24D3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3E24D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3E24D3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2965EB" w:rsidRPr="001329D0" w:rsidRDefault="002965EB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8"/>
  </w:num>
  <w:num w:numId="2">
    <w:abstractNumId w:val="14"/>
  </w:num>
  <w:num w:numId="3">
    <w:abstractNumId w:val="24"/>
  </w:num>
  <w:num w:numId="4">
    <w:abstractNumId w:val="26"/>
  </w:num>
  <w:num w:numId="5">
    <w:abstractNumId w:val="39"/>
  </w:num>
  <w:num w:numId="6">
    <w:abstractNumId w:val="19"/>
  </w:num>
  <w:num w:numId="7">
    <w:abstractNumId w:val="38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3"/>
  </w:num>
  <w:num w:numId="20">
    <w:abstractNumId w:val="33"/>
  </w:num>
  <w:num w:numId="21">
    <w:abstractNumId w:val="10"/>
  </w:num>
  <w:num w:numId="22">
    <w:abstractNumId w:val="40"/>
  </w:num>
  <w:num w:numId="23">
    <w:abstractNumId w:val="28"/>
  </w:num>
  <w:num w:numId="24">
    <w:abstractNumId w:val="16"/>
  </w:num>
  <w:num w:numId="25">
    <w:abstractNumId w:val="12"/>
  </w:num>
  <w:num w:numId="26">
    <w:abstractNumId w:val="32"/>
  </w:num>
  <w:num w:numId="27">
    <w:abstractNumId w:val="25"/>
  </w:num>
  <w:num w:numId="28">
    <w:abstractNumId w:val="27"/>
  </w:num>
  <w:num w:numId="29">
    <w:abstractNumId w:val="34"/>
  </w:num>
  <w:num w:numId="30">
    <w:abstractNumId w:val="35"/>
  </w:num>
  <w:num w:numId="31">
    <w:abstractNumId w:val="15"/>
  </w:num>
  <w:num w:numId="32">
    <w:abstractNumId w:val="31"/>
  </w:num>
  <w:num w:numId="33">
    <w:abstractNumId w:val="29"/>
  </w:num>
  <w:num w:numId="34">
    <w:abstractNumId w:val="37"/>
  </w:num>
  <w:num w:numId="35">
    <w:abstractNumId w:val="17"/>
  </w:num>
  <w:num w:numId="36">
    <w:abstractNumId w:val="30"/>
  </w:num>
  <w:num w:numId="37">
    <w:abstractNumId w:val="36"/>
  </w:num>
  <w:num w:numId="38">
    <w:abstractNumId w:val="22"/>
  </w:num>
  <w:num w:numId="39">
    <w:abstractNumId w:val="11"/>
  </w:num>
  <w:num w:numId="40">
    <w:abstractNumId w:val="20"/>
  </w:num>
  <w:num w:numId="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1A80"/>
    <w:rsid w:val="000624A5"/>
    <w:rsid w:val="0006276B"/>
    <w:rsid w:val="00062C4B"/>
    <w:rsid w:val="00063C95"/>
    <w:rsid w:val="000652EC"/>
    <w:rsid w:val="00066174"/>
    <w:rsid w:val="00066524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9C3"/>
    <w:rsid w:val="00096AC7"/>
    <w:rsid w:val="00097002"/>
    <w:rsid w:val="000977BD"/>
    <w:rsid w:val="000978EF"/>
    <w:rsid w:val="00097CD1"/>
    <w:rsid w:val="000A078A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16E6"/>
    <w:rsid w:val="000B29B4"/>
    <w:rsid w:val="000B33FE"/>
    <w:rsid w:val="000B37BB"/>
    <w:rsid w:val="000B4486"/>
    <w:rsid w:val="000B50BA"/>
    <w:rsid w:val="000B549E"/>
    <w:rsid w:val="000B5E6A"/>
    <w:rsid w:val="000B6C82"/>
    <w:rsid w:val="000B6EB0"/>
    <w:rsid w:val="000C00BB"/>
    <w:rsid w:val="000C12C2"/>
    <w:rsid w:val="000C1F3C"/>
    <w:rsid w:val="000C44F2"/>
    <w:rsid w:val="000C4DF0"/>
    <w:rsid w:val="000C5A4F"/>
    <w:rsid w:val="000C5B61"/>
    <w:rsid w:val="000C6B3B"/>
    <w:rsid w:val="000C6DF3"/>
    <w:rsid w:val="000C77E0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4043"/>
    <w:rsid w:val="000E42B9"/>
    <w:rsid w:val="000E56C6"/>
    <w:rsid w:val="000E6788"/>
    <w:rsid w:val="000E7DC5"/>
    <w:rsid w:val="000F0134"/>
    <w:rsid w:val="000F0251"/>
    <w:rsid w:val="000F0E53"/>
    <w:rsid w:val="000F2500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46D4"/>
    <w:rsid w:val="0013657B"/>
    <w:rsid w:val="00136F11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730"/>
    <w:rsid w:val="001564AF"/>
    <w:rsid w:val="00156B5E"/>
    <w:rsid w:val="00157E35"/>
    <w:rsid w:val="001600C5"/>
    <w:rsid w:val="0016051A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251"/>
    <w:rsid w:val="001C6B2D"/>
    <w:rsid w:val="001C7420"/>
    <w:rsid w:val="001D0CA6"/>
    <w:rsid w:val="001D0F2C"/>
    <w:rsid w:val="001D1889"/>
    <w:rsid w:val="001D381A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DFF"/>
    <w:rsid w:val="001E7EF8"/>
    <w:rsid w:val="001F134A"/>
    <w:rsid w:val="001F1777"/>
    <w:rsid w:val="001F1C27"/>
    <w:rsid w:val="001F248C"/>
    <w:rsid w:val="001F29E5"/>
    <w:rsid w:val="001F3CF7"/>
    <w:rsid w:val="001F49DB"/>
    <w:rsid w:val="001F4E17"/>
    <w:rsid w:val="001F51C1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3AE"/>
    <w:rsid w:val="00202832"/>
    <w:rsid w:val="00202B06"/>
    <w:rsid w:val="00203480"/>
    <w:rsid w:val="0020348E"/>
    <w:rsid w:val="00203B9F"/>
    <w:rsid w:val="0020499B"/>
    <w:rsid w:val="00204CE4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444F"/>
    <w:rsid w:val="00214C3B"/>
    <w:rsid w:val="00215113"/>
    <w:rsid w:val="00215D68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F3D"/>
    <w:rsid w:val="00223AEC"/>
    <w:rsid w:val="00223E67"/>
    <w:rsid w:val="00224AF2"/>
    <w:rsid w:val="00224BB2"/>
    <w:rsid w:val="00224C82"/>
    <w:rsid w:val="00226049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AFF"/>
    <w:rsid w:val="0023725C"/>
    <w:rsid w:val="002372CE"/>
    <w:rsid w:val="00240703"/>
    <w:rsid w:val="00241B26"/>
    <w:rsid w:val="00241EC1"/>
    <w:rsid w:val="00242563"/>
    <w:rsid w:val="002425B2"/>
    <w:rsid w:val="00243648"/>
    <w:rsid w:val="00243796"/>
    <w:rsid w:val="00243921"/>
    <w:rsid w:val="00244218"/>
    <w:rsid w:val="002451F8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486A"/>
    <w:rsid w:val="0025598A"/>
    <w:rsid w:val="00255C1A"/>
    <w:rsid w:val="0025705F"/>
    <w:rsid w:val="00260F18"/>
    <w:rsid w:val="002610A1"/>
    <w:rsid w:val="0026275B"/>
    <w:rsid w:val="00263417"/>
    <w:rsid w:val="00264406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E73"/>
    <w:rsid w:val="0027449B"/>
    <w:rsid w:val="00274EDA"/>
    <w:rsid w:val="00275F32"/>
    <w:rsid w:val="00276171"/>
    <w:rsid w:val="00276809"/>
    <w:rsid w:val="00277095"/>
    <w:rsid w:val="0027761F"/>
    <w:rsid w:val="0027765C"/>
    <w:rsid w:val="002776D0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921"/>
    <w:rsid w:val="00292A15"/>
    <w:rsid w:val="00293041"/>
    <w:rsid w:val="0029318F"/>
    <w:rsid w:val="0029375E"/>
    <w:rsid w:val="00294959"/>
    <w:rsid w:val="00294C8E"/>
    <w:rsid w:val="002965EB"/>
    <w:rsid w:val="002975B1"/>
    <w:rsid w:val="00297D70"/>
    <w:rsid w:val="00297E21"/>
    <w:rsid w:val="00297F58"/>
    <w:rsid w:val="002A2685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16FC"/>
    <w:rsid w:val="002C35D9"/>
    <w:rsid w:val="002C3756"/>
    <w:rsid w:val="002C5027"/>
    <w:rsid w:val="002C56BB"/>
    <w:rsid w:val="002C589E"/>
    <w:rsid w:val="002C6B32"/>
    <w:rsid w:val="002C7960"/>
    <w:rsid w:val="002C7DF7"/>
    <w:rsid w:val="002D07E9"/>
    <w:rsid w:val="002D1677"/>
    <w:rsid w:val="002D1886"/>
    <w:rsid w:val="002D1D76"/>
    <w:rsid w:val="002D1E91"/>
    <w:rsid w:val="002D3889"/>
    <w:rsid w:val="002D495C"/>
    <w:rsid w:val="002D4C04"/>
    <w:rsid w:val="002D55F4"/>
    <w:rsid w:val="002D6F4F"/>
    <w:rsid w:val="002D7384"/>
    <w:rsid w:val="002D7FA1"/>
    <w:rsid w:val="002E2CF1"/>
    <w:rsid w:val="002E3315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836"/>
    <w:rsid w:val="00302B30"/>
    <w:rsid w:val="00302D9A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CC8"/>
    <w:rsid w:val="00315D67"/>
    <w:rsid w:val="00317513"/>
    <w:rsid w:val="003177CF"/>
    <w:rsid w:val="003200ED"/>
    <w:rsid w:val="00320F09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781D"/>
    <w:rsid w:val="00337C7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3DF8"/>
    <w:rsid w:val="0035458A"/>
    <w:rsid w:val="003549E4"/>
    <w:rsid w:val="0035661D"/>
    <w:rsid w:val="003579EF"/>
    <w:rsid w:val="00360335"/>
    <w:rsid w:val="003617C7"/>
    <w:rsid w:val="003627AA"/>
    <w:rsid w:val="00362F12"/>
    <w:rsid w:val="00363956"/>
    <w:rsid w:val="003642E0"/>
    <w:rsid w:val="00364729"/>
    <w:rsid w:val="0036526C"/>
    <w:rsid w:val="003653A8"/>
    <w:rsid w:val="00366306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2566"/>
    <w:rsid w:val="00382A84"/>
    <w:rsid w:val="00383708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615C"/>
    <w:rsid w:val="003D6A41"/>
    <w:rsid w:val="003D6B63"/>
    <w:rsid w:val="003D6BA4"/>
    <w:rsid w:val="003D7BC7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ABA"/>
    <w:rsid w:val="003F5B4C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F24"/>
    <w:rsid w:val="00447DB3"/>
    <w:rsid w:val="004502E7"/>
    <w:rsid w:val="00451479"/>
    <w:rsid w:val="00451D6D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CBE"/>
    <w:rsid w:val="00473FEB"/>
    <w:rsid w:val="004745E7"/>
    <w:rsid w:val="0047466D"/>
    <w:rsid w:val="00476F9B"/>
    <w:rsid w:val="00477FD1"/>
    <w:rsid w:val="004802BB"/>
    <w:rsid w:val="00482817"/>
    <w:rsid w:val="00482DAC"/>
    <w:rsid w:val="00483E57"/>
    <w:rsid w:val="0048443E"/>
    <w:rsid w:val="004853A0"/>
    <w:rsid w:val="00485922"/>
    <w:rsid w:val="00485AA2"/>
    <w:rsid w:val="004865E5"/>
    <w:rsid w:val="004918AC"/>
    <w:rsid w:val="00491A70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40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31C2"/>
    <w:rsid w:val="00533D9A"/>
    <w:rsid w:val="0053411F"/>
    <w:rsid w:val="00534512"/>
    <w:rsid w:val="00535512"/>
    <w:rsid w:val="00535CDD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08D"/>
    <w:rsid w:val="005649D5"/>
    <w:rsid w:val="00565676"/>
    <w:rsid w:val="00565F56"/>
    <w:rsid w:val="00567511"/>
    <w:rsid w:val="00567D59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D10"/>
    <w:rsid w:val="005827F0"/>
    <w:rsid w:val="005831E0"/>
    <w:rsid w:val="005832DF"/>
    <w:rsid w:val="00583CF9"/>
    <w:rsid w:val="00585762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C2C"/>
    <w:rsid w:val="005B2D41"/>
    <w:rsid w:val="005B2E02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33C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0C7C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4BF"/>
    <w:rsid w:val="00605329"/>
    <w:rsid w:val="006056D3"/>
    <w:rsid w:val="0060646B"/>
    <w:rsid w:val="00610B1F"/>
    <w:rsid w:val="00610CD9"/>
    <w:rsid w:val="006117EE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A90"/>
    <w:rsid w:val="00631D3C"/>
    <w:rsid w:val="006321E5"/>
    <w:rsid w:val="006328AF"/>
    <w:rsid w:val="00633302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41055"/>
    <w:rsid w:val="00641355"/>
    <w:rsid w:val="006413D1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A0094"/>
    <w:rsid w:val="006A0424"/>
    <w:rsid w:val="006A0B46"/>
    <w:rsid w:val="006A0CA1"/>
    <w:rsid w:val="006A161C"/>
    <w:rsid w:val="006A1B37"/>
    <w:rsid w:val="006A2695"/>
    <w:rsid w:val="006A2BCB"/>
    <w:rsid w:val="006A333B"/>
    <w:rsid w:val="006A34F6"/>
    <w:rsid w:val="006A45F8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AB"/>
    <w:rsid w:val="006D302C"/>
    <w:rsid w:val="006D524D"/>
    <w:rsid w:val="006D5466"/>
    <w:rsid w:val="006D6A0A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54C"/>
    <w:rsid w:val="006E794E"/>
    <w:rsid w:val="006F098D"/>
    <w:rsid w:val="006F27DE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8C6"/>
    <w:rsid w:val="00742FEF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23C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817"/>
    <w:rsid w:val="007C281B"/>
    <w:rsid w:val="007C2CAD"/>
    <w:rsid w:val="007C2E86"/>
    <w:rsid w:val="007C3B42"/>
    <w:rsid w:val="007C3CD5"/>
    <w:rsid w:val="007C5239"/>
    <w:rsid w:val="007C5CD3"/>
    <w:rsid w:val="007C60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D55"/>
    <w:rsid w:val="007E63AD"/>
    <w:rsid w:val="007E669C"/>
    <w:rsid w:val="007E6F26"/>
    <w:rsid w:val="007E74B9"/>
    <w:rsid w:val="007E7559"/>
    <w:rsid w:val="007F2B71"/>
    <w:rsid w:val="007F2E6D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A98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601F"/>
    <w:rsid w:val="0085643B"/>
    <w:rsid w:val="0085663D"/>
    <w:rsid w:val="00856A80"/>
    <w:rsid w:val="00857F42"/>
    <w:rsid w:val="0086050C"/>
    <w:rsid w:val="0086142A"/>
    <w:rsid w:val="00861961"/>
    <w:rsid w:val="008620A9"/>
    <w:rsid w:val="0086213F"/>
    <w:rsid w:val="008621B0"/>
    <w:rsid w:val="00862A5F"/>
    <w:rsid w:val="00862A8A"/>
    <w:rsid w:val="008653A7"/>
    <w:rsid w:val="008659BC"/>
    <w:rsid w:val="0086748A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77A26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2CFE"/>
    <w:rsid w:val="008930F4"/>
    <w:rsid w:val="008937B3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CB5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6CD0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4BC3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2251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A6E"/>
    <w:rsid w:val="00901B14"/>
    <w:rsid w:val="00902274"/>
    <w:rsid w:val="009025FD"/>
    <w:rsid w:val="00903001"/>
    <w:rsid w:val="0090371C"/>
    <w:rsid w:val="009038A6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27B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DBF"/>
    <w:rsid w:val="00937F80"/>
    <w:rsid w:val="00940CF6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6C26"/>
    <w:rsid w:val="009576B4"/>
    <w:rsid w:val="00957902"/>
    <w:rsid w:val="00957BD5"/>
    <w:rsid w:val="00957EE4"/>
    <w:rsid w:val="00962208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7476"/>
    <w:rsid w:val="0097029F"/>
    <w:rsid w:val="00970845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C7481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07D3D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41A7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68B"/>
    <w:rsid w:val="00A81995"/>
    <w:rsid w:val="00A84032"/>
    <w:rsid w:val="00A841A8"/>
    <w:rsid w:val="00A8499E"/>
    <w:rsid w:val="00A855EC"/>
    <w:rsid w:val="00A8589C"/>
    <w:rsid w:val="00A85E0E"/>
    <w:rsid w:val="00A86532"/>
    <w:rsid w:val="00A86C1B"/>
    <w:rsid w:val="00A86DD7"/>
    <w:rsid w:val="00A9012A"/>
    <w:rsid w:val="00A90552"/>
    <w:rsid w:val="00A908E4"/>
    <w:rsid w:val="00A90F2E"/>
    <w:rsid w:val="00A911C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BF1"/>
    <w:rsid w:val="00AA3CA3"/>
    <w:rsid w:val="00AA4FB7"/>
    <w:rsid w:val="00AA5791"/>
    <w:rsid w:val="00AA5CF2"/>
    <w:rsid w:val="00AA6C55"/>
    <w:rsid w:val="00AA7451"/>
    <w:rsid w:val="00AA7720"/>
    <w:rsid w:val="00AA7966"/>
    <w:rsid w:val="00AB01FB"/>
    <w:rsid w:val="00AB0F6C"/>
    <w:rsid w:val="00AB1FB0"/>
    <w:rsid w:val="00AB4279"/>
    <w:rsid w:val="00AB458B"/>
    <w:rsid w:val="00AB52C8"/>
    <w:rsid w:val="00AB552D"/>
    <w:rsid w:val="00AB58B0"/>
    <w:rsid w:val="00AB59E3"/>
    <w:rsid w:val="00AB67E1"/>
    <w:rsid w:val="00AB6CAD"/>
    <w:rsid w:val="00AB6EFF"/>
    <w:rsid w:val="00AB700C"/>
    <w:rsid w:val="00AB7AC3"/>
    <w:rsid w:val="00AB7CD3"/>
    <w:rsid w:val="00AC016B"/>
    <w:rsid w:val="00AC09E6"/>
    <w:rsid w:val="00AC100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56D"/>
    <w:rsid w:val="00AE03F2"/>
    <w:rsid w:val="00AE0AAC"/>
    <w:rsid w:val="00AE0E46"/>
    <w:rsid w:val="00AE3296"/>
    <w:rsid w:val="00AE3AAD"/>
    <w:rsid w:val="00AE4FFB"/>
    <w:rsid w:val="00AE780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B91"/>
    <w:rsid w:val="00B50D2D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7698"/>
    <w:rsid w:val="00B57D4B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9E9"/>
    <w:rsid w:val="00B87E2B"/>
    <w:rsid w:val="00B91469"/>
    <w:rsid w:val="00B91705"/>
    <w:rsid w:val="00B92E8F"/>
    <w:rsid w:val="00B9370A"/>
    <w:rsid w:val="00B95295"/>
    <w:rsid w:val="00B958D2"/>
    <w:rsid w:val="00BA0018"/>
    <w:rsid w:val="00BA0997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A5"/>
    <w:rsid w:val="00C021BB"/>
    <w:rsid w:val="00C024D4"/>
    <w:rsid w:val="00C02881"/>
    <w:rsid w:val="00C02F08"/>
    <w:rsid w:val="00C04184"/>
    <w:rsid w:val="00C04DE0"/>
    <w:rsid w:val="00C059D4"/>
    <w:rsid w:val="00C05F53"/>
    <w:rsid w:val="00C061AA"/>
    <w:rsid w:val="00C06B94"/>
    <w:rsid w:val="00C07D1F"/>
    <w:rsid w:val="00C1015A"/>
    <w:rsid w:val="00C11A2C"/>
    <w:rsid w:val="00C12810"/>
    <w:rsid w:val="00C1453F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5CBF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5020D"/>
    <w:rsid w:val="00C50A57"/>
    <w:rsid w:val="00C50BE6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A4E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6A41"/>
    <w:rsid w:val="00D06CC8"/>
    <w:rsid w:val="00D0710A"/>
    <w:rsid w:val="00D07D5D"/>
    <w:rsid w:val="00D1035D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7D73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26C1"/>
    <w:rsid w:val="00D946AF"/>
    <w:rsid w:val="00D953D3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10370"/>
    <w:rsid w:val="00E13F3D"/>
    <w:rsid w:val="00E1490B"/>
    <w:rsid w:val="00E151FF"/>
    <w:rsid w:val="00E155AB"/>
    <w:rsid w:val="00E20367"/>
    <w:rsid w:val="00E21DC7"/>
    <w:rsid w:val="00E226A7"/>
    <w:rsid w:val="00E228A3"/>
    <w:rsid w:val="00E22DAD"/>
    <w:rsid w:val="00E22E16"/>
    <w:rsid w:val="00E23EEC"/>
    <w:rsid w:val="00E2435C"/>
    <w:rsid w:val="00E24624"/>
    <w:rsid w:val="00E25F30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12DD"/>
    <w:rsid w:val="00E51951"/>
    <w:rsid w:val="00E5274C"/>
    <w:rsid w:val="00E531C2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E3A"/>
    <w:rsid w:val="00E7092A"/>
    <w:rsid w:val="00E7114E"/>
    <w:rsid w:val="00E72437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3F38"/>
    <w:rsid w:val="00EB4AE6"/>
    <w:rsid w:val="00EB52A2"/>
    <w:rsid w:val="00EB5A2C"/>
    <w:rsid w:val="00EB60B3"/>
    <w:rsid w:val="00EB6F68"/>
    <w:rsid w:val="00EB71BF"/>
    <w:rsid w:val="00EB7816"/>
    <w:rsid w:val="00EC09B5"/>
    <w:rsid w:val="00EC1694"/>
    <w:rsid w:val="00EC1FF1"/>
    <w:rsid w:val="00EC2E8F"/>
    <w:rsid w:val="00EC2FE2"/>
    <w:rsid w:val="00EC3235"/>
    <w:rsid w:val="00EC3521"/>
    <w:rsid w:val="00EC637C"/>
    <w:rsid w:val="00ED006A"/>
    <w:rsid w:val="00ED0173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246C"/>
    <w:rsid w:val="00EE25F2"/>
    <w:rsid w:val="00EE277B"/>
    <w:rsid w:val="00EE3027"/>
    <w:rsid w:val="00EE3574"/>
    <w:rsid w:val="00EE4313"/>
    <w:rsid w:val="00EE455F"/>
    <w:rsid w:val="00EE523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22F3"/>
    <w:rsid w:val="00EF23EE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53D"/>
    <w:rsid w:val="00EF7E34"/>
    <w:rsid w:val="00EF7FB0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602C"/>
    <w:rsid w:val="00F067C7"/>
    <w:rsid w:val="00F06C5F"/>
    <w:rsid w:val="00F1032C"/>
    <w:rsid w:val="00F11C83"/>
    <w:rsid w:val="00F1201E"/>
    <w:rsid w:val="00F1259E"/>
    <w:rsid w:val="00F13F51"/>
    <w:rsid w:val="00F14362"/>
    <w:rsid w:val="00F147DB"/>
    <w:rsid w:val="00F149CF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4089"/>
    <w:rsid w:val="00F35F4B"/>
    <w:rsid w:val="00F3604A"/>
    <w:rsid w:val="00F36E49"/>
    <w:rsid w:val="00F37398"/>
    <w:rsid w:val="00F3763D"/>
    <w:rsid w:val="00F4028F"/>
    <w:rsid w:val="00F40F24"/>
    <w:rsid w:val="00F4206B"/>
    <w:rsid w:val="00F427BA"/>
    <w:rsid w:val="00F42B71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605AC"/>
    <w:rsid w:val="00F6100B"/>
    <w:rsid w:val="00F61217"/>
    <w:rsid w:val="00F6168A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971"/>
    <w:rsid w:val="00F7602F"/>
    <w:rsid w:val="00F80096"/>
    <w:rsid w:val="00F81217"/>
    <w:rsid w:val="00F81B1E"/>
    <w:rsid w:val="00F81E28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CAB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4080"/>
    <w:rsid w:val="00FC5022"/>
    <w:rsid w:val="00FC598E"/>
    <w:rsid w:val="00FC599D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978BF-417B-4BC8-8F94-B8FC36B4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12</Pages>
  <Words>2325</Words>
  <Characters>9707</Characters>
  <Application>Microsoft Office Word</Application>
  <DocSecurity>0</DocSecurity>
  <Lines>80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2020-05-08T04:18:00Z</cp:lastPrinted>
  <dcterms:created xsi:type="dcterms:W3CDTF">2020-05-13T07:51:00Z</dcterms:created>
  <dcterms:modified xsi:type="dcterms:W3CDTF">2020-05-13T07:53:00Z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