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15"/>
      </w:tblGrid>
      <w:tr w:rsidR="00835050" w:rsidRPr="001F50B0" w14:paraId="6142117D" w14:textId="77777777" w:rsidTr="0083505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07E888" w14:textId="04676B1C" w:rsidR="00835050" w:rsidRPr="001F50B0" w:rsidRDefault="00835050" w:rsidP="008A1EA4">
            <w:pPr>
              <w:pStyle w:val="Caption"/>
            </w:pPr>
            <w:r w:rsidRPr="001F50B0">
              <w:rPr>
                <w:rFonts w:ascii="Angsana New" w:hAnsi="Angsana New" w:cs="Angsana New" w:hint="cs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705EE9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2AF5B849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AB7F5E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35050" w:rsidRPr="001F50B0" w14:paraId="6A721B19" w14:textId="77777777" w:rsidTr="0083505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EA5C82B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FCF8B4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BDDFE7D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78C6DF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35050" w:rsidRPr="001F50B0" w14:paraId="09F8477D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866FDD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E7E4CB2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E513995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14:paraId="7D1AD8B3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5050" w:rsidRPr="001F50B0" w14:paraId="6F3AB4AC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DB2EA6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7995E89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CC8B82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34" w:hanging="113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14:paraId="6F10B69E" w14:textId="77777777" w:rsidR="00835050" w:rsidRPr="001F50B0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6B24" w:rsidRPr="001F50B0" w14:paraId="00ACB8DB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320C44" w14:textId="54330D38" w:rsidR="00746B24" w:rsidRPr="001F50B0" w:rsidRDefault="00746B24" w:rsidP="0074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0D6831" w14:textId="77777777" w:rsidR="00746B24" w:rsidRPr="001F50B0" w:rsidRDefault="00746B24" w:rsidP="0074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662F152" w14:textId="145719C1" w:rsidR="00746B24" w:rsidRPr="001F50B0" w:rsidRDefault="00994A9F" w:rsidP="0074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การเปลี่ยนแปลงนโยบายการบัญชี  </w:t>
            </w:r>
          </w:p>
        </w:tc>
        <w:tc>
          <w:tcPr>
            <w:tcW w:w="1215" w:type="dxa"/>
          </w:tcPr>
          <w:p w14:paraId="4CD0C89B" w14:textId="77777777" w:rsidR="00746B24" w:rsidRPr="001F50B0" w:rsidRDefault="00746B24" w:rsidP="00746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A9F" w:rsidRPr="001F50B0" w14:paraId="340E91C8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F92197" w14:textId="37802772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88A5A06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EAC6C8C" w14:textId="26FC6F76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17CD24EF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A9F" w:rsidRPr="001F50B0" w14:paraId="1E9838FF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1D096" w14:textId="4A76000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BDC0419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42962BCB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215" w:type="dxa"/>
          </w:tcPr>
          <w:p w14:paraId="161AD634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A9F" w:rsidRPr="001F50B0" w14:paraId="288B1D64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CF59A4" w14:textId="2BEBEE8D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DAEBB99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735FC04F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3B618DD6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A9F" w:rsidRPr="001F50B0" w14:paraId="64B50748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0FEC2C" w14:textId="152B612E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5E42762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CC79472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4F96BBF2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A9F" w:rsidRPr="001F50B0" w14:paraId="503AC170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384BD1" w14:textId="3C3BDFE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DC178DA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461AA3" w14:textId="58011A78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3678B815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A9F" w:rsidRPr="001F50B0" w14:paraId="0E772280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1BCE49" w14:textId="6009719D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AC5B63D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DED1568" w14:textId="2172EFDF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15" w:type="dxa"/>
          </w:tcPr>
          <w:p w14:paraId="1B5B090E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A9F" w:rsidRPr="001F50B0" w14:paraId="1CA4082D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7335C3" w14:textId="655885ED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DE2223A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747E13D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15" w:type="dxa"/>
          </w:tcPr>
          <w:p w14:paraId="2B98B6A8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A9F" w:rsidRPr="001F50B0" w14:paraId="128BEDF4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D9F56DF" w14:textId="1016B289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4D44F27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FED501A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5E26D37B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A9F" w:rsidRPr="001F50B0" w14:paraId="2F827EF9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345C12" w14:textId="51CBF8A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7CBCDB61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43904F5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4A801A6C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A9F" w:rsidRPr="001F50B0" w14:paraId="5A3970BA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4DD2DA" w14:textId="190EF211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09EB81C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09C584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34" w:hanging="113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เหตุการณ์ภายหลังรอบระยะเวลารายงาน</w:t>
            </w:r>
          </w:p>
        </w:tc>
        <w:tc>
          <w:tcPr>
            <w:tcW w:w="1215" w:type="dxa"/>
          </w:tcPr>
          <w:p w14:paraId="75EB2D65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4A9F" w:rsidRPr="001F50B0" w14:paraId="5FF291AF" w14:textId="77777777" w:rsidTr="00835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A68548" w14:textId="62C4050A" w:rsidR="00994A9F" w:rsidRPr="00A26C8D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  <w:r w:rsidRPr="00A26C8D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575402B5" w14:textId="77777777" w:rsidR="00994A9F" w:rsidRPr="00A26C8D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34" w:hanging="1134"/>
              <w:outlineLvl w:val="0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lang w:val="en-GB"/>
              </w:rPr>
            </w:pPr>
          </w:p>
        </w:tc>
        <w:tc>
          <w:tcPr>
            <w:tcW w:w="6705" w:type="dxa"/>
          </w:tcPr>
          <w:p w14:paraId="4CF8B4A4" w14:textId="77777777" w:rsidR="00994A9F" w:rsidRPr="00A26C8D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34" w:hanging="1134"/>
              <w:outlineLvl w:val="0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  <w:lang w:val="en-GB"/>
              </w:rPr>
            </w:pPr>
            <w:r w:rsidRPr="00A26C8D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  <w:lang w:val="en-GB"/>
              </w:rPr>
              <w:t xml:space="preserve">มาตรฐานการรายงานทางการเงินที่ยังไม่ได้ใช้  </w:t>
            </w:r>
          </w:p>
        </w:tc>
        <w:tc>
          <w:tcPr>
            <w:tcW w:w="1215" w:type="dxa"/>
          </w:tcPr>
          <w:p w14:paraId="7C36DE14" w14:textId="77777777" w:rsidR="00994A9F" w:rsidRPr="001F50B0" w:rsidRDefault="00994A9F" w:rsidP="00994A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8D85204" w14:textId="55006866" w:rsidR="00014212" w:rsidRPr="001F50B0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br w:type="page"/>
      </w:r>
      <w:r w:rsidRPr="001F50B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B621A" w:rsidRPr="001F50B0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</w:t>
      </w:r>
      <w:r w:rsidRPr="001F50B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DCF4948" w14:textId="77777777" w:rsidR="00014212" w:rsidRPr="001F50B0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B233B" w14:textId="1B6E489A" w:rsidR="00014212" w:rsidRPr="001F50B0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B621A" w:rsidRPr="001F50B0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</w:t>
      </w:r>
      <w:r w:rsidR="00B314A8" w:rsidRPr="001F50B0">
        <w:rPr>
          <w:rFonts w:asciiTheme="majorBidi" w:hAnsiTheme="majorBidi" w:cstheme="majorBidi"/>
          <w:sz w:val="30"/>
          <w:szCs w:val="30"/>
          <w:cs/>
        </w:rPr>
        <w:t>นี้</w:t>
      </w:r>
      <w:r w:rsidRPr="001F50B0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9769AA" w:rsidRPr="001F50B0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Pr="001F50B0">
        <w:rPr>
          <w:rFonts w:asciiTheme="majorBidi" w:hAnsiTheme="majorBidi" w:cstheme="majorBidi"/>
          <w:sz w:val="30"/>
          <w:szCs w:val="30"/>
          <w:cs/>
        </w:rPr>
        <w:t>จาก</w:t>
      </w:r>
      <w:r w:rsidR="006317B7" w:rsidRPr="001F50B0">
        <w:rPr>
          <w:rFonts w:asciiTheme="majorBidi" w:hAnsiTheme="majorBidi" w:cstheme="majorBidi"/>
          <w:sz w:val="30"/>
          <w:szCs w:val="30"/>
          <w:cs/>
        </w:rPr>
        <w:t>คณะ</w:t>
      </w:r>
      <w:r w:rsidRPr="001F50B0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70254A" w:rsidRPr="001F50B0">
        <w:rPr>
          <w:rFonts w:asciiTheme="majorBidi" w:hAnsiTheme="majorBidi" w:cstheme="majorBidi"/>
          <w:sz w:val="30"/>
          <w:szCs w:val="30"/>
          <w:cs/>
        </w:rPr>
        <w:t>เ</w:t>
      </w:r>
      <w:r w:rsidRPr="001F50B0">
        <w:rPr>
          <w:rFonts w:asciiTheme="majorBidi" w:hAnsiTheme="majorBidi" w:cstheme="majorBidi"/>
          <w:sz w:val="30"/>
          <w:szCs w:val="30"/>
          <w:cs/>
        </w:rPr>
        <w:t>มื่อวันที่</w:t>
      </w:r>
      <w:r w:rsidR="009D41EE"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="00FC05A6" w:rsidRPr="00A26C8D">
        <w:rPr>
          <w:rFonts w:asciiTheme="majorBidi" w:hAnsiTheme="majorBidi" w:cstheme="majorBidi"/>
          <w:sz w:val="30"/>
          <w:szCs w:val="30"/>
        </w:rPr>
        <w:t xml:space="preserve">14 </w:t>
      </w:r>
      <w:r w:rsidR="00A170B3" w:rsidRPr="00A26C8D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A170B3" w:rsidRPr="00A26C8D">
        <w:rPr>
          <w:rFonts w:asciiTheme="majorBidi" w:hAnsiTheme="majorBidi" w:cstheme="majorBidi"/>
          <w:sz w:val="30"/>
          <w:szCs w:val="30"/>
        </w:rPr>
        <w:t>2563</w:t>
      </w:r>
    </w:p>
    <w:p w14:paraId="6BC33A44" w14:textId="77777777" w:rsidR="00014212" w:rsidRPr="001F50B0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3B9F2682" w14:textId="77777777" w:rsidR="00014212" w:rsidRPr="001F50B0" w:rsidRDefault="009769AA" w:rsidP="004E0E01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Cs w:val="30"/>
        </w:rPr>
      </w:pPr>
      <w:r w:rsidRPr="001F50B0">
        <w:rPr>
          <w:rFonts w:asciiTheme="majorBidi" w:hAnsiTheme="majorBidi" w:cstheme="majorBidi"/>
          <w:szCs w:val="30"/>
          <w:cs/>
        </w:rPr>
        <w:t>ข้อมูล</w:t>
      </w:r>
      <w:r w:rsidR="00014212" w:rsidRPr="001F50B0">
        <w:rPr>
          <w:rFonts w:asciiTheme="majorBidi" w:hAnsiTheme="majorBidi" w:cstheme="majorBidi"/>
          <w:szCs w:val="30"/>
          <w:cs/>
        </w:rPr>
        <w:t>ทั่วไป</w:t>
      </w:r>
    </w:p>
    <w:p w14:paraId="639520F7" w14:textId="77777777" w:rsidR="00014212" w:rsidRPr="001F50B0" w:rsidRDefault="00014212" w:rsidP="00EB6969">
      <w:pPr>
        <w:pStyle w:val="NoSpacing"/>
        <w:rPr>
          <w:rFonts w:asciiTheme="majorBidi" w:hAnsiTheme="majorBidi" w:cstheme="majorBidi"/>
        </w:rPr>
      </w:pPr>
    </w:p>
    <w:p w14:paraId="7700272C" w14:textId="6AA2E95A" w:rsidR="00CF47D1" w:rsidRPr="001F50B0" w:rsidRDefault="00CF47D1" w:rsidP="00CF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บริษัทดำเนินธุรกิจหลักเกี่ยวกับการผลิตและจำหน่ายอาหารทะเลบรรจุกระป๋องและบรรจุซอง รายละเอียดของ</w:t>
      </w:r>
      <w:r w:rsidRPr="001F50B0">
        <w:rPr>
          <w:rFonts w:asciiTheme="majorBidi" w:hAnsiTheme="majorBidi" w:cstheme="majorBidi"/>
          <w:sz w:val="30"/>
          <w:szCs w:val="30"/>
          <w:cs/>
        </w:rPr>
        <w:br/>
        <w:t xml:space="preserve">บริษัทย่อยได้เปิดเผยไว้ในหมายเหตุประกอบงบการเงินข้อ </w:t>
      </w:r>
      <w:r w:rsidR="002828B9" w:rsidRPr="001F50B0">
        <w:rPr>
          <w:rFonts w:asciiTheme="majorBidi" w:hAnsiTheme="majorBidi" w:cstheme="majorBidi"/>
          <w:sz w:val="30"/>
          <w:szCs w:val="30"/>
        </w:rPr>
        <w:t xml:space="preserve">4 </w:t>
      </w:r>
      <w:r w:rsidR="002828B9" w:rsidRPr="001F50B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828B9" w:rsidRPr="001F50B0">
        <w:rPr>
          <w:rFonts w:asciiTheme="majorBidi" w:hAnsiTheme="majorBidi" w:cstheme="majorBidi"/>
          <w:sz w:val="30"/>
          <w:szCs w:val="30"/>
        </w:rPr>
        <w:t>6</w:t>
      </w:r>
    </w:p>
    <w:p w14:paraId="62BD90C8" w14:textId="77777777" w:rsidR="00F17282" w:rsidRPr="001F50B0" w:rsidRDefault="00F1728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D683A53" w14:textId="72FF5801" w:rsidR="00014212" w:rsidRPr="001F50B0" w:rsidRDefault="009769AA" w:rsidP="004E0E01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Cs w:val="30"/>
        </w:rPr>
      </w:pPr>
      <w:r w:rsidRPr="001F50B0">
        <w:rPr>
          <w:rFonts w:asciiTheme="majorBidi" w:hAnsiTheme="majorBidi" w:cstheme="majorBidi"/>
          <w:szCs w:val="30"/>
          <w:cs/>
        </w:rPr>
        <w:t>เกณฑ์</w:t>
      </w:r>
      <w:r w:rsidR="00014212" w:rsidRPr="001F50B0">
        <w:rPr>
          <w:rFonts w:asciiTheme="majorBidi" w:hAnsiTheme="majorBidi" w:cstheme="majorBidi"/>
          <w:szCs w:val="30"/>
          <w:cs/>
        </w:rPr>
        <w:t>การจัดทำงบการเงิน</w:t>
      </w:r>
      <w:r w:rsidR="009B621A" w:rsidRPr="001F50B0">
        <w:rPr>
          <w:rFonts w:asciiTheme="majorBidi" w:hAnsiTheme="majorBidi" w:cstheme="majorBidi"/>
          <w:szCs w:val="30"/>
          <w:cs/>
        </w:rPr>
        <w:t>ระหว่างกาล</w:t>
      </w:r>
    </w:p>
    <w:p w14:paraId="42924AAF" w14:textId="77777777" w:rsidR="00014212" w:rsidRPr="001F50B0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eastAsia="Cordia New" w:hAnsiTheme="majorBidi" w:cstheme="majorBidi"/>
          <w:sz w:val="30"/>
          <w:szCs w:val="30"/>
        </w:rPr>
      </w:pPr>
    </w:p>
    <w:p w14:paraId="0147EED3" w14:textId="77777777" w:rsidR="008D5EFE" w:rsidRPr="001F50B0" w:rsidRDefault="008D5EFE" w:rsidP="0016797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F50B0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3FA1C090" w14:textId="763AFF46" w:rsidR="008D5EFE" w:rsidRPr="001F50B0" w:rsidRDefault="008D5EF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eastAsia="Cordia New" w:hAnsiTheme="majorBidi" w:cstheme="majorBidi"/>
          <w:sz w:val="30"/>
          <w:szCs w:val="30"/>
        </w:rPr>
      </w:pPr>
    </w:p>
    <w:p w14:paraId="12779C89" w14:textId="77777777" w:rsidR="00CF47D1" w:rsidRPr="001F50B0" w:rsidRDefault="00CF47D1" w:rsidP="00CF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br/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>(“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>”)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ตามมาตรฐานการบัญชี ฉบับที่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34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เรื่อง </w:t>
      </w:r>
      <w:r w:rsidRPr="001F50B0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การรายงานทางการเงินระหว่างกาล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F50B0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</w:p>
    <w:p w14:paraId="11BCF376" w14:textId="77777777" w:rsidR="00CF47D1" w:rsidRPr="001F50B0" w:rsidRDefault="00CF47D1" w:rsidP="00CF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50601E4F" w14:textId="607B689A" w:rsidR="00CF47D1" w:rsidRPr="001F50B0" w:rsidRDefault="00CF47D1" w:rsidP="006D6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A26C8D">
        <w:rPr>
          <w:rFonts w:asciiTheme="majorBidi" w:hAnsiTheme="majorBidi" w:cstheme="majorBidi"/>
          <w:spacing w:val="-6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D10D04">
        <w:rPr>
          <w:rFonts w:asciiTheme="majorBidi" w:hAnsiTheme="majorBidi" w:cstheme="majorBidi"/>
          <w:sz w:val="30"/>
          <w:szCs w:val="30"/>
        </w:rPr>
        <w:t>31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96BB7" w:rsidRPr="001F50B0">
        <w:rPr>
          <w:rFonts w:asciiTheme="majorBidi" w:hAnsiTheme="majorBidi" w:cstheme="majorBidi"/>
          <w:sz w:val="30"/>
          <w:szCs w:val="30"/>
        </w:rPr>
        <w:t>2562</w:t>
      </w:r>
    </w:p>
    <w:p w14:paraId="28421380" w14:textId="09F2E6E1" w:rsidR="00CF47D1" w:rsidRPr="001F50B0" w:rsidRDefault="00CF47D1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68FF3E5" w14:textId="10EEEBD1" w:rsidR="00CF47D1" w:rsidRPr="001F50B0" w:rsidRDefault="00CF47D1" w:rsidP="00C67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</w:t>
      </w:r>
      <w:r w:rsidR="00C6707C" w:rsidRPr="001F50B0">
        <w:rPr>
          <w:rFonts w:asciiTheme="majorBidi" w:hAnsiTheme="majorBidi" w:cstheme="majorBidi"/>
          <w:sz w:val="30"/>
          <w:szCs w:val="30"/>
        </w:rPr>
        <w:t xml:space="preserve">        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ทางการเงิน ฉบับที่ </w:t>
      </w:r>
      <w:r w:rsidR="00E875E5" w:rsidRPr="001F50B0">
        <w:rPr>
          <w:rFonts w:asciiTheme="majorBidi" w:hAnsiTheme="majorBidi" w:cstheme="majorBidi"/>
          <w:sz w:val="30"/>
          <w:szCs w:val="30"/>
        </w:rPr>
        <w:t>16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เรื่อง สัญญาเช่า (</w:t>
      </w:r>
      <w:r w:rsidRPr="001F50B0">
        <w:rPr>
          <w:rFonts w:asciiTheme="majorBidi" w:hAnsiTheme="majorBidi" w:cstheme="majorBidi"/>
          <w:sz w:val="30"/>
          <w:szCs w:val="30"/>
        </w:rPr>
        <w:t xml:space="preserve">TFRS </w:t>
      </w:r>
      <w:r w:rsidR="00D96BB7" w:rsidRPr="001F50B0">
        <w:rPr>
          <w:rFonts w:asciiTheme="majorBidi" w:hAnsiTheme="majorBidi" w:cstheme="majorBidi"/>
          <w:sz w:val="30"/>
          <w:szCs w:val="30"/>
        </w:rPr>
        <w:t>16</w:t>
      </w:r>
      <w:r w:rsidRPr="001F50B0">
        <w:rPr>
          <w:rFonts w:asciiTheme="majorBidi" w:hAnsiTheme="majorBidi" w:cstheme="majorBidi"/>
          <w:sz w:val="30"/>
          <w:szCs w:val="30"/>
          <w:cs/>
        </w:rPr>
        <w:t>) เป็นครั้งแรก</w:t>
      </w:r>
      <w:r w:rsidR="00600519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B53A53" w:rsidRPr="001F50B0">
        <w:rPr>
          <w:rFonts w:asciiTheme="majorBidi" w:hAnsiTheme="majorBidi" w:cstheme="majorBidi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B53A53" w:rsidRPr="001F50B0">
        <w:rPr>
          <w:rFonts w:asciiTheme="majorBidi" w:hAnsiTheme="majorBidi" w:cstheme="majorBidi"/>
          <w:sz w:val="30"/>
          <w:szCs w:val="30"/>
        </w:rPr>
        <w:t>3</w:t>
      </w:r>
    </w:p>
    <w:p w14:paraId="7C009A8F" w14:textId="65BE6DD8" w:rsidR="00CF47D1" w:rsidRPr="001F50B0" w:rsidRDefault="00CF47D1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5588F0A0" w14:textId="74EBBAE1" w:rsidR="00D96BB7" w:rsidRDefault="00D96BB7" w:rsidP="00AC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5391FA1" w14:textId="5B7F5035" w:rsidR="00600519" w:rsidRDefault="00600519" w:rsidP="00AC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34F099" w14:textId="0FFEF447" w:rsidR="00600519" w:rsidRDefault="00600519" w:rsidP="00AC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2EE0157" w14:textId="3FB62D43" w:rsidR="00600519" w:rsidRDefault="00600519" w:rsidP="00AC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34831" w14:textId="77777777" w:rsidR="00600519" w:rsidRPr="001F50B0" w:rsidRDefault="00600519" w:rsidP="00AC0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51211B" w14:textId="4EB305FB" w:rsidR="00516E7C" w:rsidRPr="001F50B0" w:rsidRDefault="00516E7C" w:rsidP="00516E7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F50B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การใช้วิจารณญาณและการประมาณการ</w:t>
      </w:r>
    </w:p>
    <w:p w14:paraId="5E6FE63E" w14:textId="77777777" w:rsidR="00516E7C" w:rsidRPr="00A26C8D" w:rsidRDefault="00516E7C" w:rsidP="0051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eastAsia="Cordia New" w:hAnsiTheme="majorBidi" w:cstheme="majorBidi"/>
          <w:sz w:val="24"/>
          <w:szCs w:val="24"/>
          <w:cs/>
        </w:rPr>
      </w:pPr>
    </w:p>
    <w:p w14:paraId="4B5F9A2C" w14:textId="126D2D9F" w:rsidR="00CF47D1" w:rsidRDefault="0051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0F51C7">
        <w:rPr>
          <w:rFonts w:asciiTheme="majorBidi" w:hAnsiTheme="majorBidi" w:cstheme="majorBidi"/>
          <w:spacing w:val="-3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</w:t>
      </w:r>
      <w:r w:rsidR="00833BFC" w:rsidRPr="000F51C7">
        <w:rPr>
          <w:rFonts w:asciiTheme="majorBidi" w:hAnsiTheme="majorBidi" w:cstheme="majorBidi"/>
          <w:spacing w:val="-3"/>
          <w:sz w:val="30"/>
          <w:szCs w:val="30"/>
          <w:cs/>
        </w:rPr>
        <w:t xml:space="preserve">               </w:t>
      </w:r>
      <w:r w:rsidRPr="000F51C7">
        <w:rPr>
          <w:rFonts w:asciiTheme="majorBidi" w:hAnsiTheme="majorBidi" w:cstheme="majorBidi"/>
          <w:spacing w:val="-3"/>
          <w:sz w:val="30"/>
          <w:szCs w:val="30"/>
          <w:cs/>
        </w:rPr>
        <w:t xml:space="preserve">งบการเงินสำหรับปีสิ้นสุดวันที่ </w:t>
      </w:r>
      <w:r w:rsidR="007F54DA" w:rsidRPr="000F51C7">
        <w:rPr>
          <w:rFonts w:asciiTheme="majorBidi" w:hAnsiTheme="majorBidi" w:cstheme="majorBidi"/>
          <w:sz w:val="30"/>
          <w:szCs w:val="30"/>
        </w:rPr>
        <w:t>31</w:t>
      </w:r>
      <w:r w:rsidR="007F54DA" w:rsidRPr="000F51C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F54DA" w:rsidRPr="000F51C7">
        <w:rPr>
          <w:rFonts w:asciiTheme="majorBidi" w:hAnsiTheme="majorBidi" w:cstheme="majorBidi"/>
          <w:sz w:val="30"/>
          <w:szCs w:val="30"/>
        </w:rPr>
        <w:t>2562</w:t>
      </w:r>
      <w:r w:rsidR="003B41F8" w:rsidRPr="00A26C8D">
        <w:rPr>
          <w:rFonts w:asciiTheme="majorBidi" w:hAnsiTheme="majorBidi" w:cstheme="majorBidi"/>
          <w:sz w:val="30"/>
          <w:szCs w:val="30"/>
        </w:rPr>
        <w:t xml:space="preserve"> </w:t>
      </w:r>
      <w:r w:rsidR="003B41F8" w:rsidRPr="000F51C7">
        <w:rPr>
          <w:rFonts w:ascii="Angsana New" w:hAnsi="Angsana New"/>
          <w:sz w:val="28"/>
          <w:szCs w:val="28"/>
          <w:cs/>
        </w:rPr>
        <w:t xml:space="preserve"> </w:t>
      </w:r>
      <w:r w:rsidR="003B41F8" w:rsidRPr="00A26C8D">
        <w:rPr>
          <w:rFonts w:asciiTheme="majorBidi" w:hAnsiTheme="majorBidi" w:cstheme="majorBidi"/>
          <w:spacing w:val="-3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233BC0"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ตามที่ได้อธิบายไว้ในหมายเหตุข้อ </w:t>
      </w:r>
      <w:r w:rsidR="00233BC0" w:rsidRPr="00A26C8D">
        <w:rPr>
          <w:rFonts w:asciiTheme="majorBidi" w:hAnsiTheme="majorBidi" w:cstheme="majorBidi"/>
          <w:spacing w:val="-3"/>
          <w:sz w:val="30"/>
          <w:szCs w:val="30"/>
        </w:rPr>
        <w:t>3</w:t>
      </w:r>
      <w:r w:rsidR="003B41F8" w:rsidRPr="000F51C7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233BC0">
        <w:rPr>
          <w:rFonts w:asciiTheme="majorBidi" w:hAnsiTheme="majorBidi" w:cstheme="majorBidi"/>
          <w:spacing w:val="-3"/>
          <w:sz w:val="30"/>
          <w:szCs w:val="30"/>
        </w:rPr>
        <w:t xml:space="preserve">             </w:t>
      </w:r>
      <w:r w:rsidR="003B41F8" w:rsidRPr="00A26C8D">
        <w:rPr>
          <w:rFonts w:asciiTheme="majorBidi" w:hAnsiTheme="majorBidi" w:cstheme="majorBidi"/>
          <w:spacing w:val="-3"/>
          <w:sz w:val="30"/>
          <w:szCs w:val="30"/>
          <w:cs/>
        </w:rPr>
        <w:t>และ</w:t>
      </w:r>
      <w:r w:rsidR="003B41F8" w:rsidRPr="000F51C7">
        <w:rPr>
          <w:rFonts w:asciiTheme="majorBidi" w:hAnsiTheme="majorBidi" w:cstheme="majorBidi"/>
          <w:spacing w:val="-3"/>
          <w:sz w:val="30"/>
          <w:szCs w:val="30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</w:t>
      </w:r>
      <w:r w:rsidR="003B41F8"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F5141E">
        <w:rPr>
          <w:rFonts w:asciiTheme="majorBidi" w:hAnsiTheme="majorBidi" w:cstheme="majorBidi"/>
          <w:spacing w:val="-3"/>
          <w:sz w:val="30"/>
          <w:szCs w:val="30"/>
        </w:rPr>
        <w:t>2019</w:t>
      </w:r>
      <w:r w:rsidR="003B41F8"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3B41F8" w:rsidRPr="00A26C8D">
        <w:rPr>
          <w:rFonts w:asciiTheme="majorBidi" w:hAnsiTheme="majorBidi" w:cstheme="majorBidi"/>
          <w:spacing w:val="-3"/>
          <w:sz w:val="30"/>
          <w:szCs w:val="30"/>
        </w:rPr>
        <w:t>(Covid-19)</w:t>
      </w:r>
      <w:r w:rsidR="003B41F8" w:rsidRPr="000F51C7">
        <w:rPr>
          <w:rFonts w:ascii="Angsana New" w:hAnsi="Angsana New"/>
          <w:sz w:val="28"/>
          <w:szCs w:val="28"/>
          <w:cs/>
        </w:rPr>
        <w:t xml:space="preserve"> </w:t>
      </w:r>
    </w:p>
    <w:p w14:paraId="11FCD7DC" w14:textId="2BF1C14E" w:rsidR="001E4388" w:rsidRDefault="001E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</w:rPr>
      </w:pPr>
    </w:p>
    <w:p w14:paraId="64C4DA0A" w14:textId="62258C79" w:rsidR="0000680A" w:rsidRDefault="001E43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ในช่วงต้นปี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>2563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 เกิดการแพร่ระบาดของ</w:t>
      </w:r>
      <w:bookmarkStart w:id="0" w:name="_Hlk37010652"/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โรคติดเชื้อไวรัสโคโรนา </w:t>
      </w:r>
      <w:r w:rsidR="00F5141E">
        <w:rPr>
          <w:rFonts w:asciiTheme="majorBidi" w:hAnsiTheme="majorBidi" w:cstheme="majorBidi"/>
          <w:spacing w:val="-3"/>
          <w:sz w:val="30"/>
          <w:szCs w:val="30"/>
        </w:rPr>
        <w:t>2019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>(Covid-19)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bookmarkEnd w:id="0"/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ทำให้ประเทศไทยและ</w:t>
      </w:r>
      <w:r>
        <w:rPr>
          <w:rFonts w:asciiTheme="majorBidi" w:hAnsiTheme="majorBidi" w:cstheme="majorBidi"/>
          <w:spacing w:val="-3"/>
          <w:sz w:val="30"/>
          <w:szCs w:val="30"/>
        </w:rPr>
        <w:t xml:space="preserve">            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 w:rsidR="004D27E1" w:rsidRPr="00A26C8D">
        <w:rPr>
          <w:rFonts w:asciiTheme="majorBidi" w:hAnsiTheme="majorBidi" w:cstheme="majorBidi"/>
          <w:spacing w:val="-3"/>
          <w:sz w:val="30"/>
          <w:szCs w:val="30"/>
          <w:cs/>
        </w:rPr>
        <w:t>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</w:t>
      </w:r>
      <w:r w:rsidR="004D27E1">
        <w:rPr>
          <w:rFonts w:asciiTheme="majorBidi" w:hAnsiTheme="majorBidi" w:cstheme="majorBidi"/>
          <w:spacing w:val="-3"/>
          <w:sz w:val="30"/>
          <w:szCs w:val="30"/>
        </w:rPr>
        <w:t xml:space="preserve">      </w:t>
      </w:r>
      <w:r w:rsidR="004D27E1" w:rsidRPr="00A26C8D">
        <w:rPr>
          <w:rFonts w:asciiTheme="majorBidi" w:hAnsiTheme="majorBidi" w:cstheme="majorBidi"/>
          <w:spacing w:val="-3"/>
          <w:sz w:val="30"/>
          <w:szCs w:val="30"/>
          <w:cs/>
        </w:rPr>
        <w:t>วงกว้าง ทั้งนี้ ผู้บริหารมีการติดตาม</w:t>
      </w:r>
      <w:r w:rsidR="004D27E1">
        <w:rPr>
          <w:rFonts w:asciiTheme="majorBidi" w:hAnsiTheme="majorBidi" w:cstheme="majorBidi" w:hint="cs"/>
          <w:spacing w:val="-3"/>
          <w:sz w:val="30"/>
          <w:szCs w:val="30"/>
          <w:cs/>
        </w:rPr>
        <w:t>และควบคุม</w:t>
      </w:r>
      <w:r w:rsidR="004D27E1" w:rsidRPr="00A26C8D">
        <w:rPr>
          <w:rFonts w:asciiTheme="majorBidi" w:hAnsiTheme="majorBidi" w:cstheme="majorBidi"/>
          <w:spacing w:val="-3"/>
          <w:sz w:val="30"/>
          <w:szCs w:val="30"/>
          <w:cs/>
        </w:rPr>
        <w:t>สถานการณ์ดังกล่าวอย่างใกล้ชิด</w:t>
      </w:r>
      <w:r w:rsidR="008B2D20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</w:t>
      </w:r>
      <w:r w:rsidR="004D27E1" w:rsidRPr="00A26C8D">
        <w:rPr>
          <w:rFonts w:asciiTheme="majorBidi" w:hAnsiTheme="majorBidi" w:cstheme="majorBidi"/>
          <w:spacing w:val="-3"/>
          <w:sz w:val="30"/>
          <w:szCs w:val="30"/>
          <w:cs/>
        </w:rPr>
        <w:t>เพื่อให้มั่นใจว่า</w:t>
      </w:r>
      <w:r w:rsidR="004D27E1" w:rsidRPr="006440DE">
        <w:rPr>
          <w:rFonts w:asciiTheme="majorBidi" w:hAnsiTheme="majorBidi" w:cstheme="majorBidi"/>
          <w:spacing w:val="-3"/>
          <w:sz w:val="30"/>
          <w:szCs w:val="30"/>
          <w:cs/>
        </w:rPr>
        <w:t>กลุ่มบริษัท</w:t>
      </w:r>
      <w:r w:rsidR="008B2D20">
        <w:rPr>
          <w:rFonts w:asciiTheme="majorBidi" w:hAnsiTheme="majorBidi" w:cstheme="majorBidi" w:hint="cs"/>
          <w:spacing w:val="-3"/>
          <w:sz w:val="30"/>
          <w:szCs w:val="30"/>
          <w:cs/>
        </w:rPr>
        <w:t>สามารถ</w:t>
      </w:r>
      <w:r w:rsidR="004D27E1" w:rsidRPr="00B84473">
        <w:rPr>
          <w:rFonts w:ascii="Angsana New" w:hAnsi="Angsana New"/>
          <w:sz w:val="30"/>
          <w:szCs w:val="30"/>
          <w:cs/>
        </w:rPr>
        <w:t>ดำเนินงาน</w:t>
      </w:r>
      <w:r w:rsidR="004D27E1">
        <w:rPr>
          <w:rFonts w:ascii="Angsana New" w:hAnsi="Angsana New" w:hint="cs"/>
          <w:sz w:val="30"/>
          <w:szCs w:val="30"/>
          <w:cs/>
        </w:rPr>
        <w:t>เพื่อ</w:t>
      </w:r>
      <w:r w:rsidR="00697F55">
        <w:rPr>
          <w:rFonts w:ascii="Angsana New" w:hAnsi="Angsana New" w:hint="cs"/>
          <w:sz w:val="30"/>
          <w:szCs w:val="30"/>
          <w:cs/>
        </w:rPr>
        <w:t>ให้มีรายได้อย่างต่อเนื่อง</w:t>
      </w:r>
    </w:p>
    <w:p w14:paraId="1D6E33CD" w14:textId="77777777" w:rsidR="004D27E1" w:rsidRDefault="004D2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2E64E095" w14:textId="6ECEDDCF" w:rsidR="0000680A" w:rsidRDefault="00006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ณ วันที่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31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มีนาคม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2563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     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="00FB3112">
        <w:rPr>
          <w:rFonts w:asciiTheme="majorBidi" w:hAnsiTheme="majorBidi" w:cstheme="majorBidi"/>
          <w:spacing w:val="-3"/>
          <w:sz w:val="30"/>
          <w:szCs w:val="30"/>
        </w:rPr>
        <w:t xml:space="preserve">           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โรคติดเชื้อไวรัส โคโรนา </w:t>
      </w:r>
      <w:r w:rsidR="00EF09B1">
        <w:rPr>
          <w:rFonts w:asciiTheme="majorBidi" w:hAnsiTheme="majorBidi" w:cstheme="majorBidi"/>
          <w:spacing w:val="-3"/>
          <w:sz w:val="30"/>
          <w:szCs w:val="30"/>
        </w:rPr>
        <w:t>2019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 (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>COVID-</w:t>
      </w:r>
      <w:r w:rsidR="00EF09B1">
        <w:rPr>
          <w:rFonts w:asciiTheme="majorBidi" w:hAnsiTheme="majorBidi" w:cstheme="majorBidi"/>
          <w:spacing w:val="-3"/>
          <w:sz w:val="30"/>
          <w:szCs w:val="30"/>
        </w:rPr>
        <w:t>19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) ในเรื่องดังต่อไปนี้</w:t>
      </w:r>
    </w:p>
    <w:p w14:paraId="00B702D2" w14:textId="07F3D835" w:rsidR="00C06E3A" w:rsidRDefault="00C06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6E68D50E" w14:textId="77777777" w:rsidR="00C06E3A" w:rsidRPr="00A26C8D" w:rsidRDefault="00C06E3A" w:rsidP="00C06E3A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26C8D">
        <w:rPr>
          <w:rFonts w:ascii="Angsana New" w:hAnsi="Angsana New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46C25FE0" w14:textId="77777777" w:rsidR="00C06E3A" w:rsidRPr="00A26C8D" w:rsidRDefault="00C06E3A" w:rsidP="00C06E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9E4F842" w14:textId="177120DD" w:rsidR="00C06E3A" w:rsidRDefault="00C06E3A" w:rsidP="00C06E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26C8D">
        <w:rPr>
          <w:rFonts w:ascii="Angsana New" w:hAnsi="Angsana New"/>
          <w:color w:val="000000"/>
          <w:sz w:val="30"/>
          <w:szCs w:val="30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A26C8D">
        <w:rPr>
          <w:rFonts w:ascii="Angsana New" w:hAnsi="Angsana New"/>
          <w:color w:val="000000"/>
          <w:sz w:val="30"/>
          <w:szCs w:val="30"/>
        </w:rPr>
        <w:t>Simplified approach)</w:t>
      </w:r>
      <w:r w:rsidRPr="00A26C8D">
        <w:rPr>
          <w:rFonts w:ascii="Angsana New" w:hAnsi="Angsana New"/>
          <w:color w:val="000000"/>
          <w:sz w:val="30"/>
          <w:szCs w:val="30"/>
          <w:cs/>
        </w:rPr>
        <w:t xml:space="preserve"> โดยใช้ข้อมูล</w:t>
      </w:r>
      <w:r w:rsidRPr="00A26C8D">
        <w:rPr>
          <w:rFonts w:ascii="Angsana New" w:hAnsi="Angsana New"/>
          <w:color w:val="000000"/>
          <w:sz w:val="30"/>
          <w:szCs w:val="30"/>
        </w:rPr>
        <w:t xml:space="preserve">             </w:t>
      </w:r>
      <w:r w:rsidRPr="00A26C8D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ผลขาดทุนด้านเครดิตในอดีตมาพิจารณาอัตราการสูญเสีย (</w:t>
      </w:r>
      <w:r w:rsidRPr="00A26C8D">
        <w:rPr>
          <w:rFonts w:ascii="Angsana New" w:hAnsi="Angsana New"/>
          <w:color w:val="000000"/>
          <w:sz w:val="30"/>
          <w:szCs w:val="30"/>
        </w:rPr>
        <w:t>loss rate)</w:t>
      </w:r>
      <w:r w:rsidRPr="00A26C8D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Pr="00A26C8D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A26C8D">
        <w:rPr>
          <w:rFonts w:ascii="Angsana New" w:hAnsi="Angsana New"/>
          <w:sz w:val="30"/>
          <w:szCs w:val="30"/>
        </w:rPr>
        <w:t xml:space="preserve">(Forward-looking information) </w:t>
      </w:r>
      <w:r w:rsidRPr="00A26C8D">
        <w:rPr>
          <w:rFonts w:ascii="Angsana New" w:hAnsi="Angsana New"/>
          <w:sz w:val="30"/>
          <w:szCs w:val="30"/>
          <w:cs/>
        </w:rPr>
        <w:t>มาพิจารณา</w:t>
      </w:r>
    </w:p>
    <w:p w14:paraId="6A068C82" w14:textId="18494958" w:rsidR="00C06E3A" w:rsidRDefault="00C06E3A" w:rsidP="00C06E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252A4CB" w14:textId="77777777" w:rsidR="00C06E3A" w:rsidRPr="00A26C8D" w:rsidRDefault="00C06E3A" w:rsidP="00C06E3A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26C8D">
        <w:rPr>
          <w:rFonts w:ascii="Angsana New" w:hAnsi="Angsana New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6788FAA0" w14:textId="77777777" w:rsidR="00C06E3A" w:rsidRPr="00A26C8D" w:rsidRDefault="00C06E3A" w:rsidP="00C06E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D03C822" w14:textId="75695D7B" w:rsidR="00C06E3A" w:rsidRPr="00A26C8D" w:rsidRDefault="00C06E3A" w:rsidP="00C06E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26C8D">
        <w:rPr>
          <w:rFonts w:ascii="Angsana New" w:hAnsi="Angsana New"/>
          <w:color w:val="000000"/>
          <w:sz w:val="30"/>
          <w:szCs w:val="30"/>
          <w:cs/>
        </w:rPr>
        <w:t>กลุ่มบริษัทเลือกวัด</w:t>
      </w:r>
      <w:r w:rsidRPr="00A26C8D">
        <w:rPr>
          <w:rFonts w:ascii="Angsana New" w:hAnsi="Angsana New"/>
          <w:sz w:val="30"/>
          <w:szCs w:val="30"/>
          <w:cs/>
        </w:rPr>
        <w:t>มูลค่ายุติธรรมของเงินลงทุนในตราสารทุนที่ไม่อยู่ในความต้องการของตลาด ณ วันที่</w:t>
      </w:r>
      <w:r w:rsidRPr="00A26C8D">
        <w:rPr>
          <w:rFonts w:ascii="Angsana New" w:hAnsi="Angsana New"/>
          <w:sz w:val="30"/>
          <w:szCs w:val="30"/>
        </w:rPr>
        <w:t xml:space="preserve"> </w:t>
      </w:r>
      <w:r w:rsidR="003B4D08">
        <w:rPr>
          <w:rFonts w:ascii="Angsana New" w:hAnsi="Angsana New"/>
          <w:sz w:val="30"/>
          <w:szCs w:val="30"/>
        </w:rPr>
        <w:t xml:space="preserve">        </w:t>
      </w:r>
      <w:r w:rsidRPr="00C06E3A">
        <w:rPr>
          <w:rFonts w:asciiTheme="majorBidi" w:hAnsiTheme="majorBidi" w:cstheme="majorBidi"/>
          <w:spacing w:val="-3"/>
          <w:sz w:val="30"/>
          <w:szCs w:val="30"/>
        </w:rPr>
        <w:t xml:space="preserve">31 </w:t>
      </w:r>
      <w:r w:rsidRPr="00C06E3A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มีนาคม </w:t>
      </w:r>
      <w:r w:rsidRPr="00C06E3A">
        <w:rPr>
          <w:rFonts w:asciiTheme="majorBidi" w:hAnsiTheme="majorBidi" w:cstheme="majorBidi"/>
          <w:spacing w:val="-3"/>
          <w:sz w:val="30"/>
          <w:szCs w:val="30"/>
        </w:rPr>
        <w:t xml:space="preserve">2563 </w:t>
      </w:r>
      <w:r w:rsidRPr="00A26C8D">
        <w:rPr>
          <w:rFonts w:ascii="Angsana New" w:hAnsi="Angsana New"/>
          <w:sz w:val="30"/>
          <w:szCs w:val="30"/>
        </w:rPr>
        <w:t xml:space="preserve"> </w:t>
      </w:r>
      <w:r w:rsidRPr="00A26C8D">
        <w:rPr>
          <w:rFonts w:ascii="Angsana New" w:hAnsi="Angsana New"/>
          <w:sz w:val="30"/>
          <w:szCs w:val="30"/>
          <w:cs/>
        </w:rPr>
        <w:t xml:space="preserve">ด้วยมูลค่ายุติธรรม ณ วันที่ </w:t>
      </w:r>
      <w:r w:rsidRPr="00A26C8D">
        <w:rPr>
          <w:rFonts w:ascii="Angsana New" w:hAnsi="Angsana New"/>
          <w:sz w:val="30"/>
          <w:szCs w:val="30"/>
        </w:rPr>
        <w:t>1</w:t>
      </w:r>
      <w:r w:rsidRPr="00A26C8D">
        <w:rPr>
          <w:rFonts w:ascii="Angsana New" w:hAnsi="Angsana New"/>
          <w:sz w:val="30"/>
          <w:szCs w:val="30"/>
          <w:cs/>
        </w:rPr>
        <w:t xml:space="preserve"> มกราคม </w:t>
      </w:r>
      <w:r w:rsidRPr="00A26C8D">
        <w:rPr>
          <w:rFonts w:ascii="Angsana New" w:hAnsi="Angsana New"/>
          <w:sz w:val="30"/>
          <w:szCs w:val="30"/>
        </w:rPr>
        <w:t>2563</w:t>
      </w:r>
    </w:p>
    <w:p w14:paraId="106B7EE5" w14:textId="4B7CC027" w:rsidR="008C1067" w:rsidRPr="00A26C8D" w:rsidRDefault="008C1067" w:rsidP="00F411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20E167F" w14:textId="598DDC06" w:rsidR="008C1067" w:rsidRPr="001F50B0" w:rsidRDefault="008763DF" w:rsidP="009B621A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rFonts w:asciiTheme="majorBidi" w:hAnsiTheme="majorBidi" w:cstheme="majorBidi"/>
          <w:szCs w:val="30"/>
        </w:rPr>
      </w:pPr>
      <w:r w:rsidRPr="001F50B0">
        <w:rPr>
          <w:rFonts w:asciiTheme="majorBidi" w:hAnsiTheme="majorBidi" w:cstheme="majorBidi"/>
          <w:szCs w:val="30"/>
        </w:rPr>
        <w:lastRenderedPageBreak/>
        <w:tab/>
      </w:r>
      <w:r w:rsidR="008C1067" w:rsidRPr="001F50B0">
        <w:rPr>
          <w:rFonts w:asciiTheme="majorBidi" w:hAnsiTheme="majorBidi" w:cstheme="majorBidi"/>
          <w:szCs w:val="30"/>
          <w:cs/>
        </w:rPr>
        <w:t>การเปลี่ยนแปลง</w:t>
      </w:r>
      <w:r w:rsidR="008C1067" w:rsidRPr="00142DE9">
        <w:rPr>
          <w:rFonts w:asciiTheme="majorBidi" w:hAnsiTheme="majorBidi" w:cstheme="majorBidi"/>
          <w:szCs w:val="30"/>
          <w:cs/>
        </w:rPr>
        <w:t>นโยบาย</w:t>
      </w:r>
      <w:r w:rsidR="007368E1" w:rsidRPr="00A26C8D">
        <w:rPr>
          <w:rFonts w:asciiTheme="majorBidi" w:hAnsiTheme="majorBidi" w:cstheme="majorBidi"/>
          <w:szCs w:val="30"/>
          <w:cs/>
        </w:rPr>
        <w:t>การ</w:t>
      </w:r>
      <w:r w:rsidR="008C1067" w:rsidRPr="00142DE9">
        <w:rPr>
          <w:rFonts w:asciiTheme="majorBidi" w:hAnsiTheme="majorBidi" w:cstheme="majorBidi"/>
          <w:szCs w:val="30"/>
          <w:cs/>
        </w:rPr>
        <w:t>บัญชี</w:t>
      </w:r>
    </w:p>
    <w:p w14:paraId="4996156C" w14:textId="347F4119" w:rsidR="008C1067" w:rsidRPr="00A26C8D" w:rsidRDefault="008C1067" w:rsidP="008C1067">
      <w:pPr>
        <w:rPr>
          <w:rFonts w:asciiTheme="majorBidi" w:hAnsiTheme="majorBidi" w:cstheme="majorBidi"/>
          <w:sz w:val="22"/>
          <w:szCs w:val="22"/>
        </w:rPr>
      </w:pPr>
    </w:p>
    <w:p w14:paraId="0E7829E3" w14:textId="76B20ECE" w:rsidR="00177B0F" w:rsidRDefault="00177B0F" w:rsidP="00177B0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ตั้งแต่วันที่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1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มกราคม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2563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TFRS 16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เป็นครั้งแรก ผลกระทบจากการเปลี่ยนแปลงนโยบายการบัญชี มีดังนี้</w:t>
      </w:r>
    </w:p>
    <w:p w14:paraId="061EB754" w14:textId="77777777" w:rsidR="00ED0B88" w:rsidRPr="00A26C8D" w:rsidRDefault="00ED0B88" w:rsidP="00A26C8D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42D9DDA0" w14:textId="549D48C0" w:rsidR="001C4296" w:rsidRPr="001C4296" w:rsidRDefault="001C4296" w:rsidP="00DE6275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C429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1C4296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1C429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30FCE290" w14:textId="749ABDCC" w:rsidR="001C4296" w:rsidRDefault="001C4296" w:rsidP="001C42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cyan"/>
        </w:rPr>
      </w:pPr>
    </w:p>
    <w:p w14:paraId="559AA792" w14:textId="69A7999B" w:rsidR="00EA0E4E" w:rsidRPr="00A26C8D" w:rsidRDefault="00EA0E4E" w:rsidP="001C42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1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มกราคม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2563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2562</w:t>
      </w:r>
    </w:p>
    <w:p w14:paraId="0C204C89" w14:textId="77777777" w:rsidR="00342899" w:rsidRDefault="00342899" w:rsidP="00A26C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750EADAC" w14:textId="6D1CECE1" w:rsidR="00342899" w:rsidRPr="00A26C8D" w:rsidRDefault="001A2F67" w:rsidP="006E6F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โดยผลกระทบจากการถือปฏิบัติตามมาตรฐานการรายงานทางการเงินกลุ่มเครื่องมือ</w:t>
      </w:r>
      <w:r w:rsidR="00887F63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      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ทางการเงิน มีดังนี้</w:t>
      </w:r>
    </w:p>
    <w:p w14:paraId="077D404A" w14:textId="0D14069F" w:rsidR="00B218BD" w:rsidRPr="00A26C8D" w:rsidRDefault="00B218BD" w:rsidP="00A26C8D">
      <w:pPr>
        <w:pStyle w:val="ListParagraph"/>
        <w:tabs>
          <w:tab w:val="clear" w:pos="680"/>
          <w:tab w:val="left" w:pos="990"/>
        </w:tabs>
        <w:ind w:left="540"/>
        <w:rPr>
          <w:sz w:val="28"/>
          <w:szCs w:val="36"/>
        </w:rPr>
      </w:pPr>
    </w:p>
    <w:p w14:paraId="44BC4F27" w14:textId="34B286F9" w:rsidR="00B81F01" w:rsidRPr="00A26C8D" w:rsidRDefault="006D6844" w:rsidP="00504C17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EE27197" w14:textId="402C71AA" w:rsidR="006D6844" w:rsidRPr="00A26C8D" w:rsidRDefault="006D6844" w:rsidP="006D68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2BE9E5C7" w14:textId="6D83B60B" w:rsidR="006D6844" w:rsidRDefault="006D6844" w:rsidP="006D68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มาตรฐานการรายงานทางการเงิน ฉบับที่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9 (“TFRS 9”)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จัดประเภทสินทรัพย์ทางการเงินเป็น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3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ประเภท ได้แก่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>(FVOCI)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(FVTPL)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โดยการจัดประเภทตาม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TFRS 9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TFRS 9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>105</w:t>
      </w:r>
    </w:p>
    <w:p w14:paraId="70EBB8BB" w14:textId="77777777" w:rsidR="00465A4B" w:rsidRDefault="00465A4B" w:rsidP="006D68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711B443D" w14:textId="651E66C1" w:rsidR="006F4D05" w:rsidRDefault="004A1784" w:rsidP="006F4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ตาม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 TFRS 9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</w:t>
      </w:r>
      <w:r w:rsidR="00277B05">
        <w:rPr>
          <w:rFonts w:asciiTheme="majorBidi" w:hAnsiTheme="majorBidi" w:cstheme="majorBidi"/>
          <w:spacing w:val="-3"/>
          <w:sz w:val="30"/>
          <w:szCs w:val="30"/>
        </w:rPr>
        <w:t xml:space="preserve">           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ตามสัญญา</w:t>
      </w:r>
      <w:r w:rsidR="000856C2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6F4D05" w:rsidRPr="00A26C8D">
        <w:rPr>
          <w:rFonts w:asciiTheme="majorBidi" w:hAnsiTheme="majorBidi" w:cstheme="majorBidi"/>
          <w:spacing w:val="-3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4AC3692C" w14:textId="0BFA7A0A" w:rsidR="006F4D05" w:rsidRDefault="006F4D05" w:rsidP="006F4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23289944" w14:textId="678C920E" w:rsidR="009A2494" w:rsidRDefault="009A2494" w:rsidP="006F4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16CC0073" w14:textId="2B39FBB1" w:rsidR="009A2494" w:rsidRDefault="009A2494" w:rsidP="006F4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6A798CD1" w14:textId="541C0DC2" w:rsidR="009A2494" w:rsidRDefault="009A2494" w:rsidP="006F4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5348B187" w14:textId="77777777" w:rsidR="009A2494" w:rsidRDefault="009A2494" w:rsidP="006F4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25AA6FAB" w14:textId="4454BBC3" w:rsidR="00B81F01" w:rsidRPr="00A26C8D" w:rsidRDefault="006F4D05" w:rsidP="00A26C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lastRenderedPageBreak/>
        <w:t>การวัดมูลค่าภายใต้</w:t>
      </w:r>
      <w:r w:rsidR="0010252C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TFRS 9 </w:t>
      </w:r>
      <w:r w:rsidRPr="00306D6B">
        <w:rPr>
          <w:rFonts w:asciiTheme="majorBidi" w:hAnsiTheme="majorBidi" w:cstheme="majorBidi"/>
          <w:spacing w:val="-3"/>
          <w:sz w:val="30"/>
          <w:szCs w:val="30"/>
          <w:cs/>
        </w:rPr>
        <w:t>ไม่มีผลกระทบที่มีสาระสำคัญ</w:t>
      </w:r>
      <w:r w:rsidR="00532F2E">
        <w:rPr>
          <w:rFonts w:asciiTheme="majorBidi" w:hAnsiTheme="majorBidi" w:cstheme="majorBidi" w:hint="cs"/>
          <w:spacing w:val="-3"/>
          <w:sz w:val="30"/>
          <w:szCs w:val="30"/>
          <w:cs/>
        </w:rPr>
        <w:t>ต่อ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การ</w:t>
      </w:r>
      <w:bookmarkStart w:id="1" w:name="_Hlk39858191"/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จัดประเภทรายการ</w:t>
      </w:r>
      <w:r w:rsidR="00532F2E">
        <w:rPr>
          <w:rFonts w:asciiTheme="majorBidi" w:hAnsiTheme="majorBidi" w:cstheme="majorBidi" w:hint="cs"/>
          <w:spacing w:val="-3"/>
          <w:sz w:val="30"/>
          <w:szCs w:val="30"/>
          <w:cs/>
        </w:rPr>
        <w:t>และวัดมูลค่า</w:t>
      </w:r>
      <w:bookmarkEnd w:id="1"/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ของสินทรัพย์ทางการเงินและหนี้สินทางการเงิน </w:t>
      </w:r>
      <w:r w:rsidR="003C4FE6">
        <w:rPr>
          <w:rFonts w:asciiTheme="majorBidi" w:hAnsiTheme="majorBidi" w:cstheme="majorBidi" w:hint="cs"/>
          <w:spacing w:val="-3"/>
          <w:sz w:val="30"/>
          <w:szCs w:val="30"/>
          <w:cs/>
        </w:rPr>
        <w:t>การ</w:t>
      </w:r>
      <w:r w:rsidR="00E80AA6" w:rsidRPr="00306D6B">
        <w:rPr>
          <w:rFonts w:asciiTheme="majorBidi" w:hAnsiTheme="majorBidi" w:cstheme="majorBidi" w:hint="cs"/>
          <w:spacing w:val="-3"/>
          <w:sz w:val="30"/>
          <w:szCs w:val="30"/>
          <w:cs/>
        </w:rPr>
        <w:t>จัดประเภท</w:t>
      </w:r>
      <w:r w:rsidR="00E80AA6">
        <w:rPr>
          <w:rFonts w:asciiTheme="majorBidi" w:hAnsiTheme="majorBidi" w:cstheme="majorBidi" w:hint="cs"/>
          <w:spacing w:val="-3"/>
          <w:sz w:val="30"/>
          <w:szCs w:val="30"/>
          <w:cs/>
        </w:rPr>
        <w:t>และวัดมูลค่าด้วยราคาทุนตัดจำหน่ายซึ่งใกล้เคียงกับ</w:t>
      </w:r>
      <w:r w:rsidR="00307448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           </w:t>
      </w:r>
      <w:r w:rsidR="00E80AA6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มูลค่าทางบัญชี  </w:t>
      </w:r>
      <w:r w:rsidR="00C51A76">
        <w:rPr>
          <w:rFonts w:asciiTheme="majorBidi" w:hAnsiTheme="majorBidi" w:cstheme="majorBidi" w:hint="cs"/>
          <w:spacing w:val="-3"/>
          <w:sz w:val="30"/>
          <w:szCs w:val="30"/>
          <w:cs/>
        </w:rPr>
        <w:t>ทั้งนี้</w:t>
      </w:r>
      <w:r w:rsidR="00B81F01" w:rsidRPr="00A26C8D">
        <w:rPr>
          <w:rFonts w:asciiTheme="majorBidi" w:hAnsiTheme="majorBidi" w:cstheme="majorBidi"/>
          <w:spacing w:val="-3"/>
          <w:sz w:val="30"/>
          <w:szCs w:val="30"/>
          <w:cs/>
        </w:rPr>
        <w:t>กลุ่มบริษัทและบริษัทตั้งใจจะถือตราสารทุนที่ไม่อยู่ในความต้องการของตลาดจำนวน</w:t>
      </w:r>
      <w:r w:rsidR="004A7885">
        <w:rPr>
          <w:rFonts w:asciiTheme="majorBidi" w:hAnsiTheme="majorBidi" w:cstheme="majorBidi" w:hint="cs"/>
          <w:spacing w:val="-3"/>
          <w:sz w:val="30"/>
          <w:szCs w:val="30"/>
          <w:cs/>
        </w:rPr>
        <w:t>เงิน</w:t>
      </w:r>
      <w:r w:rsidR="00B81F01"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EB5A14" w:rsidRPr="00A26C8D">
        <w:rPr>
          <w:rFonts w:asciiTheme="majorBidi" w:hAnsiTheme="majorBidi" w:cstheme="majorBidi"/>
          <w:spacing w:val="-3"/>
          <w:sz w:val="30"/>
          <w:szCs w:val="30"/>
        </w:rPr>
        <w:t>7.</w:t>
      </w:r>
      <w:r w:rsidR="00A836EA">
        <w:rPr>
          <w:rFonts w:asciiTheme="majorBidi" w:hAnsiTheme="majorBidi" w:cstheme="majorBidi"/>
          <w:spacing w:val="-3"/>
          <w:sz w:val="30"/>
          <w:szCs w:val="30"/>
        </w:rPr>
        <w:t>38</w:t>
      </w:r>
      <w:r w:rsidR="00B81F01"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B81F01" w:rsidRPr="00A26C8D">
        <w:rPr>
          <w:rFonts w:asciiTheme="majorBidi" w:hAnsiTheme="majorBidi" w:cstheme="majorBidi"/>
          <w:spacing w:val="-3"/>
          <w:sz w:val="30"/>
          <w:szCs w:val="30"/>
          <w:cs/>
        </w:rPr>
        <w:t>ล้านบาท</w:t>
      </w:r>
      <w:r w:rsidR="00B81F01" w:rsidRPr="00A26C8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B81F01" w:rsidRPr="00A26C8D">
        <w:rPr>
          <w:rFonts w:asciiTheme="majorBidi" w:hAnsiTheme="majorBidi" w:cstheme="majorBidi"/>
          <w:spacing w:val="-3"/>
          <w:sz w:val="30"/>
          <w:szCs w:val="30"/>
          <w:cs/>
        </w:rPr>
        <w:t>เพื่อวัตถุประสงค์ทางกลยุทธ์ในระยะยาว กลุ่มบริษัทเลือกกำหนดให้เงินลงทุนดังกล่าวเป็น</w:t>
      </w:r>
      <w:r w:rsidR="00C51A76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          </w:t>
      </w:r>
      <w:r w:rsidR="00B81F01" w:rsidRPr="00A26C8D">
        <w:rPr>
          <w:rFonts w:asciiTheme="majorBidi" w:hAnsiTheme="majorBidi" w:cstheme="majorBidi"/>
          <w:spacing w:val="-3"/>
          <w:sz w:val="30"/>
          <w:szCs w:val="30"/>
          <w:cs/>
        </w:rPr>
        <w:t>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0134566E" w14:textId="77777777" w:rsidR="00F925A0" w:rsidRDefault="00F925A0" w:rsidP="00B81F01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</w:p>
    <w:p w14:paraId="334CF985" w14:textId="2B0D3A03" w:rsidR="00B81F01" w:rsidRPr="00A26C8D" w:rsidRDefault="00B81F01" w:rsidP="00A26C8D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>การด้อยค่าของสินทรัพย์ทางการเงินและสินทรัพย์ที่เกิดจากสัญญา</w:t>
      </w:r>
    </w:p>
    <w:p w14:paraId="469E75AF" w14:textId="77777777" w:rsidR="00B218BD" w:rsidRPr="00B218BD" w:rsidRDefault="00B218BD" w:rsidP="00A26C8D"/>
    <w:p w14:paraId="48159A8F" w14:textId="1B241C98" w:rsidR="00B218BD" w:rsidRDefault="00B218BD" w:rsidP="00AD56BF">
      <w:pPr>
        <w:pStyle w:val="ListParagraph"/>
        <w:tabs>
          <w:tab w:val="clear" w:pos="454"/>
          <w:tab w:val="clear" w:pos="680"/>
          <w:tab w:val="clear" w:pos="907"/>
          <w:tab w:val="left" w:pos="63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B218BD">
        <w:rPr>
          <w:rFonts w:asciiTheme="majorBidi" w:hAnsiTheme="majorBidi" w:cstheme="majorBidi"/>
          <w:spacing w:val="-3"/>
          <w:sz w:val="30"/>
          <w:szCs w:val="30"/>
        </w:rPr>
        <w:t xml:space="preserve">TFRS 9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B218B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เดิมกลุ่มบริษัทประมาณการค่าเผื่อหนี้สงสัยจะสูญโดยการวิเคราะห์ประวัติการชำระหนี้ และ</w:t>
      </w:r>
      <w:r w:rsidR="00A91E23">
        <w:rPr>
          <w:rFonts w:asciiTheme="majorBidi" w:hAnsiTheme="majorBidi" w:cstheme="majorBidi"/>
          <w:spacing w:val="-3"/>
          <w:sz w:val="30"/>
          <w:szCs w:val="30"/>
        </w:rPr>
        <w:t xml:space="preserve">               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การคาดการณ์เกี่ยวกับการชำระหนี้ในอนาคตของลูกค้า </w:t>
      </w:r>
      <w:r w:rsidRPr="00B218BD">
        <w:rPr>
          <w:rFonts w:asciiTheme="majorBidi" w:hAnsiTheme="majorBidi" w:cstheme="majorBidi"/>
          <w:spacing w:val="-3"/>
          <w:sz w:val="30"/>
          <w:szCs w:val="30"/>
        </w:rPr>
        <w:t xml:space="preserve">TFRS 9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กำหนดให้ใช้วิจารณญาณในการประเมินว่า</w:t>
      </w:r>
      <w:r w:rsidR="00A91E23">
        <w:rPr>
          <w:rFonts w:asciiTheme="majorBidi" w:hAnsiTheme="majorBidi" w:cstheme="majorBidi"/>
          <w:spacing w:val="-3"/>
          <w:sz w:val="30"/>
          <w:szCs w:val="30"/>
        </w:rPr>
        <w:t xml:space="preserve">     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B218BD">
        <w:rPr>
          <w:rFonts w:asciiTheme="majorBidi" w:hAnsiTheme="majorBidi" w:cstheme="majorBidi" w:hint="cs"/>
          <w:spacing w:val="-3"/>
          <w:sz w:val="30"/>
          <w:szCs w:val="30"/>
          <w:cs/>
        </w:rPr>
        <w:t>และพิจารณา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ความน่าจะเป็นถ่วงน้ำหนัก</w:t>
      </w:r>
      <w:r w:rsidRPr="00B218B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B218BD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ทั้งนี้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การพิจารณาด้อยค่า</w:t>
      </w:r>
      <w:r w:rsidRPr="00B218BD">
        <w:rPr>
          <w:rFonts w:asciiTheme="majorBidi" w:hAnsiTheme="majorBidi" w:cstheme="majorBidi" w:hint="cs"/>
          <w:spacing w:val="-3"/>
          <w:sz w:val="30"/>
          <w:szCs w:val="30"/>
          <w:cs/>
        </w:rPr>
        <w:t>ดังกล่าว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จะถือปฏิบัติกับสินทรัพย์ทางการเงินที</w:t>
      </w:r>
      <w:r w:rsidR="000055F9">
        <w:rPr>
          <w:rFonts w:asciiTheme="majorBidi" w:hAnsiTheme="majorBidi" w:cstheme="majorBidi" w:hint="cs"/>
          <w:spacing w:val="-3"/>
          <w:sz w:val="30"/>
          <w:szCs w:val="30"/>
          <w:cs/>
        </w:rPr>
        <w:t>่</w:t>
      </w:r>
      <w:r w:rsidR="006F23EC">
        <w:rPr>
          <w:rFonts w:asciiTheme="majorBidi" w:hAnsiTheme="majorBidi" w:cstheme="majorBidi"/>
          <w:spacing w:val="-3"/>
          <w:sz w:val="30"/>
          <w:szCs w:val="30"/>
        </w:rPr>
        <w:t xml:space="preserve">     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วัดมูลค่าด้วยวิธีราคาทุนตัดจำหน่าย</w:t>
      </w:r>
      <w:r w:rsidRPr="00B218B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0A01C5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 </w:t>
      </w:r>
      <w:r w:rsidRPr="00B218BD">
        <w:rPr>
          <w:rFonts w:asciiTheme="majorBidi" w:hAnsiTheme="majorBidi" w:cstheme="majorBidi" w:hint="cs"/>
          <w:spacing w:val="-3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="006F23EC">
        <w:rPr>
          <w:rFonts w:asciiTheme="majorBidi" w:hAnsiTheme="majorBidi" w:cstheme="majorBidi"/>
          <w:spacing w:val="-3"/>
          <w:sz w:val="30"/>
          <w:szCs w:val="30"/>
        </w:rPr>
        <w:t xml:space="preserve">   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มูลค่ายุติธรรมผ่านกำไรขาดทุนเบ็ดเสร็จอื่น </w:t>
      </w:r>
      <w:r w:rsidRPr="00B218BD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ลูกหนี้ตามสัญญาเช่า </w:t>
      </w:r>
      <w:r w:rsidRPr="00B218BD">
        <w:rPr>
          <w:rFonts w:asciiTheme="majorBidi" w:hAnsiTheme="majorBidi" w:cstheme="majorBidi"/>
          <w:spacing w:val="-3"/>
          <w:sz w:val="30"/>
          <w:szCs w:val="30"/>
          <w:cs/>
        </w:rPr>
        <w:t>ซึ่งไม่รวมเงินลงทุนในตราสารทุน</w:t>
      </w:r>
    </w:p>
    <w:p w14:paraId="7E106452" w14:textId="55E5A389" w:rsidR="00BA10C3" w:rsidRDefault="00BA10C3" w:rsidP="00AD56BF">
      <w:pPr>
        <w:pStyle w:val="ListParagraph"/>
        <w:tabs>
          <w:tab w:val="clear" w:pos="454"/>
          <w:tab w:val="clear" w:pos="680"/>
          <w:tab w:val="clear" w:pos="907"/>
          <w:tab w:val="left" w:pos="63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  <w:cs/>
        </w:rPr>
      </w:pPr>
    </w:p>
    <w:p w14:paraId="76D51A7D" w14:textId="029208A4" w:rsidR="00BA10C3" w:rsidRDefault="00BA10C3" w:rsidP="00BA10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TFRS 9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ณ วันที่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1 </w:t>
      </w:r>
      <w:r w:rsidRPr="00A26C8D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มกราคม </w:t>
      </w:r>
      <w:r w:rsidRPr="00A26C8D">
        <w:rPr>
          <w:rFonts w:asciiTheme="majorBidi" w:hAnsiTheme="majorBidi" w:cstheme="majorBidi"/>
          <w:spacing w:val="-3"/>
          <w:sz w:val="30"/>
          <w:szCs w:val="30"/>
        </w:rPr>
        <w:t xml:space="preserve">2563 </w:t>
      </w:r>
      <w:r w:rsidR="0010252C" w:rsidRPr="00306D6B">
        <w:rPr>
          <w:rFonts w:asciiTheme="majorBidi" w:hAnsiTheme="majorBidi" w:cstheme="majorBidi"/>
          <w:spacing w:val="-3"/>
          <w:sz w:val="30"/>
          <w:szCs w:val="30"/>
          <w:cs/>
        </w:rPr>
        <w:t>ซึ่งคาดว่าไม่มีผลกระทบที่มีสาระสำคัญ</w:t>
      </w:r>
    </w:p>
    <w:p w14:paraId="345589AA" w14:textId="77777777" w:rsidR="00D008A2" w:rsidRDefault="00D008A2" w:rsidP="001C42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cyan"/>
        </w:rPr>
      </w:pPr>
    </w:p>
    <w:p w14:paraId="77A58F20" w14:textId="77777777" w:rsidR="001C4296" w:rsidRPr="001F50B0" w:rsidRDefault="001C4296" w:rsidP="00DE6275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F50B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16 </w:t>
      </w:r>
      <w:r w:rsidRPr="001F50B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20B9351" w14:textId="77777777" w:rsidR="008C1067" w:rsidRPr="001F50B0" w:rsidRDefault="008C1067" w:rsidP="008C1067">
      <w:pPr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211F7E44" w14:textId="45B04356" w:rsidR="008C1067" w:rsidRPr="001F50B0" w:rsidRDefault="008C1067" w:rsidP="008C10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3"/>
          <w:sz w:val="30"/>
          <w:szCs w:val="30"/>
          <w:cs/>
        </w:rPr>
      </w:pP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ตั้งแต่วันที่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1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มกราคม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2563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กลุ่มบริษัทถือปฏิบัติตาม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TFRS 16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17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เรื่อง สัญญาเช่า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(TAS 17)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4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เรื่อง การประเมินว่าข้อตกลงประกอบด้วยสัญญาเช่าหรือไม่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(TFRIC 4) </w:t>
      </w:r>
      <w:r w:rsidR="00A23596"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="00A23596" w:rsidRPr="001F50B0">
        <w:rPr>
          <w:rFonts w:asciiTheme="majorBidi" w:hAnsiTheme="majorBidi" w:cstheme="majorBidi"/>
          <w:spacing w:val="-3"/>
          <w:sz w:val="30"/>
          <w:szCs w:val="30"/>
        </w:rPr>
        <w:t>(Modified retrospective approach)</w:t>
      </w:r>
    </w:p>
    <w:p w14:paraId="4D214FD7" w14:textId="77777777" w:rsidR="00E05D82" w:rsidRPr="001F50B0" w:rsidRDefault="00E05D82" w:rsidP="008C10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240F87A" w14:textId="0B54FDF2" w:rsidR="008C1067" w:rsidRPr="001F50B0" w:rsidRDefault="008C1067" w:rsidP="008C1067">
      <w:pPr>
        <w:ind w:left="54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TFRS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16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(Transaction price)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>ณ วันที่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1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มกราคม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2563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3235CF7E" w14:textId="77777777" w:rsidR="004F5EE1" w:rsidRPr="001F50B0" w:rsidRDefault="004F5EE1" w:rsidP="008C1067">
      <w:pPr>
        <w:rPr>
          <w:rFonts w:asciiTheme="majorBidi" w:hAnsiTheme="majorBidi" w:cstheme="majorBidi"/>
          <w:sz w:val="32"/>
          <w:szCs w:val="32"/>
        </w:rPr>
      </w:pPr>
    </w:p>
    <w:p w14:paraId="5CC1BEC7" w14:textId="6C5DB41B" w:rsidR="00F255C7" w:rsidRPr="001F50B0" w:rsidRDefault="00F255C7" w:rsidP="00F25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lastRenderedPageBreak/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16BB5F7F" w14:textId="77777777" w:rsidR="00F255C7" w:rsidRPr="00A26C8D" w:rsidRDefault="00F255C7" w:rsidP="00F25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jc w:val="thaiDistribute"/>
        <w:rPr>
          <w:rFonts w:asciiTheme="majorBidi" w:hAnsiTheme="majorBidi" w:cstheme="majorBidi"/>
          <w:b/>
          <w:sz w:val="20"/>
          <w:szCs w:val="20"/>
          <w:highlight w:val="cyan"/>
        </w:rPr>
      </w:pPr>
    </w:p>
    <w:p w14:paraId="0FC0B4B8" w14:textId="77777777" w:rsidR="00F255C7" w:rsidRPr="001F50B0" w:rsidRDefault="00F255C7" w:rsidP="00F255C7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12 </w:t>
      </w: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เดือน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</w:p>
    <w:p w14:paraId="657D58DC" w14:textId="77777777" w:rsidR="00F255C7" w:rsidRPr="001F50B0" w:rsidRDefault="00F255C7" w:rsidP="00F255C7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1F50B0">
        <w:rPr>
          <w:rFonts w:asciiTheme="majorBidi" w:hAnsiTheme="majorBidi" w:cstheme="majorBidi"/>
          <w:spacing w:val="-3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1F50B0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</w:p>
    <w:p w14:paraId="3376615E" w14:textId="77777777" w:rsidR="00AF49CF" w:rsidRPr="001F50B0" w:rsidRDefault="00AF49CF" w:rsidP="009A36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  <w:shd w:val="clear" w:color="auto" w:fill="CCCCCC"/>
        </w:rPr>
      </w:pPr>
    </w:p>
    <w:tbl>
      <w:tblPr>
        <w:tblW w:w="90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21"/>
        <w:gridCol w:w="1433"/>
        <w:gridCol w:w="191"/>
        <w:gridCol w:w="1434"/>
      </w:tblGrid>
      <w:tr w:rsidR="009A361F" w:rsidRPr="001F50B0" w14:paraId="3EE7433E" w14:textId="77777777" w:rsidTr="00A26C8D">
        <w:trPr>
          <w:cantSplit/>
          <w:trHeight w:val="20"/>
          <w:tblHeader/>
        </w:trPr>
        <w:tc>
          <w:tcPr>
            <w:tcW w:w="6021" w:type="dxa"/>
            <w:shd w:val="clear" w:color="auto" w:fill="auto"/>
            <w:vAlign w:val="bottom"/>
          </w:tcPr>
          <w:p w14:paraId="44C931F4" w14:textId="0BCACA91" w:rsidR="009A361F" w:rsidRPr="001F50B0" w:rsidRDefault="009A361F" w:rsidP="00F021FD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1F50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1F50B0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433" w:type="dxa"/>
            <w:vAlign w:val="bottom"/>
          </w:tcPr>
          <w:p w14:paraId="758E2C8A" w14:textId="7DC9E3C7" w:rsidR="009A361F" w:rsidRPr="001F50B0" w:rsidRDefault="009A361F" w:rsidP="00F021FD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1" w:type="dxa"/>
            <w:vAlign w:val="bottom"/>
          </w:tcPr>
          <w:p w14:paraId="6A4F8E3C" w14:textId="77777777" w:rsidR="009A361F" w:rsidRPr="001F50B0" w:rsidRDefault="009A361F" w:rsidP="00F021F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0910876A" w14:textId="77777777" w:rsidR="009A361F" w:rsidRPr="001F50B0" w:rsidRDefault="009A361F" w:rsidP="00F021F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F50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A27AB66" w14:textId="453457F5" w:rsidR="009A361F" w:rsidRPr="001F50B0" w:rsidRDefault="009A361F" w:rsidP="00F021FD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A361F" w:rsidRPr="001F50B0" w14:paraId="034910BA" w14:textId="77777777" w:rsidTr="002F53D9">
        <w:trPr>
          <w:cantSplit/>
          <w:trHeight w:val="20"/>
          <w:tblHeader/>
        </w:trPr>
        <w:tc>
          <w:tcPr>
            <w:tcW w:w="6021" w:type="dxa"/>
          </w:tcPr>
          <w:p w14:paraId="490B7D89" w14:textId="77777777" w:rsidR="009A361F" w:rsidRPr="001F50B0" w:rsidRDefault="009A361F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58" w:type="dxa"/>
            <w:gridSpan w:val="3"/>
          </w:tcPr>
          <w:p w14:paraId="58DBCCB5" w14:textId="77777777" w:rsidR="009A361F" w:rsidRPr="001F50B0" w:rsidRDefault="009A361F" w:rsidP="00F021F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A361F" w:rsidRPr="001F50B0" w14:paraId="15612165" w14:textId="77777777" w:rsidTr="002F53D9">
        <w:trPr>
          <w:cantSplit/>
          <w:trHeight w:val="20"/>
        </w:trPr>
        <w:tc>
          <w:tcPr>
            <w:tcW w:w="6021" w:type="dxa"/>
          </w:tcPr>
          <w:p w14:paraId="2513624C" w14:textId="77777777" w:rsidR="009A361F" w:rsidRPr="001F50B0" w:rsidRDefault="009A361F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058" w:type="dxa"/>
            <w:gridSpan w:val="3"/>
          </w:tcPr>
          <w:p w14:paraId="73AED653" w14:textId="77777777" w:rsidR="009A361F" w:rsidRPr="001F50B0" w:rsidRDefault="009A361F" w:rsidP="00F021F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74F31" w:rsidRPr="001F50B0" w14:paraId="435F2B2D" w14:textId="77777777" w:rsidTr="00A26C8D">
        <w:trPr>
          <w:cantSplit/>
          <w:trHeight w:val="20"/>
        </w:trPr>
        <w:tc>
          <w:tcPr>
            <w:tcW w:w="6021" w:type="dxa"/>
            <w:vAlign w:val="bottom"/>
          </w:tcPr>
          <w:p w14:paraId="4A4AE141" w14:textId="1BD89315" w:rsidR="00074F31" w:rsidRPr="001F50B0" w:rsidRDefault="00B3200D" w:rsidP="00074F3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00D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  <w:r w:rsidR="00074F31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33" w:type="dxa"/>
            <w:vAlign w:val="bottom"/>
          </w:tcPr>
          <w:p w14:paraId="35B051FB" w14:textId="04715F84" w:rsidR="00074F31" w:rsidRPr="001F50B0" w:rsidRDefault="00074F31" w:rsidP="00074F31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21,399</w:t>
            </w:r>
          </w:p>
        </w:tc>
        <w:tc>
          <w:tcPr>
            <w:tcW w:w="191" w:type="dxa"/>
            <w:vAlign w:val="bottom"/>
          </w:tcPr>
          <w:p w14:paraId="4845DC14" w14:textId="77777777" w:rsidR="00074F31" w:rsidRPr="001F50B0" w:rsidRDefault="00074F31" w:rsidP="00074F3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3B18D990" w14:textId="504D2E61" w:rsidR="00074F31" w:rsidRPr="001F50B0" w:rsidRDefault="00074F31" w:rsidP="00D21D1E">
            <w:pPr>
              <w:pStyle w:val="acctfourfigures"/>
              <w:tabs>
                <w:tab w:val="clear" w:pos="765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21,399</w:t>
            </w:r>
          </w:p>
        </w:tc>
      </w:tr>
      <w:tr w:rsidR="00074F31" w:rsidRPr="001F50B0" w14:paraId="40DB0CCA" w14:textId="77777777" w:rsidTr="00A26C8D">
        <w:trPr>
          <w:cantSplit/>
          <w:trHeight w:val="20"/>
        </w:trPr>
        <w:tc>
          <w:tcPr>
            <w:tcW w:w="6021" w:type="dxa"/>
          </w:tcPr>
          <w:p w14:paraId="00315777" w14:textId="77777777" w:rsidR="00074F31" w:rsidRPr="001F50B0" w:rsidRDefault="00074F31" w:rsidP="00074F31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433" w:type="dxa"/>
            <w:vAlign w:val="bottom"/>
          </w:tcPr>
          <w:p w14:paraId="7FF52966" w14:textId="02F43BED" w:rsidR="00074F31" w:rsidRPr="001F50B0" w:rsidRDefault="00074F31" w:rsidP="00074F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(21,399)</w:t>
            </w:r>
          </w:p>
        </w:tc>
        <w:tc>
          <w:tcPr>
            <w:tcW w:w="191" w:type="dxa"/>
          </w:tcPr>
          <w:p w14:paraId="7B421E98" w14:textId="77777777" w:rsidR="00074F31" w:rsidRPr="001F50B0" w:rsidRDefault="00074F31" w:rsidP="00074F3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329CB511" w14:textId="5DBCCC04" w:rsidR="00074F31" w:rsidRPr="001F50B0" w:rsidRDefault="00074F31" w:rsidP="00074F3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(21,399)</w:t>
            </w:r>
          </w:p>
        </w:tc>
      </w:tr>
    </w:tbl>
    <w:p w14:paraId="0A34796D" w14:textId="5E8F5695" w:rsidR="00FB10CA" w:rsidRPr="00A26C8D" w:rsidRDefault="00FB10CA" w:rsidP="00A26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highlight w:val="yellow"/>
          <w:shd w:val="clear" w:color="auto" w:fill="CCCCCC"/>
        </w:rPr>
      </w:pPr>
    </w:p>
    <w:p w14:paraId="485239F8" w14:textId="10BD90F6" w:rsidR="00F200E4" w:rsidRPr="00A26C8D" w:rsidRDefault="007245B0" w:rsidP="00A26C8D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rFonts w:asciiTheme="majorBidi" w:hAnsiTheme="majorBidi" w:cstheme="majorBidi"/>
          <w:b w:val="0"/>
          <w:szCs w:val="30"/>
        </w:rPr>
      </w:pPr>
      <w:r w:rsidRPr="001F50B0">
        <w:rPr>
          <w:rFonts w:asciiTheme="majorBidi" w:hAnsiTheme="majorBidi" w:cstheme="majorBidi"/>
          <w:szCs w:val="30"/>
          <w:cs/>
        </w:rPr>
        <w:t>บุคคลหรือกิจการที่เกี่ยวข้องกัน</w:t>
      </w:r>
    </w:p>
    <w:p w14:paraId="7283DC5B" w14:textId="77777777" w:rsidR="00014212" w:rsidRPr="00A26C8D" w:rsidRDefault="00014212" w:rsidP="00A26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both"/>
        <w:rPr>
          <w:rFonts w:asciiTheme="majorBidi" w:hAnsiTheme="majorBidi" w:cstheme="majorBidi"/>
          <w:sz w:val="22"/>
          <w:szCs w:val="22"/>
          <w:cs/>
        </w:rPr>
      </w:pPr>
    </w:p>
    <w:p w14:paraId="0F38587F" w14:textId="42DC1DE1" w:rsidR="009B621A" w:rsidRPr="001F50B0" w:rsidRDefault="00405F77" w:rsidP="009B6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Pr="001F50B0">
        <w:rPr>
          <w:rFonts w:asciiTheme="majorBidi" w:hAnsiTheme="majorBidi" w:cstheme="majorBidi"/>
          <w:sz w:val="30"/>
          <w:szCs w:val="30"/>
        </w:rPr>
        <w:t>3</w:t>
      </w:r>
      <w:r w:rsidR="00D16EEB" w:rsidRPr="001F50B0">
        <w:rPr>
          <w:rFonts w:asciiTheme="majorBidi" w:hAnsiTheme="majorBidi" w:cstheme="majorBidi"/>
          <w:sz w:val="30"/>
          <w:szCs w:val="30"/>
        </w:rPr>
        <w:t xml:space="preserve">1 </w:t>
      </w:r>
      <w:r w:rsidR="00D16EEB" w:rsidRPr="001F50B0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   </w:t>
      </w:r>
    </w:p>
    <w:p w14:paraId="7632F0D4" w14:textId="77777777" w:rsidR="00405F77" w:rsidRPr="00A26C8D" w:rsidRDefault="00405F77" w:rsidP="009B6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2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97"/>
        <w:gridCol w:w="243"/>
        <w:gridCol w:w="1125"/>
        <w:gridCol w:w="243"/>
        <w:gridCol w:w="1098"/>
        <w:gridCol w:w="236"/>
        <w:gridCol w:w="1107"/>
      </w:tblGrid>
      <w:tr w:rsidR="009B621A" w:rsidRPr="001F50B0" w14:paraId="7B734EAB" w14:textId="77777777" w:rsidTr="009B621A">
        <w:trPr>
          <w:tblHeader/>
        </w:trPr>
        <w:tc>
          <w:tcPr>
            <w:tcW w:w="3960" w:type="dxa"/>
          </w:tcPr>
          <w:p w14:paraId="7FA7C2D2" w14:textId="77777777" w:rsidR="009B621A" w:rsidRPr="001F50B0" w:rsidRDefault="009B621A" w:rsidP="009B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61E9E574" w14:textId="77777777" w:rsidR="009B621A" w:rsidRPr="001F50B0" w:rsidRDefault="009B621A" w:rsidP="009B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5147405" w14:textId="77777777" w:rsidR="009B621A" w:rsidRPr="001F50B0" w:rsidRDefault="009B621A" w:rsidP="009B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5CB3DEB3" w14:textId="77777777" w:rsidR="009B621A" w:rsidRPr="001F50B0" w:rsidRDefault="009B621A" w:rsidP="009B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21A" w:rsidRPr="001F50B0" w14:paraId="6182C01C" w14:textId="77777777" w:rsidTr="009B621A">
        <w:trPr>
          <w:tblHeader/>
        </w:trPr>
        <w:tc>
          <w:tcPr>
            <w:tcW w:w="3960" w:type="dxa"/>
          </w:tcPr>
          <w:p w14:paraId="119DE791" w14:textId="77777777" w:rsidR="009B621A" w:rsidRPr="001F50B0" w:rsidRDefault="009B621A" w:rsidP="009B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97" w:type="dxa"/>
          </w:tcPr>
          <w:p w14:paraId="71C95973" w14:textId="47A3CBA2" w:rsidR="009B621A" w:rsidRPr="001F50B0" w:rsidRDefault="009B621A" w:rsidP="009B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54797E52" w14:textId="77777777" w:rsidR="009B621A" w:rsidRPr="001F50B0" w:rsidRDefault="009B621A" w:rsidP="009B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3EFFF35" w14:textId="1D86C7D6" w:rsidR="009B621A" w:rsidRPr="001F50B0" w:rsidRDefault="009B621A" w:rsidP="009B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391E71EA" w14:textId="77777777" w:rsidR="009B621A" w:rsidRPr="001F50B0" w:rsidRDefault="009B621A" w:rsidP="009B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004F9CB" w14:textId="48DDFFCF" w:rsidR="009B621A" w:rsidRPr="001F50B0" w:rsidRDefault="009B621A" w:rsidP="009B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39EFCE24" w14:textId="77777777" w:rsidR="009B621A" w:rsidRPr="001F50B0" w:rsidRDefault="009B621A" w:rsidP="009B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FC41C69" w14:textId="58B1566D" w:rsidR="009B621A" w:rsidRPr="001F50B0" w:rsidRDefault="009B621A" w:rsidP="009B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B621A" w:rsidRPr="001F50B0" w14:paraId="45881074" w14:textId="77777777" w:rsidTr="009B621A">
        <w:trPr>
          <w:tblHeader/>
        </w:trPr>
        <w:tc>
          <w:tcPr>
            <w:tcW w:w="3960" w:type="dxa"/>
          </w:tcPr>
          <w:p w14:paraId="7010D573" w14:textId="77777777" w:rsidR="009B621A" w:rsidRPr="001F50B0" w:rsidRDefault="009B621A" w:rsidP="009B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9" w:type="dxa"/>
            <w:gridSpan w:val="7"/>
          </w:tcPr>
          <w:p w14:paraId="50D99077" w14:textId="77777777" w:rsidR="009B621A" w:rsidRPr="001F50B0" w:rsidRDefault="009B621A" w:rsidP="009B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B621A" w:rsidRPr="001F50B0" w14:paraId="19F40D29" w14:textId="77777777" w:rsidTr="009B621A">
        <w:tc>
          <w:tcPr>
            <w:tcW w:w="3960" w:type="dxa"/>
          </w:tcPr>
          <w:p w14:paraId="0FEC0936" w14:textId="77777777" w:rsidR="009B621A" w:rsidRPr="001F50B0" w:rsidRDefault="009B621A" w:rsidP="009B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</w:tcPr>
          <w:p w14:paraId="6D2A12A3" w14:textId="77777777" w:rsidR="009B621A" w:rsidRPr="001F50B0" w:rsidRDefault="009B621A" w:rsidP="009B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219F5FF" w14:textId="77777777" w:rsidR="009B621A" w:rsidRPr="001F50B0" w:rsidRDefault="009B621A" w:rsidP="009B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8FEF800" w14:textId="77777777" w:rsidR="009B621A" w:rsidRPr="001F50B0" w:rsidRDefault="009B621A" w:rsidP="009B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87CF2F8" w14:textId="77777777" w:rsidR="009B621A" w:rsidRPr="001F50B0" w:rsidRDefault="009B621A" w:rsidP="009B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C81CBD7" w14:textId="77777777" w:rsidR="009B621A" w:rsidRPr="001F50B0" w:rsidRDefault="009B621A" w:rsidP="009B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75D656" w14:textId="77777777" w:rsidR="009B621A" w:rsidRPr="001F50B0" w:rsidRDefault="009B621A" w:rsidP="009B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5AC9C47" w14:textId="77777777" w:rsidR="009B621A" w:rsidRPr="001F50B0" w:rsidRDefault="009B621A" w:rsidP="009B6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09A6" w:rsidRPr="001F50B0" w14:paraId="246FEA9C" w14:textId="77777777" w:rsidTr="009B621A">
        <w:tc>
          <w:tcPr>
            <w:tcW w:w="3960" w:type="dxa"/>
          </w:tcPr>
          <w:p w14:paraId="42A9AEAB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97" w:type="dxa"/>
          </w:tcPr>
          <w:p w14:paraId="029EA89F" w14:textId="704A6DB5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BB78EB7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BEAC9BD" w14:textId="00703561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94A3E8A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04DF6BF" w14:textId="712675D8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10,328</w:t>
            </w:r>
          </w:p>
        </w:tc>
        <w:tc>
          <w:tcPr>
            <w:tcW w:w="236" w:type="dxa"/>
          </w:tcPr>
          <w:p w14:paraId="69FFC338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3F12046" w14:textId="4A97CBC0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18,273</w:t>
            </w:r>
          </w:p>
        </w:tc>
      </w:tr>
      <w:tr w:rsidR="006D09A6" w:rsidRPr="001F50B0" w14:paraId="38380D06" w14:textId="77777777" w:rsidTr="009B621A">
        <w:tc>
          <w:tcPr>
            <w:tcW w:w="3960" w:type="dxa"/>
          </w:tcPr>
          <w:p w14:paraId="74881997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97" w:type="dxa"/>
          </w:tcPr>
          <w:p w14:paraId="244ABB88" w14:textId="725FB715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20905AE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F2BC3AC" w14:textId="3691E54A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CFE60B3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5D063E1" w14:textId="03DC8AE6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236" w:type="dxa"/>
          </w:tcPr>
          <w:p w14:paraId="06949911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DC0CAFD" w14:textId="3E4B5421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1,365</w:t>
            </w:r>
          </w:p>
        </w:tc>
      </w:tr>
      <w:tr w:rsidR="006D09A6" w:rsidRPr="001F50B0" w14:paraId="6DDD2E8A" w14:textId="77777777" w:rsidTr="009B621A">
        <w:tc>
          <w:tcPr>
            <w:tcW w:w="3960" w:type="dxa"/>
          </w:tcPr>
          <w:p w14:paraId="59587319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ค่านายหน้า</w:t>
            </w:r>
          </w:p>
        </w:tc>
        <w:tc>
          <w:tcPr>
            <w:tcW w:w="1197" w:type="dxa"/>
          </w:tcPr>
          <w:p w14:paraId="314470B5" w14:textId="5CFF840F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9A49570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A05C0AE" w14:textId="663034E2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9BDA8A1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BFB0506" w14:textId="4D158CA3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27FC9D89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13448E5" w14:textId="48DCB371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09A6" w:rsidRPr="001F50B0" w14:paraId="76632859" w14:textId="77777777" w:rsidTr="009B621A">
        <w:tc>
          <w:tcPr>
            <w:tcW w:w="3960" w:type="dxa"/>
          </w:tcPr>
          <w:p w14:paraId="594F4A8F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51EC357A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DCC67E1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5BA056B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C6EBC40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F38D00C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922C4E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FBAA545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09A6" w:rsidRPr="001F50B0" w14:paraId="6F7653EA" w14:textId="77777777" w:rsidTr="009B621A">
        <w:tc>
          <w:tcPr>
            <w:tcW w:w="3960" w:type="dxa"/>
          </w:tcPr>
          <w:p w14:paraId="550FC7D5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97" w:type="dxa"/>
          </w:tcPr>
          <w:p w14:paraId="597206A0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6751693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4EFAED6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A1332BE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D8E6530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CCA4D2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7DC09F2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09A6" w:rsidRPr="001F50B0" w14:paraId="7199FEC8" w14:textId="77777777" w:rsidTr="009B621A">
        <w:tc>
          <w:tcPr>
            <w:tcW w:w="3960" w:type="dxa"/>
          </w:tcPr>
          <w:p w14:paraId="297E3165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97" w:type="dxa"/>
          </w:tcPr>
          <w:p w14:paraId="6939AD0E" w14:textId="471DA90C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553,676</w:t>
            </w:r>
          </w:p>
        </w:tc>
        <w:tc>
          <w:tcPr>
            <w:tcW w:w="243" w:type="dxa"/>
          </w:tcPr>
          <w:p w14:paraId="64B0E938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1F00233" w14:textId="6BB5E678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694,212</w:t>
            </w:r>
          </w:p>
        </w:tc>
        <w:tc>
          <w:tcPr>
            <w:tcW w:w="243" w:type="dxa"/>
          </w:tcPr>
          <w:p w14:paraId="1F915E35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6D7DE83" w14:textId="2BFA6C5B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551,125</w:t>
            </w:r>
          </w:p>
        </w:tc>
        <w:tc>
          <w:tcPr>
            <w:tcW w:w="236" w:type="dxa"/>
          </w:tcPr>
          <w:p w14:paraId="42801777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710FBD5" w14:textId="16170D5C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692,678</w:t>
            </w:r>
          </w:p>
        </w:tc>
      </w:tr>
      <w:tr w:rsidR="006D09A6" w:rsidRPr="001F50B0" w14:paraId="3AD31FFA" w14:textId="77777777" w:rsidTr="009B621A">
        <w:tc>
          <w:tcPr>
            <w:tcW w:w="3960" w:type="dxa"/>
          </w:tcPr>
          <w:p w14:paraId="3BD027C8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ขายวัตถุดิบ</w:t>
            </w:r>
          </w:p>
        </w:tc>
        <w:tc>
          <w:tcPr>
            <w:tcW w:w="1197" w:type="dxa"/>
          </w:tcPr>
          <w:p w14:paraId="3B92F780" w14:textId="7267A4E6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16,779</w:t>
            </w:r>
          </w:p>
        </w:tc>
        <w:tc>
          <w:tcPr>
            <w:tcW w:w="243" w:type="dxa"/>
          </w:tcPr>
          <w:p w14:paraId="102DCD28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8244156" w14:textId="02A7C762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4,106</w:t>
            </w:r>
          </w:p>
        </w:tc>
        <w:tc>
          <w:tcPr>
            <w:tcW w:w="243" w:type="dxa"/>
          </w:tcPr>
          <w:p w14:paraId="31EB56DC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C700EDD" w14:textId="29CABE63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16,779</w:t>
            </w:r>
          </w:p>
        </w:tc>
        <w:tc>
          <w:tcPr>
            <w:tcW w:w="236" w:type="dxa"/>
          </w:tcPr>
          <w:p w14:paraId="61F6FF10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BA3ED4A" w14:textId="75862095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4,106</w:t>
            </w:r>
          </w:p>
        </w:tc>
      </w:tr>
      <w:tr w:rsidR="006D09A6" w:rsidRPr="001F50B0" w14:paraId="35A32535" w14:textId="77777777" w:rsidTr="009B621A">
        <w:tc>
          <w:tcPr>
            <w:tcW w:w="3960" w:type="dxa"/>
          </w:tcPr>
          <w:p w14:paraId="507E8978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97" w:type="dxa"/>
          </w:tcPr>
          <w:p w14:paraId="216C9DA8" w14:textId="72D8BE79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  <w:tc>
          <w:tcPr>
            <w:tcW w:w="243" w:type="dxa"/>
          </w:tcPr>
          <w:p w14:paraId="5EE9006F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BC28A54" w14:textId="6E9AC69F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243" w:type="dxa"/>
          </w:tcPr>
          <w:p w14:paraId="6141707C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6853930" w14:textId="143B129A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36" w:type="dxa"/>
          </w:tcPr>
          <w:p w14:paraId="5FEFAEBE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90F93BB" w14:textId="5DE0DA75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</w:tr>
      <w:tr w:rsidR="006D09A6" w:rsidRPr="001F50B0" w14:paraId="45399E5F" w14:textId="77777777" w:rsidTr="009B621A">
        <w:tc>
          <w:tcPr>
            <w:tcW w:w="3960" w:type="dxa"/>
          </w:tcPr>
          <w:p w14:paraId="4ED7258A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1197" w:type="dxa"/>
          </w:tcPr>
          <w:p w14:paraId="2EC7FD52" w14:textId="13B4DC7E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8,942</w:t>
            </w:r>
          </w:p>
        </w:tc>
        <w:tc>
          <w:tcPr>
            <w:tcW w:w="243" w:type="dxa"/>
          </w:tcPr>
          <w:p w14:paraId="494DF2A1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E61DB09" w14:textId="440DF8AF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5,982</w:t>
            </w:r>
          </w:p>
        </w:tc>
        <w:tc>
          <w:tcPr>
            <w:tcW w:w="243" w:type="dxa"/>
          </w:tcPr>
          <w:p w14:paraId="1B1CCC3A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D38C63" w14:textId="0ED90BC2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8,942</w:t>
            </w:r>
          </w:p>
        </w:tc>
        <w:tc>
          <w:tcPr>
            <w:tcW w:w="236" w:type="dxa"/>
          </w:tcPr>
          <w:p w14:paraId="60BD7819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FB53185" w14:textId="55A554B3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5,982</w:t>
            </w:r>
          </w:p>
        </w:tc>
      </w:tr>
      <w:tr w:rsidR="006D09A6" w:rsidRPr="001F50B0" w14:paraId="186B77E3" w14:textId="77777777" w:rsidTr="009B621A">
        <w:tc>
          <w:tcPr>
            <w:tcW w:w="3960" w:type="dxa"/>
          </w:tcPr>
          <w:p w14:paraId="4E7D814C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ซื้อวัตถุดิบ</w:t>
            </w:r>
          </w:p>
        </w:tc>
        <w:tc>
          <w:tcPr>
            <w:tcW w:w="1197" w:type="dxa"/>
          </w:tcPr>
          <w:p w14:paraId="3FD611D5" w14:textId="6740744A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75,182</w:t>
            </w:r>
          </w:p>
        </w:tc>
        <w:tc>
          <w:tcPr>
            <w:tcW w:w="243" w:type="dxa"/>
          </w:tcPr>
          <w:p w14:paraId="1276EE53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7A1A6BD" w14:textId="0E105D96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133,565</w:t>
            </w:r>
          </w:p>
        </w:tc>
        <w:tc>
          <w:tcPr>
            <w:tcW w:w="243" w:type="dxa"/>
          </w:tcPr>
          <w:p w14:paraId="0F869088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8636C3A" w14:textId="76939225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75,182</w:t>
            </w:r>
          </w:p>
        </w:tc>
        <w:tc>
          <w:tcPr>
            <w:tcW w:w="236" w:type="dxa"/>
          </w:tcPr>
          <w:p w14:paraId="593BB719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2EC259A" w14:textId="5576EBE1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133,565</w:t>
            </w:r>
          </w:p>
        </w:tc>
      </w:tr>
      <w:tr w:rsidR="006D09A6" w:rsidRPr="001F50B0" w14:paraId="31D68816" w14:textId="77777777" w:rsidTr="009B621A">
        <w:tc>
          <w:tcPr>
            <w:tcW w:w="3960" w:type="dxa"/>
          </w:tcPr>
          <w:p w14:paraId="6DE30B5D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97" w:type="dxa"/>
          </w:tcPr>
          <w:p w14:paraId="3A37EF10" w14:textId="2EBA1998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0EDB1175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539646A" w14:textId="32713689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243" w:type="dxa"/>
          </w:tcPr>
          <w:p w14:paraId="05CDDEC0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5E70D9E" w14:textId="165A8550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C024422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DFCAF1C" w14:textId="22EF2738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  <w:tr w:rsidR="006D09A6" w:rsidRPr="001F50B0" w14:paraId="57FA57BD" w14:textId="77777777" w:rsidTr="009B621A">
        <w:tc>
          <w:tcPr>
            <w:tcW w:w="3960" w:type="dxa"/>
          </w:tcPr>
          <w:p w14:paraId="0E2F6F57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97" w:type="dxa"/>
          </w:tcPr>
          <w:p w14:paraId="4CCF0AB0" w14:textId="3790DD10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6,888</w:t>
            </w:r>
          </w:p>
        </w:tc>
        <w:tc>
          <w:tcPr>
            <w:tcW w:w="243" w:type="dxa"/>
          </w:tcPr>
          <w:p w14:paraId="3DD9D09D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824E63B" w14:textId="6069A383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8,511</w:t>
            </w:r>
          </w:p>
        </w:tc>
        <w:tc>
          <w:tcPr>
            <w:tcW w:w="243" w:type="dxa"/>
          </w:tcPr>
          <w:p w14:paraId="6AA16569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CBC5046" w14:textId="0FCF888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6,888</w:t>
            </w:r>
          </w:p>
        </w:tc>
        <w:tc>
          <w:tcPr>
            <w:tcW w:w="236" w:type="dxa"/>
          </w:tcPr>
          <w:p w14:paraId="6F60732E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22F9F2C" w14:textId="2D25FD8D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8,511</w:t>
            </w:r>
          </w:p>
        </w:tc>
      </w:tr>
      <w:tr w:rsidR="006D09A6" w:rsidRPr="001F50B0" w14:paraId="60FFC4D1" w14:textId="77777777" w:rsidTr="009B621A">
        <w:tc>
          <w:tcPr>
            <w:tcW w:w="3960" w:type="dxa"/>
          </w:tcPr>
          <w:p w14:paraId="3A04D80F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197" w:type="dxa"/>
          </w:tcPr>
          <w:p w14:paraId="66E18E97" w14:textId="2B602FCA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43" w:type="dxa"/>
          </w:tcPr>
          <w:p w14:paraId="76281A35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B825DE9" w14:textId="17654143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43" w:type="dxa"/>
          </w:tcPr>
          <w:p w14:paraId="53599AD2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F9548C6" w14:textId="72C7DDDB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36" w:type="dxa"/>
          </w:tcPr>
          <w:p w14:paraId="0D15AFA5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4000D02" w14:textId="43C1A5EC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6D09A6" w:rsidRPr="001F50B0" w14:paraId="22EFFCA6" w14:textId="77777777" w:rsidTr="009B621A">
        <w:tc>
          <w:tcPr>
            <w:tcW w:w="3960" w:type="dxa"/>
          </w:tcPr>
          <w:p w14:paraId="4149811E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lastRenderedPageBreak/>
              <w:t>ผู้บริหารสำคัญ</w:t>
            </w:r>
          </w:p>
        </w:tc>
        <w:tc>
          <w:tcPr>
            <w:tcW w:w="1197" w:type="dxa"/>
          </w:tcPr>
          <w:p w14:paraId="3BEB300B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89EEF29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449D795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FE020E1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45A48F5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ADA42A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E7FABD6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09A6" w:rsidRPr="001F50B0" w14:paraId="4571776F" w14:textId="77777777" w:rsidTr="009B621A">
        <w:tc>
          <w:tcPr>
            <w:tcW w:w="3960" w:type="dxa"/>
          </w:tcPr>
          <w:p w14:paraId="6BBC1FDA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</w:tcPr>
          <w:p w14:paraId="2B1EED33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C7E92DF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ED54A94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79AFA3D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F7ED458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A51A2B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BE9DA89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09A6" w:rsidRPr="001F50B0" w14:paraId="2417B518" w14:textId="77777777" w:rsidTr="009B621A">
        <w:tc>
          <w:tcPr>
            <w:tcW w:w="3960" w:type="dxa"/>
          </w:tcPr>
          <w:p w14:paraId="2CFFC9F9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ผลประโยชน์ระยะสั้นของพนักงาน</w:t>
            </w:r>
          </w:p>
        </w:tc>
        <w:tc>
          <w:tcPr>
            <w:tcW w:w="1197" w:type="dxa"/>
          </w:tcPr>
          <w:p w14:paraId="6BF41777" w14:textId="5748E24A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15,374</w:t>
            </w:r>
          </w:p>
        </w:tc>
        <w:tc>
          <w:tcPr>
            <w:tcW w:w="243" w:type="dxa"/>
          </w:tcPr>
          <w:p w14:paraId="0E353169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9B54251" w14:textId="734CDAD3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9,528</w:t>
            </w:r>
          </w:p>
        </w:tc>
        <w:tc>
          <w:tcPr>
            <w:tcW w:w="243" w:type="dxa"/>
          </w:tcPr>
          <w:p w14:paraId="29BDE79B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56AF867" w14:textId="3BAFD436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14,616</w:t>
            </w:r>
          </w:p>
        </w:tc>
        <w:tc>
          <w:tcPr>
            <w:tcW w:w="236" w:type="dxa"/>
          </w:tcPr>
          <w:p w14:paraId="23C8721E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BCEB58C" w14:textId="6ACBA8A1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8,995</w:t>
            </w:r>
          </w:p>
        </w:tc>
      </w:tr>
      <w:tr w:rsidR="006D09A6" w:rsidRPr="001F50B0" w14:paraId="0F35606E" w14:textId="77777777" w:rsidTr="009B621A">
        <w:tc>
          <w:tcPr>
            <w:tcW w:w="3960" w:type="dxa"/>
          </w:tcPr>
          <w:p w14:paraId="3C8B2F83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42AA8D9B" w14:textId="32AD5534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243" w:type="dxa"/>
          </w:tcPr>
          <w:p w14:paraId="2407450F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45F10A72" w14:textId="02B323A9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43" w:type="dxa"/>
          </w:tcPr>
          <w:p w14:paraId="4B2A8185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8B79772" w14:textId="31492DBC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36" w:type="dxa"/>
          </w:tcPr>
          <w:p w14:paraId="7639B8DE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F760F4B" w14:textId="0586F4BE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</w:tr>
      <w:tr w:rsidR="006D09A6" w:rsidRPr="001F50B0" w14:paraId="579822FB" w14:textId="77777777" w:rsidTr="009B621A">
        <w:tc>
          <w:tcPr>
            <w:tcW w:w="3960" w:type="dxa"/>
          </w:tcPr>
          <w:p w14:paraId="0DC10793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414C3AF0" w14:textId="6FA8FAA4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15,717</w:t>
            </w:r>
          </w:p>
        </w:tc>
        <w:tc>
          <w:tcPr>
            <w:tcW w:w="243" w:type="dxa"/>
          </w:tcPr>
          <w:p w14:paraId="247DED4B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0E052380" w14:textId="17409E22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9,867</w:t>
            </w:r>
          </w:p>
        </w:tc>
        <w:tc>
          <w:tcPr>
            <w:tcW w:w="243" w:type="dxa"/>
          </w:tcPr>
          <w:p w14:paraId="762FA363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C9C0E85" w14:textId="24F3C66F" w:rsidR="006D09A6" w:rsidRPr="001F50B0" w:rsidRDefault="006D09A6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14,950</w:t>
            </w:r>
          </w:p>
        </w:tc>
        <w:tc>
          <w:tcPr>
            <w:tcW w:w="236" w:type="dxa"/>
          </w:tcPr>
          <w:p w14:paraId="29E5BA0B" w14:textId="77777777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ind w:left="-10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D1EF489" w14:textId="1CC49882" w:rsidR="006D09A6" w:rsidRPr="001F50B0" w:rsidRDefault="006D09A6" w:rsidP="006D09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9,326</w:t>
            </w:r>
          </w:p>
        </w:tc>
      </w:tr>
    </w:tbl>
    <w:p w14:paraId="14C540CA" w14:textId="77777777" w:rsidR="00FB10CA" w:rsidRPr="001F50B0" w:rsidRDefault="00FB10CA" w:rsidP="00A26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2D4F83" w14:textId="4394B81E" w:rsidR="00AD7B8E" w:rsidRPr="001F50B0" w:rsidRDefault="00014212" w:rsidP="00A26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left="540" w:right="-43" w:firstLine="450"/>
        <w:jc w:val="both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0E42AE" w:rsidRPr="001F50B0">
        <w:rPr>
          <w:rFonts w:asciiTheme="majorBidi" w:hAnsiTheme="majorBidi" w:cstheme="majorBidi"/>
          <w:sz w:val="30"/>
          <w:szCs w:val="30"/>
          <w:cs/>
        </w:rPr>
        <w:t>กับบุคคลหรือกิจการที่เกี่ยวข้องกัน</w:t>
      </w:r>
      <w:r w:rsidR="007474E0" w:rsidRPr="001F50B0">
        <w:rPr>
          <w:rFonts w:asciiTheme="majorBidi" w:hAnsiTheme="majorBidi" w:cstheme="majorBidi"/>
          <w:sz w:val="30"/>
          <w:szCs w:val="30"/>
          <w:cs/>
        </w:rPr>
        <w:t xml:space="preserve"> ณ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C9A" w:rsidRPr="001F50B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B57C9A" w:rsidRPr="001F50B0">
        <w:rPr>
          <w:rFonts w:asciiTheme="majorBidi" w:hAnsiTheme="majorBidi" w:cstheme="majorBidi"/>
          <w:sz w:val="30"/>
          <w:szCs w:val="30"/>
        </w:rPr>
        <w:t>31</w:t>
      </w:r>
      <w:r w:rsidR="00B57C9A" w:rsidRPr="001F50B0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B57C9A" w:rsidRPr="001F50B0">
        <w:rPr>
          <w:rFonts w:asciiTheme="majorBidi" w:hAnsiTheme="majorBidi" w:cstheme="majorBidi"/>
          <w:sz w:val="30"/>
          <w:szCs w:val="30"/>
        </w:rPr>
        <w:t xml:space="preserve">2563 </w:t>
      </w:r>
      <w:r w:rsidR="00B57C9A" w:rsidRPr="001F50B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57C9A" w:rsidRPr="001F50B0">
        <w:rPr>
          <w:rFonts w:asciiTheme="majorBidi" w:hAnsiTheme="majorBidi" w:cstheme="majorBidi"/>
          <w:sz w:val="30"/>
          <w:szCs w:val="30"/>
        </w:rPr>
        <w:t>31</w:t>
      </w:r>
      <w:r w:rsidR="00B57C9A" w:rsidRPr="001F50B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57C9A" w:rsidRPr="001F50B0">
        <w:rPr>
          <w:rFonts w:asciiTheme="majorBidi" w:hAnsiTheme="majorBidi" w:cstheme="majorBidi"/>
          <w:sz w:val="30"/>
          <w:szCs w:val="30"/>
        </w:rPr>
        <w:t xml:space="preserve">2562 </w:t>
      </w:r>
      <w:r w:rsidRPr="001F50B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B504C67" w14:textId="77777777" w:rsidR="000E42AE" w:rsidRPr="001F50B0" w:rsidRDefault="000E42A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9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889"/>
        <w:gridCol w:w="1170"/>
        <w:gridCol w:w="270"/>
        <w:gridCol w:w="1080"/>
        <w:gridCol w:w="270"/>
        <w:gridCol w:w="1170"/>
        <w:gridCol w:w="270"/>
        <w:gridCol w:w="1080"/>
      </w:tblGrid>
      <w:tr w:rsidR="002316D0" w:rsidRPr="001F50B0" w14:paraId="7BDD1AC8" w14:textId="77777777" w:rsidTr="003A3CB1">
        <w:tc>
          <w:tcPr>
            <w:tcW w:w="3889" w:type="dxa"/>
          </w:tcPr>
          <w:p w14:paraId="428FCFFA" w14:textId="121F90E6" w:rsidR="002316D0" w:rsidRPr="001F50B0" w:rsidRDefault="002316D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22A8B61" w14:textId="77777777" w:rsidR="002316D0" w:rsidRPr="001F50B0" w:rsidRDefault="002316D0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31CEBF" w14:textId="77777777" w:rsidR="002316D0" w:rsidRPr="001F50B0" w:rsidRDefault="002316D0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2D54C4D" w14:textId="77777777" w:rsidR="002316D0" w:rsidRPr="001F50B0" w:rsidRDefault="002316D0" w:rsidP="00D97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7C9A" w:rsidRPr="001F50B0" w14:paraId="6FA97676" w14:textId="77777777" w:rsidTr="003A3CB1">
        <w:tc>
          <w:tcPr>
            <w:tcW w:w="3889" w:type="dxa"/>
          </w:tcPr>
          <w:p w14:paraId="1ED28E48" w14:textId="77777777" w:rsidR="00B57C9A" w:rsidRPr="001F50B0" w:rsidRDefault="00B57C9A" w:rsidP="00B5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EA910F0" w14:textId="5126E2D5" w:rsidR="00B57C9A" w:rsidRPr="001F50B0" w:rsidRDefault="00B57C9A" w:rsidP="00B5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6FB842F" w14:textId="77777777" w:rsidR="00B57C9A" w:rsidRPr="001F50B0" w:rsidRDefault="00B57C9A" w:rsidP="00B5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0AAD01" w14:textId="41627587" w:rsidR="00B57C9A" w:rsidRPr="001F50B0" w:rsidRDefault="00B57C9A" w:rsidP="00B5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69BE678" w14:textId="77777777" w:rsidR="00B57C9A" w:rsidRPr="001F50B0" w:rsidRDefault="00B57C9A" w:rsidP="00B5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E53AAC" w14:textId="764E5DF0" w:rsidR="00B57C9A" w:rsidRPr="001F50B0" w:rsidRDefault="00B57C9A" w:rsidP="00B5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608B159" w14:textId="77777777" w:rsidR="00B57C9A" w:rsidRPr="001F50B0" w:rsidRDefault="00B57C9A" w:rsidP="00B5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888D81" w14:textId="3776A917" w:rsidR="00B57C9A" w:rsidRPr="001F50B0" w:rsidRDefault="00B57C9A" w:rsidP="00B5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57C9A" w:rsidRPr="001F50B0" w14:paraId="56739B43" w14:textId="77777777" w:rsidTr="003A3CB1">
        <w:tc>
          <w:tcPr>
            <w:tcW w:w="3889" w:type="dxa"/>
          </w:tcPr>
          <w:p w14:paraId="6C5971C0" w14:textId="76EE3131" w:rsidR="00B57C9A" w:rsidRPr="001F50B0" w:rsidRDefault="00E71CEC" w:rsidP="00B5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E6DBFC5" w14:textId="41B331CE" w:rsidR="00B57C9A" w:rsidRPr="001F50B0" w:rsidRDefault="00B57C9A" w:rsidP="00B5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362CD7F" w14:textId="77777777" w:rsidR="00B57C9A" w:rsidRPr="001F50B0" w:rsidRDefault="00B57C9A" w:rsidP="00B5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724E50" w14:textId="697315C8" w:rsidR="00B57C9A" w:rsidRPr="001F50B0" w:rsidRDefault="00B57C9A" w:rsidP="00B5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C333059" w14:textId="77777777" w:rsidR="00B57C9A" w:rsidRPr="001F50B0" w:rsidRDefault="00B57C9A" w:rsidP="00B5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D2A5A4" w14:textId="152CCB65" w:rsidR="00B57C9A" w:rsidRPr="001F50B0" w:rsidRDefault="00B57C9A" w:rsidP="00B5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6296037" w14:textId="77777777" w:rsidR="00B57C9A" w:rsidRPr="001F50B0" w:rsidRDefault="00B57C9A" w:rsidP="00B5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5CFD71" w14:textId="40C9F895" w:rsidR="00B57C9A" w:rsidRPr="001F50B0" w:rsidRDefault="00B57C9A" w:rsidP="00B5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57C9A" w:rsidRPr="001F50B0" w14:paraId="544F37D1" w14:textId="77777777" w:rsidTr="003A3CB1">
        <w:tc>
          <w:tcPr>
            <w:tcW w:w="3889" w:type="dxa"/>
          </w:tcPr>
          <w:p w14:paraId="2C18308F" w14:textId="77777777" w:rsidR="00B57C9A" w:rsidRPr="001F50B0" w:rsidRDefault="00B57C9A" w:rsidP="00B5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370BA1E9" w14:textId="77777777" w:rsidR="00B57C9A" w:rsidRPr="001F50B0" w:rsidRDefault="00B57C9A" w:rsidP="00B57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C2613" w:rsidRPr="001F50B0" w14:paraId="5F44E4E5" w14:textId="77777777" w:rsidTr="003A3CB1">
        <w:tc>
          <w:tcPr>
            <w:tcW w:w="3889" w:type="dxa"/>
          </w:tcPr>
          <w:p w14:paraId="7E1D3466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1702757" w14:textId="07373F33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A1F8DE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D52256" w14:textId="15CC0195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92EDDF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BC596F" w14:textId="166A25DE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6,379</w:t>
            </w:r>
          </w:p>
        </w:tc>
        <w:tc>
          <w:tcPr>
            <w:tcW w:w="270" w:type="dxa"/>
          </w:tcPr>
          <w:p w14:paraId="00BFAD80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6FC77D" w14:textId="4D17FCCD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4,174</w:t>
            </w:r>
          </w:p>
        </w:tc>
      </w:tr>
      <w:tr w:rsidR="00BC2613" w:rsidRPr="001F50B0" w14:paraId="6966B078" w14:textId="77777777" w:rsidTr="003A3CB1">
        <w:tc>
          <w:tcPr>
            <w:tcW w:w="3889" w:type="dxa"/>
          </w:tcPr>
          <w:p w14:paraId="710E0C5D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42FD508F" w14:textId="73AEC21D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589,504</w:t>
            </w:r>
          </w:p>
        </w:tc>
        <w:tc>
          <w:tcPr>
            <w:tcW w:w="270" w:type="dxa"/>
          </w:tcPr>
          <w:p w14:paraId="0B0852B2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93AD9" w14:textId="240D91C2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550,346</w:t>
            </w:r>
          </w:p>
        </w:tc>
        <w:tc>
          <w:tcPr>
            <w:tcW w:w="270" w:type="dxa"/>
          </w:tcPr>
          <w:p w14:paraId="4F337BE9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2574C3" w14:textId="0DC9802F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588,077</w:t>
            </w:r>
          </w:p>
        </w:tc>
        <w:tc>
          <w:tcPr>
            <w:tcW w:w="270" w:type="dxa"/>
          </w:tcPr>
          <w:p w14:paraId="08FD0B86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AFCD5F" w14:textId="325FD5E6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549,883</w:t>
            </w:r>
          </w:p>
        </w:tc>
      </w:tr>
      <w:tr w:rsidR="00BC2613" w:rsidRPr="001F50B0" w14:paraId="118896DE" w14:textId="77777777" w:rsidTr="008F62B7">
        <w:tc>
          <w:tcPr>
            <w:tcW w:w="3889" w:type="dxa"/>
          </w:tcPr>
          <w:p w14:paraId="238CC848" w14:textId="2E1B397B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EC4014" w14:textId="59E5D074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589,504</w:t>
            </w:r>
          </w:p>
        </w:tc>
        <w:tc>
          <w:tcPr>
            <w:tcW w:w="270" w:type="dxa"/>
          </w:tcPr>
          <w:p w14:paraId="04633BE0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FCB68C" w14:textId="2F4CC0EF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550,346</w:t>
            </w:r>
          </w:p>
        </w:tc>
        <w:tc>
          <w:tcPr>
            <w:tcW w:w="270" w:type="dxa"/>
          </w:tcPr>
          <w:p w14:paraId="12F3FF37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5929941" w14:textId="3320ACCE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594,456</w:t>
            </w:r>
          </w:p>
        </w:tc>
        <w:tc>
          <w:tcPr>
            <w:tcW w:w="270" w:type="dxa"/>
          </w:tcPr>
          <w:p w14:paraId="540E15E6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6AF6BD" w14:textId="398F815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554,057</w:t>
            </w:r>
          </w:p>
        </w:tc>
      </w:tr>
      <w:tr w:rsidR="00BC2613" w:rsidRPr="001F50B0" w14:paraId="233B3935" w14:textId="77777777" w:rsidTr="00ED6FB9">
        <w:tc>
          <w:tcPr>
            <w:tcW w:w="3889" w:type="dxa"/>
          </w:tcPr>
          <w:p w14:paraId="2530AAF2" w14:textId="4B757D5B" w:rsidR="00BC2613" w:rsidRPr="001F50B0" w:rsidRDefault="00BC2613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1ACC92" w14:textId="7556EAEA" w:rsidR="00BC2613" w:rsidRPr="001F50B0" w:rsidRDefault="00461077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C2613" w:rsidRPr="001F50B0"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A26E1E5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B4D467" w14:textId="2BCEE6AF" w:rsidR="00BC2613" w:rsidRPr="001F50B0" w:rsidRDefault="00BC2613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452E76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1443CD" w14:textId="227F1190" w:rsidR="00BC2613" w:rsidRPr="001F50B0" w:rsidRDefault="00461077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C2613" w:rsidRPr="001F50B0"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D79FA21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7DC6A9" w14:textId="644FCD1A" w:rsidR="00BC2613" w:rsidRPr="001F50B0" w:rsidRDefault="00BC2613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2613" w:rsidRPr="001F50B0" w14:paraId="73B0E1DC" w14:textId="77777777" w:rsidTr="00ED6FB9">
        <w:tc>
          <w:tcPr>
            <w:tcW w:w="3889" w:type="dxa"/>
          </w:tcPr>
          <w:p w14:paraId="6872D440" w14:textId="43F24D23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458CD8" w14:textId="475B70B6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589,180</w:t>
            </w:r>
          </w:p>
        </w:tc>
        <w:tc>
          <w:tcPr>
            <w:tcW w:w="270" w:type="dxa"/>
          </w:tcPr>
          <w:p w14:paraId="3F38FC08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299647" w14:textId="0372975B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550,346</w:t>
            </w:r>
          </w:p>
        </w:tc>
        <w:tc>
          <w:tcPr>
            <w:tcW w:w="270" w:type="dxa"/>
          </w:tcPr>
          <w:p w14:paraId="3E76CD54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AFD772" w14:textId="69D660F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594,132</w:t>
            </w:r>
          </w:p>
        </w:tc>
        <w:tc>
          <w:tcPr>
            <w:tcW w:w="270" w:type="dxa"/>
          </w:tcPr>
          <w:p w14:paraId="6AE918A3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631888" w14:textId="648083CD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554,057</w:t>
            </w:r>
          </w:p>
        </w:tc>
      </w:tr>
      <w:tr w:rsidR="00BC2613" w:rsidRPr="001F50B0" w14:paraId="661C2E74" w14:textId="77777777" w:rsidTr="004238A0">
        <w:trPr>
          <w:trHeight w:val="386"/>
        </w:trPr>
        <w:tc>
          <w:tcPr>
            <w:tcW w:w="3889" w:type="dxa"/>
          </w:tcPr>
          <w:p w14:paraId="070880AB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3CCA4E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329F64A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BDA5AB6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2D6CC42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66FF81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B64D7B2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B3ADB7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C2613" w:rsidRPr="001F50B0" w14:paraId="5A18C01B" w14:textId="77777777" w:rsidTr="003A3CB1">
        <w:tc>
          <w:tcPr>
            <w:tcW w:w="3889" w:type="dxa"/>
          </w:tcPr>
          <w:p w14:paraId="100715B8" w14:textId="0E118D28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7AD8F733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906B0B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76739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FFB01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7D3499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57A653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4A8B3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2613" w:rsidRPr="001F50B0" w14:paraId="526A9A67" w14:textId="77777777" w:rsidTr="003A3CB1">
        <w:tc>
          <w:tcPr>
            <w:tcW w:w="3889" w:type="dxa"/>
          </w:tcPr>
          <w:p w14:paraId="63F1D242" w14:textId="5260F353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1C159A" w14:textId="6D53BFF9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40,325</w:t>
            </w:r>
          </w:p>
        </w:tc>
        <w:tc>
          <w:tcPr>
            <w:tcW w:w="270" w:type="dxa"/>
          </w:tcPr>
          <w:p w14:paraId="037596CE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2718DA" w14:textId="4A19439E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1,547</w:t>
            </w:r>
          </w:p>
        </w:tc>
        <w:tc>
          <w:tcPr>
            <w:tcW w:w="270" w:type="dxa"/>
          </w:tcPr>
          <w:p w14:paraId="63F14FFD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969339" w14:textId="3C90319A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40,273</w:t>
            </w:r>
          </w:p>
        </w:tc>
        <w:tc>
          <w:tcPr>
            <w:tcW w:w="270" w:type="dxa"/>
          </w:tcPr>
          <w:p w14:paraId="1A9AC448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68B814" w14:textId="683A11E4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1,376</w:t>
            </w:r>
          </w:p>
        </w:tc>
      </w:tr>
      <w:tr w:rsidR="00D55F34" w:rsidRPr="001F50B0" w14:paraId="27B3D30B" w14:textId="77777777" w:rsidTr="00FF16E4">
        <w:tc>
          <w:tcPr>
            <w:tcW w:w="3889" w:type="dxa"/>
          </w:tcPr>
          <w:p w14:paraId="156BF73F" w14:textId="77777777" w:rsidR="00D55F34" w:rsidRPr="001F50B0" w:rsidRDefault="00D55F34" w:rsidP="00D55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F8F2D7" w14:textId="1CFAAFA2" w:rsidR="00D55F34" w:rsidRPr="001F50B0" w:rsidRDefault="00D55F34" w:rsidP="00D55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40,325</w:t>
            </w:r>
          </w:p>
        </w:tc>
        <w:tc>
          <w:tcPr>
            <w:tcW w:w="270" w:type="dxa"/>
          </w:tcPr>
          <w:p w14:paraId="0E8922D6" w14:textId="77777777" w:rsidR="00D55F34" w:rsidRPr="001F50B0" w:rsidRDefault="00D55F34" w:rsidP="00D55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0A2177" w14:textId="7C894880" w:rsidR="00D55F34" w:rsidRPr="001F50B0" w:rsidRDefault="00D55F34" w:rsidP="00D55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1,547</w:t>
            </w:r>
          </w:p>
        </w:tc>
        <w:tc>
          <w:tcPr>
            <w:tcW w:w="270" w:type="dxa"/>
          </w:tcPr>
          <w:p w14:paraId="25B2B523" w14:textId="77777777" w:rsidR="00D55F34" w:rsidRPr="001F50B0" w:rsidRDefault="00D55F34" w:rsidP="00D55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DBD090" w14:textId="171C8373" w:rsidR="00D55F34" w:rsidRPr="001F50B0" w:rsidRDefault="00D55F34" w:rsidP="00D55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40,273</w:t>
            </w:r>
          </w:p>
        </w:tc>
        <w:tc>
          <w:tcPr>
            <w:tcW w:w="270" w:type="dxa"/>
          </w:tcPr>
          <w:p w14:paraId="32DCFDC7" w14:textId="77777777" w:rsidR="00D55F34" w:rsidRPr="001F50B0" w:rsidRDefault="00D55F34" w:rsidP="00D55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00907C" w14:textId="5816BFED" w:rsidR="00D55F34" w:rsidRPr="001F50B0" w:rsidRDefault="00D55F34" w:rsidP="00D55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1,376</w:t>
            </w:r>
          </w:p>
        </w:tc>
      </w:tr>
      <w:tr w:rsidR="00BC2613" w:rsidRPr="001F50B0" w14:paraId="78AC4CB3" w14:textId="77777777" w:rsidTr="00FF16E4">
        <w:tc>
          <w:tcPr>
            <w:tcW w:w="3889" w:type="dxa"/>
          </w:tcPr>
          <w:p w14:paraId="703D48B1" w14:textId="6E0785DE" w:rsidR="00BC2613" w:rsidRPr="001F50B0" w:rsidRDefault="00A62AAB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C2C95B" w14:textId="31A77D6D" w:rsidR="00BC2613" w:rsidRPr="001F50B0" w:rsidRDefault="00461077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C2613" w:rsidRPr="001F50B0">
              <w:rPr>
                <w:rFonts w:asciiTheme="majorBidi" w:hAnsiTheme="majorBidi" w:cstheme="majorBidi"/>
                <w:sz w:val="30"/>
                <w:szCs w:val="30"/>
              </w:rPr>
              <w:t>146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3B38EF0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225170" w14:textId="70F928B0" w:rsidR="00BC2613" w:rsidRPr="001F50B0" w:rsidRDefault="00BC2613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9AF861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C598A7" w14:textId="0183881B" w:rsidR="00BC2613" w:rsidRPr="001F50B0" w:rsidRDefault="00461077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C2613" w:rsidRPr="001F50B0">
              <w:rPr>
                <w:rFonts w:asciiTheme="majorBidi" w:hAnsiTheme="majorBidi" w:cstheme="majorBidi"/>
                <w:sz w:val="30"/>
                <w:szCs w:val="30"/>
              </w:rPr>
              <w:t>146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E7E3295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A3B6E5" w14:textId="43FDBAC4" w:rsidR="00BC2613" w:rsidRPr="001F50B0" w:rsidRDefault="00BC2613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2613" w:rsidRPr="001F50B0" w14:paraId="45B5652B" w14:textId="77777777" w:rsidTr="00FF16E4">
        <w:tc>
          <w:tcPr>
            <w:tcW w:w="3889" w:type="dxa"/>
          </w:tcPr>
          <w:p w14:paraId="0507633F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7710E0" w14:textId="60C662C1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40,179</w:t>
            </w:r>
          </w:p>
        </w:tc>
        <w:tc>
          <w:tcPr>
            <w:tcW w:w="270" w:type="dxa"/>
          </w:tcPr>
          <w:p w14:paraId="7DCF228F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6DC934" w14:textId="399A253F" w:rsidR="00BC2613" w:rsidRPr="001F50B0" w:rsidRDefault="004830DE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1,547</w:t>
            </w:r>
          </w:p>
        </w:tc>
        <w:tc>
          <w:tcPr>
            <w:tcW w:w="270" w:type="dxa"/>
          </w:tcPr>
          <w:p w14:paraId="24CC901B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C128D5" w14:textId="4780B302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40,127</w:t>
            </w:r>
          </w:p>
        </w:tc>
        <w:tc>
          <w:tcPr>
            <w:tcW w:w="270" w:type="dxa"/>
          </w:tcPr>
          <w:p w14:paraId="4B486917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F47EE8" w14:textId="029A0C98" w:rsidR="00BC2613" w:rsidRPr="001F50B0" w:rsidRDefault="004830DE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1,376</w:t>
            </w:r>
          </w:p>
        </w:tc>
      </w:tr>
      <w:tr w:rsidR="00BC2613" w:rsidRPr="001F50B0" w14:paraId="63A14F07" w14:textId="77777777" w:rsidTr="003A3CB1">
        <w:tc>
          <w:tcPr>
            <w:tcW w:w="3889" w:type="dxa"/>
          </w:tcPr>
          <w:p w14:paraId="4F72B61D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C144E8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77D7855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7E3F0E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D45BE53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A33F83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CC83165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1BE15B" w14:textId="77777777" w:rsidR="00BC2613" w:rsidRPr="001F50B0" w:rsidRDefault="00BC2613" w:rsidP="00BC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</w:tbl>
    <w:p w14:paraId="45270029" w14:textId="257E2504" w:rsidR="008A1EA4" w:rsidRDefault="008A1EA4">
      <w:pPr>
        <w:rPr>
          <w:rFonts w:asciiTheme="majorBidi" w:hAnsiTheme="majorBidi" w:cstheme="majorBidi"/>
          <w:sz w:val="30"/>
          <w:szCs w:val="30"/>
          <w:cs/>
        </w:rPr>
      </w:pPr>
    </w:p>
    <w:p w14:paraId="735ECA70" w14:textId="77777777" w:rsidR="008A1EA4" w:rsidRDefault="008A1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B35AEC3" w14:textId="77777777" w:rsidR="009274CD" w:rsidRDefault="009274C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26"/>
        <w:gridCol w:w="961"/>
        <w:gridCol w:w="239"/>
        <w:gridCol w:w="876"/>
        <w:gridCol w:w="236"/>
        <w:gridCol w:w="1020"/>
        <w:gridCol w:w="242"/>
        <w:gridCol w:w="846"/>
        <w:gridCol w:w="276"/>
        <w:gridCol w:w="877"/>
        <w:gridCol w:w="291"/>
        <w:gridCol w:w="990"/>
      </w:tblGrid>
      <w:tr w:rsidR="00FB10CA" w:rsidRPr="001F50B0" w14:paraId="24B8819C" w14:textId="77777777" w:rsidTr="00AE4D2E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50A6E9D3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6" w:type="dxa"/>
            <w:gridSpan w:val="3"/>
            <w:shd w:val="clear" w:color="auto" w:fill="auto"/>
            <w:vAlign w:val="bottom"/>
          </w:tcPr>
          <w:p w14:paraId="2E652A3B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11E675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7"/>
            <w:shd w:val="clear" w:color="auto" w:fill="auto"/>
            <w:vAlign w:val="bottom"/>
          </w:tcPr>
          <w:p w14:paraId="1BC30C38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FB10CA" w:rsidRPr="001F50B0" w14:paraId="71255B7C" w14:textId="77777777" w:rsidTr="00AE4D2E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5550F92A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E73A2A4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5333402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5F270A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65697D34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AF5142D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13C57C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C8BF64B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07489B2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1D31B1A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AC37914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6808E84A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38C45652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14:paraId="5F304FCB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B720DF0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8D9F4E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FB10CA" w:rsidRPr="001F50B0" w14:paraId="3F45E05E" w14:textId="77777777" w:rsidTr="00AE4D2E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41339052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72345F65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3C9C14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563C84CE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BFAEFF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6A95682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968AC51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FA77943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56E3F760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0295F76B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91" w:type="dxa"/>
          </w:tcPr>
          <w:p w14:paraId="4E4179AB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0E57EFF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B10CA" w:rsidRPr="001F50B0" w14:paraId="3E72057E" w14:textId="77777777" w:rsidTr="00AE4D2E">
        <w:trPr>
          <w:tblHeader/>
        </w:trPr>
        <w:tc>
          <w:tcPr>
            <w:tcW w:w="2326" w:type="dxa"/>
            <w:shd w:val="clear" w:color="auto" w:fill="auto"/>
          </w:tcPr>
          <w:p w14:paraId="76BD46EB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6" w:type="dxa"/>
            <w:gridSpan w:val="3"/>
            <w:shd w:val="clear" w:color="auto" w:fill="auto"/>
          </w:tcPr>
          <w:p w14:paraId="56569E3B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1F50B0" w:rsidDel="00D316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540116D2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7"/>
            <w:shd w:val="clear" w:color="auto" w:fill="auto"/>
          </w:tcPr>
          <w:p w14:paraId="48D56AE1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10CA" w:rsidRPr="001F50B0" w14:paraId="48E3A2FF" w14:textId="77777777" w:rsidTr="00AE4D2E">
        <w:tc>
          <w:tcPr>
            <w:tcW w:w="2326" w:type="dxa"/>
            <w:shd w:val="clear" w:color="auto" w:fill="auto"/>
          </w:tcPr>
          <w:p w14:paraId="37497EC0" w14:textId="77777777" w:rsidR="00FB10CA" w:rsidRPr="001F50B0" w:rsidRDefault="00FB10CA" w:rsidP="00AE4D2E">
            <w:pPr>
              <w:tabs>
                <w:tab w:val="clear" w:pos="227"/>
                <w:tab w:val="left" w:pos="156"/>
              </w:tabs>
              <w:spacing w:line="240" w:lineRule="auto"/>
              <w:ind w:left="336" w:right="-105" w:hanging="3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61" w:type="dxa"/>
            <w:shd w:val="clear" w:color="auto" w:fill="auto"/>
          </w:tcPr>
          <w:p w14:paraId="19906CA3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4A4575F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shd w:val="clear" w:color="auto" w:fill="auto"/>
          </w:tcPr>
          <w:p w14:paraId="3FB8AD28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D7A29C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2D8614AA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5,59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2" w:type="dxa"/>
            <w:shd w:val="clear" w:color="auto" w:fill="auto"/>
          </w:tcPr>
          <w:p w14:paraId="0BD37702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4A893283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0C639A91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642D7162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14:paraId="3E63AC18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CDF95A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5,590</w:t>
            </w:r>
          </w:p>
        </w:tc>
      </w:tr>
      <w:tr w:rsidR="00FB10CA" w:rsidRPr="001F50B0" w14:paraId="372BB19D" w14:textId="77777777" w:rsidTr="00AE4D2E">
        <w:tc>
          <w:tcPr>
            <w:tcW w:w="2326" w:type="dxa"/>
            <w:shd w:val="clear" w:color="auto" w:fill="auto"/>
          </w:tcPr>
          <w:p w14:paraId="5FF0FE68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  <w:shd w:val="clear" w:color="auto" w:fill="auto"/>
          </w:tcPr>
          <w:p w14:paraId="3B5CB998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F48BF94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6" w:type="dxa"/>
            <w:shd w:val="clear" w:color="auto" w:fill="auto"/>
          </w:tcPr>
          <w:p w14:paraId="54EA75EB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1BA9A9A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2EC9E4CE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</w:p>
        </w:tc>
        <w:tc>
          <w:tcPr>
            <w:tcW w:w="242" w:type="dxa"/>
            <w:shd w:val="clear" w:color="auto" w:fill="auto"/>
          </w:tcPr>
          <w:p w14:paraId="125B8B08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5CF15D5D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3297A01D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7DE63E84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04F940D2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387D4C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</w:p>
        </w:tc>
      </w:tr>
      <w:tr w:rsidR="00FB10CA" w:rsidRPr="001F50B0" w14:paraId="790C1058" w14:textId="77777777" w:rsidTr="00AE4D2E">
        <w:tc>
          <w:tcPr>
            <w:tcW w:w="3526" w:type="dxa"/>
            <w:gridSpan w:val="3"/>
            <w:shd w:val="clear" w:color="auto" w:fill="auto"/>
          </w:tcPr>
          <w:p w14:paraId="2249A82F" w14:textId="77777777" w:rsidR="00FB10CA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7EC5C5DF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04450210" w14:textId="77777777" w:rsidR="00FB10CA" w:rsidRPr="001F50B0" w:rsidDel="00D31659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6CD1A3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77B35266" w14:textId="77777777" w:rsidR="00FB10CA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6CFA62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(5,590)</w:t>
            </w:r>
          </w:p>
        </w:tc>
        <w:tc>
          <w:tcPr>
            <w:tcW w:w="242" w:type="dxa"/>
            <w:shd w:val="clear" w:color="auto" w:fill="auto"/>
          </w:tcPr>
          <w:p w14:paraId="30CE47A9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749FF1DD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370E9276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4515975A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685C3368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2D0336" w14:textId="77777777" w:rsidR="00FB10CA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E0EDB5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(5,590)</w:t>
            </w:r>
            <w:r w:rsidRPr="001F50B0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-</w:t>
            </w:r>
          </w:p>
        </w:tc>
      </w:tr>
      <w:tr w:rsidR="00FB10CA" w:rsidRPr="001F50B0" w14:paraId="721EA9A5" w14:textId="77777777" w:rsidTr="00AE4D2E">
        <w:tc>
          <w:tcPr>
            <w:tcW w:w="2326" w:type="dxa"/>
            <w:shd w:val="clear" w:color="auto" w:fill="auto"/>
          </w:tcPr>
          <w:p w14:paraId="5EDBE6C5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61" w:type="dxa"/>
            <w:shd w:val="clear" w:color="auto" w:fill="auto"/>
          </w:tcPr>
          <w:p w14:paraId="3530F580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246F27D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6" w:type="dxa"/>
            <w:tcBorders>
              <w:bottom w:val="nil"/>
            </w:tcBorders>
            <w:shd w:val="clear" w:color="auto" w:fill="auto"/>
          </w:tcPr>
          <w:p w14:paraId="66D167B8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84F489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A5D475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9D4582E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4247C815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56D3B2A2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1278C500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3E2A43CD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77EF27" w14:textId="77777777" w:rsidR="00FB10CA" w:rsidRPr="001F50B0" w:rsidRDefault="00FB10CA" w:rsidP="00AE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548AD63" w14:textId="77777777" w:rsidR="00FB10CA" w:rsidRPr="001F50B0" w:rsidRDefault="00FB10CA" w:rsidP="002A7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9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889"/>
        <w:gridCol w:w="1170"/>
        <w:gridCol w:w="270"/>
        <w:gridCol w:w="1080"/>
        <w:gridCol w:w="270"/>
        <w:gridCol w:w="1170"/>
        <w:gridCol w:w="270"/>
        <w:gridCol w:w="1080"/>
      </w:tblGrid>
      <w:tr w:rsidR="001C619E" w:rsidRPr="001F50B0" w14:paraId="5A5AE269" w14:textId="77777777" w:rsidTr="001C619E">
        <w:tc>
          <w:tcPr>
            <w:tcW w:w="3889" w:type="dxa"/>
          </w:tcPr>
          <w:p w14:paraId="2511CDB3" w14:textId="05BE2483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70D17A2" w14:textId="7777777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505FE5" w14:textId="7777777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27B96F5" w14:textId="7777777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619E" w:rsidRPr="001F50B0" w14:paraId="283DB69B" w14:textId="77777777" w:rsidTr="001C619E">
        <w:tc>
          <w:tcPr>
            <w:tcW w:w="3889" w:type="dxa"/>
          </w:tcPr>
          <w:p w14:paraId="6BACB2D5" w14:textId="7777777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557A4E" w14:textId="7777777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941F5F2" w14:textId="7777777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854F87" w14:textId="7777777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F48EFBE" w14:textId="7777777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22360C" w14:textId="7777777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7804519" w14:textId="7777777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7A8A6" w14:textId="7777777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C619E" w:rsidRPr="001F50B0" w14:paraId="1DAA1788" w14:textId="77777777" w:rsidTr="001C619E">
        <w:tc>
          <w:tcPr>
            <w:tcW w:w="3889" w:type="dxa"/>
          </w:tcPr>
          <w:p w14:paraId="62932B07" w14:textId="6A8B762D" w:rsidR="001C619E" w:rsidRPr="001F50B0" w:rsidRDefault="00300297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42E699C3" w14:textId="7777777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3A5AF19" w14:textId="7777777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3B2315" w14:textId="7777777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5BD9DAB" w14:textId="7777777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567613" w14:textId="7777777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DFC7F49" w14:textId="7777777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BD8D4" w14:textId="7777777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C619E" w:rsidRPr="001F50B0" w14:paraId="048A97B5" w14:textId="77777777" w:rsidTr="001C619E">
        <w:tc>
          <w:tcPr>
            <w:tcW w:w="3889" w:type="dxa"/>
          </w:tcPr>
          <w:p w14:paraId="21558012" w14:textId="7777777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7"/>
          </w:tcPr>
          <w:p w14:paraId="681EE6D6" w14:textId="7777777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C619E" w:rsidRPr="001F50B0" w14:paraId="50B66A19" w14:textId="77777777" w:rsidTr="001C619E">
        <w:tc>
          <w:tcPr>
            <w:tcW w:w="3889" w:type="dxa"/>
          </w:tcPr>
          <w:p w14:paraId="321F7FC8" w14:textId="5CE2E02B" w:rsidR="001C619E" w:rsidRPr="001F50B0" w:rsidRDefault="001C619E" w:rsidP="001C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D75F318" w14:textId="496A1F1F" w:rsidR="001C619E" w:rsidRPr="001F50B0" w:rsidRDefault="003D09AF" w:rsidP="001C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14,903</w:t>
            </w:r>
          </w:p>
        </w:tc>
        <w:tc>
          <w:tcPr>
            <w:tcW w:w="270" w:type="dxa"/>
          </w:tcPr>
          <w:p w14:paraId="30FBDEF3" w14:textId="77777777" w:rsidR="001C619E" w:rsidRPr="001F50B0" w:rsidRDefault="001C619E" w:rsidP="001C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A4D43D" w14:textId="053674D7" w:rsidR="001C619E" w:rsidRPr="001F50B0" w:rsidRDefault="001C619E" w:rsidP="001C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20,001</w:t>
            </w:r>
          </w:p>
        </w:tc>
        <w:tc>
          <w:tcPr>
            <w:tcW w:w="270" w:type="dxa"/>
          </w:tcPr>
          <w:p w14:paraId="536EF855" w14:textId="77777777" w:rsidR="001C619E" w:rsidRPr="001F50B0" w:rsidRDefault="001C619E" w:rsidP="001C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39BC5A" w14:textId="3BEF5FBE" w:rsidR="001C619E" w:rsidRPr="001F50B0" w:rsidRDefault="003D09AF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14,903</w:t>
            </w:r>
          </w:p>
        </w:tc>
        <w:tc>
          <w:tcPr>
            <w:tcW w:w="270" w:type="dxa"/>
          </w:tcPr>
          <w:p w14:paraId="38FBC2FB" w14:textId="77777777" w:rsidR="001C619E" w:rsidRPr="001F50B0" w:rsidRDefault="001C619E" w:rsidP="001C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3DB72" w14:textId="089C8394" w:rsidR="001C619E" w:rsidRPr="001F50B0" w:rsidRDefault="001C619E" w:rsidP="00057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20,001</w:t>
            </w:r>
          </w:p>
        </w:tc>
      </w:tr>
      <w:tr w:rsidR="001C619E" w:rsidRPr="001F50B0" w14:paraId="090963FA" w14:textId="77777777" w:rsidTr="001C619E">
        <w:tc>
          <w:tcPr>
            <w:tcW w:w="3889" w:type="dxa"/>
          </w:tcPr>
          <w:p w14:paraId="01111814" w14:textId="06BEC025" w:rsidR="001C619E" w:rsidRPr="001F50B0" w:rsidRDefault="001C619E" w:rsidP="001C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D56653" w14:textId="78CC96BB" w:rsidR="001C619E" w:rsidRPr="001F50B0" w:rsidRDefault="003D09AF" w:rsidP="001C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14,903</w:t>
            </w:r>
          </w:p>
        </w:tc>
        <w:tc>
          <w:tcPr>
            <w:tcW w:w="270" w:type="dxa"/>
          </w:tcPr>
          <w:p w14:paraId="20C33454" w14:textId="77777777" w:rsidR="001C619E" w:rsidRPr="001F50B0" w:rsidRDefault="001C619E" w:rsidP="001C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BB4601" w14:textId="152D0EAF" w:rsidR="001C619E" w:rsidRPr="001F50B0" w:rsidRDefault="001C619E" w:rsidP="001C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20,001</w:t>
            </w:r>
          </w:p>
        </w:tc>
        <w:tc>
          <w:tcPr>
            <w:tcW w:w="270" w:type="dxa"/>
          </w:tcPr>
          <w:p w14:paraId="5A79817F" w14:textId="77777777" w:rsidR="001C619E" w:rsidRPr="001F50B0" w:rsidRDefault="001C619E" w:rsidP="001C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69C161" w14:textId="022AA803" w:rsidR="001C619E" w:rsidRPr="001F50B0" w:rsidRDefault="003D09AF" w:rsidP="001C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14,903</w:t>
            </w:r>
          </w:p>
        </w:tc>
        <w:tc>
          <w:tcPr>
            <w:tcW w:w="270" w:type="dxa"/>
          </w:tcPr>
          <w:p w14:paraId="2E2C4A5B" w14:textId="77777777" w:rsidR="001C619E" w:rsidRPr="001F50B0" w:rsidRDefault="001C619E" w:rsidP="001C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2D4DAA" w14:textId="77707817" w:rsidR="001C619E" w:rsidRPr="001F50B0" w:rsidRDefault="001C619E" w:rsidP="00057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20,001</w:t>
            </w:r>
          </w:p>
        </w:tc>
      </w:tr>
    </w:tbl>
    <w:p w14:paraId="727D3E0A" w14:textId="77777777" w:rsidR="001C619E" w:rsidRPr="001F50B0" w:rsidRDefault="001C619E" w:rsidP="001C6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19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3889"/>
        <w:gridCol w:w="1170"/>
        <w:gridCol w:w="270"/>
        <w:gridCol w:w="1080"/>
        <w:gridCol w:w="270"/>
        <w:gridCol w:w="1170"/>
        <w:gridCol w:w="270"/>
        <w:gridCol w:w="1080"/>
      </w:tblGrid>
      <w:tr w:rsidR="001C619E" w:rsidRPr="001F50B0" w14:paraId="032E5F58" w14:textId="77777777" w:rsidTr="00DF4AC9">
        <w:tc>
          <w:tcPr>
            <w:tcW w:w="3889" w:type="dxa"/>
          </w:tcPr>
          <w:p w14:paraId="21E37C8E" w14:textId="7DFE3D24" w:rsidR="001C619E" w:rsidRPr="001F50B0" w:rsidRDefault="00300297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2F2E1AFE" w14:textId="6E316645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E6016" w14:textId="7777777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48EF5B" w14:textId="2725BF8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334D9" w14:textId="7777777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DF4AE9" w14:textId="33282BD1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49C3EE" w14:textId="77777777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E61E4" w14:textId="7DC2BF0C" w:rsidR="001C619E" w:rsidRPr="001F50B0" w:rsidRDefault="001C619E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09AF" w:rsidRPr="001F50B0" w14:paraId="6AB18718" w14:textId="77777777" w:rsidTr="00DF4AC9">
        <w:tc>
          <w:tcPr>
            <w:tcW w:w="3889" w:type="dxa"/>
          </w:tcPr>
          <w:p w14:paraId="2FEFA6ED" w14:textId="2C0A5A1B" w:rsidR="003D09AF" w:rsidRPr="001F50B0" w:rsidRDefault="003D09AF" w:rsidP="003D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7E3A712" w14:textId="301AB4AE" w:rsidR="003D09AF" w:rsidRPr="001F50B0" w:rsidRDefault="003D09AF" w:rsidP="003D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8D1045" w14:textId="77777777" w:rsidR="003D09AF" w:rsidRPr="001F50B0" w:rsidRDefault="003D09AF" w:rsidP="003D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B5D96C" w14:textId="74CC644D" w:rsidR="003D09AF" w:rsidRPr="001F50B0" w:rsidRDefault="003D09AF" w:rsidP="003D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62BA1B" w14:textId="77777777" w:rsidR="003D09AF" w:rsidRPr="001F50B0" w:rsidRDefault="003D09AF" w:rsidP="003D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8A8EA8" w14:textId="1894982B" w:rsidR="003D09AF" w:rsidRPr="001F50B0" w:rsidRDefault="003D09AF" w:rsidP="003D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270" w:type="dxa"/>
          </w:tcPr>
          <w:p w14:paraId="188F6547" w14:textId="77777777" w:rsidR="003D09AF" w:rsidRPr="001F50B0" w:rsidRDefault="003D09AF" w:rsidP="003D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D08A5" w14:textId="09397F09" w:rsidR="003D09AF" w:rsidRPr="001F50B0" w:rsidRDefault="003D09AF" w:rsidP="00057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1,140</w:t>
            </w:r>
          </w:p>
        </w:tc>
      </w:tr>
      <w:tr w:rsidR="003D09AF" w:rsidRPr="001F50B0" w14:paraId="4D8B5263" w14:textId="77777777" w:rsidTr="00DF4AC9">
        <w:tc>
          <w:tcPr>
            <w:tcW w:w="3889" w:type="dxa"/>
          </w:tcPr>
          <w:p w14:paraId="379885CD" w14:textId="77777777" w:rsidR="003D09AF" w:rsidRPr="001F50B0" w:rsidRDefault="003D09AF" w:rsidP="003D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151DA64" w14:textId="47FAEA8A" w:rsidR="003D09AF" w:rsidRPr="001F50B0" w:rsidRDefault="003D09AF" w:rsidP="003D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3,528</w:t>
            </w:r>
          </w:p>
        </w:tc>
        <w:tc>
          <w:tcPr>
            <w:tcW w:w="270" w:type="dxa"/>
          </w:tcPr>
          <w:p w14:paraId="6C34351F" w14:textId="77777777" w:rsidR="003D09AF" w:rsidRPr="001F50B0" w:rsidRDefault="003D09AF" w:rsidP="003D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E6DDC6" w14:textId="6030C2AD" w:rsidR="003D09AF" w:rsidRPr="001F50B0" w:rsidRDefault="003D09AF" w:rsidP="003D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4,678</w:t>
            </w:r>
          </w:p>
        </w:tc>
        <w:tc>
          <w:tcPr>
            <w:tcW w:w="270" w:type="dxa"/>
          </w:tcPr>
          <w:p w14:paraId="18D6C3FB" w14:textId="77777777" w:rsidR="003D09AF" w:rsidRPr="001F50B0" w:rsidRDefault="003D09AF" w:rsidP="003D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293FDE" w14:textId="57B87B47" w:rsidR="003D09AF" w:rsidRPr="001F50B0" w:rsidRDefault="003D09AF" w:rsidP="003D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3,528</w:t>
            </w:r>
          </w:p>
        </w:tc>
        <w:tc>
          <w:tcPr>
            <w:tcW w:w="270" w:type="dxa"/>
          </w:tcPr>
          <w:p w14:paraId="0383C64C" w14:textId="77777777" w:rsidR="003D09AF" w:rsidRPr="001F50B0" w:rsidRDefault="003D09AF" w:rsidP="003D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5B1040" w14:textId="7DCB3AAE" w:rsidR="003D09AF" w:rsidRPr="001F50B0" w:rsidRDefault="003D09AF" w:rsidP="00057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4,678</w:t>
            </w:r>
          </w:p>
        </w:tc>
      </w:tr>
      <w:tr w:rsidR="003D09AF" w:rsidRPr="001F50B0" w14:paraId="57DF9019" w14:textId="77777777" w:rsidTr="00DF4AC9">
        <w:tc>
          <w:tcPr>
            <w:tcW w:w="3889" w:type="dxa"/>
          </w:tcPr>
          <w:p w14:paraId="74E4874A" w14:textId="77777777" w:rsidR="003D09AF" w:rsidRPr="001F50B0" w:rsidRDefault="003D09AF" w:rsidP="003D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270E3A" w14:textId="3CF82FFF" w:rsidR="003D09AF" w:rsidRPr="001F50B0" w:rsidRDefault="003D09AF" w:rsidP="003D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3,528</w:t>
            </w:r>
          </w:p>
        </w:tc>
        <w:tc>
          <w:tcPr>
            <w:tcW w:w="270" w:type="dxa"/>
          </w:tcPr>
          <w:p w14:paraId="3B59BA16" w14:textId="77777777" w:rsidR="003D09AF" w:rsidRPr="001F50B0" w:rsidRDefault="003D09AF" w:rsidP="003D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44B0EF" w14:textId="49A9457B" w:rsidR="003D09AF" w:rsidRPr="001F50B0" w:rsidRDefault="003D09AF" w:rsidP="003D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4,678</w:t>
            </w:r>
          </w:p>
        </w:tc>
        <w:tc>
          <w:tcPr>
            <w:tcW w:w="270" w:type="dxa"/>
          </w:tcPr>
          <w:p w14:paraId="7244C3F2" w14:textId="77777777" w:rsidR="003D09AF" w:rsidRPr="001F50B0" w:rsidRDefault="003D09AF" w:rsidP="003D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1E1652" w14:textId="1141D6C2" w:rsidR="003D09AF" w:rsidRPr="001F50B0" w:rsidRDefault="003D09AF" w:rsidP="003D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3,898</w:t>
            </w:r>
          </w:p>
        </w:tc>
        <w:tc>
          <w:tcPr>
            <w:tcW w:w="270" w:type="dxa"/>
          </w:tcPr>
          <w:p w14:paraId="444B27EC" w14:textId="77777777" w:rsidR="003D09AF" w:rsidRPr="001F50B0" w:rsidRDefault="003D09AF" w:rsidP="003D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47644D" w14:textId="7897312D" w:rsidR="003D09AF" w:rsidRPr="001F50B0" w:rsidRDefault="003D09AF" w:rsidP="00057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5,818</w:t>
            </w:r>
          </w:p>
        </w:tc>
      </w:tr>
    </w:tbl>
    <w:p w14:paraId="76D05E2C" w14:textId="32B9BE56" w:rsidR="00C47D62" w:rsidRDefault="00C47D62" w:rsidP="004C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sz w:val="30"/>
          <w:szCs w:val="30"/>
        </w:rPr>
      </w:pPr>
    </w:p>
    <w:p w14:paraId="1AC7C8EE" w14:textId="7D740436" w:rsidR="00C47D62" w:rsidRDefault="00C47D62" w:rsidP="004C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sz w:val="30"/>
          <w:szCs w:val="30"/>
        </w:rPr>
      </w:pPr>
    </w:p>
    <w:p w14:paraId="66D27CD5" w14:textId="340BE2E7" w:rsidR="00C47D62" w:rsidRDefault="00C47D62" w:rsidP="004C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sz w:val="30"/>
          <w:szCs w:val="30"/>
        </w:rPr>
      </w:pPr>
    </w:p>
    <w:p w14:paraId="470C847F" w14:textId="4643C80A" w:rsidR="00C47D62" w:rsidRDefault="00C47D62" w:rsidP="004C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sz w:val="30"/>
          <w:szCs w:val="30"/>
        </w:rPr>
      </w:pPr>
    </w:p>
    <w:p w14:paraId="315E018C" w14:textId="7E6E307F" w:rsidR="00C47D62" w:rsidRDefault="00C47D62" w:rsidP="004C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sz w:val="30"/>
          <w:szCs w:val="30"/>
        </w:rPr>
      </w:pPr>
    </w:p>
    <w:p w14:paraId="644773C4" w14:textId="24311B51" w:rsidR="00C47D62" w:rsidRDefault="00C47D62" w:rsidP="004C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sz w:val="30"/>
          <w:szCs w:val="30"/>
        </w:rPr>
      </w:pPr>
    </w:p>
    <w:p w14:paraId="0AF1C899" w14:textId="78A944B5" w:rsidR="00C47D62" w:rsidRDefault="00C47D62" w:rsidP="004C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sz w:val="30"/>
          <w:szCs w:val="30"/>
        </w:rPr>
      </w:pPr>
    </w:p>
    <w:p w14:paraId="10BDDDA0" w14:textId="5EEBFEFE" w:rsidR="00C47D62" w:rsidRDefault="00C47D62" w:rsidP="004C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sz w:val="30"/>
          <w:szCs w:val="30"/>
        </w:rPr>
      </w:pPr>
    </w:p>
    <w:p w14:paraId="1EA23523" w14:textId="77777777" w:rsidR="00C47D62" w:rsidRDefault="00C47D62" w:rsidP="004C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sz w:val="30"/>
          <w:szCs w:val="30"/>
        </w:rPr>
      </w:pPr>
    </w:p>
    <w:p w14:paraId="446ADF9F" w14:textId="77777777" w:rsidR="00FB10CA" w:rsidRDefault="00FB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1C3AD07" w14:textId="77777777" w:rsidR="00F81043" w:rsidRPr="001F50B0" w:rsidRDefault="00F81043" w:rsidP="004C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</w:t>
      </w:r>
      <w:r w:rsidR="00AF683A"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ที่ทำ</w:t>
      </w:r>
      <w:r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14:paraId="5AD1B69D" w14:textId="77777777" w:rsidR="005140E7" w:rsidRPr="001F50B0" w:rsidRDefault="005140E7" w:rsidP="005140E7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3A579368" w14:textId="77777777" w:rsidR="00014212" w:rsidRPr="001F50B0" w:rsidRDefault="00014212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A34B7E"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ซื้อขายผลิตภัณฑ์และการตลาด</w:t>
      </w:r>
    </w:p>
    <w:p w14:paraId="4CBEC59C" w14:textId="77777777" w:rsidR="005140E7" w:rsidRPr="001F50B0" w:rsidRDefault="005140E7" w:rsidP="005140E7">
      <w:pPr>
        <w:pStyle w:val="NoSpacing"/>
        <w:rPr>
          <w:rFonts w:asciiTheme="majorBidi" w:hAnsiTheme="majorBidi" w:cstheme="majorBidi"/>
          <w:sz w:val="30"/>
          <w:szCs w:val="30"/>
          <w:cs/>
        </w:rPr>
      </w:pPr>
    </w:p>
    <w:p w14:paraId="4DAFE0CA" w14:textId="77777777" w:rsidR="007B1A61" w:rsidRPr="001F50B0" w:rsidRDefault="00083F2A" w:rsidP="00650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F50B0">
        <w:rPr>
          <w:rFonts w:asciiTheme="majorBidi" w:hAnsiTheme="majorBidi" w:cstheme="majorBidi"/>
          <w:sz w:val="30"/>
          <w:szCs w:val="30"/>
        </w:rPr>
        <w:t>1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1F50B0">
        <w:rPr>
          <w:rFonts w:asciiTheme="majorBidi" w:hAnsiTheme="majorBidi" w:cstheme="majorBidi"/>
          <w:sz w:val="30"/>
          <w:szCs w:val="30"/>
        </w:rPr>
        <w:t xml:space="preserve">2562 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บริษัทได้ทำสัญญาซื้อขายผลิตภัณฑ์และการตลาดกับบริษัท ทรอปิคอล คอนโซลิเดตเตด </w:t>
      </w:r>
      <w:r w:rsidRPr="001F50B0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คอปอเรชั่น เอสดีเอ็น บีเอชดี </w:t>
      </w:r>
      <w:r w:rsidRPr="001F50B0">
        <w:rPr>
          <w:rFonts w:asciiTheme="majorBidi" w:hAnsiTheme="majorBidi" w:cstheme="majorBidi"/>
          <w:sz w:val="30"/>
          <w:szCs w:val="30"/>
        </w:rPr>
        <w:t>(TCC)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โดยบริษัทตกลงให้ </w:t>
      </w:r>
      <w:r w:rsidRPr="001F50B0">
        <w:rPr>
          <w:rFonts w:asciiTheme="majorBidi" w:hAnsiTheme="majorBidi" w:cstheme="majorBidi"/>
          <w:sz w:val="30"/>
          <w:szCs w:val="30"/>
        </w:rPr>
        <w:t xml:space="preserve">TCC 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ทำหน้าที่เป็นตัวแทนทางการตลาดของบริษัทในการติดต่อกับตลาดระหว่างประเทศ สัญญานี้มีกำหนดระยะเวลา </w:t>
      </w:r>
      <w:r w:rsidRPr="001F50B0">
        <w:rPr>
          <w:rFonts w:asciiTheme="majorBidi" w:hAnsiTheme="majorBidi" w:cstheme="majorBidi"/>
          <w:sz w:val="30"/>
          <w:szCs w:val="30"/>
        </w:rPr>
        <w:t xml:space="preserve">3 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ปีโดยเริ่มตั้งแต่เดือนมิถุนายน </w:t>
      </w:r>
      <w:r w:rsidRPr="001F50B0">
        <w:rPr>
          <w:rFonts w:asciiTheme="majorBidi" w:hAnsiTheme="majorBidi" w:cstheme="majorBidi"/>
          <w:sz w:val="30"/>
          <w:szCs w:val="30"/>
        </w:rPr>
        <w:t>2562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และสามารถต่ออายุสัญญาโดยอัตโนมัติได้อีก </w:t>
      </w:r>
      <w:r w:rsidRPr="001F50B0">
        <w:rPr>
          <w:rFonts w:asciiTheme="majorBidi" w:hAnsiTheme="majorBidi" w:cstheme="majorBidi"/>
          <w:sz w:val="30"/>
          <w:szCs w:val="30"/>
        </w:rPr>
        <w:t>1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ปี เว้นแต่คู่สัญญาฝ่ายใดฝ่ายหนึ่งจะบอกเลิกสัญญา </w:t>
      </w:r>
    </w:p>
    <w:p w14:paraId="6F4F8D88" w14:textId="77777777" w:rsidR="005140E7" w:rsidRPr="001F50B0" w:rsidRDefault="005140E7" w:rsidP="005140E7">
      <w:pPr>
        <w:pStyle w:val="NoSpacing"/>
        <w:rPr>
          <w:rFonts w:asciiTheme="majorBidi" w:hAnsiTheme="majorBidi" w:cstheme="majorBidi"/>
          <w:sz w:val="30"/>
          <w:szCs w:val="30"/>
          <w:cs/>
        </w:rPr>
      </w:pPr>
    </w:p>
    <w:p w14:paraId="59F586AD" w14:textId="77777777" w:rsidR="00BB53E6" w:rsidRPr="001F50B0" w:rsidRDefault="00057CF3" w:rsidP="00F50020">
      <w:pPr>
        <w:pStyle w:val="a6"/>
        <w:tabs>
          <w:tab w:val="clear" w:pos="1080"/>
          <w:tab w:val="left" w:pos="540"/>
        </w:tabs>
        <w:ind w:right="-43"/>
        <w:jc w:val="both"/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</w:pPr>
      <w:r w:rsidRPr="001F50B0"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  <w:tab/>
      </w:r>
      <w:r w:rsidR="0074228D" w:rsidRPr="001F50B0"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  <w:tab/>
      </w:r>
      <w:r w:rsidR="00BB53E6" w:rsidRPr="001F50B0">
        <w:rPr>
          <w:rFonts w:asciiTheme="majorBidi" w:eastAsia="Times New Roman" w:hAnsiTheme="majorBidi" w:cstheme="majorBidi"/>
          <w:b/>
          <w:bCs/>
          <w:i/>
          <w:iCs/>
          <w:snapToGrid/>
          <w:cs/>
          <w:lang w:val="en-US" w:eastAsia="en-US"/>
        </w:rPr>
        <w:t>หนังสือค้ำประกัน</w:t>
      </w:r>
    </w:p>
    <w:p w14:paraId="3B3C86D2" w14:textId="77777777" w:rsidR="00BB53E6" w:rsidRPr="001F50B0" w:rsidRDefault="00BB53E6" w:rsidP="00057CF3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0FD0B967" w14:textId="77777777" w:rsidR="00AE4282" w:rsidRPr="001F50B0" w:rsidRDefault="00BB53E6" w:rsidP="003839A0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lang w:val="en-US" w:eastAsia="en-US"/>
        </w:rPr>
      </w:pPr>
      <w:r w:rsidRPr="001F50B0">
        <w:rPr>
          <w:rFonts w:asciiTheme="majorBidi" w:eastAsia="Times New Roman" w:hAnsiTheme="majorBidi" w:cstheme="majorBidi"/>
          <w:snapToGrid/>
          <w:cs/>
          <w:lang w:val="en-US" w:eastAsia="en-US"/>
        </w:rPr>
        <w:t xml:space="preserve">ณ วันที่ </w:t>
      </w:r>
      <w:r w:rsidR="000B6AEE" w:rsidRPr="001F50B0">
        <w:rPr>
          <w:rFonts w:asciiTheme="majorBidi" w:eastAsia="Times New Roman" w:hAnsiTheme="majorBidi" w:cstheme="majorBidi"/>
          <w:snapToGrid/>
          <w:lang w:val="en-US" w:eastAsia="en-US"/>
        </w:rPr>
        <w:t xml:space="preserve">31 </w:t>
      </w:r>
      <w:r w:rsidR="000B6AEE" w:rsidRPr="001F50B0">
        <w:rPr>
          <w:rFonts w:asciiTheme="majorBidi" w:eastAsia="Times New Roman" w:hAnsiTheme="majorBidi" w:cstheme="majorBidi"/>
          <w:snapToGrid/>
          <w:cs/>
          <w:lang w:val="en-US" w:eastAsia="en-US"/>
        </w:rPr>
        <w:t xml:space="preserve">มีนาคม </w:t>
      </w:r>
      <w:r w:rsidR="000B6AEE" w:rsidRPr="001F50B0">
        <w:rPr>
          <w:rFonts w:asciiTheme="majorBidi" w:eastAsia="Times New Roman" w:hAnsiTheme="majorBidi" w:cstheme="majorBidi"/>
          <w:snapToGrid/>
          <w:lang w:val="en-US" w:eastAsia="en-US"/>
        </w:rPr>
        <w:t xml:space="preserve">2563 </w:t>
      </w:r>
      <w:r w:rsidRPr="001F50B0">
        <w:rPr>
          <w:rFonts w:asciiTheme="majorBidi" w:eastAsia="Times New Roman" w:hAnsiTheme="majorBidi" w:cstheme="majorBidi"/>
          <w:snapToGrid/>
          <w:cs/>
          <w:lang w:val="en-US" w:eastAsia="en-US"/>
        </w:rPr>
        <w:t>บริษัทมีหนี้สินที่อาจเกิดขึ้นต่อธนาคารในประเทศแห่งหนึ่งสำหรับการค้ำประกันวงเงินสินเชื่อของบริษัทย่อยและ</w:t>
      </w:r>
      <w:r w:rsidR="00A46DF9" w:rsidRPr="001F50B0">
        <w:rPr>
          <w:rFonts w:asciiTheme="majorBidi" w:eastAsia="Times New Roman" w:hAnsiTheme="majorBidi" w:cstheme="majorBidi"/>
          <w:snapToGrid/>
          <w:cs/>
          <w:lang w:val="en-US" w:eastAsia="en-US"/>
        </w:rPr>
        <w:t>กิจการ</w:t>
      </w:r>
      <w:r w:rsidRPr="001F50B0">
        <w:rPr>
          <w:rFonts w:asciiTheme="majorBidi" w:eastAsia="Times New Roman" w:hAnsiTheme="majorBidi" w:cstheme="majorBidi"/>
          <w:snapToGrid/>
          <w:cs/>
          <w:lang w:val="en-US" w:eastAsia="en-US"/>
        </w:rPr>
        <w:t>ที่เกี่ยวข้องกันเป็นจำนวนเงินรว</w:t>
      </w:r>
      <w:r w:rsidR="002A7168" w:rsidRPr="001F50B0">
        <w:rPr>
          <w:rFonts w:asciiTheme="majorBidi" w:eastAsia="Times New Roman" w:hAnsiTheme="majorBidi" w:cstheme="majorBidi"/>
          <w:snapToGrid/>
          <w:cs/>
          <w:lang w:val="en-US" w:eastAsia="en-US"/>
        </w:rPr>
        <w:t>ม</w:t>
      </w:r>
      <w:r w:rsidR="002A7168" w:rsidRPr="001F50B0">
        <w:rPr>
          <w:rFonts w:asciiTheme="majorBidi" w:eastAsia="Times New Roman" w:hAnsiTheme="majorBidi" w:cstheme="majorBidi"/>
          <w:snapToGrid/>
          <w:lang w:val="en-US" w:eastAsia="en-US"/>
        </w:rPr>
        <w:t xml:space="preserve"> 18</w:t>
      </w:r>
      <w:r w:rsidR="00FA3F00" w:rsidRPr="001F50B0">
        <w:rPr>
          <w:rFonts w:asciiTheme="majorBidi" w:eastAsia="Times New Roman" w:hAnsiTheme="majorBidi" w:cstheme="majorBidi"/>
          <w:snapToGrid/>
          <w:lang w:val="en-US" w:eastAsia="en-US"/>
        </w:rPr>
        <w:t xml:space="preserve"> </w:t>
      </w:r>
      <w:r w:rsidRPr="001F50B0">
        <w:rPr>
          <w:rFonts w:asciiTheme="majorBidi" w:eastAsia="Times New Roman" w:hAnsiTheme="majorBidi" w:cstheme="majorBidi"/>
          <w:snapToGrid/>
          <w:cs/>
          <w:lang w:val="en-US" w:eastAsia="en-US"/>
        </w:rPr>
        <w:t xml:space="preserve">ล้านบาท </w:t>
      </w:r>
      <w:r w:rsidRPr="001F50B0">
        <w:rPr>
          <w:rFonts w:asciiTheme="majorBidi" w:eastAsia="Times New Roman" w:hAnsiTheme="majorBidi" w:cstheme="majorBidi"/>
          <w:i/>
          <w:iCs/>
          <w:snapToGrid/>
          <w:cs/>
          <w:lang w:val="en-US" w:eastAsia="en-US"/>
        </w:rPr>
        <w:t>(</w:t>
      </w:r>
      <w:r w:rsidR="000B6AEE" w:rsidRPr="001F50B0">
        <w:rPr>
          <w:rFonts w:asciiTheme="majorBidi" w:eastAsia="Times New Roman" w:hAnsiTheme="majorBidi" w:cstheme="majorBidi"/>
          <w:i/>
          <w:iCs/>
          <w:snapToGrid/>
          <w:lang w:val="en-US" w:eastAsia="en-US"/>
        </w:rPr>
        <w:t>31</w:t>
      </w:r>
      <w:r w:rsidR="000B6AEE" w:rsidRPr="001F50B0">
        <w:rPr>
          <w:rFonts w:asciiTheme="majorBidi" w:eastAsia="Times New Roman" w:hAnsiTheme="majorBidi" w:cstheme="majorBidi"/>
          <w:i/>
          <w:iCs/>
          <w:snapToGrid/>
          <w:cs/>
          <w:lang w:val="en-US" w:eastAsia="en-US"/>
        </w:rPr>
        <w:t xml:space="preserve"> ธันวาคม </w:t>
      </w:r>
      <w:r w:rsidR="000B6AEE" w:rsidRPr="001F50B0">
        <w:rPr>
          <w:rFonts w:asciiTheme="majorBidi" w:eastAsia="Times New Roman" w:hAnsiTheme="majorBidi" w:cstheme="majorBidi"/>
          <w:i/>
          <w:iCs/>
          <w:snapToGrid/>
          <w:lang w:val="en-US" w:eastAsia="en-US"/>
        </w:rPr>
        <w:t>25</w:t>
      </w:r>
      <w:r w:rsidR="000B6AEE" w:rsidRPr="001F50B0">
        <w:rPr>
          <w:rFonts w:asciiTheme="majorBidi" w:eastAsia="Times New Roman" w:hAnsiTheme="majorBidi" w:cstheme="majorBidi"/>
          <w:i/>
          <w:iCs/>
          <w:snapToGrid/>
          <w:cs/>
          <w:lang w:val="en-US" w:eastAsia="en-US"/>
        </w:rPr>
        <w:t>6</w:t>
      </w:r>
      <w:r w:rsidR="000B6AEE" w:rsidRPr="001F50B0">
        <w:rPr>
          <w:rFonts w:asciiTheme="majorBidi" w:eastAsia="Times New Roman" w:hAnsiTheme="majorBidi" w:cstheme="majorBidi"/>
          <w:i/>
          <w:iCs/>
          <w:snapToGrid/>
          <w:lang w:val="en-US" w:eastAsia="en-US"/>
        </w:rPr>
        <w:t>2</w:t>
      </w:r>
      <w:r w:rsidR="00E847A7" w:rsidRPr="001F50B0">
        <w:rPr>
          <w:rFonts w:asciiTheme="majorBidi" w:eastAsia="Times New Roman" w:hAnsiTheme="majorBidi" w:cstheme="majorBidi"/>
          <w:i/>
          <w:iCs/>
          <w:snapToGrid/>
          <w:lang w:val="en-US" w:eastAsia="en-US"/>
        </w:rPr>
        <w:t xml:space="preserve">: </w:t>
      </w:r>
      <w:r w:rsidR="00E847A7" w:rsidRPr="001F50B0">
        <w:rPr>
          <w:rFonts w:asciiTheme="majorBidi" w:eastAsia="Times New Roman" w:hAnsiTheme="majorBidi" w:cstheme="majorBidi"/>
          <w:i/>
          <w:iCs/>
          <w:snapToGrid/>
          <w:cs/>
          <w:lang w:val="en-US" w:eastAsia="en-US"/>
        </w:rPr>
        <w:t>18</w:t>
      </w:r>
      <w:r w:rsidR="00EC474F" w:rsidRPr="001F50B0">
        <w:rPr>
          <w:rFonts w:asciiTheme="majorBidi" w:eastAsia="Times New Roman" w:hAnsiTheme="majorBidi" w:cstheme="majorBidi"/>
          <w:i/>
          <w:iCs/>
          <w:snapToGrid/>
          <w:lang w:val="en-US" w:eastAsia="en-US"/>
        </w:rPr>
        <w:t xml:space="preserve"> </w:t>
      </w:r>
      <w:r w:rsidRPr="001F50B0">
        <w:rPr>
          <w:rFonts w:asciiTheme="majorBidi" w:eastAsia="Times New Roman" w:hAnsiTheme="majorBidi" w:cstheme="majorBidi"/>
          <w:i/>
          <w:iCs/>
          <w:snapToGrid/>
          <w:cs/>
          <w:lang w:val="en-US" w:eastAsia="en-US"/>
        </w:rPr>
        <w:t>ล้านบาท)</w:t>
      </w:r>
    </w:p>
    <w:p w14:paraId="2EA43E70" w14:textId="77777777" w:rsidR="00AE4282" w:rsidRPr="001F50B0" w:rsidRDefault="00AE4282" w:rsidP="003839A0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snapToGrid/>
          <w:lang w:val="en-US" w:eastAsia="en-US"/>
        </w:rPr>
      </w:pPr>
    </w:p>
    <w:p w14:paraId="1C0CF651" w14:textId="55656A1A" w:rsidR="00BB53E6" w:rsidRPr="001F50B0" w:rsidRDefault="00BB53E6" w:rsidP="003839A0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snapToGrid/>
          <w:lang w:val="en-US" w:eastAsia="en-US"/>
        </w:rPr>
      </w:pPr>
      <w:r w:rsidRPr="001F50B0">
        <w:rPr>
          <w:rFonts w:asciiTheme="majorBidi" w:eastAsia="Times New Roman" w:hAnsiTheme="majorBidi" w:cstheme="majorBidi"/>
          <w:snapToGrid/>
          <w:cs/>
          <w:lang w:val="en-US" w:eastAsia="en-US"/>
        </w:rPr>
        <w:tab/>
      </w:r>
    </w:p>
    <w:p w14:paraId="2932172B" w14:textId="4ED830CF" w:rsidR="00283B78" w:rsidRPr="001F50B0" w:rsidRDefault="00283B78" w:rsidP="002447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283B78" w:rsidRPr="001F50B0" w:rsidSect="00AE4282">
          <w:headerReference w:type="default" r:id="rId9"/>
          <w:footerReference w:type="default" r:id="rId10"/>
          <w:type w:val="nextColumn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14:paraId="3B477E3B" w14:textId="01E6A8D3" w:rsidR="00885A1C" w:rsidRPr="001F50B0" w:rsidRDefault="00885A1C" w:rsidP="00885A1C">
      <w:pPr>
        <w:pStyle w:val="Heading1"/>
        <w:numPr>
          <w:ilvl w:val="0"/>
          <w:numId w:val="23"/>
        </w:numPr>
        <w:tabs>
          <w:tab w:val="num" w:pos="540"/>
        </w:tabs>
        <w:rPr>
          <w:rFonts w:asciiTheme="majorBidi" w:hAnsiTheme="majorBidi" w:cstheme="majorBidi"/>
          <w:b w:val="0"/>
          <w:bCs w:val="0"/>
          <w:szCs w:val="30"/>
        </w:rPr>
      </w:pPr>
      <w:r w:rsidRPr="001F50B0">
        <w:rPr>
          <w:rFonts w:asciiTheme="majorBidi" w:hAnsiTheme="majorBidi" w:cstheme="majorBidi"/>
          <w:szCs w:val="30"/>
        </w:rPr>
        <w:lastRenderedPageBreak/>
        <w:tab/>
      </w:r>
      <w:r w:rsidRPr="001F50B0">
        <w:rPr>
          <w:rFonts w:asciiTheme="majorBidi" w:hAnsiTheme="majorBidi" w:cstheme="majorBidi"/>
          <w:szCs w:val="30"/>
          <w:cs/>
        </w:rPr>
        <w:t>เงิ</w:t>
      </w:r>
      <w:r>
        <w:rPr>
          <w:rFonts w:asciiTheme="majorBidi" w:hAnsiTheme="majorBidi" w:cstheme="majorBidi" w:hint="cs"/>
          <w:szCs w:val="30"/>
          <w:cs/>
        </w:rPr>
        <w:t>น</w:t>
      </w:r>
      <w:r w:rsidRPr="001F50B0">
        <w:rPr>
          <w:rFonts w:asciiTheme="majorBidi" w:hAnsiTheme="majorBidi" w:cstheme="majorBidi"/>
          <w:szCs w:val="30"/>
          <w:cs/>
        </w:rPr>
        <w:t>ลงทุนในบริษัทร่วม</w:t>
      </w:r>
    </w:p>
    <w:p w14:paraId="6444B7AE" w14:textId="77777777" w:rsidR="00885A1C" w:rsidRPr="00885A1C" w:rsidRDefault="00885A1C" w:rsidP="00885A1C">
      <w:pPr>
        <w:rPr>
          <w:cs/>
        </w:rPr>
      </w:pPr>
    </w:p>
    <w:p w14:paraId="75B66D1F" w14:textId="77777777" w:rsidR="001555D8" w:rsidRPr="001F50B0" w:rsidRDefault="001555D8" w:rsidP="00155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4"/>
          <w:szCs w:val="24"/>
          <w:cs/>
        </w:rPr>
      </w:pPr>
    </w:p>
    <w:tbl>
      <w:tblPr>
        <w:tblpPr w:leftFromText="180" w:rightFromText="180" w:vertAnchor="text" w:horzAnchor="page" w:tblpX="1608" w:tblpY="116"/>
        <w:tblW w:w="14615" w:type="dxa"/>
        <w:tblLayout w:type="fixed"/>
        <w:tblLook w:val="01E0" w:firstRow="1" w:lastRow="1" w:firstColumn="1" w:lastColumn="1" w:noHBand="0" w:noVBand="0"/>
      </w:tblPr>
      <w:tblGrid>
        <w:gridCol w:w="2520"/>
        <w:gridCol w:w="1060"/>
        <w:gridCol w:w="972"/>
        <w:gridCol w:w="784"/>
        <w:gridCol w:w="725"/>
        <w:gridCol w:w="830"/>
        <w:gridCol w:w="262"/>
        <w:gridCol w:w="17"/>
        <w:gridCol w:w="882"/>
        <w:gridCol w:w="14"/>
        <w:gridCol w:w="255"/>
        <w:gridCol w:w="859"/>
        <w:gridCol w:w="16"/>
        <w:gridCol w:w="253"/>
        <w:gridCol w:w="16"/>
        <w:gridCol w:w="902"/>
        <w:gridCol w:w="236"/>
        <w:gridCol w:w="892"/>
        <w:gridCol w:w="269"/>
        <w:gridCol w:w="817"/>
        <w:gridCol w:w="269"/>
        <w:gridCol w:w="770"/>
        <w:gridCol w:w="270"/>
        <w:gridCol w:w="725"/>
      </w:tblGrid>
      <w:tr w:rsidR="005537D8" w:rsidRPr="001F50B0" w14:paraId="03A6A3D1" w14:textId="77777777" w:rsidTr="00541157">
        <w:trPr>
          <w:trHeight w:hRule="exact" w:val="361"/>
        </w:trPr>
        <w:tc>
          <w:tcPr>
            <w:tcW w:w="2520" w:type="dxa"/>
          </w:tcPr>
          <w:p w14:paraId="3DB58E7B" w14:textId="77777777" w:rsidR="005537D8" w:rsidRPr="001F50B0" w:rsidRDefault="005537D8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7927DE5F" w14:textId="77777777" w:rsidR="005537D8" w:rsidRPr="001F50B0" w:rsidRDefault="005537D8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098ACC9D" w14:textId="77777777" w:rsidR="005537D8" w:rsidRPr="001F50B0" w:rsidRDefault="005537D8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063" w:type="dxa"/>
            <w:gridSpan w:val="21"/>
          </w:tcPr>
          <w:p w14:paraId="2CD85E4E" w14:textId="77777777" w:rsidR="005537D8" w:rsidRPr="001F50B0" w:rsidRDefault="005537D8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15B59" w:rsidRPr="001F50B0" w14:paraId="45198420" w14:textId="77777777" w:rsidTr="00DF4AC9">
        <w:trPr>
          <w:trHeight w:hRule="exact" w:val="361"/>
        </w:trPr>
        <w:tc>
          <w:tcPr>
            <w:tcW w:w="2520" w:type="dxa"/>
          </w:tcPr>
          <w:p w14:paraId="2AE7355C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0" w:type="dxa"/>
          </w:tcPr>
          <w:p w14:paraId="02F6D940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52F92306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509" w:type="dxa"/>
            <w:gridSpan w:val="2"/>
          </w:tcPr>
          <w:p w14:paraId="3AC16E8E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สัดส่วนความ</w:t>
            </w:r>
          </w:p>
        </w:tc>
        <w:tc>
          <w:tcPr>
            <w:tcW w:w="830" w:type="dxa"/>
          </w:tcPr>
          <w:p w14:paraId="29BB121B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9" w:type="dxa"/>
            <w:gridSpan w:val="2"/>
          </w:tcPr>
          <w:p w14:paraId="08B26B75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gridSpan w:val="2"/>
          </w:tcPr>
          <w:p w14:paraId="3FD10C38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dxa"/>
          </w:tcPr>
          <w:p w14:paraId="51CE9A55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</w:tcPr>
          <w:p w14:paraId="7E038E7C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gridSpan w:val="2"/>
          </w:tcPr>
          <w:p w14:paraId="697E228E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27009700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ADA6AD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0CE02639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69" w:type="dxa"/>
          </w:tcPr>
          <w:p w14:paraId="0E27175A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5" w:type="dxa"/>
            <w:gridSpan w:val="3"/>
          </w:tcPr>
          <w:p w14:paraId="489CDEBB" w14:textId="33B603B0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เงินปันผลรับสำหรับงวด</w:t>
            </w:r>
          </w:p>
        </w:tc>
      </w:tr>
      <w:tr w:rsidR="0029489A" w:rsidRPr="001F50B0" w14:paraId="15C17615" w14:textId="77777777" w:rsidTr="00541157">
        <w:trPr>
          <w:trHeight w:hRule="exact" w:val="361"/>
        </w:trPr>
        <w:tc>
          <w:tcPr>
            <w:tcW w:w="2520" w:type="dxa"/>
          </w:tcPr>
          <w:p w14:paraId="7EEE9171" w14:textId="77777777" w:rsidR="0029489A" w:rsidRPr="001F50B0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060" w:type="dxa"/>
          </w:tcPr>
          <w:p w14:paraId="214EA9BE" w14:textId="77777777" w:rsidR="0029489A" w:rsidRPr="001F50B0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72" w:type="dxa"/>
          </w:tcPr>
          <w:p w14:paraId="61D2A414" w14:textId="77777777" w:rsidR="0029489A" w:rsidRPr="001F50B0" w:rsidRDefault="008460C8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509" w:type="dxa"/>
            <w:gridSpan w:val="2"/>
          </w:tcPr>
          <w:p w14:paraId="68ED8D19" w14:textId="77777777" w:rsidR="0029489A" w:rsidRPr="001F50B0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991" w:type="dxa"/>
            <w:gridSpan w:val="4"/>
          </w:tcPr>
          <w:p w14:paraId="7C4ADF41" w14:textId="77777777" w:rsidR="0029489A" w:rsidRPr="001F50B0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69" w:type="dxa"/>
            <w:gridSpan w:val="2"/>
          </w:tcPr>
          <w:p w14:paraId="5F63C562" w14:textId="77777777" w:rsidR="0029489A" w:rsidRPr="001F50B0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46" w:type="dxa"/>
            <w:gridSpan w:val="5"/>
          </w:tcPr>
          <w:p w14:paraId="11983BB6" w14:textId="77777777" w:rsidR="0029489A" w:rsidRPr="001F50B0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</w:tcPr>
          <w:p w14:paraId="1837794E" w14:textId="77777777" w:rsidR="0029489A" w:rsidRPr="001F50B0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8" w:type="dxa"/>
            <w:gridSpan w:val="3"/>
          </w:tcPr>
          <w:p w14:paraId="2335640E" w14:textId="77777777" w:rsidR="0029489A" w:rsidRPr="001F50B0" w:rsidDel="00685444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69" w:type="dxa"/>
          </w:tcPr>
          <w:p w14:paraId="524C21D6" w14:textId="77777777" w:rsidR="0029489A" w:rsidRPr="001F50B0" w:rsidRDefault="0029489A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65" w:type="dxa"/>
            <w:gridSpan w:val="3"/>
          </w:tcPr>
          <w:p w14:paraId="4DBAE3C9" w14:textId="13737562" w:rsidR="0029489A" w:rsidRPr="001F50B0" w:rsidDel="00685444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สามเดือนสิ้นสุดวันที่</w:t>
            </w:r>
          </w:p>
        </w:tc>
      </w:tr>
      <w:tr w:rsidR="001555D8" w:rsidRPr="001F50B0" w14:paraId="31C2BBBC" w14:textId="77777777" w:rsidTr="00541157">
        <w:trPr>
          <w:trHeight w:hRule="exact" w:val="361"/>
        </w:trPr>
        <w:tc>
          <w:tcPr>
            <w:tcW w:w="2520" w:type="dxa"/>
          </w:tcPr>
          <w:p w14:paraId="57E3EC83" w14:textId="77777777" w:rsidR="001555D8" w:rsidRPr="001F50B0" w:rsidRDefault="001555D8" w:rsidP="001555D8">
            <w:pPr>
              <w:pStyle w:val="10"/>
              <w:tabs>
                <w:tab w:val="clear" w:pos="1080"/>
              </w:tabs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</w:tcPr>
          <w:p w14:paraId="5DF541B1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4E616EB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A09F343" w14:textId="3A87CD6A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31 </w:t>
            </w:r>
          </w:p>
        </w:tc>
        <w:tc>
          <w:tcPr>
            <w:tcW w:w="725" w:type="dxa"/>
          </w:tcPr>
          <w:p w14:paraId="5AC62C87" w14:textId="06E0409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31 </w:t>
            </w:r>
          </w:p>
        </w:tc>
        <w:tc>
          <w:tcPr>
            <w:tcW w:w="830" w:type="dxa"/>
          </w:tcPr>
          <w:p w14:paraId="7FA7130D" w14:textId="6B117CD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31 </w:t>
            </w:r>
          </w:p>
        </w:tc>
        <w:tc>
          <w:tcPr>
            <w:tcW w:w="262" w:type="dxa"/>
          </w:tcPr>
          <w:p w14:paraId="4792DC06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</w:tcPr>
          <w:p w14:paraId="680FA739" w14:textId="3EE0F51A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31 </w:t>
            </w:r>
          </w:p>
        </w:tc>
        <w:tc>
          <w:tcPr>
            <w:tcW w:w="269" w:type="dxa"/>
            <w:gridSpan w:val="2"/>
          </w:tcPr>
          <w:p w14:paraId="3B8F15C4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gridSpan w:val="2"/>
          </w:tcPr>
          <w:p w14:paraId="7B42D4CB" w14:textId="26337634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31 </w:t>
            </w:r>
          </w:p>
        </w:tc>
        <w:tc>
          <w:tcPr>
            <w:tcW w:w="269" w:type="dxa"/>
            <w:gridSpan w:val="2"/>
          </w:tcPr>
          <w:p w14:paraId="4DEA72B8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</w:tcPr>
          <w:p w14:paraId="363FEA2A" w14:textId="1F4A67E8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31 </w:t>
            </w:r>
          </w:p>
        </w:tc>
        <w:tc>
          <w:tcPr>
            <w:tcW w:w="236" w:type="dxa"/>
          </w:tcPr>
          <w:p w14:paraId="4D07279F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2687DADA" w14:textId="6EF4C02E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31 </w:t>
            </w:r>
          </w:p>
        </w:tc>
        <w:tc>
          <w:tcPr>
            <w:tcW w:w="269" w:type="dxa"/>
          </w:tcPr>
          <w:p w14:paraId="44E399BD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6A8DB881" w14:textId="3E7D96FA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31 </w:t>
            </w:r>
          </w:p>
        </w:tc>
        <w:tc>
          <w:tcPr>
            <w:tcW w:w="269" w:type="dxa"/>
          </w:tcPr>
          <w:p w14:paraId="59EC2CB1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14:paraId="547B577E" w14:textId="33EBC424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31 </w:t>
            </w:r>
          </w:p>
        </w:tc>
        <w:tc>
          <w:tcPr>
            <w:tcW w:w="270" w:type="dxa"/>
          </w:tcPr>
          <w:p w14:paraId="1AD86AC5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5" w:type="dxa"/>
          </w:tcPr>
          <w:p w14:paraId="7B84D3EA" w14:textId="05FF589F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31 </w:t>
            </w:r>
          </w:p>
        </w:tc>
      </w:tr>
      <w:tr w:rsidR="001555D8" w:rsidRPr="001F50B0" w14:paraId="2CC4B786" w14:textId="77777777" w:rsidTr="00541157">
        <w:trPr>
          <w:trHeight w:hRule="exact" w:val="361"/>
        </w:trPr>
        <w:tc>
          <w:tcPr>
            <w:tcW w:w="2520" w:type="dxa"/>
          </w:tcPr>
          <w:p w14:paraId="4354B562" w14:textId="77777777" w:rsidR="001555D8" w:rsidRPr="001F50B0" w:rsidRDefault="001555D8" w:rsidP="001555D8">
            <w:pPr>
              <w:pStyle w:val="10"/>
              <w:tabs>
                <w:tab w:val="clear" w:pos="1080"/>
              </w:tabs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</w:tcPr>
          <w:p w14:paraId="23BF4DF7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7D1EBCA4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F37DD76" w14:textId="641A959A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มีนาคม</w:t>
            </w:r>
          </w:p>
        </w:tc>
        <w:tc>
          <w:tcPr>
            <w:tcW w:w="725" w:type="dxa"/>
          </w:tcPr>
          <w:p w14:paraId="3D37B156" w14:textId="6AEA305A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830" w:type="dxa"/>
          </w:tcPr>
          <w:p w14:paraId="1C9B164C" w14:textId="18EF4403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มีนาคม</w:t>
            </w:r>
          </w:p>
        </w:tc>
        <w:tc>
          <w:tcPr>
            <w:tcW w:w="262" w:type="dxa"/>
          </w:tcPr>
          <w:p w14:paraId="04B32439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</w:tcPr>
          <w:p w14:paraId="6781648A" w14:textId="5727CD78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69" w:type="dxa"/>
            <w:gridSpan w:val="2"/>
          </w:tcPr>
          <w:p w14:paraId="69FAE70F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gridSpan w:val="2"/>
          </w:tcPr>
          <w:p w14:paraId="597F1DFD" w14:textId="0480FFE8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มีนาคม</w:t>
            </w:r>
          </w:p>
        </w:tc>
        <w:tc>
          <w:tcPr>
            <w:tcW w:w="269" w:type="dxa"/>
            <w:gridSpan w:val="2"/>
          </w:tcPr>
          <w:p w14:paraId="7CAE5031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</w:tcPr>
          <w:p w14:paraId="46476D79" w14:textId="63E62BD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36" w:type="dxa"/>
          </w:tcPr>
          <w:p w14:paraId="3D3F9698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4B8124AD" w14:textId="7315CECE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มีนาคม</w:t>
            </w:r>
          </w:p>
        </w:tc>
        <w:tc>
          <w:tcPr>
            <w:tcW w:w="269" w:type="dxa"/>
          </w:tcPr>
          <w:p w14:paraId="3468EA6C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37F60874" w14:textId="26ABBACF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</w:t>
            </w:r>
          </w:p>
        </w:tc>
        <w:tc>
          <w:tcPr>
            <w:tcW w:w="269" w:type="dxa"/>
          </w:tcPr>
          <w:p w14:paraId="74AF0E19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14:paraId="7ABCCB9E" w14:textId="76D05B03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มีนาคม</w:t>
            </w:r>
          </w:p>
        </w:tc>
        <w:tc>
          <w:tcPr>
            <w:tcW w:w="270" w:type="dxa"/>
          </w:tcPr>
          <w:p w14:paraId="37DC5406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5" w:type="dxa"/>
          </w:tcPr>
          <w:p w14:paraId="1A904C1D" w14:textId="2FF78ED3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มีนาคม</w:t>
            </w:r>
          </w:p>
        </w:tc>
      </w:tr>
      <w:tr w:rsidR="001555D8" w:rsidRPr="001F50B0" w14:paraId="10C506F7" w14:textId="77777777" w:rsidTr="00541157">
        <w:trPr>
          <w:trHeight w:hRule="exact" w:val="361"/>
        </w:trPr>
        <w:tc>
          <w:tcPr>
            <w:tcW w:w="2520" w:type="dxa"/>
          </w:tcPr>
          <w:p w14:paraId="39DBB1DC" w14:textId="77777777" w:rsidR="001555D8" w:rsidRPr="001F50B0" w:rsidRDefault="001555D8" w:rsidP="001555D8">
            <w:pPr>
              <w:pStyle w:val="10"/>
              <w:tabs>
                <w:tab w:val="clear" w:pos="1080"/>
              </w:tabs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</w:tcPr>
          <w:p w14:paraId="3C432189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766A4BB9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6E7F8EF" w14:textId="66F43DDF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25" w:type="dxa"/>
          </w:tcPr>
          <w:p w14:paraId="6C45C50F" w14:textId="084A9789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30" w:type="dxa"/>
          </w:tcPr>
          <w:p w14:paraId="4BA5C14A" w14:textId="57F9BA35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62" w:type="dxa"/>
          </w:tcPr>
          <w:p w14:paraId="30F52301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</w:tcPr>
          <w:p w14:paraId="474C9F26" w14:textId="50E037F2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69" w:type="dxa"/>
            <w:gridSpan w:val="2"/>
          </w:tcPr>
          <w:p w14:paraId="61826113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5" w:type="dxa"/>
            <w:gridSpan w:val="2"/>
          </w:tcPr>
          <w:p w14:paraId="61D301CC" w14:textId="1EB51845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69" w:type="dxa"/>
            <w:gridSpan w:val="2"/>
          </w:tcPr>
          <w:p w14:paraId="76F8DE86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2" w:type="dxa"/>
          </w:tcPr>
          <w:p w14:paraId="447DBEB4" w14:textId="1474053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2709DB54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402FFA7C" w14:textId="66F1ED4E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69" w:type="dxa"/>
          </w:tcPr>
          <w:p w14:paraId="0BA94024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770E576D" w14:textId="5CFAE946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69" w:type="dxa"/>
          </w:tcPr>
          <w:p w14:paraId="7C3CF332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0" w:type="dxa"/>
          </w:tcPr>
          <w:p w14:paraId="494AB615" w14:textId="6EED5356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52381347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5" w:type="dxa"/>
          </w:tcPr>
          <w:p w14:paraId="4C4867DA" w14:textId="7E63B73F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666899" w:rsidRPr="001F50B0" w14:paraId="4323327B" w14:textId="77777777" w:rsidTr="00541157">
        <w:trPr>
          <w:trHeight w:hRule="exact" w:val="361"/>
        </w:trPr>
        <w:tc>
          <w:tcPr>
            <w:tcW w:w="2520" w:type="dxa"/>
          </w:tcPr>
          <w:p w14:paraId="71A8F35D" w14:textId="77777777" w:rsidR="00666899" w:rsidRPr="001F50B0" w:rsidRDefault="00666899" w:rsidP="004A7692">
            <w:pPr>
              <w:pStyle w:val="10"/>
              <w:tabs>
                <w:tab w:val="clear" w:pos="1080"/>
              </w:tabs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060" w:type="dxa"/>
          </w:tcPr>
          <w:p w14:paraId="798D3B7B" w14:textId="77777777" w:rsidR="00666899" w:rsidRPr="001F50B0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3A2FD1E6" w14:textId="77777777" w:rsidR="00666899" w:rsidRPr="001F50B0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09" w:type="dxa"/>
            <w:gridSpan w:val="2"/>
          </w:tcPr>
          <w:p w14:paraId="579433E7" w14:textId="77777777" w:rsidR="00666899" w:rsidRPr="001F50B0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554" w:type="dxa"/>
            <w:gridSpan w:val="19"/>
          </w:tcPr>
          <w:p w14:paraId="6B980C77" w14:textId="77777777" w:rsidR="00666899" w:rsidRPr="001F50B0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A7692" w:rsidRPr="001F50B0" w14:paraId="78A492A3" w14:textId="77777777" w:rsidTr="00541157">
        <w:trPr>
          <w:trHeight w:hRule="exact" w:val="361"/>
        </w:trPr>
        <w:tc>
          <w:tcPr>
            <w:tcW w:w="2520" w:type="dxa"/>
          </w:tcPr>
          <w:p w14:paraId="38547F43" w14:textId="77777777" w:rsidR="00666899" w:rsidRPr="001F50B0" w:rsidRDefault="00666899" w:rsidP="004A7692">
            <w:pPr>
              <w:pStyle w:val="10"/>
              <w:tabs>
                <w:tab w:val="clear" w:pos="1080"/>
              </w:tabs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US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US"/>
              </w:rPr>
              <w:t>บริษัทร่วม</w:t>
            </w:r>
          </w:p>
        </w:tc>
        <w:tc>
          <w:tcPr>
            <w:tcW w:w="1060" w:type="dxa"/>
          </w:tcPr>
          <w:p w14:paraId="1CA2FA5E" w14:textId="77777777" w:rsidR="00666899" w:rsidRPr="001F50B0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72" w:type="dxa"/>
          </w:tcPr>
          <w:p w14:paraId="336BB780" w14:textId="77777777" w:rsidR="00666899" w:rsidRPr="001F50B0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84" w:type="dxa"/>
          </w:tcPr>
          <w:p w14:paraId="466B6AB0" w14:textId="77777777" w:rsidR="00666899" w:rsidRPr="001F50B0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5" w:type="dxa"/>
          </w:tcPr>
          <w:p w14:paraId="21E8BCD4" w14:textId="77777777" w:rsidR="00666899" w:rsidRPr="001F50B0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0" w:type="dxa"/>
          </w:tcPr>
          <w:p w14:paraId="78A0D127" w14:textId="77777777" w:rsidR="00666899" w:rsidRPr="001F50B0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2" w:type="dxa"/>
          </w:tcPr>
          <w:p w14:paraId="4C84B197" w14:textId="77777777" w:rsidR="00666899" w:rsidRPr="001F50B0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9" w:type="dxa"/>
            <w:gridSpan w:val="2"/>
          </w:tcPr>
          <w:p w14:paraId="199DC167" w14:textId="77777777" w:rsidR="00666899" w:rsidRPr="001F50B0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9" w:type="dxa"/>
            <w:gridSpan w:val="2"/>
          </w:tcPr>
          <w:p w14:paraId="54115433" w14:textId="77777777" w:rsidR="00666899" w:rsidRPr="001F50B0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5" w:type="dxa"/>
            <w:gridSpan w:val="2"/>
          </w:tcPr>
          <w:p w14:paraId="37D802D1" w14:textId="77777777" w:rsidR="00666899" w:rsidRPr="001F50B0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9" w:type="dxa"/>
            <w:gridSpan w:val="2"/>
          </w:tcPr>
          <w:p w14:paraId="74F0E10B" w14:textId="77777777" w:rsidR="00666899" w:rsidRPr="001F50B0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2" w:type="dxa"/>
          </w:tcPr>
          <w:p w14:paraId="57F64A05" w14:textId="77777777" w:rsidR="00666899" w:rsidRPr="001F50B0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</w:tcPr>
          <w:p w14:paraId="1E8298BB" w14:textId="77777777" w:rsidR="00666899" w:rsidRPr="001F50B0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</w:tcPr>
          <w:p w14:paraId="1329FB87" w14:textId="77777777" w:rsidR="00666899" w:rsidRPr="001F50B0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9" w:type="dxa"/>
          </w:tcPr>
          <w:p w14:paraId="4CA3295B" w14:textId="77777777" w:rsidR="00666899" w:rsidRPr="001F50B0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7" w:type="dxa"/>
          </w:tcPr>
          <w:p w14:paraId="2A76748E" w14:textId="77777777" w:rsidR="00666899" w:rsidRPr="001F50B0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69" w:type="dxa"/>
          </w:tcPr>
          <w:p w14:paraId="1D624607" w14:textId="77777777" w:rsidR="00666899" w:rsidRPr="001F50B0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0" w:type="dxa"/>
          </w:tcPr>
          <w:p w14:paraId="5E25373C" w14:textId="77777777" w:rsidR="00666899" w:rsidRPr="001F50B0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54C4D795" w14:textId="77777777" w:rsidR="00666899" w:rsidRPr="001F50B0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5" w:type="dxa"/>
          </w:tcPr>
          <w:p w14:paraId="1E8F405B" w14:textId="77777777" w:rsidR="00666899" w:rsidRPr="001F50B0" w:rsidRDefault="0066689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FC3EA4" w:rsidRPr="001F50B0" w14:paraId="4E27D7AA" w14:textId="77777777" w:rsidTr="00541157">
        <w:trPr>
          <w:trHeight w:hRule="exact" w:val="361"/>
        </w:trPr>
        <w:tc>
          <w:tcPr>
            <w:tcW w:w="2520" w:type="dxa"/>
          </w:tcPr>
          <w:p w14:paraId="5C9A5E2A" w14:textId="77777777" w:rsidR="00FC3EA4" w:rsidRPr="001F50B0" w:rsidRDefault="00FC3EA4" w:rsidP="00FC3EA4">
            <w:pPr>
              <w:pStyle w:val="10"/>
              <w:tabs>
                <w:tab w:val="clear" w:pos="1080"/>
              </w:tabs>
              <w:ind w:right="-46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บริษัท ทรอปิคอล</w:t>
            </w:r>
            <w:r w:rsidRPr="001F50B0">
              <w:rPr>
                <w:rFonts w:asciiTheme="majorBidi" w:hAnsiTheme="majorBidi" w:cstheme="majorBidi"/>
                <w:sz w:val="25"/>
                <w:szCs w:val="25"/>
                <w:lang w:val="en-US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แพคเกจจิ้ง </w:t>
            </w:r>
            <w:r w:rsidRPr="001F50B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จำกัด</w:t>
            </w:r>
          </w:p>
        </w:tc>
        <w:tc>
          <w:tcPr>
            <w:tcW w:w="1060" w:type="dxa"/>
          </w:tcPr>
          <w:p w14:paraId="291B6147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ผลิต</w:t>
            </w:r>
          </w:p>
        </w:tc>
        <w:tc>
          <w:tcPr>
            <w:tcW w:w="972" w:type="dxa"/>
          </w:tcPr>
          <w:p w14:paraId="1A6FA97A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ไทย</w:t>
            </w:r>
          </w:p>
        </w:tc>
        <w:tc>
          <w:tcPr>
            <w:tcW w:w="784" w:type="dxa"/>
          </w:tcPr>
          <w:p w14:paraId="48C56824" w14:textId="416B4C66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49.4</w:t>
            </w:r>
          </w:p>
        </w:tc>
        <w:tc>
          <w:tcPr>
            <w:tcW w:w="725" w:type="dxa"/>
          </w:tcPr>
          <w:p w14:paraId="5838F71B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49.4</w:t>
            </w:r>
          </w:p>
        </w:tc>
        <w:tc>
          <w:tcPr>
            <w:tcW w:w="830" w:type="dxa"/>
          </w:tcPr>
          <w:p w14:paraId="1C6CB255" w14:textId="3D2B709E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18,000</w:t>
            </w:r>
          </w:p>
        </w:tc>
        <w:tc>
          <w:tcPr>
            <w:tcW w:w="262" w:type="dxa"/>
          </w:tcPr>
          <w:p w14:paraId="11023375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9" w:type="dxa"/>
            <w:gridSpan w:val="2"/>
          </w:tcPr>
          <w:p w14:paraId="1C7CDB69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18,000</w:t>
            </w:r>
          </w:p>
        </w:tc>
        <w:tc>
          <w:tcPr>
            <w:tcW w:w="269" w:type="dxa"/>
            <w:gridSpan w:val="2"/>
          </w:tcPr>
          <w:p w14:paraId="7CF9FEB1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5" w:type="dxa"/>
            <w:gridSpan w:val="2"/>
            <w:tcBorders>
              <w:bottom w:val="single" w:sz="4" w:space="0" w:color="auto"/>
            </w:tcBorders>
          </w:tcPr>
          <w:p w14:paraId="1DACCB4F" w14:textId="1D649CD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8,900</w:t>
            </w:r>
          </w:p>
        </w:tc>
        <w:tc>
          <w:tcPr>
            <w:tcW w:w="269" w:type="dxa"/>
            <w:gridSpan w:val="2"/>
          </w:tcPr>
          <w:p w14:paraId="090044AF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A579CC7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18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8,900</w:t>
            </w:r>
          </w:p>
        </w:tc>
        <w:tc>
          <w:tcPr>
            <w:tcW w:w="236" w:type="dxa"/>
          </w:tcPr>
          <w:p w14:paraId="3E2668C4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</w:tcPr>
          <w:p w14:paraId="628E0550" w14:textId="2E990C13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7D6EAD4B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9FB1148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4FD2B486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14:paraId="61644973" w14:textId="1ECB7430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F62B9A3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14:paraId="69787B87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FC3EA4" w:rsidRPr="001F50B0" w14:paraId="46D3F560" w14:textId="77777777" w:rsidTr="00541157">
        <w:trPr>
          <w:trHeight w:hRule="exact" w:val="361"/>
        </w:trPr>
        <w:tc>
          <w:tcPr>
            <w:tcW w:w="2520" w:type="dxa"/>
          </w:tcPr>
          <w:p w14:paraId="698964A1" w14:textId="77777777" w:rsidR="00FC3EA4" w:rsidRPr="001F50B0" w:rsidRDefault="00FC3EA4" w:rsidP="00FC3EA4">
            <w:pPr>
              <w:pStyle w:val="10"/>
              <w:tabs>
                <w:tab w:val="clear" w:pos="1080"/>
              </w:tabs>
              <w:ind w:right="-46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1060" w:type="dxa"/>
          </w:tcPr>
          <w:p w14:paraId="56E66674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72" w:type="dxa"/>
          </w:tcPr>
          <w:p w14:paraId="5FF5548B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84" w:type="dxa"/>
          </w:tcPr>
          <w:p w14:paraId="61B9419E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5" w:type="dxa"/>
          </w:tcPr>
          <w:p w14:paraId="1B174489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30" w:type="dxa"/>
          </w:tcPr>
          <w:p w14:paraId="66ACF217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2" w:type="dxa"/>
          </w:tcPr>
          <w:p w14:paraId="13D050A6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99" w:type="dxa"/>
            <w:gridSpan w:val="2"/>
          </w:tcPr>
          <w:p w14:paraId="39B2A02F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69" w:type="dxa"/>
            <w:gridSpan w:val="2"/>
          </w:tcPr>
          <w:p w14:paraId="14B8078A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05F227" w14:textId="37E1B122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8,900</w:t>
            </w:r>
          </w:p>
        </w:tc>
        <w:tc>
          <w:tcPr>
            <w:tcW w:w="269" w:type="dxa"/>
            <w:gridSpan w:val="2"/>
          </w:tcPr>
          <w:p w14:paraId="4627A4C6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79E91B44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8,900</w:t>
            </w:r>
          </w:p>
        </w:tc>
        <w:tc>
          <w:tcPr>
            <w:tcW w:w="236" w:type="dxa"/>
          </w:tcPr>
          <w:p w14:paraId="7EC7E9A6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B7F83" w14:textId="40711004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0F37A853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6541228F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0ED7C0D0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</w:tcPr>
          <w:p w14:paraId="060C9E85" w14:textId="7E350550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D29F536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3DB0E87E" w14:textId="77777777" w:rsidR="00FC3EA4" w:rsidRPr="001F50B0" w:rsidRDefault="00FC3EA4" w:rsidP="00FC3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</w:tr>
    </w:tbl>
    <w:p w14:paraId="4C794847" w14:textId="26F7049E" w:rsidR="00DA07F4" w:rsidRPr="001F50B0" w:rsidRDefault="00DA07F4">
      <w:pPr>
        <w:rPr>
          <w:rFonts w:asciiTheme="majorBidi" w:hAnsiTheme="majorBidi" w:cstheme="majorBidi"/>
          <w:sz w:val="28"/>
          <w:szCs w:val="28"/>
        </w:rPr>
      </w:pPr>
    </w:p>
    <w:p w14:paraId="6D78D95E" w14:textId="015DD72D" w:rsidR="00BE131F" w:rsidRPr="001F50B0" w:rsidRDefault="00BE131F" w:rsidP="00BE131F">
      <w:pPr>
        <w:tabs>
          <w:tab w:val="clear" w:pos="454"/>
          <w:tab w:val="left" w:pos="540"/>
        </w:tabs>
        <w:rPr>
          <w:rFonts w:asciiTheme="majorBidi" w:hAnsiTheme="majorBidi" w:cstheme="majorBidi"/>
        </w:rPr>
      </w:pPr>
      <w:r w:rsidRPr="001F50B0">
        <w:rPr>
          <w:rFonts w:asciiTheme="majorBidi" w:hAnsiTheme="majorBidi" w:cstheme="majorBidi"/>
          <w:sz w:val="30"/>
          <w:szCs w:val="30"/>
        </w:rPr>
        <w:tab/>
      </w:r>
      <w:r w:rsidRPr="001F50B0">
        <w:rPr>
          <w:rFonts w:asciiTheme="majorBidi" w:hAnsiTheme="majorBidi" w:cstheme="majorBidi"/>
          <w:sz w:val="30"/>
          <w:szCs w:val="30"/>
        </w:rPr>
        <w:tab/>
      </w:r>
      <w:r w:rsidRPr="001F50B0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2367B3D4" w14:textId="77777777" w:rsidR="001555D8" w:rsidRPr="001F50B0" w:rsidRDefault="001555D8">
      <w:pPr>
        <w:rPr>
          <w:rFonts w:asciiTheme="majorBidi" w:hAnsiTheme="majorBidi" w:cstheme="majorBidi"/>
        </w:rPr>
      </w:pPr>
      <w:r w:rsidRPr="001F50B0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horzAnchor="margin" w:tblpX="450" w:tblpY="125"/>
        <w:tblW w:w="14580" w:type="dxa"/>
        <w:tblLayout w:type="fixed"/>
        <w:tblLook w:val="01E0" w:firstRow="1" w:lastRow="1" w:firstColumn="1" w:lastColumn="1" w:noHBand="0" w:noVBand="0"/>
      </w:tblPr>
      <w:tblGrid>
        <w:gridCol w:w="2520"/>
        <w:gridCol w:w="720"/>
        <w:gridCol w:w="900"/>
        <w:gridCol w:w="630"/>
        <w:gridCol w:w="630"/>
        <w:gridCol w:w="720"/>
        <w:gridCol w:w="243"/>
        <w:gridCol w:w="649"/>
        <w:gridCol w:w="8"/>
        <w:gridCol w:w="263"/>
        <w:gridCol w:w="8"/>
        <w:gridCol w:w="724"/>
        <w:gridCol w:w="271"/>
        <w:gridCol w:w="719"/>
        <w:gridCol w:w="8"/>
        <w:gridCol w:w="263"/>
        <w:gridCol w:w="8"/>
        <w:gridCol w:w="724"/>
        <w:gridCol w:w="271"/>
        <w:gridCol w:w="611"/>
        <w:gridCol w:w="271"/>
        <w:gridCol w:w="634"/>
        <w:gridCol w:w="271"/>
        <w:gridCol w:w="624"/>
        <w:gridCol w:w="270"/>
        <w:gridCol w:w="674"/>
        <w:gridCol w:w="270"/>
        <w:gridCol w:w="676"/>
      </w:tblGrid>
      <w:tr w:rsidR="004A7692" w:rsidRPr="001F50B0" w14:paraId="7CA1553A" w14:textId="77777777" w:rsidTr="00145502">
        <w:trPr>
          <w:trHeight w:hRule="exact" w:val="349"/>
        </w:trPr>
        <w:tc>
          <w:tcPr>
            <w:tcW w:w="2520" w:type="dxa"/>
          </w:tcPr>
          <w:p w14:paraId="63D6B4EA" w14:textId="04A0AF0A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EE76F24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F9F94C4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40" w:type="dxa"/>
            <w:gridSpan w:val="25"/>
          </w:tcPr>
          <w:p w14:paraId="381AF121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15B59" w:rsidRPr="001F50B0" w14:paraId="19D1BF2C" w14:textId="77777777" w:rsidTr="00DF4AC9">
        <w:trPr>
          <w:trHeight w:hRule="exact" w:val="362"/>
        </w:trPr>
        <w:tc>
          <w:tcPr>
            <w:tcW w:w="2520" w:type="dxa"/>
          </w:tcPr>
          <w:p w14:paraId="402452BD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C86E62A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E38BA5D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11526B36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1E7BFF9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52BC86A0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258599CB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gridSpan w:val="2"/>
          </w:tcPr>
          <w:p w14:paraId="1169C948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225B7C0A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2AB25DE8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gridSpan w:val="2"/>
          </w:tcPr>
          <w:p w14:paraId="17C951B2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gridSpan w:val="2"/>
          </w:tcPr>
          <w:p w14:paraId="214FC6EC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0C8F1A7D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68F7DD36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dxa"/>
          </w:tcPr>
          <w:p w14:paraId="07EE5C7A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5E5E7176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68339E19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1F4503F2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dxa"/>
          </w:tcPr>
          <w:p w14:paraId="35B50CBE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B6A6D7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632B93CB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5B59" w:rsidRPr="001F50B0" w14:paraId="5AA737CA" w14:textId="77777777" w:rsidTr="00DF4AC9">
        <w:trPr>
          <w:trHeight w:hRule="exact" w:val="362"/>
        </w:trPr>
        <w:tc>
          <w:tcPr>
            <w:tcW w:w="2520" w:type="dxa"/>
          </w:tcPr>
          <w:p w14:paraId="544F94E5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C0FF4BA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900" w:type="dxa"/>
          </w:tcPr>
          <w:p w14:paraId="5B2C4DBF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4DAF91D8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720" w:type="dxa"/>
          </w:tcPr>
          <w:p w14:paraId="637AF62A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F429C45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14:paraId="3971FC4D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gridSpan w:val="2"/>
          </w:tcPr>
          <w:p w14:paraId="64E8EBEA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6AF56F5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1FA7E4E0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7" w:type="dxa"/>
            <w:gridSpan w:val="2"/>
          </w:tcPr>
          <w:p w14:paraId="0704201F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  <w:gridSpan w:val="2"/>
          </w:tcPr>
          <w:p w14:paraId="44510853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73B9216E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20446B87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dxa"/>
          </w:tcPr>
          <w:p w14:paraId="7BDDE98A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0B5548A0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61CFCE68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7C2E5307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dxa"/>
          </w:tcPr>
          <w:p w14:paraId="18343F49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6CA438" w14:textId="77777777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233245A9" w14:textId="1ABD9C49" w:rsidR="00815B59" w:rsidRPr="001F50B0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เงินปันผลรับสำหรับงวด</w:t>
            </w:r>
          </w:p>
        </w:tc>
      </w:tr>
      <w:tr w:rsidR="004A7692" w:rsidRPr="001F50B0" w:rsidDel="00685444" w14:paraId="63DD7CBE" w14:textId="77777777" w:rsidTr="00145502">
        <w:trPr>
          <w:trHeight w:hRule="exact" w:val="349"/>
        </w:trPr>
        <w:tc>
          <w:tcPr>
            <w:tcW w:w="2520" w:type="dxa"/>
          </w:tcPr>
          <w:p w14:paraId="5C142097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0B332364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900" w:type="dxa"/>
          </w:tcPr>
          <w:p w14:paraId="43E16156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260" w:type="dxa"/>
            <w:gridSpan w:val="2"/>
          </w:tcPr>
          <w:p w14:paraId="385FE7F3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612" w:type="dxa"/>
            <w:gridSpan w:val="3"/>
          </w:tcPr>
          <w:p w14:paraId="52522899" w14:textId="77777777" w:rsidR="004A7692" w:rsidRPr="001F50B0" w:rsidDel="00685444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1" w:type="dxa"/>
            <w:gridSpan w:val="2"/>
          </w:tcPr>
          <w:p w14:paraId="34EC4ED3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2" w:type="dxa"/>
            <w:gridSpan w:val="4"/>
          </w:tcPr>
          <w:p w14:paraId="6898B4F0" w14:textId="77777777" w:rsidR="004A7692" w:rsidRPr="001F50B0" w:rsidDel="00685444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71" w:type="dxa"/>
            <w:gridSpan w:val="2"/>
          </w:tcPr>
          <w:p w14:paraId="4562558C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4" w:type="dxa"/>
            <w:gridSpan w:val="4"/>
          </w:tcPr>
          <w:p w14:paraId="6878A716" w14:textId="77777777" w:rsidR="004A7692" w:rsidRPr="001F50B0" w:rsidDel="00685444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1" w:type="dxa"/>
          </w:tcPr>
          <w:p w14:paraId="77AEDEEA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9" w:type="dxa"/>
            <w:gridSpan w:val="3"/>
          </w:tcPr>
          <w:p w14:paraId="0AAAB4BE" w14:textId="77777777" w:rsidR="004A7692" w:rsidRPr="001F50B0" w:rsidDel="00685444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ราคาทุน </w:t>
            </w:r>
            <w:r w:rsidRPr="001F50B0">
              <w:rPr>
                <w:rFonts w:asciiTheme="majorBidi" w:hAnsiTheme="majorBidi" w:cstheme="majorBidi"/>
                <w:sz w:val="24"/>
                <w:szCs w:val="24"/>
              </w:rPr>
              <w:t>–</w:t>
            </w: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51E488B5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475D5D9F" w14:textId="71193912" w:rsidR="004A7692" w:rsidRPr="001F50B0" w:rsidDel="00685444" w:rsidRDefault="00815B59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4"/>
                <w:szCs w:val="24"/>
                <w:cs/>
              </w:rPr>
              <w:t>สามเดือนสิ้นสุดวันที่</w:t>
            </w:r>
          </w:p>
        </w:tc>
      </w:tr>
      <w:tr w:rsidR="001555D8" w:rsidRPr="001F50B0" w14:paraId="475B8014" w14:textId="77777777" w:rsidTr="00145502">
        <w:trPr>
          <w:trHeight w:hRule="exact" w:val="349"/>
        </w:trPr>
        <w:tc>
          <w:tcPr>
            <w:tcW w:w="2520" w:type="dxa"/>
          </w:tcPr>
          <w:p w14:paraId="43077903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0BA48D3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5888D3C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29F14AE" w14:textId="74CE7A76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31</w:t>
            </w:r>
          </w:p>
        </w:tc>
        <w:tc>
          <w:tcPr>
            <w:tcW w:w="630" w:type="dxa"/>
          </w:tcPr>
          <w:p w14:paraId="5BE947E7" w14:textId="2BB5CB73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31</w:t>
            </w:r>
          </w:p>
        </w:tc>
        <w:tc>
          <w:tcPr>
            <w:tcW w:w="720" w:type="dxa"/>
          </w:tcPr>
          <w:p w14:paraId="1F7849F4" w14:textId="5376B942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31</w:t>
            </w:r>
          </w:p>
        </w:tc>
        <w:tc>
          <w:tcPr>
            <w:tcW w:w="243" w:type="dxa"/>
          </w:tcPr>
          <w:p w14:paraId="64B9D1BB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7" w:type="dxa"/>
            <w:gridSpan w:val="2"/>
          </w:tcPr>
          <w:p w14:paraId="47AFE6B3" w14:textId="78B3A484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31</w:t>
            </w:r>
          </w:p>
        </w:tc>
        <w:tc>
          <w:tcPr>
            <w:tcW w:w="271" w:type="dxa"/>
            <w:gridSpan w:val="2"/>
          </w:tcPr>
          <w:p w14:paraId="42322CDB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19EFA082" w14:textId="75A89030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31</w:t>
            </w:r>
          </w:p>
        </w:tc>
        <w:tc>
          <w:tcPr>
            <w:tcW w:w="271" w:type="dxa"/>
          </w:tcPr>
          <w:p w14:paraId="18ED51A1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7" w:type="dxa"/>
            <w:gridSpan w:val="2"/>
          </w:tcPr>
          <w:p w14:paraId="63613C04" w14:textId="3167E4FC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31</w:t>
            </w:r>
          </w:p>
        </w:tc>
        <w:tc>
          <w:tcPr>
            <w:tcW w:w="271" w:type="dxa"/>
            <w:gridSpan w:val="2"/>
          </w:tcPr>
          <w:p w14:paraId="24485DF1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07489D07" w14:textId="76D960F4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31</w:t>
            </w:r>
          </w:p>
        </w:tc>
        <w:tc>
          <w:tcPr>
            <w:tcW w:w="271" w:type="dxa"/>
          </w:tcPr>
          <w:p w14:paraId="07BCCB0C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1" w:type="dxa"/>
          </w:tcPr>
          <w:p w14:paraId="70C632FE" w14:textId="414C408C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31</w:t>
            </w:r>
          </w:p>
        </w:tc>
        <w:tc>
          <w:tcPr>
            <w:tcW w:w="271" w:type="dxa"/>
          </w:tcPr>
          <w:p w14:paraId="7E9F3DD8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3E14862C" w14:textId="3A67376B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31</w:t>
            </w:r>
          </w:p>
        </w:tc>
        <w:tc>
          <w:tcPr>
            <w:tcW w:w="271" w:type="dxa"/>
          </w:tcPr>
          <w:p w14:paraId="346C25D2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4" w:type="dxa"/>
          </w:tcPr>
          <w:p w14:paraId="33F3A8FB" w14:textId="527BE775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31</w:t>
            </w:r>
          </w:p>
        </w:tc>
        <w:tc>
          <w:tcPr>
            <w:tcW w:w="270" w:type="dxa"/>
          </w:tcPr>
          <w:p w14:paraId="25A667CC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4" w:type="dxa"/>
          </w:tcPr>
          <w:p w14:paraId="7BE8C2F0" w14:textId="7E5508D9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31</w:t>
            </w:r>
          </w:p>
        </w:tc>
        <w:tc>
          <w:tcPr>
            <w:tcW w:w="270" w:type="dxa"/>
          </w:tcPr>
          <w:p w14:paraId="2B8B7C7B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6" w:type="dxa"/>
          </w:tcPr>
          <w:p w14:paraId="213347F0" w14:textId="12D9BA6C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31</w:t>
            </w:r>
          </w:p>
        </w:tc>
      </w:tr>
      <w:tr w:rsidR="001555D8" w:rsidRPr="001F50B0" w14:paraId="3AD9572A" w14:textId="77777777" w:rsidTr="00145502">
        <w:trPr>
          <w:trHeight w:hRule="exact" w:val="349"/>
        </w:trPr>
        <w:tc>
          <w:tcPr>
            <w:tcW w:w="2520" w:type="dxa"/>
          </w:tcPr>
          <w:p w14:paraId="3273DD00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1F224F0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17FE028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01C737A0" w14:textId="784AB585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มีนาคม</w:t>
            </w:r>
          </w:p>
        </w:tc>
        <w:tc>
          <w:tcPr>
            <w:tcW w:w="630" w:type="dxa"/>
          </w:tcPr>
          <w:p w14:paraId="52ADA77A" w14:textId="12F8D86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ธันวาคมมมม</w:t>
            </w:r>
          </w:p>
        </w:tc>
        <w:tc>
          <w:tcPr>
            <w:tcW w:w="720" w:type="dxa"/>
          </w:tcPr>
          <w:p w14:paraId="6AFECF8F" w14:textId="0CAE038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มีนาคม</w:t>
            </w:r>
          </w:p>
        </w:tc>
        <w:tc>
          <w:tcPr>
            <w:tcW w:w="243" w:type="dxa"/>
          </w:tcPr>
          <w:p w14:paraId="4C6D826E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7" w:type="dxa"/>
            <w:gridSpan w:val="2"/>
          </w:tcPr>
          <w:p w14:paraId="20319BF1" w14:textId="1EBB423C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ธันวาคมมมม</w:t>
            </w:r>
          </w:p>
        </w:tc>
        <w:tc>
          <w:tcPr>
            <w:tcW w:w="271" w:type="dxa"/>
            <w:gridSpan w:val="2"/>
          </w:tcPr>
          <w:p w14:paraId="2A382832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476AD01E" w14:textId="79C86FCF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มีนาคม</w:t>
            </w:r>
          </w:p>
        </w:tc>
        <w:tc>
          <w:tcPr>
            <w:tcW w:w="271" w:type="dxa"/>
          </w:tcPr>
          <w:p w14:paraId="67BEF373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7" w:type="dxa"/>
            <w:gridSpan w:val="2"/>
          </w:tcPr>
          <w:p w14:paraId="238E79D7" w14:textId="1976575B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ธันวาคมมมม</w:t>
            </w:r>
          </w:p>
        </w:tc>
        <w:tc>
          <w:tcPr>
            <w:tcW w:w="271" w:type="dxa"/>
            <w:gridSpan w:val="2"/>
          </w:tcPr>
          <w:p w14:paraId="2BE4F8A2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0A233C4A" w14:textId="255515AD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มีนาคม</w:t>
            </w:r>
          </w:p>
        </w:tc>
        <w:tc>
          <w:tcPr>
            <w:tcW w:w="271" w:type="dxa"/>
          </w:tcPr>
          <w:p w14:paraId="04CCA9C5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1" w:type="dxa"/>
          </w:tcPr>
          <w:p w14:paraId="3A999799" w14:textId="4C2D4704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ธันวาคมมมม</w:t>
            </w:r>
          </w:p>
        </w:tc>
        <w:tc>
          <w:tcPr>
            <w:tcW w:w="271" w:type="dxa"/>
          </w:tcPr>
          <w:p w14:paraId="3159A8CB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57AD2FEA" w14:textId="766B5176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มีนาคม</w:t>
            </w:r>
          </w:p>
        </w:tc>
        <w:tc>
          <w:tcPr>
            <w:tcW w:w="271" w:type="dxa"/>
          </w:tcPr>
          <w:p w14:paraId="2A13F861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4" w:type="dxa"/>
          </w:tcPr>
          <w:p w14:paraId="5B2C68F1" w14:textId="0E211388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ธันวาคมมมม</w:t>
            </w:r>
          </w:p>
        </w:tc>
        <w:tc>
          <w:tcPr>
            <w:tcW w:w="270" w:type="dxa"/>
          </w:tcPr>
          <w:p w14:paraId="51C2DF3C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4" w:type="dxa"/>
          </w:tcPr>
          <w:p w14:paraId="3BFADA09" w14:textId="1F417308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มีนาคม</w:t>
            </w:r>
          </w:p>
        </w:tc>
        <w:tc>
          <w:tcPr>
            <w:tcW w:w="270" w:type="dxa"/>
          </w:tcPr>
          <w:p w14:paraId="218B71EC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6" w:type="dxa"/>
          </w:tcPr>
          <w:p w14:paraId="7D9E3EBA" w14:textId="45D1729D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มีนาคม</w:t>
            </w:r>
          </w:p>
        </w:tc>
      </w:tr>
      <w:tr w:rsidR="001555D8" w:rsidRPr="001F50B0" w14:paraId="49F022DD" w14:textId="77777777" w:rsidTr="00145502">
        <w:trPr>
          <w:trHeight w:hRule="exact" w:val="349"/>
        </w:trPr>
        <w:tc>
          <w:tcPr>
            <w:tcW w:w="2520" w:type="dxa"/>
          </w:tcPr>
          <w:p w14:paraId="7A14ADC6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65B8895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0937527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34021569" w14:textId="7F58D788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25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63</w:t>
            </w:r>
          </w:p>
        </w:tc>
        <w:tc>
          <w:tcPr>
            <w:tcW w:w="630" w:type="dxa"/>
          </w:tcPr>
          <w:p w14:paraId="4EFC387C" w14:textId="68F50985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720" w:type="dxa"/>
          </w:tcPr>
          <w:p w14:paraId="3D0FBC22" w14:textId="0ACA10C3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25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63</w:t>
            </w:r>
          </w:p>
        </w:tc>
        <w:tc>
          <w:tcPr>
            <w:tcW w:w="243" w:type="dxa"/>
          </w:tcPr>
          <w:p w14:paraId="1FB146A9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7" w:type="dxa"/>
            <w:gridSpan w:val="2"/>
          </w:tcPr>
          <w:p w14:paraId="6EF080DB" w14:textId="10E8A90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271" w:type="dxa"/>
            <w:gridSpan w:val="2"/>
          </w:tcPr>
          <w:p w14:paraId="1B8C4BFE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704C219E" w14:textId="6C01FAF9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25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63</w:t>
            </w:r>
          </w:p>
        </w:tc>
        <w:tc>
          <w:tcPr>
            <w:tcW w:w="271" w:type="dxa"/>
          </w:tcPr>
          <w:p w14:paraId="33B29C24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7" w:type="dxa"/>
            <w:gridSpan w:val="2"/>
          </w:tcPr>
          <w:p w14:paraId="661CE0BA" w14:textId="23061626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271" w:type="dxa"/>
            <w:gridSpan w:val="2"/>
          </w:tcPr>
          <w:p w14:paraId="7CE61CA1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22E53D42" w14:textId="000A5500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25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63</w:t>
            </w:r>
          </w:p>
        </w:tc>
        <w:tc>
          <w:tcPr>
            <w:tcW w:w="271" w:type="dxa"/>
          </w:tcPr>
          <w:p w14:paraId="4F6BCEB0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1" w:type="dxa"/>
          </w:tcPr>
          <w:p w14:paraId="75E51B3D" w14:textId="276B8DBC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271" w:type="dxa"/>
          </w:tcPr>
          <w:p w14:paraId="7152E32D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4" w:type="dxa"/>
          </w:tcPr>
          <w:p w14:paraId="13E22478" w14:textId="25F6FF08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25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63</w:t>
            </w:r>
          </w:p>
        </w:tc>
        <w:tc>
          <w:tcPr>
            <w:tcW w:w="271" w:type="dxa"/>
          </w:tcPr>
          <w:p w14:paraId="659DD174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4" w:type="dxa"/>
          </w:tcPr>
          <w:p w14:paraId="72794261" w14:textId="0FA29958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270" w:type="dxa"/>
          </w:tcPr>
          <w:p w14:paraId="30F46B04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4" w:type="dxa"/>
          </w:tcPr>
          <w:p w14:paraId="2BBA41F6" w14:textId="2CE6B9AC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25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63</w:t>
            </w:r>
          </w:p>
        </w:tc>
        <w:tc>
          <w:tcPr>
            <w:tcW w:w="270" w:type="dxa"/>
          </w:tcPr>
          <w:p w14:paraId="2381351D" w14:textId="77777777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6" w:type="dxa"/>
          </w:tcPr>
          <w:p w14:paraId="2EDF5C99" w14:textId="679F8A81" w:rsidR="001555D8" w:rsidRPr="001F50B0" w:rsidRDefault="001555D8" w:rsidP="00155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25</w:t>
            </w:r>
            <w:r w:rsidRPr="001F50B0">
              <w:rPr>
                <w:rFonts w:asciiTheme="majorBidi" w:hAnsiTheme="majorBidi" w:cstheme="majorBidi"/>
                <w:sz w:val="25"/>
                <w:szCs w:val="25"/>
              </w:rPr>
              <w:t>62</w:t>
            </w:r>
          </w:p>
        </w:tc>
      </w:tr>
      <w:tr w:rsidR="00145502" w:rsidRPr="001F50B0" w14:paraId="60F7BB0E" w14:textId="77777777" w:rsidTr="007D0E0F">
        <w:trPr>
          <w:trHeight w:hRule="exact" w:val="349"/>
        </w:trPr>
        <w:tc>
          <w:tcPr>
            <w:tcW w:w="2520" w:type="dxa"/>
          </w:tcPr>
          <w:p w14:paraId="1C4D5A75" w14:textId="77777777" w:rsidR="00145502" w:rsidRPr="001F50B0" w:rsidRDefault="0014550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5E93F027" w14:textId="77777777" w:rsidR="00145502" w:rsidRPr="001F50B0" w:rsidRDefault="0014550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C70E41A" w14:textId="77777777" w:rsidR="00145502" w:rsidRPr="001F50B0" w:rsidRDefault="0014550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</w:tcPr>
          <w:p w14:paraId="41EBB4C7" w14:textId="77777777" w:rsidR="00145502" w:rsidRPr="001F50B0" w:rsidRDefault="0014550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0" w:type="dxa"/>
            <w:gridSpan w:val="23"/>
          </w:tcPr>
          <w:p w14:paraId="0A830F89" w14:textId="77777777" w:rsidR="00145502" w:rsidRPr="001F50B0" w:rsidRDefault="0014550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A7692" w:rsidRPr="001F50B0" w14:paraId="3FEB095E" w14:textId="77777777" w:rsidTr="00145502">
        <w:trPr>
          <w:trHeight w:hRule="exact" w:val="349"/>
        </w:trPr>
        <w:tc>
          <w:tcPr>
            <w:tcW w:w="2520" w:type="dxa"/>
          </w:tcPr>
          <w:p w14:paraId="1AD00272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38FA9AA5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010B6D82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</w:tcPr>
          <w:p w14:paraId="2E74C53B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</w:tcPr>
          <w:p w14:paraId="50BF3A55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</w:tcPr>
          <w:p w14:paraId="532DA250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43" w:type="dxa"/>
          </w:tcPr>
          <w:p w14:paraId="18B8A78A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" w:type="dxa"/>
            <w:gridSpan w:val="2"/>
          </w:tcPr>
          <w:p w14:paraId="7F000FC1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dxa"/>
            <w:gridSpan w:val="2"/>
          </w:tcPr>
          <w:p w14:paraId="406948EA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4" w:type="dxa"/>
          </w:tcPr>
          <w:p w14:paraId="221EFEC5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dxa"/>
          </w:tcPr>
          <w:p w14:paraId="1A20832A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7" w:type="dxa"/>
            <w:gridSpan w:val="2"/>
          </w:tcPr>
          <w:p w14:paraId="6C54B38D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dxa"/>
            <w:gridSpan w:val="2"/>
          </w:tcPr>
          <w:p w14:paraId="08792B80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4" w:type="dxa"/>
          </w:tcPr>
          <w:p w14:paraId="2B8689F8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dxa"/>
          </w:tcPr>
          <w:p w14:paraId="6367B8F9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11" w:type="dxa"/>
          </w:tcPr>
          <w:p w14:paraId="1D30060B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dxa"/>
          </w:tcPr>
          <w:p w14:paraId="5664A8D0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4" w:type="dxa"/>
          </w:tcPr>
          <w:p w14:paraId="6EAD2514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1" w:type="dxa"/>
          </w:tcPr>
          <w:p w14:paraId="0374513A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24" w:type="dxa"/>
          </w:tcPr>
          <w:p w14:paraId="205CD359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2424B66E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4" w:type="dxa"/>
          </w:tcPr>
          <w:p w14:paraId="2F775D2C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13E3834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6" w:type="dxa"/>
          </w:tcPr>
          <w:p w14:paraId="1AFEE6DA" w14:textId="77777777" w:rsidR="004A7692" w:rsidRPr="001F50B0" w:rsidRDefault="004A7692" w:rsidP="004A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02246C" w:rsidRPr="001F50B0" w14:paraId="7E60B91C" w14:textId="77777777" w:rsidTr="00145502">
        <w:trPr>
          <w:trHeight w:hRule="exact" w:val="349"/>
        </w:trPr>
        <w:tc>
          <w:tcPr>
            <w:tcW w:w="2520" w:type="dxa"/>
          </w:tcPr>
          <w:p w14:paraId="36D342A0" w14:textId="77777777" w:rsidR="0002246C" w:rsidRPr="001F50B0" w:rsidRDefault="0002246C" w:rsidP="0002246C">
            <w:pPr>
              <w:pStyle w:val="10"/>
              <w:tabs>
                <w:tab w:val="clear" w:pos="1080"/>
              </w:tabs>
              <w:ind w:right="-46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 xml:space="preserve">บริษัท ทรอปิคอล  </w:t>
            </w: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แพคเกจจิ้ง </w:t>
            </w:r>
            <w:r w:rsidRPr="001F50B0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จำกัด</w:t>
            </w:r>
          </w:p>
        </w:tc>
        <w:tc>
          <w:tcPr>
            <w:tcW w:w="720" w:type="dxa"/>
          </w:tcPr>
          <w:p w14:paraId="61AFC80B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ผลิต</w:t>
            </w:r>
          </w:p>
        </w:tc>
        <w:tc>
          <w:tcPr>
            <w:tcW w:w="900" w:type="dxa"/>
          </w:tcPr>
          <w:p w14:paraId="2F9A389F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ไทย</w:t>
            </w:r>
          </w:p>
        </w:tc>
        <w:tc>
          <w:tcPr>
            <w:tcW w:w="630" w:type="dxa"/>
          </w:tcPr>
          <w:p w14:paraId="4A7AF172" w14:textId="3F7A4711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49.4</w:t>
            </w:r>
          </w:p>
        </w:tc>
        <w:tc>
          <w:tcPr>
            <w:tcW w:w="630" w:type="dxa"/>
          </w:tcPr>
          <w:p w14:paraId="698D7967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49.4</w:t>
            </w:r>
          </w:p>
        </w:tc>
        <w:tc>
          <w:tcPr>
            <w:tcW w:w="720" w:type="dxa"/>
          </w:tcPr>
          <w:p w14:paraId="73776032" w14:textId="4E6E98EC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18,000</w:t>
            </w:r>
          </w:p>
        </w:tc>
        <w:tc>
          <w:tcPr>
            <w:tcW w:w="243" w:type="dxa"/>
          </w:tcPr>
          <w:p w14:paraId="45B26110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" w:type="dxa"/>
            <w:gridSpan w:val="2"/>
          </w:tcPr>
          <w:p w14:paraId="6742893D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18,000</w:t>
            </w:r>
          </w:p>
        </w:tc>
        <w:tc>
          <w:tcPr>
            <w:tcW w:w="271" w:type="dxa"/>
            <w:gridSpan w:val="2"/>
          </w:tcPr>
          <w:p w14:paraId="7E97CE9C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0DE34A1" w14:textId="5941EA8B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8,900</w:t>
            </w:r>
          </w:p>
        </w:tc>
        <w:tc>
          <w:tcPr>
            <w:tcW w:w="271" w:type="dxa"/>
          </w:tcPr>
          <w:p w14:paraId="0795C501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7" w:type="dxa"/>
            <w:gridSpan w:val="2"/>
            <w:tcBorders>
              <w:bottom w:val="single" w:sz="4" w:space="0" w:color="auto"/>
            </w:tcBorders>
          </w:tcPr>
          <w:p w14:paraId="17B379E7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8,900</w:t>
            </w:r>
          </w:p>
        </w:tc>
        <w:tc>
          <w:tcPr>
            <w:tcW w:w="271" w:type="dxa"/>
            <w:gridSpan w:val="2"/>
          </w:tcPr>
          <w:p w14:paraId="5B5851C8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66464EB4" w14:textId="7F305089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(8,400)</w:t>
            </w:r>
          </w:p>
        </w:tc>
        <w:tc>
          <w:tcPr>
            <w:tcW w:w="271" w:type="dxa"/>
          </w:tcPr>
          <w:p w14:paraId="3246428E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4C742265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(8,400)</w:t>
            </w:r>
          </w:p>
        </w:tc>
        <w:tc>
          <w:tcPr>
            <w:tcW w:w="271" w:type="dxa"/>
          </w:tcPr>
          <w:p w14:paraId="1E584A3F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3C25064A" w14:textId="1CA8BF0F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500</w:t>
            </w:r>
          </w:p>
        </w:tc>
        <w:tc>
          <w:tcPr>
            <w:tcW w:w="271" w:type="dxa"/>
          </w:tcPr>
          <w:p w14:paraId="736F0F95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14:paraId="06B5CB02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500</w:t>
            </w:r>
          </w:p>
        </w:tc>
        <w:tc>
          <w:tcPr>
            <w:tcW w:w="270" w:type="dxa"/>
          </w:tcPr>
          <w:p w14:paraId="0739B338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4" w:type="dxa"/>
            <w:tcBorders>
              <w:bottom w:val="single" w:sz="4" w:space="0" w:color="auto"/>
            </w:tcBorders>
          </w:tcPr>
          <w:p w14:paraId="4B9D1441" w14:textId="4672A6B2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41EE232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</w:tcPr>
          <w:p w14:paraId="0FD8772D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02246C" w:rsidRPr="001F50B0" w14:paraId="3A78421A" w14:textId="77777777" w:rsidTr="00145502">
        <w:trPr>
          <w:trHeight w:hRule="exact" w:val="349"/>
        </w:trPr>
        <w:tc>
          <w:tcPr>
            <w:tcW w:w="2520" w:type="dxa"/>
          </w:tcPr>
          <w:p w14:paraId="5FAA571D" w14:textId="77777777" w:rsidR="0002246C" w:rsidRPr="001F50B0" w:rsidRDefault="0002246C" w:rsidP="0002246C">
            <w:pPr>
              <w:pStyle w:val="10"/>
              <w:tabs>
                <w:tab w:val="clear" w:pos="1080"/>
              </w:tabs>
              <w:ind w:right="-55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รวม</w:t>
            </w:r>
          </w:p>
        </w:tc>
        <w:tc>
          <w:tcPr>
            <w:tcW w:w="720" w:type="dxa"/>
          </w:tcPr>
          <w:p w14:paraId="24DCDBC3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47E794B7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</w:tcPr>
          <w:p w14:paraId="1A411842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30" w:type="dxa"/>
          </w:tcPr>
          <w:p w14:paraId="4E4C6568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</w:tcPr>
          <w:p w14:paraId="63DB20EB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43" w:type="dxa"/>
          </w:tcPr>
          <w:p w14:paraId="688AC4EA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57" w:type="dxa"/>
            <w:gridSpan w:val="2"/>
          </w:tcPr>
          <w:p w14:paraId="2EB13447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72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1" w:type="dxa"/>
            <w:gridSpan w:val="2"/>
          </w:tcPr>
          <w:p w14:paraId="5F2F5784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363D46FC" w14:textId="50CFC8C3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8,900</w:t>
            </w:r>
          </w:p>
        </w:tc>
        <w:tc>
          <w:tcPr>
            <w:tcW w:w="271" w:type="dxa"/>
          </w:tcPr>
          <w:p w14:paraId="67D8F7D4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A86865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8,900</w:t>
            </w:r>
          </w:p>
        </w:tc>
        <w:tc>
          <w:tcPr>
            <w:tcW w:w="271" w:type="dxa"/>
            <w:gridSpan w:val="2"/>
          </w:tcPr>
          <w:p w14:paraId="1CB99F25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181B079D" w14:textId="7B8EA142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(8,400)</w:t>
            </w:r>
          </w:p>
        </w:tc>
        <w:tc>
          <w:tcPr>
            <w:tcW w:w="271" w:type="dxa"/>
          </w:tcPr>
          <w:p w14:paraId="5FFFDC36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75AFFD13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(8,400)</w:t>
            </w:r>
          </w:p>
        </w:tc>
        <w:tc>
          <w:tcPr>
            <w:tcW w:w="271" w:type="dxa"/>
          </w:tcPr>
          <w:p w14:paraId="7B8CAC99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14:paraId="5EC65C98" w14:textId="10B65D45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500</w:t>
            </w:r>
          </w:p>
        </w:tc>
        <w:tc>
          <w:tcPr>
            <w:tcW w:w="271" w:type="dxa"/>
          </w:tcPr>
          <w:p w14:paraId="7ADB2C86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24" w:type="dxa"/>
            <w:tcBorders>
              <w:top w:val="single" w:sz="4" w:space="0" w:color="auto"/>
              <w:bottom w:val="double" w:sz="4" w:space="0" w:color="auto"/>
            </w:tcBorders>
          </w:tcPr>
          <w:p w14:paraId="454813CE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500</w:t>
            </w:r>
          </w:p>
        </w:tc>
        <w:tc>
          <w:tcPr>
            <w:tcW w:w="270" w:type="dxa"/>
          </w:tcPr>
          <w:p w14:paraId="792C9AE0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</w:tcPr>
          <w:p w14:paraId="3F3E89CC" w14:textId="3771E3F0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D392BDA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double" w:sz="4" w:space="0" w:color="auto"/>
            </w:tcBorders>
          </w:tcPr>
          <w:p w14:paraId="755434BE" w14:textId="77777777" w:rsidR="0002246C" w:rsidRPr="001F50B0" w:rsidRDefault="0002246C" w:rsidP="00022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</w:tr>
    </w:tbl>
    <w:p w14:paraId="328CBAA2" w14:textId="77777777" w:rsidR="00AC354F" w:rsidRPr="001F50B0" w:rsidRDefault="00AC354F" w:rsidP="000E69F1">
      <w:pPr>
        <w:spacing w:line="240" w:lineRule="auto"/>
        <w:ind w:left="-270"/>
        <w:rPr>
          <w:rFonts w:asciiTheme="majorBidi" w:hAnsiTheme="majorBidi" w:cstheme="majorBidi"/>
          <w:sz w:val="30"/>
          <w:szCs w:val="30"/>
        </w:rPr>
      </w:pPr>
    </w:p>
    <w:p w14:paraId="346B70A7" w14:textId="58982828" w:rsidR="00AE4282" w:rsidRPr="001F50B0" w:rsidRDefault="004A7692" w:rsidP="00885A1C">
      <w:pPr>
        <w:tabs>
          <w:tab w:val="clear" w:pos="454"/>
          <w:tab w:val="left" w:pos="540"/>
        </w:tabs>
        <w:spacing w:line="240" w:lineRule="auto"/>
        <w:ind w:left="-180" w:firstLine="180"/>
      </w:pPr>
      <w:r w:rsidRPr="001F50B0">
        <w:rPr>
          <w:rFonts w:asciiTheme="majorBidi" w:hAnsiTheme="majorBidi" w:cstheme="majorBidi"/>
          <w:sz w:val="30"/>
          <w:szCs w:val="30"/>
          <w:cs/>
        </w:rPr>
        <w:tab/>
      </w:r>
      <w:r w:rsidRPr="001F50B0">
        <w:rPr>
          <w:rFonts w:asciiTheme="majorBidi" w:hAnsiTheme="majorBidi" w:cstheme="majorBidi"/>
          <w:sz w:val="30"/>
          <w:szCs w:val="30"/>
          <w:cs/>
        </w:rPr>
        <w:tab/>
      </w:r>
      <w:r w:rsidR="00DE54EB" w:rsidRPr="001F50B0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</w:t>
      </w:r>
      <w:r w:rsidR="00453719" w:rsidRPr="001F50B0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="00DE54EB" w:rsidRPr="001F50B0">
        <w:rPr>
          <w:rFonts w:asciiTheme="majorBidi" w:hAnsiTheme="majorBidi" w:cstheme="majorBidi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1D1A2BD9" w14:textId="77777777" w:rsidR="00AE4282" w:rsidRPr="001F50B0" w:rsidRDefault="00AE4282" w:rsidP="00AE4282">
      <w:pPr>
        <w:rPr>
          <w:rFonts w:asciiTheme="majorBidi" w:hAnsiTheme="majorBidi" w:cstheme="majorBidi"/>
        </w:rPr>
      </w:pPr>
    </w:p>
    <w:p w14:paraId="26F2F4A5" w14:textId="18CD7550" w:rsidR="00AE4282" w:rsidRPr="001F50B0" w:rsidRDefault="00AE4282" w:rsidP="00AE4282">
      <w:pPr>
        <w:rPr>
          <w:rFonts w:asciiTheme="majorBidi" w:hAnsiTheme="majorBidi" w:cstheme="majorBidi"/>
          <w:cs/>
        </w:rPr>
        <w:sectPr w:rsidR="00AE4282" w:rsidRPr="001F50B0" w:rsidSect="00AE4282"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23685AE" w14:textId="51A02CFD" w:rsidR="00640404" w:rsidRPr="001F50B0" w:rsidRDefault="00640404" w:rsidP="00123469">
      <w:pPr>
        <w:pStyle w:val="Heading1"/>
        <w:numPr>
          <w:ilvl w:val="0"/>
          <w:numId w:val="23"/>
        </w:numPr>
        <w:tabs>
          <w:tab w:val="num" w:pos="540"/>
        </w:tabs>
        <w:rPr>
          <w:rFonts w:asciiTheme="majorBidi" w:hAnsiTheme="majorBidi" w:cstheme="majorBidi"/>
          <w:b w:val="0"/>
          <w:bCs w:val="0"/>
          <w:szCs w:val="30"/>
        </w:rPr>
      </w:pPr>
      <w:r w:rsidRPr="001F50B0">
        <w:rPr>
          <w:rFonts w:asciiTheme="majorBidi" w:hAnsiTheme="majorBidi" w:cstheme="majorBidi"/>
          <w:szCs w:val="30"/>
        </w:rPr>
        <w:lastRenderedPageBreak/>
        <w:tab/>
      </w:r>
      <w:r w:rsidRPr="001F50B0">
        <w:rPr>
          <w:rFonts w:asciiTheme="majorBidi" w:hAnsiTheme="majorBidi" w:cstheme="majorBidi"/>
          <w:szCs w:val="30"/>
          <w:cs/>
        </w:rPr>
        <w:t>เงินลงทุนในบริษัทย่อย</w:t>
      </w:r>
    </w:p>
    <w:p w14:paraId="10AF0FDC" w14:textId="77777777" w:rsidR="00815B59" w:rsidRPr="001F50B0" w:rsidRDefault="00815B59" w:rsidP="00815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183CDE8" w14:textId="77777777" w:rsidR="00640404" w:rsidRPr="001F50B0" w:rsidRDefault="0064040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W w:w="145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1108"/>
        <w:gridCol w:w="729"/>
        <w:gridCol w:w="732"/>
        <w:gridCol w:w="677"/>
        <w:gridCol w:w="278"/>
        <w:gridCol w:w="716"/>
        <w:gridCol w:w="247"/>
        <w:gridCol w:w="649"/>
        <w:gridCol w:w="278"/>
        <w:gridCol w:w="670"/>
        <w:gridCol w:w="278"/>
        <w:gridCol w:w="705"/>
        <w:gridCol w:w="278"/>
        <w:gridCol w:w="744"/>
        <w:gridCol w:w="278"/>
        <w:gridCol w:w="667"/>
        <w:gridCol w:w="278"/>
        <w:gridCol w:w="655"/>
        <w:gridCol w:w="281"/>
        <w:gridCol w:w="652"/>
        <w:gridCol w:w="278"/>
        <w:gridCol w:w="611"/>
      </w:tblGrid>
      <w:tr w:rsidR="003F51E8" w:rsidRPr="001F50B0" w14:paraId="1E2F85E1" w14:textId="77777777" w:rsidTr="004F2C93">
        <w:trPr>
          <w:trHeight w:val="377"/>
        </w:trPr>
        <w:tc>
          <w:tcPr>
            <w:tcW w:w="1710" w:type="dxa"/>
          </w:tcPr>
          <w:p w14:paraId="087EF329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9431003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89" w:type="dxa"/>
            <w:gridSpan w:val="22"/>
          </w:tcPr>
          <w:p w14:paraId="6CCA0BB1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7D58" w:rsidRPr="001F50B0" w14:paraId="71DC79E8" w14:textId="77777777" w:rsidTr="004F2C93">
        <w:trPr>
          <w:trHeight w:val="362"/>
        </w:trPr>
        <w:tc>
          <w:tcPr>
            <w:tcW w:w="1710" w:type="dxa"/>
          </w:tcPr>
          <w:p w14:paraId="202FD6E4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653AD9C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33383022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0D9B68DD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677" w:type="dxa"/>
          </w:tcPr>
          <w:p w14:paraId="1E1297F7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4A5CA29D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5ED7509A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053C0F8C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6C2D1B0A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19733CC8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74EF78BA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21F780FE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2F1C48D8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6B2365A0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47FE9F30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0E2DDC37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1065F36A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3237DD49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243100B4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1" w:type="dxa"/>
          </w:tcPr>
          <w:p w14:paraId="06F4C24D" w14:textId="77777777" w:rsidR="003F51E8" w:rsidRPr="001F50B0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1" w:type="dxa"/>
            <w:gridSpan w:val="3"/>
          </w:tcPr>
          <w:p w14:paraId="76CEAD54" w14:textId="5993A08A" w:rsidR="003F51E8" w:rsidRPr="001F50B0" w:rsidRDefault="00815B5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เงินปันผลรับ</w:t>
            </w:r>
          </w:p>
        </w:tc>
      </w:tr>
      <w:tr w:rsidR="000E7D58" w:rsidRPr="001F50B0" w14:paraId="0100CFCB" w14:textId="77777777" w:rsidTr="004F2C93">
        <w:trPr>
          <w:trHeight w:val="710"/>
        </w:trPr>
        <w:tc>
          <w:tcPr>
            <w:tcW w:w="1710" w:type="dxa"/>
          </w:tcPr>
          <w:p w14:paraId="323DA601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 w:firstLine="4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2163D6C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08" w:type="dxa"/>
          </w:tcPr>
          <w:p w14:paraId="2A3F0F88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461" w:type="dxa"/>
            <w:gridSpan w:val="2"/>
            <w:vAlign w:val="bottom"/>
          </w:tcPr>
          <w:p w14:paraId="5043B032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671" w:type="dxa"/>
            <w:gridSpan w:val="3"/>
            <w:vAlign w:val="bottom"/>
          </w:tcPr>
          <w:p w14:paraId="4FCB4C33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7" w:type="dxa"/>
            <w:vAlign w:val="bottom"/>
          </w:tcPr>
          <w:p w14:paraId="453718CB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gridSpan w:val="3"/>
            <w:vAlign w:val="bottom"/>
          </w:tcPr>
          <w:p w14:paraId="6DBEFC89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  <w:vAlign w:val="bottom"/>
          </w:tcPr>
          <w:p w14:paraId="52EAF6F9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7" w:type="dxa"/>
            <w:gridSpan w:val="3"/>
            <w:vAlign w:val="bottom"/>
          </w:tcPr>
          <w:p w14:paraId="1B119B2E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8" w:type="dxa"/>
            <w:vAlign w:val="bottom"/>
          </w:tcPr>
          <w:p w14:paraId="0D7AFCB2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0" w:type="dxa"/>
            <w:gridSpan w:val="3"/>
            <w:vAlign w:val="bottom"/>
          </w:tcPr>
          <w:p w14:paraId="423CE8FE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- สุทธิ</w:t>
            </w:r>
          </w:p>
        </w:tc>
        <w:tc>
          <w:tcPr>
            <w:tcW w:w="281" w:type="dxa"/>
            <w:vAlign w:val="bottom"/>
          </w:tcPr>
          <w:p w14:paraId="35C3382F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1" w:type="dxa"/>
            <w:gridSpan w:val="3"/>
            <w:vAlign w:val="bottom"/>
          </w:tcPr>
          <w:p w14:paraId="1D4F29BC" w14:textId="1635586F" w:rsidR="003F51E8" w:rsidRPr="001F50B0" w:rsidRDefault="00815B59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>สำหรับงวดสามเดือน</w:t>
            </w:r>
            <w:r w:rsidRPr="001F50B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F50B0">
              <w:rPr>
                <w:rFonts w:asciiTheme="majorBidi" w:hAnsiTheme="majorBidi" w:cstheme="majorBidi"/>
                <w:sz w:val="25"/>
                <w:szCs w:val="25"/>
                <w:cs/>
              </w:rPr>
              <w:tab/>
              <w:t>สิ้นสุดวันที่</w:t>
            </w:r>
          </w:p>
        </w:tc>
      </w:tr>
      <w:tr w:rsidR="00815B59" w:rsidRPr="001F50B0" w14:paraId="6919BFDE" w14:textId="77777777" w:rsidTr="004F2C93">
        <w:trPr>
          <w:trHeight w:val="362"/>
        </w:trPr>
        <w:tc>
          <w:tcPr>
            <w:tcW w:w="1710" w:type="dxa"/>
          </w:tcPr>
          <w:p w14:paraId="7EC106CA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E2E6D11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661AFE6A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14:paraId="349F0F29" w14:textId="3C56440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  <w:tc>
          <w:tcPr>
            <w:tcW w:w="732" w:type="dxa"/>
          </w:tcPr>
          <w:p w14:paraId="55156BE3" w14:textId="66DC1D20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  <w:tc>
          <w:tcPr>
            <w:tcW w:w="677" w:type="dxa"/>
          </w:tcPr>
          <w:p w14:paraId="31D8D50F" w14:textId="263A0DCE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  <w:tc>
          <w:tcPr>
            <w:tcW w:w="278" w:type="dxa"/>
          </w:tcPr>
          <w:p w14:paraId="66726202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4D26E475" w14:textId="65309D4B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  <w:tc>
          <w:tcPr>
            <w:tcW w:w="247" w:type="dxa"/>
          </w:tcPr>
          <w:p w14:paraId="68172E66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5C5BED59" w14:textId="099BBA72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  <w:tc>
          <w:tcPr>
            <w:tcW w:w="278" w:type="dxa"/>
          </w:tcPr>
          <w:p w14:paraId="4DAD578F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0E04D5D4" w14:textId="364C7078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  <w:tc>
          <w:tcPr>
            <w:tcW w:w="278" w:type="dxa"/>
          </w:tcPr>
          <w:p w14:paraId="6A8BE76D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43A3065" w14:textId="3EBFC243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  <w:tc>
          <w:tcPr>
            <w:tcW w:w="278" w:type="dxa"/>
          </w:tcPr>
          <w:p w14:paraId="175F4678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3D1F30C7" w14:textId="5D8C5749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  <w:tc>
          <w:tcPr>
            <w:tcW w:w="278" w:type="dxa"/>
          </w:tcPr>
          <w:p w14:paraId="709F0B32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207D7341" w14:textId="78BC13AF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  <w:tc>
          <w:tcPr>
            <w:tcW w:w="278" w:type="dxa"/>
          </w:tcPr>
          <w:p w14:paraId="07BB4248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35EA8A71" w14:textId="624C103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  <w:tc>
          <w:tcPr>
            <w:tcW w:w="281" w:type="dxa"/>
          </w:tcPr>
          <w:p w14:paraId="01CDD311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5026E7A0" w14:textId="66795F0A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  <w:tc>
          <w:tcPr>
            <w:tcW w:w="278" w:type="dxa"/>
          </w:tcPr>
          <w:p w14:paraId="7F90C4A8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dxa"/>
          </w:tcPr>
          <w:p w14:paraId="6FD56893" w14:textId="020DA3EB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31</w:t>
            </w:r>
          </w:p>
        </w:tc>
      </w:tr>
      <w:tr w:rsidR="00815B59" w:rsidRPr="001F50B0" w14:paraId="48AEE702" w14:textId="77777777" w:rsidTr="004F2C93">
        <w:trPr>
          <w:trHeight w:val="362"/>
        </w:trPr>
        <w:tc>
          <w:tcPr>
            <w:tcW w:w="1710" w:type="dxa"/>
          </w:tcPr>
          <w:p w14:paraId="221A8709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EBB21C8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1C0BFABB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14:paraId="129EA231" w14:textId="547CA0AD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732" w:type="dxa"/>
          </w:tcPr>
          <w:p w14:paraId="6AC0E580" w14:textId="59CA7F7B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77" w:type="dxa"/>
          </w:tcPr>
          <w:p w14:paraId="05314615" w14:textId="1C3062D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4E5A3A4B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767B1E98" w14:textId="150F444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7" w:type="dxa"/>
          </w:tcPr>
          <w:p w14:paraId="6C5194C4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10C5249C" w14:textId="2D838941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761A1C75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62C29FA6" w14:textId="2A355E6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8" w:type="dxa"/>
          </w:tcPr>
          <w:p w14:paraId="5F7399EA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70E49473" w14:textId="6BFD684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0C1FF5F1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412AE343" w14:textId="7396670C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8" w:type="dxa"/>
          </w:tcPr>
          <w:p w14:paraId="255D4A79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06FEC23A" w14:textId="1B1700B3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766DDC5F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6FAC1647" w14:textId="5C828A06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1" w:type="dxa"/>
          </w:tcPr>
          <w:p w14:paraId="37DFA60B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19F1BE67" w14:textId="593FF1E6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6A22370E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dxa"/>
          </w:tcPr>
          <w:p w14:paraId="3DA6F26C" w14:textId="6056219F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815B59" w:rsidRPr="001F50B0" w14:paraId="1E9F0A46" w14:textId="77777777" w:rsidTr="004F2C93">
        <w:trPr>
          <w:trHeight w:val="362"/>
        </w:trPr>
        <w:tc>
          <w:tcPr>
            <w:tcW w:w="1710" w:type="dxa"/>
          </w:tcPr>
          <w:p w14:paraId="17303E98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DE0844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50EFDCC6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14:paraId="1CF585BD" w14:textId="71DCDCA2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1F50B0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732" w:type="dxa"/>
          </w:tcPr>
          <w:p w14:paraId="121871BD" w14:textId="3DC9312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677" w:type="dxa"/>
          </w:tcPr>
          <w:p w14:paraId="4ED01D7A" w14:textId="2267A05B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1F50B0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78" w:type="dxa"/>
          </w:tcPr>
          <w:p w14:paraId="2107A58B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3D667F44" w14:textId="76A8C556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7" w:type="dxa"/>
          </w:tcPr>
          <w:p w14:paraId="202D2F45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007B1C33" w14:textId="50AE891C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1F50B0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78" w:type="dxa"/>
          </w:tcPr>
          <w:p w14:paraId="0DF57180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1C0FEBFB" w14:textId="62ED54FE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8" w:type="dxa"/>
          </w:tcPr>
          <w:p w14:paraId="29DCCF2B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70471B0" w14:textId="44C72E40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1F50B0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78" w:type="dxa"/>
          </w:tcPr>
          <w:p w14:paraId="208A2C97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6FDD6F29" w14:textId="2714267E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78" w:type="dxa"/>
          </w:tcPr>
          <w:p w14:paraId="1CFE7956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698196A8" w14:textId="73C9D604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1F50B0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78" w:type="dxa"/>
          </w:tcPr>
          <w:p w14:paraId="2B7D90A3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0B227C62" w14:textId="0B298F6F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256</w:t>
            </w:r>
            <w:r w:rsidRPr="001F50B0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81" w:type="dxa"/>
          </w:tcPr>
          <w:p w14:paraId="450A73CC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3D093BCA" w14:textId="1CAF499C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1F50B0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278" w:type="dxa"/>
          </w:tcPr>
          <w:p w14:paraId="264796B1" w14:textId="77777777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dxa"/>
          </w:tcPr>
          <w:p w14:paraId="236CC3C4" w14:textId="1872B630" w:rsidR="00815B59" w:rsidRPr="001F50B0" w:rsidRDefault="00815B59" w:rsidP="00815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1F50B0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3F51E8" w:rsidRPr="001F50B0" w14:paraId="7AE37D2A" w14:textId="77777777" w:rsidTr="004F2C93">
        <w:trPr>
          <w:trHeight w:val="377"/>
        </w:trPr>
        <w:tc>
          <w:tcPr>
            <w:tcW w:w="1710" w:type="dxa"/>
          </w:tcPr>
          <w:p w14:paraId="5659F1A0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3976AEE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72EE0433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30240D44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220" w:type="dxa"/>
            <w:gridSpan w:val="19"/>
          </w:tcPr>
          <w:p w14:paraId="721DC38A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50740" w:rsidRPr="001F50B0" w14:paraId="153D8263" w14:textId="77777777" w:rsidTr="004F2C93">
        <w:trPr>
          <w:trHeight w:val="362"/>
        </w:trPr>
        <w:tc>
          <w:tcPr>
            <w:tcW w:w="1710" w:type="dxa"/>
          </w:tcPr>
          <w:p w14:paraId="0445B42A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</w:tcPr>
          <w:p w14:paraId="011D6523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</w:tcPr>
          <w:p w14:paraId="5FBD93D4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06DD1AFD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</w:tcPr>
          <w:p w14:paraId="6B611B39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</w:tcPr>
          <w:p w14:paraId="075E4635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46B81354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1ECA6093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54E79FD3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54EB32E0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5E0B9151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7CD2B760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AD1CDBE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DCED335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2896249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0B8C4FAF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0D992CA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55E11B49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7E0996F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3E6B0FF7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</w:tcPr>
          <w:p w14:paraId="2C504C00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1F806A9A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C865E2E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dxa"/>
          </w:tcPr>
          <w:p w14:paraId="69D7C215" w14:textId="77777777" w:rsidR="003F51E8" w:rsidRPr="001F50B0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B03E1" w:rsidRPr="001F50B0" w14:paraId="0A5CD36A" w14:textId="77777777" w:rsidTr="004F2C93">
        <w:trPr>
          <w:trHeight w:val="351"/>
        </w:trPr>
        <w:tc>
          <w:tcPr>
            <w:tcW w:w="1710" w:type="dxa"/>
          </w:tcPr>
          <w:p w14:paraId="73BFD2DF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อีโลฟาร์ จำกัด</w:t>
            </w:r>
          </w:p>
        </w:tc>
        <w:tc>
          <w:tcPr>
            <w:tcW w:w="1080" w:type="dxa"/>
          </w:tcPr>
          <w:p w14:paraId="2109BD15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108" w:type="dxa"/>
          </w:tcPr>
          <w:p w14:paraId="0DA7A314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9" w:type="dxa"/>
          </w:tcPr>
          <w:p w14:paraId="7327DE93" w14:textId="7C35B763" w:rsidR="006B03E1" w:rsidRPr="001F50B0" w:rsidRDefault="006B03E1" w:rsidP="006B03E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32" w:type="dxa"/>
          </w:tcPr>
          <w:p w14:paraId="5B92A2F7" w14:textId="77777777" w:rsidR="006B03E1" w:rsidRPr="001F50B0" w:rsidRDefault="006B03E1" w:rsidP="006B03E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77" w:type="dxa"/>
          </w:tcPr>
          <w:p w14:paraId="2382B76C" w14:textId="2737F473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68C36DF8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2C5EA4BA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47" w:type="dxa"/>
          </w:tcPr>
          <w:p w14:paraId="45E2410C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13E63C28" w14:textId="6B3796CF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029E995C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196E1532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2F2FF08A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5D2BB2A7" w14:textId="3FE40554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071864F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4E3A7624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33D31D38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4514B487" w14:textId="0812C87E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465E67F3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2EC6A501" w14:textId="7B8947F9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81" w:type="dxa"/>
          </w:tcPr>
          <w:p w14:paraId="15B4D508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555D5A30" w14:textId="5C2DAA6D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959CBCF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dxa"/>
          </w:tcPr>
          <w:p w14:paraId="04ECC561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B03E1" w:rsidRPr="001F50B0" w14:paraId="3BE2CFFC" w14:textId="77777777" w:rsidTr="004F2C93">
        <w:trPr>
          <w:trHeight w:val="362"/>
        </w:trPr>
        <w:tc>
          <w:tcPr>
            <w:tcW w:w="1710" w:type="dxa"/>
          </w:tcPr>
          <w:p w14:paraId="26272D53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48029C3F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</w:tcPr>
          <w:p w14:paraId="27310796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1EFCD225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</w:tcPr>
          <w:p w14:paraId="6416A84F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tcBorders>
              <w:bottom w:val="nil"/>
            </w:tcBorders>
          </w:tcPr>
          <w:p w14:paraId="5443DADB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tcBorders>
              <w:bottom w:val="nil"/>
            </w:tcBorders>
          </w:tcPr>
          <w:p w14:paraId="4A2FDC93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292DC527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5BF12329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4CDECC5D" w14:textId="4EA17816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1A52D7EA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</w:tcPr>
          <w:p w14:paraId="7731F476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527C4582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048362C6" w14:textId="29AD4B2C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3F70F18A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AEF0A08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6F60B902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6CA67557" w14:textId="53A235FB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48F06EEF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</w:tcPr>
          <w:p w14:paraId="4ADCA90E" w14:textId="44B7BD32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81" w:type="dxa"/>
          </w:tcPr>
          <w:p w14:paraId="0E4E5CF3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</w:tcPr>
          <w:p w14:paraId="6F50881A" w14:textId="5EEFFD0D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F8245A0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3B618D1" w14:textId="77777777" w:rsidR="006B03E1" w:rsidRPr="001F50B0" w:rsidRDefault="006B03E1" w:rsidP="006B0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14:paraId="0751CA05" w14:textId="77777777" w:rsidR="00150740" w:rsidRPr="001F50B0" w:rsidRDefault="00150740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67BFE2A1" w14:textId="090221E8" w:rsidR="00640404" w:rsidRPr="001F50B0" w:rsidRDefault="000E7D58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</w:rPr>
        <w:sectPr w:rsidR="00640404" w:rsidRPr="001F50B0" w:rsidSect="00AE4282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1F50B0">
        <w:rPr>
          <w:rFonts w:asciiTheme="majorBidi" w:hAnsiTheme="majorBidi" w:cstheme="majorBidi"/>
          <w:sz w:val="30"/>
          <w:szCs w:val="30"/>
          <w:cs/>
        </w:rPr>
        <w:tab/>
      </w:r>
      <w:r w:rsidRPr="001F50B0">
        <w:rPr>
          <w:rFonts w:asciiTheme="majorBidi" w:hAnsiTheme="majorBidi" w:cstheme="majorBidi"/>
          <w:sz w:val="30"/>
          <w:szCs w:val="30"/>
          <w:cs/>
        </w:rPr>
        <w:tab/>
      </w:r>
      <w:r w:rsidR="007113E9" w:rsidRPr="001F50B0">
        <w:rPr>
          <w:rFonts w:asciiTheme="majorBidi" w:hAnsiTheme="majorBidi" w:cstheme="majorBidi"/>
          <w:sz w:val="30"/>
          <w:szCs w:val="30"/>
          <w:cs/>
        </w:rPr>
        <w:t>บริษัทย่อยดำเนินธุรกิจในประเทศไท</w:t>
      </w:r>
      <w:r w:rsidR="000D5DBB" w:rsidRPr="001F50B0">
        <w:rPr>
          <w:rFonts w:asciiTheme="majorBidi" w:hAnsiTheme="majorBidi" w:cstheme="majorBidi"/>
          <w:sz w:val="30"/>
          <w:szCs w:val="30"/>
          <w:cs/>
        </w:rPr>
        <w:t>ย</w:t>
      </w:r>
    </w:p>
    <w:p w14:paraId="6296B6D5" w14:textId="7801A3DC" w:rsidR="0076038E" w:rsidRPr="001F50B0" w:rsidRDefault="0076038E" w:rsidP="00DF4AC9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rFonts w:asciiTheme="majorBidi" w:hAnsiTheme="majorBidi" w:cstheme="majorBidi"/>
          <w:szCs w:val="30"/>
        </w:rPr>
      </w:pPr>
      <w:r w:rsidRPr="001F50B0">
        <w:rPr>
          <w:rFonts w:asciiTheme="majorBidi" w:hAnsiTheme="majorBidi" w:cstheme="majorBidi"/>
          <w:szCs w:val="30"/>
        </w:rPr>
        <w:lastRenderedPageBreak/>
        <w:tab/>
      </w:r>
      <w:r w:rsidR="00DF4AC9" w:rsidRPr="001F50B0">
        <w:rPr>
          <w:rFonts w:asciiTheme="majorBidi" w:hAnsiTheme="majorBidi" w:cstheme="majorBidi"/>
          <w:szCs w:val="30"/>
          <w:cs/>
        </w:rPr>
        <w:t>ที่ดิน อาคารและอุปกรณ์</w:t>
      </w:r>
    </w:p>
    <w:p w14:paraId="1CBDD86C" w14:textId="77777777" w:rsidR="00DF4AC9" w:rsidRPr="001F50B0" w:rsidRDefault="00DF4AC9" w:rsidP="00DF4AC9">
      <w:pPr>
        <w:rPr>
          <w:rFonts w:asciiTheme="majorBidi" w:hAnsiTheme="majorBidi" w:cstheme="majorBidi"/>
          <w:sz w:val="16"/>
          <w:szCs w:val="16"/>
        </w:rPr>
      </w:pPr>
    </w:p>
    <w:p w14:paraId="3A247037" w14:textId="573BEC4E" w:rsidR="00DF4AC9" w:rsidRPr="001F50B0" w:rsidRDefault="00DF4AC9" w:rsidP="00DF4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1F50B0">
        <w:rPr>
          <w:rFonts w:asciiTheme="majorBidi" w:hAnsiTheme="majorBidi" w:cstheme="majorBidi"/>
          <w:spacing w:val="-6"/>
          <w:sz w:val="30"/>
          <w:szCs w:val="30"/>
          <w:cs/>
        </w:rPr>
        <w:t>การซื้อ</w:t>
      </w:r>
      <w:r w:rsidRPr="001F50B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6"/>
          <w:sz w:val="30"/>
          <w:szCs w:val="30"/>
          <w:cs/>
        </w:rPr>
        <w:t>จำหน่ายและโอนที่ดิน</w:t>
      </w:r>
      <w:r w:rsidRPr="001F50B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pacing w:val="-6"/>
          <w:sz w:val="30"/>
          <w:szCs w:val="30"/>
          <w:cs/>
        </w:rPr>
        <w:t>อาคารและอุปกรณ์ระหว่างงวดสามเดือนสิ้นสุดวันที่</w:t>
      </w:r>
      <w:r w:rsidRPr="001F50B0">
        <w:rPr>
          <w:rFonts w:asciiTheme="majorBidi" w:hAnsiTheme="majorBidi" w:cstheme="majorBidi"/>
          <w:spacing w:val="-6"/>
          <w:sz w:val="30"/>
          <w:szCs w:val="30"/>
        </w:rPr>
        <w:t xml:space="preserve"> 31</w:t>
      </w:r>
      <w:r w:rsidRPr="001F50B0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Pr="001F50B0">
        <w:rPr>
          <w:rFonts w:asciiTheme="majorBidi" w:hAnsiTheme="majorBidi" w:cstheme="majorBidi"/>
          <w:spacing w:val="-6"/>
          <w:sz w:val="30"/>
          <w:szCs w:val="30"/>
        </w:rPr>
        <w:t xml:space="preserve">2563 </w:t>
      </w:r>
      <w:r w:rsidRPr="001F50B0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Pr="001F50B0">
        <w:rPr>
          <w:rFonts w:asciiTheme="majorBidi" w:hAnsiTheme="majorBidi" w:cstheme="majorBidi"/>
          <w:spacing w:val="-6"/>
          <w:sz w:val="30"/>
          <w:szCs w:val="30"/>
        </w:rPr>
        <w:t xml:space="preserve">2562 </w:t>
      </w:r>
      <w:r w:rsidRPr="001F50B0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p w14:paraId="22F1C4AD" w14:textId="77777777" w:rsidR="00DF4AC9" w:rsidRPr="001F50B0" w:rsidRDefault="00DF4AC9" w:rsidP="00DF4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both"/>
        <w:rPr>
          <w:rFonts w:asciiTheme="majorBidi" w:hAnsiTheme="majorBidi" w:cstheme="majorBidi"/>
          <w:sz w:val="24"/>
          <w:szCs w:val="24"/>
        </w:rPr>
      </w:pPr>
    </w:p>
    <w:p w14:paraId="3012DA65" w14:textId="77777777" w:rsidR="00DF4AC9" w:rsidRPr="001F50B0" w:rsidRDefault="00DF4AC9" w:rsidP="00DF4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144"/>
        <w:jc w:val="both"/>
        <w:rPr>
          <w:rFonts w:asciiTheme="majorBidi" w:hAnsiTheme="majorBidi" w:cstheme="majorBidi"/>
          <w:sz w:val="2"/>
          <w:szCs w:val="2"/>
        </w:rPr>
      </w:pPr>
    </w:p>
    <w:tbl>
      <w:tblPr>
        <w:tblW w:w="9810" w:type="dxa"/>
        <w:tblInd w:w="450" w:type="dxa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352"/>
        <w:gridCol w:w="236"/>
        <w:gridCol w:w="1204"/>
        <w:gridCol w:w="268"/>
        <w:gridCol w:w="1442"/>
      </w:tblGrid>
      <w:tr w:rsidR="00DF4AC9" w:rsidRPr="001F50B0" w14:paraId="6BFA99A5" w14:textId="77777777" w:rsidTr="00CD0121">
        <w:trPr>
          <w:tblHeader/>
        </w:trPr>
        <w:tc>
          <w:tcPr>
            <w:tcW w:w="3780" w:type="dxa"/>
          </w:tcPr>
          <w:p w14:paraId="5E511B59" w14:textId="77777777" w:rsidR="00DF4AC9" w:rsidRPr="001F50B0" w:rsidRDefault="00DF4AC9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030" w:type="dxa"/>
            <w:gridSpan w:val="7"/>
          </w:tcPr>
          <w:p w14:paraId="68930A2F" w14:textId="77777777" w:rsidR="00DF4AC9" w:rsidRPr="001F50B0" w:rsidRDefault="00DF4AC9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F4AC9" w:rsidRPr="001F50B0" w14:paraId="204DC9FE" w14:textId="77777777" w:rsidTr="00CD0121">
        <w:trPr>
          <w:tblHeader/>
        </w:trPr>
        <w:tc>
          <w:tcPr>
            <w:tcW w:w="3780" w:type="dxa"/>
          </w:tcPr>
          <w:p w14:paraId="07E5305A" w14:textId="500FBDD3" w:rsidR="00DF4AC9" w:rsidRPr="001F50B0" w:rsidRDefault="00DF4AC9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E7CA543" w14:textId="12949880" w:rsidR="00DF4AC9" w:rsidRPr="001F50B0" w:rsidRDefault="00DF4AC9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76358" w:rsidRPr="001F50B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6" w:type="dxa"/>
          </w:tcPr>
          <w:p w14:paraId="0EDD00DE" w14:textId="77777777" w:rsidR="00DF4AC9" w:rsidRPr="001F50B0" w:rsidRDefault="00DF4AC9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4" w:type="dxa"/>
            <w:gridSpan w:val="3"/>
          </w:tcPr>
          <w:p w14:paraId="4F76EC23" w14:textId="1D2D0733" w:rsidR="00DF4AC9" w:rsidRPr="001F50B0" w:rsidRDefault="00DF4AC9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D6B8A" w:rsidRPr="001F50B0" w14:paraId="6A44056D" w14:textId="77777777" w:rsidTr="00CD0121">
        <w:tc>
          <w:tcPr>
            <w:tcW w:w="3780" w:type="dxa"/>
          </w:tcPr>
          <w:p w14:paraId="1C5A3D37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D567E6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EB2C24" w14:textId="24FFBF2B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8" w:type="dxa"/>
          </w:tcPr>
          <w:p w14:paraId="75092DA7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93E5722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C2951EE" w14:textId="57A16914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 w:firstLine="25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pacing w:val="-12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และการโอนออก</w:t>
            </w:r>
          </w:p>
        </w:tc>
        <w:tc>
          <w:tcPr>
            <w:tcW w:w="236" w:type="dxa"/>
          </w:tcPr>
          <w:p w14:paraId="583917D0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57AE59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536640" w14:textId="76C84041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8" w:type="dxa"/>
          </w:tcPr>
          <w:p w14:paraId="17865701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C41F4BF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7C48C38" w14:textId="795713EE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และการโอนออก</w:t>
            </w:r>
          </w:p>
        </w:tc>
      </w:tr>
      <w:tr w:rsidR="001D6B8A" w:rsidRPr="001F50B0" w14:paraId="6E5BC615" w14:textId="77777777" w:rsidTr="00CD0121">
        <w:tc>
          <w:tcPr>
            <w:tcW w:w="3780" w:type="dxa"/>
          </w:tcPr>
          <w:p w14:paraId="4E911292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823B10" w14:textId="71F9071E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68" w:type="dxa"/>
          </w:tcPr>
          <w:p w14:paraId="5520AE5A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1CD8EDB" w14:textId="181A033A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-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</w:tcPr>
          <w:p w14:paraId="25EE516F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2B6DC0D" w14:textId="7FFA5225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68" w:type="dxa"/>
          </w:tcPr>
          <w:p w14:paraId="7C24B88F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7C93DFC" w14:textId="275F464C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-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1D6B8A" w:rsidRPr="001F50B0" w14:paraId="01B6A8C7" w14:textId="77777777" w:rsidTr="00CD0121">
        <w:tc>
          <w:tcPr>
            <w:tcW w:w="3780" w:type="dxa"/>
          </w:tcPr>
          <w:p w14:paraId="51CB1627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1DC030" w14:textId="033D3192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8" w:type="dxa"/>
          </w:tcPr>
          <w:p w14:paraId="4B62F277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DFC90FB" w14:textId="5ED582A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4D52A72D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6E459D0" w14:textId="2F12989F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8" w:type="dxa"/>
          </w:tcPr>
          <w:p w14:paraId="3156730E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5C88A88A" w14:textId="7C500C28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DF4AC9" w:rsidRPr="001F50B0" w14:paraId="191F5D96" w14:textId="77777777" w:rsidTr="00CD0121">
        <w:tc>
          <w:tcPr>
            <w:tcW w:w="3780" w:type="dxa"/>
          </w:tcPr>
          <w:p w14:paraId="57758A52" w14:textId="77777777" w:rsidR="00DF4AC9" w:rsidRPr="001F50B0" w:rsidRDefault="00DF4AC9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7"/>
          </w:tcPr>
          <w:p w14:paraId="53485630" w14:textId="77777777" w:rsidR="00DF4AC9" w:rsidRPr="001F50B0" w:rsidRDefault="00DF4AC9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BFB" w:rsidRPr="001F50B0" w14:paraId="34E8D375" w14:textId="77777777" w:rsidTr="00CD0121">
        <w:tc>
          <w:tcPr>
            <w:tcW w:w="3780" w:type="dxa"/>
          </w:tcPr>
          <w:p w14:paraId="6355F76A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60" w:type="dxa"/>
          </w:tcPr>
          <w:p w14:paraId="740198FD" w14:textId="5CD74421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9,077</w:t>
            </w:r>
          </w:p>
        </w:tc>
        <w:tc>
          <w:tcPr>
            <w:tcW w:w="268" w:type="dxa"/>
          </w:tcPr>
          <w:p w14:paraId="7C5708EF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1FEAFBD" w14:textId="56AFB40F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A8A354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A8E93CC" w14:textId="5176673F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2,919</w:t>
            </w:r>
          </w:p>
        </w:tc>
        <w:tc>
          <w:tcPr>
            <w:tcW w:w="268" w:type="dxa"/>
          </w:tcPr>
          <w:p w14:paraId="7AC8E17B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77F2CDD" w14:textId="78BB63B3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4BFB" w:rsidRPr="001F50B0" w14:paraId="7E792063" w14:textId="77777777" w:rsidTr="00CD0121">
        <w:tc>
          <w:tcPr>
            <w:tcW w:w="3780" w:type="dxa"/>
          </w:tcPr>
          <w:p w14:paraId="6304F9AE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50EB81AB" w14:textId="251A2160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79,316</w:t>
            </w:r>
          </w:p>
        </w:tc>
        <w:tc>
          <w:tcPr>
            <w:tcW w:w="268" w:type="dxa"/>
          </w:tcPr>
          <w:p w14:paraId="75DA67D1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6CDAFF1" w14:textId="0E38B81A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E3837F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2387BE6" w14:textId="5F28CD02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4,831</w:t>
            </w:r>
          </w:p>
        </w:tc>
        <w:tc>
          <w:tcPr>
            <w:tcW w:w="268" w:type="dxa"/>
          </w:tcPr>
          <w:p w14:paraId="5BF5FB72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6BC3CE7" w14:textId="2E2B559D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DE4BFB" w:rsidRPr="001F50B0" w14:paraId="5549B398" w14:textId="77777777" w:rsidTr="00CD0121">
        <w:tc>
          <w:tcPr>
            <w:tcW w:w="3780" w:type="dxa"/>
          </w:tcPr>
          <w:p w14:paraId="07DC7832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14:paraId="2FFBBDF4" w14:textId="08A540DD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68" w:type="dxa"/>
          </w:tcPr>
          <w:p w14:paraId="67B2FE6C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8D76BB2" w14:textId="3BDF801C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4B6C2C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781AC06" w14:textId="042FF9C9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268" w:type="dxa"/>
          </w:tcPr>
          <w:p w14:paraId="44B14C6E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0CDE150" w14:textId="52732CA0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4BFB" w:rsidRPr="001F50B0" w14:paraId="7A389190" w14:textId="77777777" w:rsidTr="00CD0121">
        <w:tc>
          <w:tcPr>
            <w:tcW w:w="3780" w:type="dxa"/>
          </w:tcPr>
          <w:p w14:paraId="077BBFE4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317D2FFF" w14:textId="53FC1EAE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AA71CE2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80BDC5F" w14:textId="0F741BC7" w:rsidR="00DE4BFB" w:rsidRPr="001F50B0" w:rsidRDefault="00327A07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36" w:type="dxa"/>
          </w:tcPr>
          <w:p w14:paraId="2A121349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27AAB25" w14:textId="063B6F00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2,570</w:t>
            </w:r>
          </w:p>
        </w:tc>
        <w:tc>
          <w:tcPr>
            <w:tcW w:w="268" w:type="dxa"/>
          </w:tcPr>
          <w:p w14:paraId="070452D5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BEA652F" w14:textId="6A9A4915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4BFB" w:rsidRPr="001F50B0" w14:paraId="1EF33E6D" w14:textId="77777777" w:rsidTr="00CD0121">
        <w:tc>
          <w:tcPr>
            <w:tcW w:w="3780" w:type="dxa"/>
          </w:tcPr>
          <w:p w14:paraId="67354B2E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สินทรัพย์ระหว่างก่อสร้างและเครื่องจักร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260" w:type="dxa"/>
          </w:tcPr>
          <w:p w14:paraId="029205F2" w14:textId="56D41AA3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6FACD69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EA70D56" w14:textId="7175FF68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B78510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80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078BB70" w14:textId="2AE36A69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2BB7EA6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DF65A4D" w14:textId="6E43676B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BFB" w:rsidRPr="001F50B0" w14:paraId="1D05BC10" w14:textId="77777777" w:rsidTr="00CD0121">
        <w:tc>
          <w:tcPr>
            <w:tcW w:w="3780" w:type="dxa"/>
          </w:tcPr>
          <w:p w14:paraId="74AEAF24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260" w:type="dxa"/>
          </w:tcPr>
          <w:p w14:paraId="6C81E638" w14:textId="3691135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37,433</w:t>
            </w:r>
          </w:p>
        </w:tc>
        <w:tc>
          <w:tcPr>
            <w:tcW w:w="268" w:type="dxa"/>
          </w:tcPr>
          <w:p w14:paraId="4E69F325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1A1B592" w14:textId="449A454C" w:rsidR="00DE4BFB" w:rsidRPr="001F50B0" w:rsidRDefault="00DE4BFB" w:rsidP="00FE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66,027</w:t>
            </w:r>
          </w:p>
        </w:tc>
        <w:tc>
          <w:tcPr>
            <w:tcW w:w="236" w:type="dxa"/>
          </w:tcPr>
          <w:p w14:paraId="43BF87CB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C943D9" w14:textId="639F8C71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16,548</w:t>
            </w:r>
          </w:p>
        </w:tc>
        <w:tc>
          <w:tcPr>
            <w:tcW w:w="268" w:type="dxa"/>
          </w:tcPr>
          <w:p w14:paraId="353CB227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48B3F3B" w14:textId="5B4E029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6,235</w:t>
            </w:r>
          </w:p>
        </w:tc>
      </w:tr>
      <w:tr w:rsidR="00DE4BFB" w:rsidRPr="001F50B0" w14:paraId="2CC0E225" w14:textId="77777777" w:rsidTr="00CD0121">
        <w:tc>
          <w:tcPr>
            <w:tcW w:w="3780" w:type="dxa"/>
          </w:tcPr>
          <w:p w14:paraId="000C6E95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FB0984" w14:textId="54600D8E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126,101</w:t>
            </w:r>
          </w:p>
        </w:tc>
        <w:tc>
          <w:tcPr>
            <w:tcW w:w="268" w:type="dxa"/>
          </w:tcPr>
          <w:p w14:paraId="74A9006B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1281ECE7" w14:textId="69FCCC97" w:rsidR="00DE4BFB" w:rsidRPr="001F50B0" w:rsidRDefault="00DE4BFB" w:rsidP="00FE2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66,1</w:t>
            </w:r>
            <w:r w:rsidR="00327A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236" w:type="dxa"/>
          </w:tcPr>
          <w:p w14:paraId="1D6A2047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B650CC7" w14:textId="000BABE9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27,471</w:t>
            </w:r>
          </w:p>
        </w:tc>
        <w:tc>
          <w:tcPr>
            <w:tcW w:w="268" w:type="dxa"/>
          </w:tcPr>
          <w:p w14:paraId="3EA7DE9F" w14:textId="77777777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491459AB" w14:textId="47DE2413" w:rsidR="00DE4BFB" w:rsidRPr="001F50B0" w:rsidRDefault="00DE4BFB" w:rsidP="00D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6,286</w:t>
            </w:r>
          </w:p>
        </w:tc>
      </w:tr>
    </w:tbl>
    <w:p w14:paraId="0FC5E520" w14:textId="0EB06EBF" w:rsidR="00DF4AC9" w:rsidRPr="001F50B0" w:rsidRDefault="00DF4AC9" w:rsidP="00DF4AC9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810" w:type="dxa"/>
        <w:tblInd w:w="450" w:type="dxa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352"/>
        <w:gridCol w:w="236"/>
        <w:gridCol w:w="1204"/>
        <w:gridCol w:w="268"/>
        <w:gridCol w:w="1442"/>
      </w:tblGrid>
      <w:tr w:rsidR="00DF4AC9" w:rsidRPr="001F50B0" w14:paraId="62E0FB4F" w14:textId="77777777" w:rsidTr="00880682">
        <w:tc>
          <w:tcPr>
            <w:tcW w:w="3780" w:type="dxa"/>
          </w:tcPr>
          <w:p w14:paraId="1CACAC86" w14:textId="3E6DA7A9" w:rsidR="00DF4AC9" w:rsidRPr="001F50B0" w:rsidRDefault="00DF4AC9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14:paraId="690E4103" w14:textId="283A6CB4" w:rsidR="00DF4AC9" w:rsidRPr="001F50B0" w:rsidRDefault="00DF4AC9" w:rsidP="00DF4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0375" w:rsidRPr="001F50B0" w14:paraId="3AA053BC" w14:textId="77777777" w:rsidTr="00880682">
        <w:tc>
          <w:tcPr>
            <w:tcW w:w="3780" w:type="dxa"/>
          </w:tcPr>
          <w:p w14:paraId="165FC8F1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14:paraId="73AC78B9" w14:textId="7C29CF60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0375" w:rsidRPr="001F50B0" w14:paraId="67C6AE35" w14:textId="77777777" w:rsidTr="00880682">
        <w:tc>
          <w:tcPr>
            <w:tcW w:w="3780" w:type="dxa"/>
          </w:tcPr>
          <w:p w14:paraId="32ACAEAD" w14:textId="06F229E3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5B5E636" w14:textId="30D989EC" w:rsidR="00B70375" w:rsidRPr="001F50B0" w:rsidRDefault="00576358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B70375" w:rsidRPr="001F50B0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6" w:type="dxa"/>
          </w:tcPr>
          <w:p w14:paraId="4E4D6468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4" w:type="dxa"/>
            <w:gridSpan w:val="3"/>
          </w:tcPr>
          <w:p w14:paraId="0A11CBDE" w14:textId="059071FD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D6B8A" w:rsidRPr="001F50B0" w14:paraId="17AE6F57" w14:textId="77777777" w:rsidTr="00880682">
        <w:tc>
          <w:tcPr>
            <w:tcW w:w="3780" w:type="dxa"/>
          </w:tcPr>
          <w:p w14:paraId="61FE8D62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BDBA3F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82C489" w14:textId="639EBCE1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8" w:type="dxa"/>
          </w:tcPr>
          <w:p w14:paraId="1CBAB71B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14656162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20F39AF" w14:textId="1055B50F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pacing w:val="-12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และการโอนออก</w:t>
            </w:r>
          </w:p>
        </w:tc>
        <w:tc>
          <w:tcPr>
            <w:tcW w:w="236" w:type="dxa"/>
          </w:tcPr>
          <w:p w14:paraId="5D24D539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02DD1F6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14E610" w14:textId="08DCB4C5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8" w:type="dxa"/>
          </w:tcPr>
          <w:p w14:paraId="61CAE567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6FA10552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200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FCF8858" w14:textId="0F561573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และการโอนออก</w:t>
            </w:r>
          </w:p>
        </w:tc>
      </w:tr>
      <w:tr w:rsidR="001D6B8A" w:rsidRPr="001F50B0" w14:paraId="3F5B1FDC" w14:textId="77777777" w:rsidTr="00880682">
        <w:tc>
          <w:tcPr>
            <w:tcW w:w="3780" w:type="dxa"/>
          </w:tcPr>
          <w:p w14:paraId="19F20824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2F1502" w14:textId="2B878844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68" w:type="dxa"/>
          </w:tcPr>
          <w:p w14:paraId="2A45D5F4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542DBE97" w14:textId="120A98F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-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</w:tcPr>
          <w:p w14:paraId="79F59599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D78FA41" w14:textId="4386C28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68" w:type="dxa"/>
          </w:tcPr>
          <w:p w14:paraId="05256A35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07681786" w14:textId="1E7B4E0D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-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1D6B8A" w:rsidRPr="001F50B0" w14:paraId="596F1A4A" w14:textId="77777777" w:rsidTr="00880682">
        <w:tc>
          <w:tcPr>
            <w:tcW w:w="3780" w:type="dxa"/>
          </w:tcPr>
          <w:p w14:paraId="25E20CE5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C157C17" w14:textId="4A678909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8" w:type="dxa"/>
          </w:tcPr>
          <w:p w14:paraId="0F466277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</w:tcPr>
          <w:p w14:paraId="1A3C161F" w14:textId="20267A39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0E296128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480F05B" w14:textId="459D745E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8" w:type="dxa"/>
          </w:tcPr>
          <w:p w14:paraId="4191AF12" w14:textId="77777777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0CF6217B" w14:textId="679418C0" w:rsidR="001D6B8A" w:rsidRPr="001F50B0" w:rsidRDefault="001D6B8A" w:rsidP="001D6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B70375" w:rsidRPr="001F50B0" w14:paraId="2A1B8239" w14:textId="77777777" w:rsidTr="00880682">
        <w:tc>
          <w:tcPr>
            <w:tcW w:w="3780" w:type="dxa"/>
          </w:tcPr>
          <w:p w14:paraId="165061FA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0" w:type="dxa"/>
            <w:gridSpan w:val="7"/>
          </w:tcPr>
          <w:p w14:paraId="24CB662D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0375" w:rsidRPr="001F50B0" w14:paraId="15FD0E69" w14:textId="77777777" w:rsidTr="00880682">
        <w:tc>
          <w:tcPr>
            <w:tcW w:w="3780" w:type="dxa"/>
          </w:tcPr>
          <w:p w14:paraId="7C5F8F2F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60" w:type="dxa"/>
          </w:tcPr>
          <w:p w14:paraId="7904ED0A" w14:textId="7D503A85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9,077</w:t>
            </w:r>
          </w:p>
        </w:tc>
        <w:tc>
          <w:tcPr>
            <w:tcW w:w="268" w:type="dxa"/>
          </w:tcPr>
          <w:p w14:paraId="4D069949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1335AB7" w14:textId="55071112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2BE61C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27B2E4" w14:textId="21C31CB3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2,919</w:t>
            </w:r>
          </w:p>
        </w:tc>
        <w:tc>
          <w:tcPr>
            <w:tcW w:w="268" w:type="dxa"/>
          </w:tcPr>
          <w:p w14:paraId="6B068BE6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7531E3CC" w14:textId="480632FE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0375" w:rsidRPr="001F50B0" w14:paraId="6AF830D3" w14:textId="77777777" w:rsidTr="00880682">
        <w:tc>
          <w:tcPr>
            <w:tcW w:w="3780" w:type="dxa"/>
          </w:tcPr>
          <w:p w14:paraId="281E8B04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</w:tcPr>
          <w:p w14:paraId="36C7ED1F" w14:textId="3B18C412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79,316</w:t>
            </w:r>
          </w:p>
        </w:tc>
        <w:tc>
          <w:tcPr>
            <w:tcW w:w="268" w:type="dxa"/>
          </w:tcPr>
          <w:p w14:paraId="2EE0A1D8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AAD9E4D" w14:textId="2DEA0C0E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9EF112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9933E8A" w14:textId="793E8C44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4,831</w:t>
            </w:r>
          </w:p>
        </w:tc>
        <w:tc>
          <w:tcPr>
            <w:tcW w:w="268" w:type="dxa"/>
          </w:tcPr>
          <w:p w14:paraId="20D32FD7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60DF20BF" w14:textId="339EFB36" w:rsidR="00B70375" w:rsidRPr="001F50B0" w:rsidRDefault="00B70375" w:rsidP="00856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B70375" w:rsidRPr="001F50B0" w14:paraId="0DBF5CAD" w14:textId="77777777" w:rsidTr="00880682">
        <w:tc>
          <w:tcPr>
            <w:tcW w:w="3780" w:type="dxa"/>
          </w:tcPr>
          <w:p w14:paraId="4E760F01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</w:tcPr>
          <w:p w14:paraId="222A790D" w14:textId="2972BDA1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268" w:type="dxa"/>
          </w:tcPr>
          <w:p w14:paraId="52729979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176A82D" w14:textId="0C87FFA2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1E8B6F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ED7E6EE" w14:textId="355DAB52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  <w:tc>
          <w:tcPr>
            <w:tcW w:w="268" w:type="dxa"/>
          </w:tcPr>
          <w:p w14:paraId="3BC32ED9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9E9145F" w14:textId="502EF893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0375" w:rsidRPr="001F50B0" w14:paraId="5F1927DB" w14:textId="77777777" w:rsidTr="00880682">
        <w:tc>
          <w:tcPr>
            <w:tcW w:w="3780" w:type="dxa"/>
          </w:tcPr>
          <w:p w14:paraId="01531C5D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6C73C225" w14:textId="33EB313D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FEC05A5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CA1683B" w14:textId="1AFB8D6B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36" w:type="dxa"/>
          </w:tcPr>
          <w:p w14:paraId="27285862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1D35CE0" w14:textId="4FDB3D4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2,570</w:t>
            </w:r>
          </w:p>
        </w:tc>
        <w:tc>
          <w:tcPr>
            <w:tcW w:w="268" w:type="dxa"/>
          </w:tcPr>
          <w:p w14:paraId="349EDCD6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D8AC0F4" w14:textId="03F6C90B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0375" w:rsidRPr="001F50B0" w14:paraId="3A1D2619" w14:textId="77777777" w:rsidTr="00880682">
        <w:tc>
          <w:tcPr>
            <w:tcW w:w="3780" w:type="dxa"/>
          </w:tcPr>
          <w:p w14:paraId="631AE6E1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สินทรัพย์ระหว่างก่อสร้างและเครื่องจักร</w:t>
            </w:r>
          </w:p>
        </w:tc>
        <w:tc>
          <w:tcPr>
            <w:tcW w:w="1260" w:type="dxa"/>
          </w:tcPr>
          <w:p w14:paraId="1A183C47" w14:textId="13289CD3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ECD30E8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104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0DA0834" w14:textId="1F301880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797727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9DCD8DA" w14:textId="7A656712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877FA31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04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4DC5D8DB" w14:textId="7FA1B9E4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0375" w:rsidRPr="001F50B0" w14:paraId="2E27FCFC" w14:textId="77777777" w:rsidTr="00880682">
        <w:tc>
          <w:tcPr>
            <w:tcW w:w="3780" w:type="dxa"/>
          </w:tcPr>
          <w:p w14:paraId="0B4B4D13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ระหว่างติดตั้ง</w:t>
            </w:r>
          </w:p>
        </w:tc>
        <w:tc>
          <w:tcPr>
            <w:tcW w:w="1260" w:type="dxa"/>
          </w:tcPr>
          <w:p w14:paraId="62D88A06" w14:textId="71DAA7D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37,43</w:t>
            </w:r>
            <w:r w:rsidR="002E69C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2833E3E5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9BA8841" w14:textId="53952B19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66,027</w:t>
            </w:r>
          </w:p>
        </w:tc>
        <w:tc>
          <w:tcPr>
            <w:tcW w:w="236" w:type="dxa"/>
          </w:tcPr>
          <w:p w14:paraId="340A0B11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05762C5" w14:textId="53CE7AFE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16,548</w:t>
            </w:r>
          </w:p>
        </w:tc>
        <w:tc>
          <w:tcPr>
            <w:tcW w:w="268" w:type="dxa"/>
          </w:tcPr>
          <w:p w14:paraId="3374E001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5C2684C" w14:textId="5286C7A6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6,235</w:t>
            </w:r>
          </w:p>
        </w:tc>
      </w:tr>
      <w:tr w:rsidR="00B70375" w:rsidRPr="001F50B0" w14:paraId="7DDF869F" w14:textId="77777777" w:rsidTr="00880682">
        <w:tc>
          <w:tcPr>
            <w:tcW w:w="3780" w:type="dxa"/>
          </w:tcPr>
          <w:p w14:paraId="4F210D10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FEFD86" w14:textId="6C65D95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126,07</w:t>
            </w:r>
            <w:r w:rsidR="002E69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8" w:type="dxa"/>
          </w:tcPr>
          <w:p w14:paraId="6E50C7EE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2C12F5E4" w14:textId="36CF61EF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66,116</w:t>
            </w:r>
          </w:p>
        </w:tc>
        <w:tc>
          <w:tcPr>
            <w:tcW w:w="236" w:type="dxa"/>
          </w:tcPr>
          <w:p w14:paraId="6E6FEC30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6C4EEC3" w14:textId="58F1D929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27,381</w:t>
            </w:r>
          </w:p>
        </w:tc>
        <w:tc>
          <w:tcPr>
            <w:tcW w:w="268" w:type="dxa"/>
          </w:tcPr>
          <w:p w14:paraId="5C089C75" w14:textId="77777777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51672ABD" w14:textId="1039FE2D" w:rsidR="00B70375" w:rsidRPr="001F50B0" w:rsidRDefault="00B70375" w:rsidP="00B70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6,286</w:t>
            </w:r>
          </w:p>
        </w:tc>
      </w:tr>
    </w:tbl>
    <w:p w14:paraId="1482E198" w14:textId="71BB4030" w:rsidR="00D21D1E" w:rsidRPr="001F50B0" w:rsidRDefault="00D21D1E" w:rsidP="00D21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 มีดังนี้</w:t>
      </w:r>
    </w:p>
    <w:p w14:paraId="7102D6AE" w14:textId="1C312FFC" w:rsidR="000445C2" w:rsidRPr="001F50B0" w:rsidRDefault="000445C2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7" w:type="dxa"/>
        <w:tblInd w:w="450" w:type="dxa"/>
        <w:tblLook w:val="01E0" w:firstRow="1" w:lastRow="1" w:firstColumn="1" w:lastColumn="1" w:noHBand="0" w:noVBand="0"/>
      </w:tblPr>
      <w:tblGrid>
        <w:gridCol w:w="2304"/>
        <w:gridCol w:w="1152"/>
        <w:gridCol w:w="313"/>
        <w:gridCol w:w="1212"/>
        <w:gridCol w:w="267"/>
        <w:gridCol w:w="1167"/>
        <w:gridCol w:w="236"/>
        <w:gridCol w:w="1192"/>
        <w:gridCol w:w="270"/>
        <w:gridCol w:w="1164"/>
      </w:tblGrid>
      <w:tr w:rsidR="00D21D1E" w:rsidRPr="001F50B0" w14:paraId="65490A26" w14:textId="77777777" w:rsidTr="00D21D1E">
        <w:tc>
          <w:tcPr>
            <w:tcW w:w="2304" w:type="dxa"/>
          </w:tcPr>
          <w:p w14:paraId="2CF0EAB9" w14:textId="3B1E5655" w:rsidR="00D21D1E" w:rsidRPr="001F50B0" w:rsidRDefault="00D21D1E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61DEF7D" w14:textId="77777777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dxa"/>
          </w:tcPr>
          <w:p w14:paraId="5AD05CCB" w14:textId="23A5AE56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774320AA" w14:textId="469D6CB7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21D1E" w:rsidRPr="001F50B0" w14:paraId="1573EBC8" w14:textId="77777777" w:rsidTr="00D21D1E">
        <w:tc>
          <w:tcPr>
            <w:tcW w:w="2304" w:type="dxa"/>
          </w:tcPr>
          <w:p w14:paraId="2BCF7BA8" w14:textId="195EAFBF" w:rsidR="00D21D1E" w:rsidRPr="001F50B0" w:rsidRDefault="009D3E87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52" w:type="dxa"/>
          </w:tcPr>
          <w:p w14:paraId="51C7B891" w14:textId="77777777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dxa"/>
          </w:tcPr>
          <w:p w14:paraId="76007906" w14:textId="77777777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B2FE008" w14:textId="62759D70" w:rsidR="00D21D1E" w:rsidRPr="001F50B0" w:rsidRDefault="00D21D1E" w:rsidP="00C0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67" w:type="dxa"/>
          </w:tcPr>
          <w:p w14:paraId="46B24854" w14:textId="77777777" w:rsidR="00D21D1E" w:rsidRPr="001F50B0" w:rsidRDefault="00D21D1E" w:rsidP="00C0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08DABE9" w14:textId="305A4BD9" w:rsidR="00D21D1E" w:rsidRPr="001F50B0" w:rsidRDefault="00D21D1E" w:rsidP="00C0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1608EAFB" w14:textId="77777777" w:rsidR="00D21D1E" w:rsidRPr="001F50B0" w:rsidRDefault="00D21D1E" w:rsidP="00C0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6F2B50C9" w14:textId="6C636B95" w:rsidR="00D21D1E" w:rsidRPr="001F50B0" w:rsidRDefault="00D21D1E" w:rsidP="00C0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6BC7124C" w14:textId="77777777" w:rsidR="00D21D1E" w:rsidRPr="001F50B0" w:rsidRDefault="00D21D1E" w:rsidP="00C0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4F15E15F" w14:textId="0892B819" w:rsidR="00D21D1E" w:rsidRPr="001F50B0" w:rsidRDefault="00D21D1E" w:rsidP="00C05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21D1E" w:rsidRPr="001F50B0" w14:paraId="0002A935" w14:textId="77777777" w:rsidTr="00D21D1E">
        <w:tc>
          <w:tcPr>
            <w:tcW w:w="2304" w:type="dxa"/>
          </w:tcPr>
          <w:p w14:paraId="77700A1F" w14:textId="77777777" w:rsidR="00D21D1E" w:rsidRPr="001F50B0" w:rsidRDefault="00D21D1E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0413C27" w14:textId="78A95103" w:rsidR="00D21D1E" w:rsidRPr="001F50B0" w:rsidRDefault="00C05B3C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13" w:type="dxa"/>
          </w:tcPr>
          <w:p w14:paraId="01AD656F" w14:textId="77777777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55AA4414" w14:textId="5ECBB4CA" w:rsidR="00D21D1E" w:rsidRPr="001F50B0" w:rsidRDefault="00D21D1E" w:rsidP="00D21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1C4C" w:rsidRPr="001F50B0" w14:paraId="12FE4E17" w14:textId="77777777" w:rsidTr="00C949E0">
        <w:tc>
          <w:tcPr>
            <w:tcW w:w="2304" w:type="dxa"/>
          </w:tcPr>
          <w:p w14:paraId="49178BAE" w14:textId="41134672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1F50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</w:tcPr>
          <w:p w14:paraId="4CFB8B84" w14:textId="4F1B1749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313" w:type="dxa"/>
          </w:tcPr>
          <w:p w14:paraId="51E9143D" w14:textId="5F90B1A2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27566888" w14:textId="2BA9B28B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7,140</w:t>
            </w:r>
          </w:p>
        </w:tc>
        <w:tc>
          <w:tcPr>
            <w:tcW w:w="267" w:type="dxa"/>
          </w:tcPr>
          <w:p w14:paraId="38F4E679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63A8B39" w14:textId="688C276E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12,137</w:t>
            </w:r>
          </w:p>
        </w:tc>
        <w:tc>
          <w:tcPr>
            <w:tcW w:w="236" w:type="dxa"/>
          </w:tcPr>
          <w:p w14:paraId="2EFBC653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BF435F9" w14:textId="5FCAE169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2,122</w:t>
            </w:r>
          </w:p>
        </w:tc>
        <w:tc>
          <w:tcPr>
            <w:tcW w:w="270" w:type="dxa"/>
          </w:tcPr>
          <w:p w14:paraId="32C74070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0FFDE42" w14:textId="194AE26E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21,399</w:t>
            </w:r>
          </w:p>
        </w:tc>
      </w:tr>
      <w:tr w:rsidR="00181C4C" w:rsidRPr="001F50B0" w14:paraId="48F69374" w14:textId="77777777" w:rsidTr="00D21D1E">
        <w:tc>
          <w:tcPr>
            <w:tcW w:w="2304" w:type="dxa"/>
          </w:tcPr>
          <w:p w14:paraId="62A6CAC7" w14:textId="2CEC6E4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52" w:type="dxa"/>
          </w:tcPr>
          <w:p w14:paraId="3D91438D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dxa"/>
          </w:tcPr>
          <w:p w14:paraId="7477235D" w14:textId="403B49F6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33BE158D" w14:textId="4E090535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267" w:type="dxa"/>
          </w:tcPr>
          <w:p w14:paraId="1E4D9339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115B2BF" w14:textId="781600D4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236" w:type="dxa"/>
          </w:tcPr>
          <w:p w14:paraId="58771656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6BA0CFFC" w14:textId="10D536D1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1357E239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D8E58EF" w14:textId="7110B16E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1,571</w:t>
            </w:r>
          </w:p>
        </w:tc>
      </w:tr>
      <w:tr w:rsidR="00181C4C" w:rsidRPr="001F50B0" w14:paraId="6F0F8FE5" w14:textId="77777777" w:rsidTr="00C949E0">
        <w:tc>
          <w:tcPr>
            <w:tcW w:w="2304" w:type="dxa"/>
            <w:vAlign w:val="bottom"/>
          </w:tcPr>
          <w:p w14:paraId="36839FAF" w14:textId="52EBCCD8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52" w:type="dxa"/>
          </w:tcPr>
          <w:p w14:paraId="5167888F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3" w:type="dxa"/>
          </w:tcPr>
          <w:p w14:paraId="708835C9" w14:textId="1D333AE8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7291CE8B" w14:textId="0FDAA816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6,651</w:t>
            </w:r>
          </w:p>
        </w:tc>
        <w:tc>
          <w:tcPr>
            <w:tcW w:w="267" w:type="dxa"/>
          </w:tcPr>
          <w:p w14:paraId="5EAD9FC2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5D6B9A8" w14:textId="28527648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11,248</w:t>
            </w:r>
          </w:p>
        </w:tc>
        <w:tc>
          <w:tcPr>
            <w:tcW w:w="236" w:type="dxa"/>
          </w:tcPr>
          <w:p w14:paraId="599D3640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7F371561" w14:textId="6D2617B3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1,929</w:t>
            </w:r>
          </w:p>
        </w:tc>
        <w:tc>
          <w:tcPr>
            <w:tcW w:w="270" w:type="dxa"/>
          </w:tcPr>
          <w:p w14:paraId="7F3C2C29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42771FE6" w14:textId="736BEA45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19,828</w:t>
            </w:r>
          </w:p>
        </w:tc>
      </w:tr>
    </w:tbl>
    <w:p w14:paraId="260A9BA2" w14:textId="05BD475D" w:rsidR="00D21D1E" w:rsidRPr="001F50B0" w:rsidRDefault="00D21D1E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tbl>
      <w:tblPr>
        <w:tblW w:w="9277" w:type="dxa"/>
        <w:tblInd w:w="450" w:type="dxa"/>
        <w:tblLook w:val="01E0" w:firstRow="1" w:lastRow="1" w:firstColumn="1" w:lastColumn="1" w:noHBand="0" w:noVBand="0"/>
      </w:tblPr>
      <w:tblGrid>
        <w:gridCol w:w="2304"/>
        <w:gridCol w:w="1152"/>
        <w:gridCol w:w="313"/>
        <w:gridCol w:w="1212"/>
        <w:gridCol w:w="267"/>
        <w:gridCol w:w="1167"/>
        <w:gridCol w:w="236"/>
        <w:gridCol w:w="1192"/>
        <w:gridCol w:w="270"/>
        <w:gridCol w:w="1164"/>
      </w:tblGrid>
      <w:tr w:rsidR="00873690" w:rsidRPr="001F50B0" w14:paraId="6D1D8DF2" w14:textId="77777777" w:rsidTr="00E40ECA">
        <w:tc>
          <w:tcPr>
            <w:tcW w:w="2304" w:type="dxa"/>
          </w:tcPr>
          <w:p w14:paraId="224837A2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78AF82D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dxa"/>
          </w:tcPr>
          <w:p w14:paraId="395FA446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252DE7AD" w14:textId="69709DD4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690" w:rsidRPr="001F50B0" w14:paraId="538503D1" w14:textId="77777777" w:rsidTr="00E40ECA">
        <w:tc>
          <w:tcPr>
            <w:tcW w:w="2304" w:type="dxa"/>
          </w:tcPr>
          <w:p w14:paraId="21DB5C4D" w14:textId="47ECF0FF" w:rsidR="00873690" w:rsidRPr="001F50B0" w:rsidRDefault="00DF2EA3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52" w:type="dxa"/>
          </w:tcPr>
          <w:p w14:paraId="7770B249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dxa"/>
          </w:tcPr>
          <w:p w14:paraId="3974A331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4AA54E44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67" w:type="dxa"/>
          </w:tcPr>
          <w:p w14:paraId="42B85AC6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57F3021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6B661F6D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7D096B4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283245D8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BAE29C4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73690" w:rsidRPr="001F50B0" w14:paraId="2C535FEF" w14:textId="77777777" w:rsidTr="00E40ECA">
        <w:tc>
          <w:tcPr>
            <w:tcW w:w="2304" w:type="dxa"/>
          </w:tcPr>
          <w:p w14:paraId="30F04AEF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0D777CC8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13" w:type="dxa"/>
          </w:tcPr>
          <w:p w14:paraId="3BFAC2D9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8" w:type="dxa"/>
            <w:gridSpan w:val="7"/>
          </w:tcPr>
          <w:p w14:paraId="1E11CF88" w14:textId="77777777" w:rsidR="00873690" w:rsidRPr="001F50B0" w:rsidRDefault="00873690" w:rsidP="00E40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1C4C" w:rsidRPr="001F50B0" w14:paraId="13A941AD" w14:textId="77777777" w:rsidTr="00E40ECA">
        <w:tc>
          <w:tcPr>
            <w:tcW w:w="2304" w:type="dxa"/>
          </w:tcPr>
          <w:p w14:paraId="15943143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1F50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52" w:type="dxa"/>
          </w:tcPr>
          <w:p w14:paraId="71329E38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313" w:type="dxa"/>
          </w:tcPr>
          <w:p w14:paraId="3DECC41A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3F2BF9BB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7,140</w:t>
            </w:r>
          </w:p>
        </w:tc>
        <w:tc>
          <w:tcPr>
            <w:tcW w:w="267" w:type="dxa"/>
          </w:tcPr>
          <w:p w14:paraId="15183E13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E1208C9" w14:textId="7615D8ED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12,137</w:t>
            </w:r>
          </w:p>
        </w:tc>
        <w:tc>
          <w:tcPr>
            <w:tcW w:w="236" w:type="dxa"/>
          </w:tcPr>
          <w:p w14:paraId="74E7F576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1C0A609" w14:textId="2CFABE39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2,122</w:t>
            </w:r>
          </w:p>
        </w:tc>
        <w:tc>
          <w:tcPr>
            <w:tcW w:w="270" w:type="dxa"/>
          </w:tcPr>
          <w:p w14:paraId="56AE459D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76B18787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21,399</w:t>
            </w:r>
          </w:p>
        </w:tc>
      </w:tr>
      <w:tr w:rsidR="00181C4C" w:rsidRPr="001F50B0" w14:paraId="6AE9C866" w14:textId="77777777" w:rsidTr="00E40ECA">
        <w:tc>
          <w:tcPr>
            <w:tcW w:w="2304" w:type="dxa"/>
          </w:tcPr>
          <w:p w14:paraId="6734D8F1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52" w:type="dxa"/>
          </w:tcPr>
          <w:p w14:paraId="717370A9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dxa"/>
          </w:tcPr>
          <w:p w14:paraId="74B5FECC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4FCDE9C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267" w:type="dxa"/>
          </w:tcPr>
          <w:p w14:paraId="73F4BBF1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EDB1260" w14:textId="4F1837B6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236" w:type="dxa"/>
          </w:tcPr>
          <w:p w14:paraId="055CB03D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4FE1D2F3" w14:textId="748671EF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2566965C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BA31858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1,571</w:t>
            </w:r>
          </w:p>
        </w:tc>
      </w:tr>
      <w:tr w:rsidR="00181C4C" w:rsidRPr="001F50B0" w14:paraId="23B05CAC" w14:textId="77777777" w:rsidTr="00C949E0">
        <w:tc>
          <w:tcPr>
            <w:tcW w:w="2304" w:type="dxa"/>
            <w:vAlign w:val="bottom"/>
          </w:tcPr>
          <w:p w14:paraId="25B9E891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52" w:type="dxa"/>
          </w:tcPr>
          <w:p w14:paraId="681BD1B9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3" w:type="dxa"/>
          </w:tcPr>
          <w:p w14:paraId="0E499840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38629442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6,651</w:t>
            </w:r>
          </w:p>
        </w:tc>
        <w:tc>
          <w:tcPr>
            <w:tcW w:w="267" w:type="dxa"/>
          </w:tcPr>
          <w:p w14:paraId="38DE8CFB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CD34D54" w14:textId="49ABBA34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11,248</w:t>
            </w:r>
          </w:p>
        </w:tc>
        <w:tc>
          <w:tcPr>
            <w:tcW w:w="236" w:type="dxa"/>
          </w:tcPr>
          <w:p w14:paraId="614A68AE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7E9EBAE4" w14:textId="66F3E371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1,929</w:t>
            </w:r>
          </w:p>
        </w:tc>
        <w:tc>
          <w:tcPr>
            <w:tcW w:w="270" w:type="dxa"/>
          </w:tcPr>
          <w:p w14:paraId="2A74BB4F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5B42908D" w14:textId="77777777" w:rsidR="00181C4C" w:rsidRPr="001F50B0" w:rsidRDefault="00181C4C" w:rsidP="0018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19,828</w:t>
            </w:r>
          </w:p>
        </w:tc>
      </w:tr>
    </w:tbl>
    <w:p w14:paraId="49677D8C" w14:textId="77777777" w:rsidR="00873690" w:rsidRPr="001F50B0" w:rsidRDefault="00873690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0372115" w14:textId="77777777" w:rsidR="000445C2" w:rsidRPr="001F50B0" w:rsidRDefault="000445C2" w:rsidP="000445C2">
      <w:pPr>
        <w:pStyle w:val="Heading1"/>
        <w:numPr>
          <w:ilvl w:val="0"/>
          <w:numId w:val="23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1F50B0">
        <w:rPr>
          <w:rFonts w:asciiTheme="majorBidi" w:hAnsiTheme="majorBidi" w:cstheme="majorBidi"/>
          <w:szCs w:val="30"/>
        </w:rPr>
        <w:tab/>
      </w:r>
      <w:r w:rsidRPr="001F50B0">
        <w:rPr>
          <w:rFonts w:asciiTheme="majorBidi" w:hAnsiTheme="majorBidi" w:cstheme="majorBidi"/>
          <w:szCs w:val="30"/>
          <w:cs/>
        </w:rPr>
        <w:t>ส่วนงานดำเนินงานและการจำแนกรายได้</w:t>
      </w:r>
    </w:p>
    <w:p w14:paraId="42670088" w14:textId="048C4C8F" w:rsidR="000445C2" w:rsidRPr="001F50B0" w:rsidRDefault="000445C2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5D0252A" w14:textId="77777777" w:rsidR="000E1E06" w:rsidRPr="001F50B0" w:rsidRDefault="000E1E06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ผู้บริหารเห็นว่า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กลุ่มบริษัทดำเนินกิจการในส่วนงานเดียวคือส่วนงานธุรกิจผลิตและจำหน่ายอาหารทะเลบรรจุกระป๋องและบรรจุซอง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3D2E8CCE" w14:textId="71DF0C2D" w:rsidR="000E1E06" w:rsidRPr="001F50B0" w:rsidRDefault="000E1E06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2FC95" w14:textId="630098B3" w:rsidR="00D6433A" w:rsidRPr="001F50B0" w:rsidRDefault="00D6433A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8EEEA30" w14:textId="709B0123" w:rsidR="00D6433A" w:rsidRPr="001F50B0" w:rsidRDefault="00D6433A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587836B" w14:textId="3AC96255" w:rsidR="00D6433A" w:rsidRPr="001F50B0" w:rsidRDefault="00D6433A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ACE3523" w14:textId="33D96CE3" w:rsidR="00D6433A" w:rsidRPr="001F50B0" w:rsidRDefault="00D6433A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7330CE4" w14:textId="3C826B28" w:rsidR="00D6433A" w:rsidRPr="001F50B0" w:rsidRDefault="00D6433A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5BFAF" w14:textId="5EA79AD4" w:rsidR="00D6433A" w:rsidRPr="001F50B0" w:rsidRDefault="00D6433A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EEB9367" w14:textId="0E82AED6" w:rsidR="00D6433A" w:rsidRPr="001F50B0" w:rsidRDefault="00D6433A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A081B" w14:textId="5295CEC5" w:rsidR="00D6433A" w:rsidRPr="001F50B0" w:rsidRDefault="00D6433A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82A4909" w14:textId="6940C691" w:rsidR="00D6433A" w:rsidRPr="001F50B0" w:rsidRDefault="00D6433A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0EA2E2" w14:textId="4D8B9BC1" w:rsidR="00D6433A" w:rsidRPr="001F50B0" w:rsidRDefault="00D6433A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6283BCE" w14:textId="77777777" w:rsidR="00D6433A" w:rsidRPr="001F50B0" w:rsidRDefault="00D6433A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DDC9ECA" w14:textId="77777777" w:rsidR="000E1E06" w:rsidRPr="001F50B0" w:rsidRDefault="000E1E06" w:rsidP="000E1E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ตารางต่อไปนี้แสดงข้อมูลรายได้ที่ถูกจำแนกตามส่วนงานภูมิศาสตร์หลัก ประเภทของผลิตภัณฑ์และบริการหลัก และจังหวะเวลาในการรับรู้รายได้ </w:t>
      </w:r>
    </w:p>
    <w:p w14:paraId="29EA05F9" w14:textId="77777777" w:rsidR="003B4E0B" w:rsidRPr="001F50B0" w:rsidRDefault="003B4E0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48"/>
        <w:gridCol w:w="1282"/>
        <w:gridCol w:w="267"/>
        <w:gridCol w:w="1170"/>
        <w:gridCol w:w="273"/>
        <w:gridCol w:w="1167"/>
      </w:tblGrid>
      <w:tr w:rsidR="003B4E0B" w:rsidRPr="001F50B0" w14:paraId="1D718817" w14:textId="77777777" w:rsidTr="003B4E0B">
        <w:trPr>
          <w:trHeight w:val="87"/>
          <w:tblHeader/>
        </w:trPr>
        <w:tc>
          <w:tcPr>
            <w:tcW w:w="3690" w:type="dxa"/>
            <w:vAlign w:val="bottom"/>
          </w:tcPr>
          <w:p w14:paraId="4C06F663" w14:textId="77777777" w:rsidR="003B4E0B" w:rsidRPr="001F50B0" w:rsidRDefault="003B4E0B" w:rsidP="003B4E0B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</w:p>
        </w:tc>
        <w:tc>
          <w:tcPr>
            <w:tcW w:w="2790" w:type="dxa"/>
            <w:gridSpan w:val="3"/>
          </w:tcPr>
          <w:p w14:paraId="422704BD" w14:textId="77777777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6DED9927" w14:textId="77777777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0" w:type="dxa"/>
            <w:gridSpan w:val="3"/>
          </w:tcPr>
          <w:p w14:paraId="4F196CD8" w14:textId="77777777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4E0B" w:rsidRPr="001F50B0" w14:paraId="37E2E4D6" w14:textId="77777777" w:rsidTr="003B4E0B">
        <w:trPr>
          <w:trHeight w:val="87"/>
          <w:tblHeader/>
        </w:trPr>
        <w:tc>
          <w:tcPr>
            <w:tcW w:w="3690" w:type="dxa"/>
            <w:vAlign w:val="bottom"/>
            <w:hideMark/>
          </w:tcPr>
          <w:p w14:paraId="277EAA3B" w14:textId="77777777" w:rsidR="003B4E0B" w:rsidRPr="001F50B0" w:rsidRDefault="003B4E0B" w:rsidP="003B4E0B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วันที่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มีนาคม</w:t>
            </w:r>
          </w:p>
        </w:tc>
        <w:tc>
          <w:tcPr>
            <w:tcW w:w="1260" w:type="dxa"/>
          </w:tcPr>
          <w:p w14:paraId="41556509" w14:textId="01385996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48" w:type="dxa"/>
          </w:tcPr>
          <w:p w14:paraId="0411EEAD" w14:textId="77777777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3EFE259C" w14:textId="268BAAE8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267" w:type="dxa"/>
          </w:tcPr>
          <w:p w14:paraId="36F5A571" w14:textId="77777777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8D8BCBE" w14:textId="3EC0A7B1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3" w:type="dxa"/>
          </w:tcPr>
          <w:p w14:paraId="7DCD6C95" w14:textId="77777777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4CCB8CBC" w14:textId="673A37C3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2562</w:t>
            </w:r>
          </w:p>
        </w:tc>
      </w:tr>
      <w:tr w:rsidR="003B4E0B" w:rsidRPr="001F50B0" w14:paraId="2BDB4596" w14:textId="77777777" w:rsidTr="003B4E0B">
        <w:trPr>
          <w:trHeight w:val="87"/>
          <w:tblHeader/>
        </w:trPr>
        <w:tc>
          <w:tcPr>
            <w:tcW w:w="3690" w:type="dxa"/>
            <w:vAlign w:val="bottom"/>
          </w:tcPr>
          <w:p w14:paraId="1671A5BC" w14:textId="77777777" w:rsidR="003B4E0B" w:rsidRPr="001F50B0" w:rsidRDefault="003B4E0B" w:rsidP="003B4E0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67" w:type="dxa"/>
            <w:gridSpan w:val="7"/>
            <w:hideMark/>
          </w:tcPr>
          <w:p w14:paraId="20EFD56C" w14:textId="77777777" w:rsidR="003B4E0B" w:rsidRPr="001F50B0" w:rsidRDefault="003B4E0B" w:rsidP="003B4E0B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3B4E0B" w:rsidRPr="001F50B0" w14:paraId="4891AF69" w14:textId="77777777" w:rsidTr="003B4E0B">
        <w:tc>
          <w:tcPr>
            <w:tcW w:w="3690" w:type="dxa"/>
            <w:hideMark/>
          </w:tcPr>
          <w:p w14:paraId="16094B8F" w14:textId="77777777" w:rsidR="003B4E0B" w:rsidRPr="001F50B0" w:rsidRDefault="003B4E0B" w:rsidP="003B4E0B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ส่วนงานภูมิศาสตร์หลัก </w:t>
            </w:r>
          </w:p>
        </w:tc>
        <w:tc>
          <w:tcPr>
            <w:tcW w:w="1260" w:type="dxa"/>
          </w:tcPr>
          <w:p w14:paraId="7DA46C09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27D1933A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2E09D896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4AC6B507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441BB2C5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</w:tcPr>
          <w:p w14:paraId="75A6189D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</w:tcPr>
          <w:p w14:paraId="000B3234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3B4E0B" w:rsidRPr="001F50B0" w14:paraId="183A36A4" w14:textId="77777777" w:rsidTr="00D6433A">
        <w:tc>
          <w:tcPr>
            <w:tcW w:w="3690" w:type="dxa"/>
            <w:hideMark/>
          </w:tcPr>
          <w:p w14:paraId="180323AB" w14:textId="77777777" w:rsidR="003B4E0B" w:rsidRPr="001F50B0" w:rsidRDefault="003B4E0B" w:rsidP="003B4E0B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ทวีปเอเชีย </w:t>
            </w: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ไม่รวมประเทศไทย</w:t>
            </w: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0" w:type="dxa"/>
          </w:tcPr>
          <w:p w14:paraId="4B7C140A" w14:textId="1AA6A5DF" w:rsidR="003B4E0B" w:rsidRPr="001F50B0" w:rsidRDefault="00311637" w:rsidP="003B4E0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630,250</w:t>
            </w:r>
          </w:p>
        </w:tc>
        <w:tc>
          <w:tcPr>
            <w:tcW w:w="248" w:type="dxa"/>
            <w:vAlign w:val="bottom"/>
          </w:tcPr>
          <w:p w14:paraId="721990F5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59DAF23A" w14:textId="64775413" w:rsidR="003B4E0B" w:rsidRPr="001F50B0" w:rsidRDefault="00A51403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918,537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3F8B7236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63A964F8" w14:textId="2EB9E8CE" w:rsidR="003B4E0B" w:rsidRPr="001F50B0" w:rsidRDefault="00311637" w:rsidP="003B4E0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625,771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749378C0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588C44DA" w14:textId="403D157F" w:rsidR="003B4E0B" w:rsidRPr="001F50B0" w:rsidRDefault="00A51403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915,106</w:t>
            </w:r>
          </w:p>
        </w:tc>
      </w:tr>
      <w:tr w:rsidR="003B4E0B" w:rsidRPr="001F50B0" w14:paraId="5AAB9743" w14:textId="77777777" w:rsidTr="00D6433A">
        <w:tc>
          <w:tcPr>
            <w:tcW w:w="3690" w:type="dxa"/>
          </w:tcPr>
          <w:p w14:paraId="0C4EE415" w14:textId="77777777" w:rsidR="003B4E0B" w:rsidRPr="001F50B0" w:rsidRDefault="003B4E0B" w:rsidP="003B4E0B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ทวีปแอฟริกา</w:t>
            </w:r>
          </w:p>
        </w:tc>
        <w:tc>
          <w:tcPr>
            <w:tcW w:w="1260" w:type="dxa"/>
          </w:tcPr>
          <w:p w14:paraId="4990BD70" w14:textId="5BF3A780" w:rsidR="003B4E0B" w:rsidRPr="001F50B0" w:rsidRDefault="00311637" w:rsidP="003B4E0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124,847</w:t>
            </w:r>
          </w:p>
        </w:tc>
        <w:tc>
          <w:tcPr>
            <w:tcW w:w="248" w:type="dxa"/>
            <w:vAlign w:val="bottom"/>
          </w:tcPr>
          <w:p w14:paraId="50C05A49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7E54923C" w14:textId="430D62DA" w:rsidR="003B4E0B" w:rsidRPr="001F50B0" w:rsidRDefault="00A51403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150,244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0D7B0156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42EEE555" w14:textId="2B25B69E" w:rsidR="003B4E0B" w:rsidRPr="001F50B0" w:rsidRDefault="00311637" w:rsidP="003B4E0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124,847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61E0C458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06D95557" w14:textId="34403A73" w:rsidR="003B4E0B" w:rsidRPr="001F50B0" w:rsidRDefault="00A51403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150,244</w:t>
            </w:r>
          </w:p>
        </w:tc>
      </w:tr>
      <w:tr w:rsidR="003B4E0B" w:rsidRPr="001F50B0" w14:paraId="224C4DAB" w14:textId="77777777" w:rsidTr="00D6433A">
        <w:tc>
          <w:tcPr>
            <w:tcW w:w="3690" w:type="dxa"/>
          </w:tcPr>
          <w:p w14:paraId="03D6C913" w14:textId="77777777" w:rsidR="003B4E0B" w:rsidRPr="001F50B0" w:rsidRDefault="003B4E0B" w:rsidP="003B4E0B">
            <w:pPr>
              <w:ind w:left="162" w:hanging="162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60" w:type="dxa"/>
          </w:tcPr>
          <w:p w14:paraId="61EC884F" w14:textId="3C22FAA6" w:rsidR="003B4E0B" w:rsidRPr="001F50B0" w:rsidRDefault="00311637" w:rsidP="003B4E0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93,632</w:t>
            </w:r>
          </w:p>
        </w:tc>
        <w:tc>
          <w:tcPr>
            <w:tcW w:w="248" w:type="dxa"/>
            <w:vAlign w:val="bottom"/>
          </w:tcPr>
          <w:p w14:paraId="4A36378F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1CFE4244" w14:textId="75F3A773" w:rsidR="003B4E0B" w:rsidRPr="001F50B0" w:rsidRDefault="00A51403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86,431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6140F1F5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138F3A3E" w14:textId="0DB20BDC" w:rsidR="003B4E0B" w:rsidRPr="001F50B0" w:rsidRDefault="00311637" w:rsidP="003B4E0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94,875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78BA281F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18A23808" w14:textId="345DB3AD" w:rsidR="003B4E0B" w:rsidRPr="001F50B0" w:rsidRDefault="00A51403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87,717</w:t>
            </w:r>
          </w:p>
        </w:tc>
      </w:tr>
      <w:tr w:rsidR="003B4E0B" w:rsidRPr="001F50B0" w14:paraId="0F3FEB84" w14:textId="77777777" w:rsidTr="00D6433A">
        <w:tc>
          <w:tcPr>
            <w:tcW w:w="3690" w:type="dxa"/>
          </w:tcPr>
          <w:p w14:paraId="644C6CE4" w14:textId="77777777" w:rsidR="003B4E0B" w:rsidRPr="001F50B0" w:rsidRDefault="003B4E0B" w:rsidP="003B4E0B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ทวีปอเมริกา</w:t>
            </w:r>
          </w:p>
        </w:tc>
        <w:tc>
          <w:tcPr>
            <w:tcW w:w="1260" w:type="dxa"/>
          </w:tcPr>
          <w:p w14:paraId="62FA4383" w14:textId="74C25CC2" w:rsidR="003B4E0B" w:rsidRPr="001F50B0" w:rsidRDefault="00311637" w:rsidP="003B4E0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36,652</w:t>
            </w:r>
          </w:p>
        </w:tc>
        <w:tc>
          <w:tcPr>
            <w:tcW w:w="248" w:type="dxa"/>
            <w:vAlign w:val="bottom"/>
          </w:tcPr>
          <w:p w14:paraId="35FCECE1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431849FB" w14:textId="678FDC32" w:rsidR="003B4E0B" w:rsidRPr="001F50B0" w:rsidRDefault="00A51403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108,516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15DAFEA6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0D67DF54" w14:textId="2B404D7C" w:rsidR="003B4E0B" w:rsidRPr="001F50B0" w:rsidRDefault="00311637" w:rsidP="003B4E0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36,652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64EF55C2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4CB9CED0" w14:textId="7D8AFA42" w:rsidR="003B4E0B" w:rsidRPr="001F50B0" w:rsidRDefault="00A51403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108,516</w:t>
            </w:r>
          </w:p>
        </w:tc>
      </w:tr>
      <w:tr w:rsidR="003B4E0B" w:rsidRPr="001F50B0" w14:paraId="7BA8BA92" w14:textId="77777777" w:rsidTr="00D6433A">
        <w:tc>
          <w:tcPr>
            <w:tcW w:w="3690" w:type="dxa"/>
          </w:tcPr>
          <w:p w14:paraId="223AD449" w14:textId="77777777" w:rsidR="003B4E0B" w:rsidRPr="001F50B0" w:rsidRDefault="003B4E0B" w:rsidP="003B4E0B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1F50B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ทวีปออสเตรเลีย</w:t>
            </w:r>
          </w:p>
        </w:tc>
        <w:tc>
          <w:tcPr>
            <w:tcW w:w="1260" w:type="dxa"/>
          </w:tcPr>
          <w:p w14:paraId="45EECA3D" w14:textId="0043A178" w:rsidR="003B4E0B" w:rsidRPr="001F50B0" w:rsidRDefault="00311637" w:rsidP="003B4E0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7,802</w:t>
            </w:r>
          </w:p>
        </w:tc>
        <w:tc>
          <w:tcPr>
            <w:tcW w:w="248" w:type="dxa"/>
            <w:vAlign w:val="bottom"/>
          </w:tcPr>
          <w:p w14:paraId="74D15834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1E31BF20" w14:textId="3777FC13" w:rsidR="003B4E0B" w:rsidRPr="001F50B0" w:rsidRDefault="00A51403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10,934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757DE864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7A494640" w14:textId="73D97742" w:rsidR="003B4E0B" w:rsidRPr="001F50B0" w:rsidRDefault="00311637" w:rsidP="003B4E0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7,802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68190440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22C506F5" w14:textId="0C9A8047" w:rsidR="003B4E0B" w:rsidRPr="001F50B0" w:rsidRDefault="00A51403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10,934</w:t>
            </w:r>
          </w:p>
        </w:tc>
      </w:tr>
      <w:tr w:rsidR="003B4E0B" w:rsidRPr="001F50B0" w14:paraId="03D38A61" w14:textId="77777777" w:rsidTr="00D6433A">
        <w:tc>
          <w:tcPr>
            <w:tcW w:w="3690" w:type="dxa"/>
            <w:hideMark/>
          </w:tcPr>
          <w:p w14:paraId="130A5D84" w14:textId="77777777" w:rsidR="003B4E0B" w:rsidRPr="001F50B0" w:rsidRDefault="003B4E0B" w:rsidP="003B4E0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ทวีปยุโรป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248C7" w14:textId="601CC085" w:rsidR="003B4E0B" w:rsidRPr="001F50B0" w:rsidRDefault="00311637" w:rsidP="003B4E0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786</w:t>
            </w:r>
          </w:p>
        </w:tc>
        <w:tc>
          <w:tcPr>
            <w:tcW w:w="248" w:type="dxa"/>
            <w:vAlign w:val="bottom"/>
          </w:tcPr>
          <w:p w14:paraId="459EBA22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5577AE6" w14:textId="51E4C6ED" w:rsidR="003B4E0B" w:rsidRPr="001F50B0" w:rsidRDefault="00A51403" w:rsidP="00A5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3812AD83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F973A0E" w14:textId="5F0215CF" w:rsidR="003B4E0B" w:rsidRPr="001F50B0" w:rsidRDefault="00311637" w:rsidP="003B4E0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786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279AFF28" w14:textId="77777777" w:rsidR="003B4E0B" w:rsidRPr="001F50B0" w:rsidRDefault="003B4E0B" w:rsidP="003B4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03B73BB" w14:textId="1E37E67B" w:rsidR="003B4E0B" w:rsidRPr="001F50B0" w:rsidRDefault="00A51403" w:rsidP="00A51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AB005B" w:rsidRPr="001F50B0" w14:paraId="219E700F" w14:textId="77777777" w:rsidTr="00D6433A">
        <w:tc>
          <w:tcPr>
            <w:tcW w:w="3690" w:type="dxa"/>
            <w:hideMark/>
          </w:tcPr>
          <w:p w14:paraId="65705C9E" w14:textId="77777777" w:rsidR="00AB005B" w:rsidRPr="001F50B0" w:rsidRDefault="00AB005B" w:rsidP="00AB005B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9DF626" w14:textId="708335A0" w:rsidR="00AB005B" w:rsidRPr="001F50B0" w:rsidRDefault="00855760" w:rsidP="00AB005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893,969</w:t>
            </w:r>
          </w:p>
        </w:tc>
        <w:tc>
          <w:tcPr>
            <w:tcW w:w="248" w:type="dxa"/>
          </w:tcPr>
          <w:p w14:paraId="20F8CDD9" w14:textId="77777777" w:rsidR="00AB005B" w:rsidRPr="001F50B0" w:rsidRDefault="00AB005B" w:rsidP="00AB0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03FDC099" w14:textId="5340EDDD" w:rsidR="00AB005B" w:rsidRPr="001F50B0" w:rsidRDefault="00AB005B" w:rsidP="00AB0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1,274,662</w:t>
            </w:r>
          </w:p>
        </w:tc>
        <w:tc>
          <w:tcPr>
            <w:tcW w:w="267" w:type="dxa"/>
            <w:shd w:val="clear" w:color="auto" w:fill="FFFFFF" w:themeFill="background1"/>
          </w:tcPr>
          <w:p w14:paraId="38D25AFD" w14:textId="77777777" w:rsidR="00AB005B" w:rsidRPr="001F50B0" w:rsidRDefault="00AB005B" w:rsidP="00AB0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78F97898" w14:textId="346D892C" w:rsidR="00AB005B" w:rsidRPr="001F50B0" w:rsidRDefault="00282FAF" w:rsidP="00AB005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890,733</w:t>
            </w:r>
          </w:p>
        </w:tc>
        <w:tc>
          <w:tcPr>
            <w:tcW w:w="273" w:type="dxa"/>
            <w:shd w:val="clear" w:color="auto" w:fill="FFFFFF" w:themeFill="background1"/>
          </w:tcPr>
          <w:p w14:paraId="15945383" w14:textId="77777777" w:rsidR="00AB005B" w:rsidRPr="001F50B0" w:rsidRDefault="00AB005B" w:rsidP="00AB0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76547877" w14:textId="036B526E" w:rsidR="00AB005B" w:rsidRPr="001F50B0" w:rsidRDefault="00AB005B" w:rsidP="00AB0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1,272,517</w:t>
            </w:r>
          </w:p>
        </w:tc>
      </w:tr>
      <w:tr w:rsidR="00AB005B" w:rsidRPr="001F50B0" w14:paraId="024ECDA3" w14:textId="77777777" w:rsidTr="003B4E0B">
        <w:trPr>
          <w:trHeight w:val="92"/>
        </w:trPr>
        <w:tc>
          <w:tcPr>
            <w:tcW w:w="3690" w:type="dxa"/>
          </w:tcPr>
          <w:p w14:paraId="7921CE0F" w14:textId="77777777" w:rsidR="00AB005B" w:rsidRPr="001F50B0" w:rsidRDefault="00AB005B" w:rsidP="00AB005B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</w:tcPr>
          <w:p w14:paraId="20EB14D4" w14:textId="77777777" w:rsidR="00AB005B" w:rsidRPr="001F50B0" w:rsidRDefault="00AB005B" w:rsidP="00AB005B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758ADAC2" w14:textId="77777777" w:rsidR="00AB005B" w:rsidRPr="001F50B0" w:rsidRDefault="00AB005B" w:rsidP="00AB005B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6AF74B32" w14:textId="77777777" w:rsidR="00AB005B" w:rsidRPr="001F50B0" w:rsidRDefault="00AB005B" w:rsidP="00AB0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2C0CADC8" w14:textId="77777777" w:rsidR="00AB005B" w:rsidRPr="001F50B0" w:rsidRDefault="00AB005B" w:rsidP="00AB005B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D73ABCB" w14:textId="77777777" w:rsidR="00AB005B" w:rsidRPr="001F50B0" w:rsidRDefault="00AB005B" w:rsidP="00AB0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3" w:type="dxa"/>
          </w:tcPr>
          <w:p w14:paraId="5992784A" w14:textId="77777777" w:rsidR="00AB005B" w:rsidRPr="001F50B0" w:rsidRDefault="00AB005B" w:rsidP="00AB005B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631D9E4D" w14:textId="77777777" w:rsidR="00AB005B" w:rsidRPr="001F50B0" w:rsidRDefault="00AB005B" w:rsidP="00AB0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AB005B" w:rsidRPr="001F50B0" w14:paraId="77DD4ACA" w14:textId="77777777" w:rsidTr="003B4E0B">
        <w:trPr>
          <w:trHeight w:val="92"/>
        </w:trPr>
        <w:tc>
          <w:tcPr>
            <w:tcW w:w="3690" w:type="dxa"/>
            <w:hideMark/>
          </w:tcPr>
          <w:p w14:paraId="0CA961A5" w14:textId="77777777" w:rsidR="00AB005B" w:rsidRPr="001F50B0" w:rsidRDefault="00AB005B" w:rsidP="00AB005B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60" w:type="dxa"/>
          </w:tcPr>
          <w:p w14:paraId="59139D3B" w14:textId="77777777" w:rsidR="00AB005B" w:rsidRPr="001F50B0" w:rsidRDefault="00AB005B" w:rsidP="00AB005B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6083B34D" w14:textId="77777777" w:rsidR="00AB005B" w:rsidRPr="001F50B0" w:rsidRDefault="00AB005B" w:rsidP="00AB005B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37828D21" w14:textId="77777777" w:rsidR="00AB005B" w:rsidRPr="001F50B0" w:rsidRDefault="00AB005B" w:rsidP="00AB0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266D0401" w14:textId="77777777" w:rsidR="00AB005B" w:rsidRPr="001F50B0" w:rsidRDefault="00AB005B" w:rsidP="00AB005B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F3F6C1C" w14:textId="77777777" w:rsidR="00AB005B" w:rsidRPr="001F50B0" w:rsidRDefault="00AB005B" w:rsidP="00AB0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3" w:type="dxa"/>
          </w:tcPr>
          <w:p w14:paraId="7F234E87" w14:textId="77777777" w:rsidR="00AB005B" w:rsidRPr="001F50B0" w:rsidRDefault="00AB005B" w:rsidP="00AB005B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08888184" w14:textId="77777777" w:rsidR="00AB005B" w:rsidRPr="001F50B0" w:rsidRDefault="00AB005B" w:rsidP="00AB0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A7D9B" w:rsidRPr="001F50B0" w14:paraId="3BBF342B" w14:textId="77777777" w:rsidTr="003B4E0B">
        <w:tc>
          <w:tcPr>
            <w:tcW w:w="3690" w:type="dxa"/>
            <w:hideMark/>
          </w:tcPr>
          <w:p w14:paraId="7F8B1D2B" w14:textId="77777777" w:rsidR="00EA7D9B" w:rsidRPr="001F50B0" w:rsidRDefault="00EA7D9B" w:rsidP="00EA7D9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ปลาทูน่าบรรจุกระป๋องและบรรจุซอง</w:t>
            </w:r>
          </w:p>
        </w:tc>
        <w:tc>
          <w:tcPr>
            <w:tcW w:w="1260" w:type="dxa"/>
          </w:tcPr>
          <w:p w14:paraId="16EAE925" w14:textId="6BFFBBEE" w:rsidR="00EA7D9B" w:rsidRPr="001F50B0" w:rsidRDefault="00EA7D9B" w:rsidP="00EA7D9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573,191</w:t>
            </w:r>
          </w:p>
        </w:tc>
        <w:tc>
          <w:tcPr>
            <w:tcW w:w="248" w:type="dxa"/>
          </w:tcPr>
          <w:p w14:paraId="4CFEE0EB" w14:textId="77777777" w:rsidR="00EA7D9B" w:rsidRPr="001F50B0" w:rsidRDefault="00EA7D9B" w:rsidP="00EA7D9B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69078537" w14:textId="6917725E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847,820</w:t>
            </w:r>
          </w:p>
        </w:tc>
        <w:tc>
          <w:tcPr>
            <w:tcW w:w="267" w:type="dxa"/>
          </w:tcPr>
          <w:p w14:paraId="608E73C2" w14:textId="77777777" w:rsidR="00EA7D9B" w:rsidRPr="001F50B0" w:rsidRDefault="00EA7D9B" w:rsidP="00EA7D9B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53FBBF14" w14:textId="7FDD4CA8" w:rsidR="00EA7D9B" w:rsidRPr="001F50B0" w:rsidRDefault="00EA7D9B" w:rsidP="00EA7D9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573,710</w:t>
            </w:r>
          </w:p>
        </w:tc>
        <w:tc>
          <w:tcPr>
            <w:tcW w:w="273" w:type="dxa"/>
          </w:tcPr>
          <w:p w14:paraId="7BDE47CA" w14:textId="77777777" w:rsidR="00EA7D9B" w:rsidRPr="001F50B0" w:rsidRDefault="00EA7D9B" w:rsidP="00EA7D9B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1975154F" w14:textId="3768DB5B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847,865</w:t>
            </w:r>
          </w:p>
        </w:tc>
      </w:tr>
      <w:tr w:rsidR="00EA7D9B" w:rsidRPr="001F50B0" w14:paraId="6CCFFAB2" w14:textId="77777777" w:rsidTr="003B4E0B">
        <w:tc>
          <w:tcPr>
            <w:tcW w:w="3690" w:type="dxa"/>
          </w:tcPr>
          <w:p w14:paraId="31411F80" w14:textId="77777777" w:rsidR="00EA7D9B" w:rsidRPr="001F50B0" w:rsidRDefault="00EA7D9B" w:rsidP="00EA7D9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อาหารทะเลบรรจุกระป๋องและบรรจุซอง</w:t>
            </w:r>
          </w:p>
        </w:tc>
        <w:tc>
          <w:tcPr>
            <w:tcW w:w="1260" w:type="dxa"/>
          </w:tcPr>
          <w:p w14:paraId="2A624F16" w14:textId="73B08143" w:rsidR="00EA7D9B" w:rsidRPr="001F50B0" w:rsidRDefault="00EA7D9B" w:rsidP="00EA7D9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96,570</w:t>
            </w:r>
          </w:p>
        </w:tc>
        <w:tc>
          <w:tcPr>
            <w:tcW w:w="248" w:type="dxa"/>
          </w:tcPr>
          <w:p w14:paraId="1880D3D0" w14:textId="77777777" w:rsidR="00EA7D9B" w:rsidRPr="001F50B0" w:rsidRDefault="00EA7D9B" w:rsidP="00EA7D9B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214A9DB8" w14:textId="16A3FC36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188,711</w:t>
            </w:r>
          </w:p>
        </w:tc>
        <w:tc>
          <w:tcPr>
            <w:tcW w:w="267" w:type="dxa"/>
          </w:tcPr>
          <w:p w14:paraId="46915670" w14:textId="77777777" w:rsidR="00EA7D9B" w:rsidRPr="001F50B0" w:rsidRDefault="00EA7D9B" w:rsidP="00EA7D9B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50ADE22D" w14:textId="67D2CA95" w:rsidR="00EA7D9B" w:rsidRPr="001F50B0" w:rsidRDefault="00EA7D9B" w:rsidP="00EA7D9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96,570</w:t>
            </w:r>
          </w:p>
        </w:tc>
        <w:tc>
          <w:tcPr>
            <w:tcW w:w="273" w:type="dxa"/>
          </w:tcPr>
          <w:p w14:paraId="39CAA9DF" w14:textId="77777777" w:rsidR="00EA7D9B" w:rsidRPr="001F50B0" w:rsidRDefault="00EA7D9B" w:rsidP="00EA7D9B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</w:tcPr>
          <w:p w14:paraId="2EE39B77" w14:textId="345A302D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188,711</w:t>
            </w:r>
          </w:p>
        </w:tc>
      </w:tr>
      <w:tr w:rsidR="00EA7D9B" w:rsidRPr="001F50B0" w14:paraId="662D2286" w14:textId="77777777" w:rsidTr="003B4E0B">
        <w:tc>
          <w:tcPr>
            <w:tcW w:w="3690" w:type="dxa"/>
            <w:hideMark/>
          </w:tcPr>
          <w:p w14:paraId="01D17009" w14:textId="77777777" w:rsidR="00EA7D9B" w:rsidRPr="001F50B0" w:rsidRDefault="00EA7D9B" w:rsidP="00EA7D9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อาหารสัตว์เลี้ยงบรรจุกระป๋องและ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บรรจุซอง</w:t>
            </w:r>
          </w:p>
        </w:tc>
        <w:tc>
          <w:tcPr>
            <w:tcW w:w="1260" w:type="dxa"/>
          </w:tcPr>
          <w:p w14:paraId="4EE06ABC" w14:textId="77777777" w:rsidR="00EA7D9B" w:rsidRPr="001F50B0" w:rsidRDefault="00EA7D9B" w:rsidP="00EA7D9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212A08B4" w14:textId="2067F2F5" w:rsidR="00EA7D9B" w:rsidRPr="001F50B0" w:rsidRDefault="00EA7D9B" w:rsidP="00EA7D9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182,819</w:t>
            </w:r>
          </w:p>
        </w:tc>
        <w:tc>
          <w:tcPr>
            <w:tcW w:w="248" w:type="dxa"/>
          </w:tcPr>
          <w:p w14:paraId="649C9EAE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546B47D5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445784DB" w14:textId="4B27E439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183,176</w:t>
            </w:r>
          </w:p>
        </w:tc>
        <w:tc>
          <w:tcPr>
            <w:tcW w:w="267" w:type="dxa"/>
          </w:tcPr>
          <w:p w14:paraId="6C909E7F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1CB29238" w14:textId="77777777" w:rsidR="00EA7D9B" w:rsidRPr="001F50B0" w:rsidRDefault="00EA7D9B" w:rsidP="00EA7D9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18DD0B6D" w14:textId="09A02AE4" w:rsidR="00EA7D9B" w:rsidRPr="001F50B0" w:rsidRDefault="00EA7D9B" w:rsidP="00EA7D9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181,615</w:t>
            </w:r>
          </w:p>
        </w:tc>
        <w:tc>
          <w:tcPr>
            <w:tcW w:w="273" w:type="dxa"/>
          </w:tcPr>
          <w:p w14:paraId="730C05E6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</w:tcPr>
          <w:p w14:paraId="1353B07E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76E26442" w14:textId="32AF8A26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182,558</w:t>
            </w:r>
          </w:p>
        </w:tc>
      </w:tr>
      <w:tr w:rsidR="00EA7D9B" w:rsidRPr="001F50B0" w14:paraId="61C989CC" w14:textId="77777777" w:rsidTr="00D6433A">
        <w:tc>
          <w:tcPr>
            <w:tcW w:w="3690" w:type="dxa"/>
            <w:hideMark/>
          </w:tcPr>
          <w:p w14:paraId="6C9253E8" w14:textId="77777777" w:rsidR="00EA7D9B" w:rsidRPr="001F50B0" w:rsidRDefault="00EA7D9B" w:rsidP="00EA7D9B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9D455" w14:textId="29FB6269" w:rsidR="00EA7D9B" w:rsidRPr="001F50B0" w:rsidRDefault="00EA7D9B" w:rsidP="00EA7D9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41,389</w:t>
            </w:r>
          </w:p>
        </w:tc>
        <w:tc>
          <w:tcPr>
            <w:tcW w:w="248" w:type="dxa"/>
          </w:tcPr>
          <w:p w14:paraId="42438DD5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4A4ECC3" w14:textId="607246E1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54,955</w:t>
            </w:r>
          </w:p>
        </w:tc>
        <w:tc>
          <w:tcPr>
            <w:tcW w:w="267" w:type="dxa"/>
            <w:shd w:val="clear" w:color="auto" w:fill="FFFFFF" w:themeFill="background1"/>
          </w:tcPr>
          <w:p w14:paraId="361BBA26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0C11E51" w14:textId="66831C19" w:rsidR="00EA7D9B" w:rsidRPr="001F50B0" w:rsidRDefault="00EA7D9B" w:rsidP="00EA7D9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38,838</w:t>
            </w:r>
          </w:p>
        </w:tc>
        <w:tc>
          <w:tcPr>
            <w:tcW w:w="273" w:type="dxa"/>
            <w:shd w:val="clear" w:color="auto" w:fill="FFFFFF" w:themeFill="background1"/>
          </w:tcPr>
          <w:p w14:paraId="6BB4F372" w14:textId="77777777" w:rsidR="00EA7D9B" w:rsidRPr="001F50B0" w:rsidRDefault="00EA7D9B" w:rsidP="00EA7D9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7EC5D72" w14:textId="1FF3F34A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53,383</w:t>
            </w:r>
          </w:p>
        </w:tc>
      </w:tr>
      <w:tr w:rsidR="00EA7D9B" w:rsidRPr="001F50B0" w14:paraId="5D82178C" w14:textId="77777777" w:rsidTr="003B4E0B">
        <w:tc>
          <w:tcPr>
            <w:tcW w:w="3690" w:type="dxa"/>
            <w:hideMark/>
          </w:tcPr>
          <w:p w14:paraId="0BB83778" w14:textId="77777777" w:rsidR="00EA7D9B" w:rsidRPr="001F50B0" w:rsidRDefault="00EA7D9B" w:rsidP="00EA7D9B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4C0B3" w14:textId="7171DFF6" w:rsidR="00EA7D9B" w:rsidRPr="001F50B0" w:rsidRDefault="00EA7D9B" w:rsidP="00EA7D9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893,969</w:t>
            </w:r>
          </w:p>
        </w:tc>
        <w:tc>
          <w:tcPr>
            <w:tcW w:w="248" w:type="dxa"/>
          </w:tcPr>
          <w:p w14:paraId="43D15F28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C49FC" w14:textId="5B53738A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1,274,662</w:t>
            </w:r>
          </w:p>
        </w:tc>
        <w:tc>
          <w:tcPr>
            <w:tcW w:w="267" w:type="dxa"/>
          </w:tcPr>
          <w:p w14:paraId="6DEF3B2F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BE76D5" w14:textId="3464E606" w:rsidR="00EA7D9B" w:rsidRPr="001F50B0" w:rsidRDefault="00EA7D9B" w:rsidP="00EA7D9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890,733</w:t>
            </w:r>
          </w:p>
        </w:tc>
        <w:tc>
          <w:tcPr>
            <w:tcW w:w="273" w:type="dxa"/>
          </w:tcPr>
          <w:p w14:paraId="5EE18D7D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FDD286" w14:textId="613918AD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1,272,517</w:t>
            </w:r>
          </w:p>
        </w:tc>
      </w:tr>
      <w:tr w:rsidR="00EA7D9B" w:rsidRPr="001F50B0" w14:paraId="74F2746F" w14:textId="77777777" w:rsidTr="003B4E0B">
        <w:trPr>
          <w:trHeight w:val="78"/>
        </w:trPr>
        <w:tc>
          <w:tcPr>
            <w:tcW w:w="3690" w:type="dxa"/>
          </w:tcPr>
          <w:p w14:paraId="62CE50E4" w14:textId="77777777" w:rsidR="00EA7D9B" w:rsidRPr="001F50B0" w:rsidRDefault="00EA7D9B" w:rsidP="00EA7D9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21E69" w14:textId="77777777" w:rsidR="00EA7D9B" w:rsidRPr="001F50B0" w:rsidRDefault="00EA7D9B" w:rsidP="00EA7D9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0C5564FC" w14:textId="77777777" w:rsidR="00EA7D9B" w:rsidRPr="001F50B0" w:rsidRDefault="00EA7D9B" w:rsidP="00EA7D9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FCBEC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500EF54D" w14:textId="77777777" w:rsidR="00EA7D9B" w:rsidRPr="001F50B0" w:rsidRDefault="00EA7D9B" w:rsidP="00EA7D9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55945" w14:textId="77777777" w:rsidR="00EA7D9B" w:rsidRPr="001F50B0" w:rsidRDefault="00EA7D9B" w:rsidP="00EA7D9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419EA527" w14:textId="77777777" w:rsidR="00EA7D9B" w:rsidRPr="001F50B0" w:rsidRDefault="00EA7D9B" w:rsidP="00EA7D9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29105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A7D9B" w:rsidRPr="001F50B0" w14:paraId="22F913B4" w14:textId="77777777" w:rsidTr="003B4E0B">
        <w:tc>
          <w:tcPr>
            <w:tcW w:w="3690" w:type="dxa"/>
            <w:hideMark/>
          </w:tcPr>
          <w:p w14:paraId="1469BDD6" w14:textId="77777777" w:rsidR="00EA7D9B" w:rsidRPr="001F50B0" w:rsidRDefault="00EA7D9B" w:rsidP="00EA7D9B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37A489CB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3E46FC6D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444EA69B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185A6D51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60206A35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</w:tcPr>
          <w:p w14:paraId="56974C6B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67" w:type="dxa"/>
          </w:tcPr>
          <w:p w14:paraId="055B848F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9" w:right="-22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EA7D9B" w:rsidRPr="001F50B0" w14:paraId="302623F8" w14:textId="77777777" w:rsidTr="001C6370">
        <w:tc>
          <w:tcPr>
            <w:tcW w:w="3690" w:type="dxa"/>
            <w:vAlign w:val="bottom"/>
            <w:hideMark/>
          </w:tcPr>
          <w:p w14:paraId="4875AB3E" w14:textId="77777777" w:rsidR="00EA7D9B" w:rsidRPr="001F50B0" w:rsidRDefault="00EA7D9B" w:rsidP="00EA7D9B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</w:tcPr>
          <w:p w14:paraId="653754F8" w14:textId="0E50F16A" w:rsidR="00EA7D9B" w:rsidRPr="001F50B0" w:rsidRDefault="00EA7D9B" w:rsidP="00EA7D9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893,969</w:t>
            </w:r>
          </w:p>
        </w:tc>
        <w:tc>
          <w:tcPr>
            <w:tcW w:w="248" w:type="dxa"/>
          </w:tcPr>
          <w:p w14:paraId="16C39A11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</w:tcPr>
          <w:p w14:paraId="68FA4E32" w14:textId="773F1980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1,274,662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6596D411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66526C56" w14:textId="1DD94D0C" w:rsidR="00EA7D9B" w:rsidRPr="001F50B0" w:rsidRDefault="00EA7D9B" w:rsidP="00EA7D9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890,733</w:t>
            </w:r>
          </w:p>
        </w:tc>
        <w:tc>
          <w:tcPr>
            <w:tcW w:w="273" w:type="dxa"/>
            <w:shd w:val="clear" w:color="auto" w:fill="FFFFFF" w:themeFill="background1"/>
          </w:tcPr>
          <w:p w14:paraId="0313091F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shd w:val="clear" w:color="auto" w:fill="FFFFFF" w:themeFill="background1"/>
          </w:tcPr>
          <w:p w14:paraId="0C5190A1" w14:textId="6CA14F4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1,272,517</w:t>
            </w:r>
          </w:p>
        </w:tc>
      </w:tr>
      <w:tr w:rsidR="00EA7D9B" w:rsidRPr="001F50B0" w14:paraId="3CAB365D" w14:textId="77777777" w:rsidTr="003B4E0B">
        <w:tc>
          <w:tcPr>
            <w:tcW w:w="3690" w:type="dxa"/>
            <w:hideMark/>
          </w:tcPr>
          <w:p w14:paraId="423EA365" w14:textId="77777777" w:rsidR="00EA7D9B" w:rsidRPr="001F50B0" w:rsidRDefault="00EA7D9B" w:rsidP="00EA7D9B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0F4120" w14:textId="65F12B9D" w:rsidR="00EA7D9B" w:rsidRPr="001F50B0" w:rsidRDefault="00EA7D9B" w:rsidP="00EA7D9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893,969</w:t>
            </w:r>
          </w:p>
        </w:tc>
        <w:tc>
          <w:tcPr>
            <w:tcW w:w="248" w:type="dxa"/>
          </w:tcPr>
          <w:p w14:paraId="7C4272A4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4EDE6" w14:textId="11F3C6CC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1,274,662</w:t>
            </w:r>
          </w:p>
        </w:tc>
        <w:tc>
          <w:tcPr>
            <w:tcW w:w="267" w:type="dxa"/>
          </w:tcPr>
          <w:p w14:paraId="35974ED2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B7A5F5" w14:textId="3C42A340" w:rsidR="00EA7D9B" w:rsidRPr="001F50B0" w:rsidRDefault="00EA7D9B" w:rsidP="00EA7D9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890,733</w:t>
            </w:r>
          </w:p>
        </w:tc>
        <w:tc>
          <w:tcPr>
            <w:tcW w:w="273" w:type="dxa"/>
          </w:tcPr>
          <w:p w14:paraId="08666F6A" w14:textId="77777777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CECF4" w14:textId="71F3C3A2" w:rsidR="00EA7D9B" w:rsidRPr="001F50B0" w:rsidRDefault="00EA7D9B" w:rsidP="00EA7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1,272,517</w:t>
            </w:r>
          </w:p>
        </w:tc>
      </w:tr>
    </w:tbl>
    <w:p w14:paraId="42B34345" w14:textId="77777777" w:rsidR="003B4E0B" w:rsidRPr="001F50B0" w:rsidRDefault="003B4E0B" w:rsidP="003B4E0B">
      <w:pPr>
        <w:rPr>
          <w:rFonts w:asciiTheme="majorBidi" w:hAnsiTheme="majorBidi" w:cstheme="majorBidi"/>
        </w:rPr>
      </w:pPr>
    </w:p>
    <w:p w14:paraId="72287EFC" w14:textId="175DBA46" w:rsidR="003B4E0B" w:rsidRPr="001F50B0" w:rsidRDefault="003B4E0B" w:rsidP="003B4E0B">
      <w:pPr>
        <w:rPr>
          <w:rFonts w:asciiTheme="majorBidi" w:hAnsiTheme="majorBidi" w:cstheme="majorBidi"/>
        </w:rPr>
      </w:pPr>
    </w:p>
    <w:p w14:paraId="01BFD112" w14:textId="36C45783" w:rsidR="00B624A5" w:rsidRPr="001F50B0" w:rsidRDefault="00B624A5" w:rsidP="003B4E0B">
      <w:pPr>
        <w:rPr>
          <w:rFonts w:asciiTheme="majorBidi" w:hAnsiTheme="majorBidi" w:cstheme="majorBidi"/>
        </w:rPr>
      </w:pPr>
    </w:p>
    <w:p w14:paraId="255E0A5F" w14:textId="23C09776" w:rsidR="00B624A5" w:rsidRPr="001F50B0" w:rsidRDefault="00B624A5" w:rsidP="003B4E0B">
      <w:pPr>
        <w:rPr>
          <w:rFonts w:asciiTheme="majorBidi" w:hAnsiTheme="majorBidi" w:cstheme="majorBidi"/>
        </w:rPr>
      </w:pPr>
    </w:p>
    <w:p w14:paraId="2E7F3F25" w14:textId="62A62789" w:rsidR="00B624A5" w:rsidRPr="001F50B0" w:rsidRDefault="00B624A5" w:rsidP="003B4E0B">
      <w:pPr>
        <w:rPr>
          <w:rFonts w:asciiTheme="majorBidi" w:hAnsiTheme="majorBidi" w:cstheme="majorBidi"/>
        </w:rPr>
      </w:pPr>
    </w:p>
    <w:p w14:paraId="1B479C59" w14:textId="2545B330" w:rsidR="00B624A5" w:rsidRPr="001F50B0" w:rsidRDefault="00B624A5" w:rsidP="003B4E0B">
      <w:pPr>
        <w:rPr>
          <w:rFonts w:asciiTheme="majorBidi" w:hAnsiTheme="majorBidi" w:cstheme="majorBidi"/>
        </w:rPr>
      </w:pPr>
    </w:p>
    <w:p w14:paraId="7DF7FC65" w14:textId="2D9AA53B" w:rsidR="00B624A5" w:rsidRPr="001F50B0" w:rsidRDefault="00B624A5" w:rsidP="003B4E0B">
      <w:pPr>
        <w:rPr>
          <w:rFonts w:asciiTheme="majorBidi" w:hAnsiTheme="majorBidi" w:cstheme="majorBidi"/>
        </w:rPr>
      </w:pPr>
    </w:p>
    <w:p w14:paraId="20C189B3" w14:textId="77777777" w:rsidR="00B624A5" w:rsidRPr="001F50B0" w:rsidRDefault="00B624A5" w:rsidP="003B4E0B">
      <w:pPr>
        <w:rPr>
          <w:rFonts w:asciiTheme="majorBidi" w:hAnsiTheme="majorBidi" w:cstheme="majorBidi"/>
        </w:rPr>
      </w:pPr>
    </w:p>
    <w:p w14:paraId="0B41B977" w14:textId="4943558C" w:rsidR="00B95509" w:rsidRPr="001F50B0" w:rsidRDefault="00A774B7" w:rsidP="00B95509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  <w:cs/>
        </w:rPr>
      </w:pPr>
      <w:r w:rsidRPr="001F50B0">
        <w:rPr>
          <w:rFonts w:asciiTheme="majorBidi" w:hAnsiTheme="majorBidi" w:cstheme="majorBidi"/>
          <w:szCs w:val="30"/>
        </w:rPr>
        <w:lastRenderedPageBreak/>
        <w:t>9</w:t>
      </w:r>
      <w:r w:rsidR="00B95509" w:rsidRPr="001F50B0">
        <w:rPr>
          <w:rFonts w:asciiTheme="majorBidi" w:hAnsiTheme="majorBidi" w:cstheme="majorBidi"/>
          <w:szCs w:val="30"/>
        </w:rPr>
        <w:tab/>
      </w:r>
      <w:r w:rsidR="00B95509" w:rsidRPr="001F50B0">
        <w:rPr>
          <w:rFonts w:asciiTheme="majorBidi" w:hAnsiTheme="majorBidi" w:cstheme="majorBidi"/>
          <w:szCs w:val="30"/>
          <w:cs/>
        </w:rPr>
        <w:t>สัญญาเช่า</w:t>
      </w:r>
    </w:p>
    <w:p w14:paraId="0CED91D9" w14:textId="77777777" w:rsidR="00B95509" w:rsidRPr="001F50B0" w:rsidRDefault="00B95509" w:rsidP="00B95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980"/>
        <w:gridCol w:w="270"/>
        <w:gridCol w:w="1890"/>
      </w:tblGrid>
      <w:tr w:rsidR="00B95509" w:rsidRPr="001F50B0" w14:paraId="5C0ABADF" w14:textId="77777777" w:rsidTr="00B95509">
        <w:trPr>
          <w:cantSplit/>
          <w:trHeight w:val="144"/>
          <w:tblHeader/>
        </w:trPr>
        <w:tc>
          <w:tcPr>
            <w:tcW w:w="5040" w:type="dxa"/>
            <w:vAlign w:val="bottom"/>
          </w:tcPr>
          <w:p w14:paraId="1100E4A3" w14:textId="77777777" w:rsidR="00B95509" w:rsidRPr="001F50B0" w:rsidRDefault="00B95509" w:rsidP="00FF16E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980" w:type="dxa"/>
          </w:tcPr>
          <w:p w14:paraId="6A4FFA88" w14:textId="77777777" w:rsidR="00B95509" w:rsidRPr="001F50B0" w:rsidRDefault="00B95509" w:rsidP="00FF16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94B31E3" w14:textId="77777777" w:rsidR="00B95509" w:rsidRPr="001F50B0" w:rsidRDefault="00B95509" w:rsidP="00FF16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4C59C51" w14:textId="77777777" w:rsidR="00B95509" w:rsidRPr="001F50B0" w:rsidRDefault="00B95509" w:rsidP="00FF16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95509" w:rsidRPr="001F50B0" w14:paraId="1499493A" w14:textId="77777777" w:rsidTr="00B95509">
        <w:trPr>
          <w:cantSplit/>
          <w:trHeight w:val="144"/>
          <w:tblHeader/>
        </w:trPr>
        <w:tc>
          <w:tcPr>
            <w:tcW w:w="5040" w:type="dxa"/>
            <w:vAlign w:val="bottom"/>
          </w:tcPr>
          <w:p w14:paraId="22AFE923" w14:textId="77777777" w:rsidR="00B95509" w:rsidRPr="001F50B0" w:rsidRDefault="00B95509" w:rsidP="00FF16E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980" w:type="dxa"/>
          </w:tcPr>
          <w:p w14:paraId="518F9B50" w14:textId="77777777" w:rsidR="00B95509" w:rsidRPr="001F50B0" w:rsidRDefault="00B95509" w:rsidP="00FF16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0D461D5D" w14:textId="77777777" w:rsidR="00B95509" w:rsidRPr="001F50B0" w:rsidRDefault="00B95509" w:rsidP="00FF16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270" w:type="dxa"/>
          </w:tcPr>
          <w:p w14:paraId="55E12F55" w14:textId="77777777" w:rsidR="00B95509" w:rsidRPr="001F50B0" w:rsidRDefault="00B95509" w:rsidP="00FF16E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AE1B2B6" w14:textId="77777777" w:rsidR="00B95509" w:rsidRPr="001F50B0" w:rsidRDefault="00B95509" w:rsidP="00FF16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7F91B9FE" w14:textId="77777777" w:rsidR="00B95509" w:rsidRPr="001F50B0" w:rsidRDefault="00B95509" w:rsidP="00FF16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</w:tr>
      <w:tr w:rsidR="00B95509" w:rsidRPr="001F50B0" w14:paraId="5BCFA783" w14:textId="77777777" w:rsidTr="00B95509">
        <w:trPr>
          <w:cantSplit/>
          <w:trHeight w:val="144"/>
        </w:trPr>
        <w:tc>
          <w:tcPr>
            <w:tcW w:w="5040" w:type="dxa"/>
          </w:tcPr>
          <w:p w14:paraId="579AE49A" w14:textId="77777777" w:rsidR="00B95509" w:rsidRPr="001F50B0" w:rsidRDefault="00B95509" w:rsidP="00B9550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4140" w:type="dxa"/>
            <w:gridSpan w:val="3"/>
          </w:tcPr>
          <w:p w14:paraId="47607E07" w14:textId="38C15BC5" w:rsidR="00B95509" w:rsidRPr="001F50B0" w:rsidRDefault="00B95509" w:rsidP="00B955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1F50B0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F50B0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95509" w:rsidRPr="001F50B0" w14:paraId="09DB86D1" w14:textId="77777777" w:rsidTr="00B95509">
        <w:trPr>
          <w:cantSplit/>
          <w:trHeight w:val="191"/>
        </w:trPr>
        <w:tc>
          <w:tcPr>
            <w:tcW w:w="5040" w:type="dxa"/>
          </w:tcPr>
          <w:p w14:paraId="485A25AE" w14:textId="77777777" w:rsidR="00B95509" w:rsidRPr="001F50B0" w:rsidRDefault="00B95509" w:rsidP="00B95509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1F50B0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</w:tcPr>
          <w:p w14:paraId="45645CED" w14:textId="49DD8EE2" w:rsidR="00B95509" w:rsidRPr="001F50B0" w:rsidRDefault="00B95509" w:rsidP="00B95509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</w:p>
        </w:tc>
        <w:tc>
          <w:tcPr>
            <w:tcW w:w="270" w:type="dxa"/>
          </w:tcPr>
          <w:p w14:paraId="364DCC56" w14:textId="77777777" w:rsidR="00B95509" w:rsidRPr="001F50B0" w:rsidRDefault="00B95509" w:rsidP="00B955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1A4C9B8" w14:textId="541219DB" w:rsidR="00B95509" w:rsidRPr="001F50B0" w:rsidRDefault="00B95509" w:rsidP="00B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2A6194" w:rsidRPr="001F50B0" w14:paraId="50C5D8EE" w14:textId="77777777" w:rsidTr="00B95509">
        <w:trPr>
          <w:cantSplit/>
          <w:trHeight w:val="191"/>
        </w:trPr>
        <w:tc>
          <w:tcPr>
            <w:tcW w:w="5040" w:type="dxa"/>
          </w:tcPr>
          <w:p w14:paraId="7D834784" w14:textId="530AC88D" w:rsidR="002A6194" w:rsidRPr="001F50B0" w:rsidRDefault="002A6194" w:rsidP="00B9550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80" w:type="dxa"/>
          </w:tcPr>
          <w:p w14:paraId="305B8C57" w14:textId="034C2306" w:rsidR="002A6194" w:rsidRPr="001F50B0" w:rsidRDefault="00903216" w:rsidP="00B95509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</w:t>
            </w:r>
          </w:p>
        </w:tc>
        <w:tc>
          <w:tcPr>
            <w:tcW w:w="270" w:type="dxa"/>
          </w:tcPr>
          <w:p w14:paraId="4323A2F9" w14:textId="77777777" w:rsidR="002A6194" w:rsidRPr="001F50B0" w:rsidRDefault="002A6194" w:rsidP="00B9550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92FFB3B" w14:textId="3D8A8A28" w:rsidR="002A6194" w:rsidRPr="001F50B0" w:rsidRDefault="002A6194" w:rsidP="00B95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</w:tbl>
    <w:p w14:paraId="0766095C" w14:textId="77777777" w:rsidR="00B95509" w:rsidRPr="001F50B0" w:rsidRDefault="00B95509" w:rsidP="00B95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81CA49" w14:textId="1AA6D16B" w:rsidR="00B95509" w:rsidRPr="001F50B0" w:rsidRDefault="00B95509" w:rsidP="00B95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 xml:space="preserve"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สามเดือนสิ้นสุดวันที่ </w:t>
      </w:r>
      <w:r w:rsidRPr="001F50B0">
        <w:rPr>
          <w:rFonts w:asciiTheme="majorBidi" w:hAnsiTheme="majorBidi" w:cstheme="majorBidi"/>
          <w:sz w:val="30"/>
          <w:szCs w:val="30"/>
        </w:rPr>
        <w:t xml:space="preserve">31 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1F50B0">
        <w:rPr>
          <w:rFonts w:asciiTheme="majorBidi" w:hAnsiTheme="majorBidi" w:cstheme="majorBidi"/>
          <w:sz w:val="30"/>
          <w:szCs w:val="30"/>
        </w:rPr>
        <w:t>2563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2EB9" w:rsidRPr="001F50B0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F94D3D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E32EB9" w:rsidRPr="001F50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2EB9" w:rsidRPr="001F50B0">
        <w:rPr>
          <w:rFonts w:asciiTheme="majorBidi" w:hAnsiTheme="majorBidi" w:cstheme="majorBidi"/>
          <w:sz w:val="30"/>
          <w:szCs w:val="30"/>
        </w:rPr>
        <w:t xml:space="preserve">2.73 </w:t>
      </w:r>
      <w:r w:rsidR="00E32EB9" w:rsidRPr="001F50B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</w:p>
    <w:p w14:paraId="77D0885E" w14:textId="77777777" w:rsidR="00B624A5" w:rsidRPr="001F50B0" w:rsidRDefault="00B624A5" w:rsidP="00B95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9C9059" w14:textId="2E9CB1D9" w:rsidR="003B4E0B" w:rsidRPr="001F50B0" w:rsidRDefault="008B403D" w:rsidP="00CE64A2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1F50B0">
        <w:rPr>
          <w:rFonts w:asciiTheme="majorBidi" w:hAnsiTheme="majorBidi" w:cstheme="majorBidi"/>
          <w:szCs w:val="30"/>
        </w:rPr>
        <w:t>10</w:t>
      </w:r>
      <w:r w:rsidR="00CE64A2" w:rsidRPr="001F50B0">
        <w:rPr>
          <w:rFonts w:asciiTheme="majorBidi" w:hAnsiTheme="majorBidi" w:cstheme="majorBidi"/>
          <w:szCs w:val="30"/>
        </w:rPr>
        <w:tab/>
      </w:r>
      <w:r w:rsidR="003B4E0B" w:rsidRPr="001F50B0">
        <w:rPr>
          <w:rFonts w:asciiTheme="majorBidi" w:hAnsiTheme="majorBidi" w:cstheme="majorBidi"/>
          <w:szCs w:val="30"/>
          <w:cs/>
        </w:rPr>
        <w:t>ภาษีเงินได้</w:t>
      </w:r>
    </w:p>
    <w:p w14:paraId="0F5A511F" w14:textId="77777777" w:rsidR="003B4E0B" w:rsidRPr="001F50B0" w:rsidRDefault="003B4E0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6BAE0" w14:textId="00DC7598" w:rsidR="003B4E0B" w:rsidRPr="001F50B0" w:rsidRDefault="003B4E0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BA5F32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1F50B0">
        <w:rPr>
          <w:rFonts w:asciiTheme="majorBidi" w:hAnsiTheme="majorBidi" w:cstheme="majorBidi"/>
          <w:sz w:val="30"/>
          <w:szCs w:val="30"/>
          <w:cs/>
        </w:rPr>
        <w:t>ที่แท้จริงรวมของกลุ่มบริษัทและบริษัทสำหรับงวดสามเดือนสิ้นสุดวันที่</w:t>
      </w:r>
      <w:r w:rsidRPr="001F50B0">
        <w:rPr>
          <w:rFonts w:asciiTheme="majorBidi" w:hAnsiTheme="majorBidi" w:cstheme="majorBidi"/>
          <w:sz w:val="30"/>
          <w:szCs w:val="30"/>
        </w:rPr>
        <w:t xml:space="preserve"> 31 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1F50B0">
        <w:rPr>
          <w:rFonts w:asciiTheme="majorBidi" w:hAnsiTheme="majorBidi" w:cstheme="majorBidi"/>
          <w:sz w:val="30"/>
          <w:szCs w:val="30"/>
        </w:rPr>
        <w:t>2563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คือร้อยละ </w:t>
      </w:r>
      <w:r w:rsidR="00805F28" w:rsidRPr="001F50B0">
        <w:rPr>
          <w:rFonts w:asciiTheme="majorBidi" w:hAnsiTheme="majorBidi" w:cstheme="majorBidi"/>
          <w:sz w:val="30"/>
          <w:szCs w:val="30"/>
        </w:rPr>
        <w:t xml:space="preserve">20.09 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246659">
        <w:rPr>
          <w:rFonts w:asciiTheme="majorBidi" w:hAnsiTheme="majorBidi" w:cstheme="majorBidi"/>
          <w:sz w:val="30"/>
          <w:szCs w:val="30"/>
        </w:rPr>
        <w:t xml:space="preserve">     </w:t>
      </w:r>
      <w:r w:rsidRPr="001F50B0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="00805F28" w:rsidRPr="001F50B0">
        <w:rPr>
          <w:rFonts w:asciiTheme="majorBidi" w:hAnsiTheme="majorBidi" w:cstheme="majorBidi"/>
          <w:sz w:val="30"/>
          <w:szCs w:val="30"/>
        </w:rPr>
        <w:t>20</w:t>
      </w:r>
      <w:r w:rsidR="00426125" w:rsidRPr="001F50B0">
        <w:rPr>
          <w:rFonts w:asciiTheme="majorBidi" w:hAnsiTheme="majorBidi" w:cstheme="majorBidi"/>
          <w:sz w:val="30"/>
          <w:szCs w:val="30"/>
        </w:rPr>
        <w:t>.08</w:t>
      </w:r>
      <w:r w:rsidR="00805F28"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1F50B0">
        <w:rPr>
          <w:rFonts w:asciiTheme="majorBidi" w:hAnsiTheme="majorBidi" w:cstheme="majorBidi"/>
          <w:i/>
          <w:iCs/>
          <w:sz w:val="30"/>
          <w:szCs w:val="30"/>
        </w:rPr>
        <w:t xml:space="preserve">(2562: </w:t>
      </w:r>
      <w:r w:rsidRPr="001F50B0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Pr="001F50B0">
        <w:rPr>
          <w:rFonts w:asciiTheme="majorBidi" w:hAnsiTheme="majorBidi" w:cstheme="majorBidi"/>
          <w:i/>
          <w:iCs/>
          <w:sz w:val="30"/>
          <w:szCs w:val="30"/>
        </w:rPr>
        <w:t xml:space="preserve"> 1.99</w:t>
      </w:r>
      <w:r w:rsidRPr="001F50B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ร้อยละ</w:t>
      </w:r>
      <w:r w:rsidRPr="001F50B0">
        <w:rPr>
          <w:rFonts w:asciiTheme="majorBidi" w:hAnsiTheme="majorBidi" w:cstheme="majorBidi"/>
          <w:i/>
          <w:iCs/>
          <w:sz w:val="30"/>
          <w:szCs w:val="30"/>
        </w:rPr>
        <w:t xml:space="preserve"> 1.76 </w:t>
      </w:r>
      <w:r w:rsidRPr="001F50B0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1F50B0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1F50B0">
        <w:rPr>
          <w:rFonts w:asciiTheme="majorBidi" w:hAnsiTheme="majorBidi" w:cstheme="majorBidi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การเปลี่ยนแปลงในอัตราภาษีเงินได้ที่แท้จริงมีสาเหตุหลักจากกลุ่มบริษัทและบริษ</w:t>
      </w:r>
      <w:r w:rsidR="00805F28" w:rsidRPr="001F50B0">
        <w:rPr>
          <w:rFonts w:asciiTheme="majorBidi" w:hAnsiTheme="majorBidi" w:cstheme="majorBidi"/>
          <w:sz w:val="30"/>
          <w:szCs w:val="30"/>
          <w:cs/>
        </w:rPr>
        <w:t>ั</w:t>
      </w:r>
      <w:r w:rsidRPr="001F50B0">
        <w:rPr>
          <w:rFonts w:asciiTheme="majorBidi" w:hAnsiTheme="majorBidi" w:cstheme="majorBidi"/>
          <w:sz w:val="30"/>
          <w:szCs w:val="30"/>
          <w:cs/>
        </w:rPr>
        <w:t>ทมี</w:t>
      </w:r>
      <w:r w:rsidR="0005010A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1F50B0">
        <w:rPr>
          <w:rFonts w:asciiTheme="majorBidi" w:hAnsiTheme="majorBidi" w:cstheme="majorBidi"/>
          <w:sz w:val="30"/>
          <w:szCs w:val="30"/>
          <w:cs/>
        </w:rPr>
        <w:t>ขาดทุนทางภาษีที่ได้ถูกนำมาใช้เพื่อลดจำนวนกำไรที่ต้อง</w:t>
      </w:r>
      <w:r w:rsidR="0005010A"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1F50B0">
        <w:rPr>
          <w:rFonts w:asciiTheme="majorBidi" w:hAnsiTheme="majorBidi" w:cstheme="majorBidi"/>
          <w:sz w:val="30"/>
          <w:szCs w:val="30"/>
          <w:cs/>
        </w:rPr>
        <w:t>เสียภาษีใน</w:t>
      </w:r>
      <w:r w:rsidR="00805F28" w:rsidRPr="001F50B0">
        <w:rPr>
          <w:rFonts w:asciiTheme="majorBidi" w:hAnsiTheme="majorBidi" w:cstheme="majorBidi"/>
          <w:sz w:val="30"/>
          <w:szCs w:val="30"/>
          <w:cs/>
        </w:rPr>
        <w:t>ปีก่อน</w:t>
      </w:r>
    </w:p>
    <w:p w14:paraId="366FBCFF" w14:textId="77777777" w:rsidR="00FF16E4" w:rsidRPr="001F50B0" w:rsidRDefault="00FF16E4" w:rsidP="00FF16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10335AA" w14:textId="5B3B0E2B" w:rsidR="003B4E0B" w:rsidRPr="001F50B0" w:rsidRDefault="00FF16E4" w:rsidP="00FF16E4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1F50B0">
        <w:rPr>
          <w:rFonts w:asciiTheme="majorBidi" w:hAnsiTheme="majorBidi" w:cstheme="majorBidi"/>
          <w:szCs w:val="30"/>
        </w:rPr>
        <w:t>1</w:t>
      </w:r>
      <w:r w:rsidR="008C34C0" w:rsidRPr="001F50B0">
        <w:rPr>
          <w:rFonts w:asciiTheme="majorBidi" w:hAnsiTheme="majorBidi" w:cstheme="majorBidi"/>
          <w:szCs w:val="30"/>
        </w:rPr>
        <w:t>1</w:t>
      </w:r>
      <w:r w:rsidRPr="001F50B0">
        <w:rPr>
          <w:rFonts w:asciiTheme="majorBidi" w:hAnsiTheme="majorBidi" w:cstheme="majorBidi"/>
          <w:szCs w:val="30"/>
        </w:rPr>
        <w:tab/>
      </w:r>
      <w:r w:rsidR="003B4E0B" w:rsidRPr="001F50B0">
        <w:rPr>
          <w:rFonts w:asciiTheme="majorBidi" w:hAnsiTheme="majorBidi" w:cstheme="majorBidi"/>
          <w:szCs w:val="30"/>
          <w:cs/>
        </w:rPr>
        <w:t>เครื่องมือทางการเงิน</w:t>
      </w:r>
    </w:p>
    <w:p w14:paraId="432E738E" w14:textId="77777777" w:rsidR="003B4E0B" w:rsidRPr="001F50B0" w:rsidRDefault="003B4E0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right="-7"/>
        <w:jc w:val="both"/>
        <w:rPr>
          <w:rFonts w:asciiTheme="majorBidi" w:hAnsiTheme="majorBidi" w:cstheme="majorBidi"/>
          <w:sz w:val="20"/>
          <w:szCs w:val="20"/>
          <w:lang w:val="en-GB"/>
        </w:rPr>
      </w:pPr>
    </w:p>
    <w:p w14:paraId="6813DC49" w14:textId="77777777" w:rsidR="003B4E0B" w:rsidRPr="001F50B0" w:rsidRDefault="003B4E0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19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5CF6C438" w14:textId="77777777" w:rsidR="003B4E0B" w:rsidRPr="001F50B0" w:rsidRDefault="003B4E0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198"/>
        <w:jc w:val="both"/>
        <w:rPr>
          <w:rFonts w:asciiTheme="majorBidi" w:hAnsiTheme="majorBidi" w:cstheme="majorBidi"/>
          <w:sz w:val="20"/>
          <w:szCs w:val="20"/>
          <w:lang w:val="en-GB"/>
        </w:rPr>
      </w:pPr>
    </w:p>
    <w:p w14:paraId="01D2812C" w14:textId="668691DB" w:rsidR="003B4E0B" w:rsidRPr="001F50B0" w:rsidRDefault="003B4E0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9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F50B0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Pr="001F50B0">
        <w:rPr>
          <w:rFonts w:asciiTheme="majorBidi" w:hAnsiTheme="majorBidi" w:cstheme="majorBidi"/>
          <w:sz w:val="30"/>
          <w:szCs w:val="30"/>
          <w:lang w:val="en-GB"/>
        </w:rPr>
        <w:br/>
      </w:r>
      <w:r w:rsidRPr="001F50B0">
        <w:rPr>
          <w:rFonts w:asciiTheme="majorBidi" w:hAnsiTheme="majorBidi" w:cstheme="majorBidi"/>
          <w:sz w:val="30"/>
          <w:szCs w:val="30"/>
          <w:cs/>
          <w:lang w:val="en-GB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</w:t>
      </w:r>
      <w:r w:rsidRPr="001F50B0">
        <w:rPr>
          <w:rFonts w:asciiTheme="majorBidi" w:hAnsiTheme="majorBidi" w:cstheme="majorBidi"/>
          <w:sz w:val="30"/>
          <w:szCs w:val="30"/>
          <w:lang w:val="en-GB"/>
        </w:rPr>
        <w:br/>
      </w:r>
      <w:r w:rsidRPr="001F50B0">
        <w:rPr>
          <w:rFonts w:asciiTheme="majorBidi" w:hAnsiTheme="majorBidi" w:cstheme="majorBidi"/>
          <w:sz w:val="30"/>
          <w:szCs w:val="30"/>
          <w:cs/>
          <w:lang w:val="en-GB"/>
        </w:rPr>
        <w:t>หากมูลค่าตามบัญชีใกล้เคียงกับมูลค่ายุติธรรมอย่างสมเหตุสมผล</w:t>
      </w:r>
    </w:p>
    <w:p w14:paraId="53967578" w14:textId="4E25608C" w:rsidR="00AE3B91" w:rsidRPr="001F50B0" w:rsidRDefault="00AE3B91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98"/>
        <w:jc w:val="thaiDistribute"/>
        <w:rPr>
          <w:rFonts w:asciiTheme="majorBidi" w:hAnsiTheme="majorBidi" w:cstheme="majorBidi" w:hint="cs"/>
          <w:sz w:val="30"/>
          <w:szCs w:val="30"/>
          <w:cs/>
          <w:lang w:val="en-GB"/>
        </w:rPr>
      </w:pPr>
    </w:p>
    <w:p w14:paraId="041C8D8E" w14:textId="77777777" w:rsidR="00A61283" w:rsidRPr="001F50B0" w:rsidRDefault="00A6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  <w:sectPr w:rsidR="00A61283" w:rsidRPr="001F50B0" w:rsidSect="007E2E39">
          <w:headerReference w:type="default" r:id="rId15"/>
          <w:footerReference w:type="default" r:id="rId16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720"/>
        <w:gridCol w:w="1350"/>
        <w:gridCol w:w="236"/>
        <w:gridCol w:w="1294"/>
        <w:gridCol w:w="236"/>
        <w:gridCol w:w="1204"/>
        <w:gridCol w:w="236"/>
        <w:gridCol w:w="1204"/>
        <w:gridCol w:w="236"/>
        <w:gridCol w:w="1204"/>
        <w:gridCol w:w="236"/>
        <w:gridCol w:w="1114"/>
        <w:gridCol w:w="236"/>
        <w:gridCol w:w="1204"/>
      </w:tblGrid>
      <w:tr w:rsidR="00785A3C" w:rsidRPr="001F50B0" w14:paraId="5B962B20" w14:textId="77777777" w:rsidTr="00E40ECA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432C545D" w14:textId="77777777" w:rsidR="00785A3C" w:rsidRPr="001F50B0" w:rsidRDefault="00785A3C" w:rsidP="00E40EC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16AD50A0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11FABFA0" w14:textId="0EAB2E02" w:rsidR="00785A3C" w:rsidRPr="001F50B0" w:rsidRDefault="003763F0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26C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งบการงินรวม</w:t>
            </w:r>
          </w:p>
        </w:tc>
      </w:tr>
      <w:tr w:rsidR="00785A3C" w:rsidRPr="001F50B0" w14:paraId="723851BE" w14:textId="77777777" w:rsidTr="00E40ECA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2B0147D6" w14:textId="77777777" w:rsidR="00785A3C" w:rsidRPr="001F50B0" w:rsidRDefault="00785A3C" w:rsidP="00E40EC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6B2DB515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5388C663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12FA333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5B94B032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85A3C" w:rsidRPr="001F50B0" w14:paraId="60A54251" w14:textId="77777777" w:rsidTr="00E40ECA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75A4CF38" w14:textId="77777777" w:rsidR="00785A3C" w:rsidRPr="001F50B0" w:rsidRDefault="00785A3C" w:rsidP="00E40EC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20" w:type="dxa"/>
            <w:vAlign w:val="bottom"/>
          </w:tcPr>
          <w:p w14:paraId="4EAE9872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B1B260F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B8FBC5A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439BDA8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2DC4B3" w14:textId="77777777" w:rsidR="00785A3C" w:rsidRPr="001F50B0" w:rsidRDefault="00785A3C" w:rsidP="00E40EC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4DFEBBB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D634391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423FB53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536D7D7C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2A73F230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3D1EE3BE" w14:textId="77777777" w:rsidR="00785A3C" w:rsidRPr="001F50B0" w:rsidRDefault="00785A3C" w:rsidP="00E40EC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513D4BA" w14:textId="77777777" w:rsidR="00785A3C" w:rsidRPr="001F50B0" w:rsidRDefault="00785A3C" w:rsidP="00E40EC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44D4C234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12B2E8A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85A3C" w:rsidRPr="001F50B0" w14:paraId="173BE163" w14:textId="77777777" w:rsidTr="00E40ECA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3EEE03A1" w14:textId="77777777" w:rsidR="00785A3C" w:rsidRPr="001F50B0" w:rsidRDefault="00785A3C" w:rsidP="00E40EC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4C0E0809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51572539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5A3C" w:rsidRPr="001F50B0" w14:paraId="2994038C" w14:textId="77777777" w:rsidTr="00E40ECA">
        <w:trPr>
          <w:trHeight w:val="261"/>
        </w:trPr>
        <w:tc>
          <w:tcPr>
            <w:tcW w:w="4050" w:type="dxa"/>
            <w:shd w:val="clear" w:color="auto" w:fill="auto"/>
          </w:tcPr>
          <w:p w14:paraId="6F425918" w14:textId="77777777" w:rsidR="00785A3C" w:rsidRPr="001F50B0" w:rsidRDefault="00785A3C" w:rsidP="00E40E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5F60EE85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4AB4773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E0C62A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F1F2CBA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038B87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50C771C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424870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BE1AD4E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C26128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B15EA83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D27928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F7EDE00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17AA78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3F3C331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5A3C" w:rsidRPr="001F50B0" w14:paraId="48584B05" w14:textId="77777777" w:rsidTr="00E40ECA">
        <w:trPr>
          <w:trHeight w:val="261"/>
        </w:trPr>
        <w:tc>
          <w:tcPr>
            <w:tcW w:w="4050" w:type="dxa"/>
            <w:shd w:val="clear" w:color="auto" w:fill="auto"/>
          </w:tcPr>
          <w:p w14:paraId="2E58D60C" w14:textId="77777777" w:rsidR="00785A3C" w:rsidRPr="001F50B0" w:rsidRDefault="00785A3C" w:rsidP="00E40EC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720" w:type="dxa"/>
          </w:tcPr>
          <w:p w14:paraId="21184914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BB83904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702380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A0E9F32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2,250</w:t>
            </w:r>
          </w:p>
        </w:tc>
        <w:tc>
          <w:tcPr>
            <w:tcW w:w="236" w:type="dxa"/>
            <w:shd w:val="clear" w:color="auto" w:fill="auto"/>
          </w:tcPr>
          <w:p w14:paraId="7DFE15C1" w14:textId="77777777" w:rsidR="00785A3C" w:rsidRPr="001F50B0" w:rsidRDefault="00785A3C" w:rsidP="00E40E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7959017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2,250</w:t>
            </w:r>
          </w:p>
        </w:tc>
        <w:tc>
          <w:tcPr>
            <w:tcW w:w="236" w:type="dxa"/>
          </w:tcPr>
          <w:p w14:paraId="5FC58950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319C6D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4ADDAF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D27657A" w14:textId="6863B98C" w:rsidR="00785A3C" w:rsidRPr="00142DE9" w:rsidRDefault="00785A3C" w:rsidP="00E40EC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26C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</w:t>
            </w:r>
            <w:r w:rsidR="00B04FE9" w:rsidRPr="00A26C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236" w:type="dxa"/>
          </w:tcPr>
          <w:p w14:paraId="1B6CF089" w14:textId="77777777" w:rsidR="00785A3C" w:rsidRPr="00D83F3C" w:rsidRDefault="00785A3C" w:rsidP="00E40EC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D546AF2" w14:textId="77777777" w:rsidR="00785A3C" w:rsidRPr="00D83F3C" w:rsidRDefault="00785A3C" w:rsidP="00E40EC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83F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97A213" w14:textId="77777777" w:rsidR="00785A3C" w:rsidRPr="00D83F3C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6319CC6" w14:textId="54D20D25" w:rsidR="00785A3C" w:rsidRPr="00142DE9" w:rsidRDefault="00785A3C" w:rsidP="00E40EC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26C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</w:t>
            </w:r>
            <w:r w:rsidR="00B04FE9" w:rsidRPr="00A26C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</w:tr>
      <w:tr w:rsidR="00305400" w:rsidRPr="001F50B0" w14:paraId="57CC0110" w14:textId="77777777" w:rsidTr="00F161B9">
        <w:trPr>
          <w:trHeight w:val="261"/>
        </w:trPr>
        <w:tc>
          <w:tcPr>
            <w:tcW w:w="4770" w:type="dxa"/>
            <w:gridSpan w:val="2"/>
            <w:shd w:val="clear" w:color="auto" w:fill="auto"/>
          </w:tcPr>
          <w:p w14:paraId="23764DDF" w14:textId="49D0BE33" w:rsidR="00305400" w:rsidRPr="001F50B0" w:rsidRDefault="007103F6" w:rsidP="00A26C8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  <w:r w:rsidRPr="007103F6">
              <w:rPr>
                <w:rFonts w:asciiTheme="majorBidi" w:hAnsiTheme="majorBidi" w:cs="Angsana New"/>
                <w:spacing w:val="-3"/>
                <w:sz w:val="30"/>
                <w:szCs w:val="30"/>
                <w:cs/>
                <w:lang w:bidi="th-TH"/>
              </w:rPr>
              <w:t xml:space="preserve">เงินลงทุนในตราสารทุนที่ไม่อยู่ในความต้องการของตลาด  </w:t>
            </w:r>
          </w:p>
        </w:tc>
        <w:tc>
          <w:tcPr>
            <w:tcW w:w="1350" w:type="dxa"/>
          </w:tcPr>
          <w:p w14:paraId="0C962A13" w14:textId="238BA94A" w:rsidR="00305400" w:rsidRPr="001F50B0" w:rsidRDefault="00305400" w:rsidP="00A26C8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D8C802" w14:textId="77777777" w:rsidR="00305400" w:rsidRPr="001F50B0" w:rsidRDefault="00305400" w:rsidP="004B7F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527DDBE7" w14:textId="3FEA4DC8" w:rsidR="00305400" w:rsidRPr="001F50B0" w:rsidRDefault="00305400" w:rsidP="004B7F2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7,383</w:t>
            </w:r>
          </w:p>
        </w:tc>
        <w:tc>
          <w:tcPr>
            <w:tcW w:w="236" w:type="dxa"/>
            <w:shd w:val="clear" w:color="auto" w:fill="auto"/>
          </w:tcPr>
          <w:p w14:paraId="416A0B67" w14:textId="77777777" w:rsidR="00305400" w:rsidRPr="001F50B0" w:rsidRDefault="00305400" w:rsidP="004B7F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1C444A22" w14:textId="1AB6B997" w:rsidR="00305400" w:rsidRPr="001F50B0" w:rsidRDefault="00305400" w:rsidP="004B7F2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7,383</w:t>
            </w:r>
          </w:p>
        </w:tc>
        <w:tc>
          <w:tcPr>
            <w:tcW w:w="236" w:type="dxa"/>
          </w:tcPr>
          <w:p w14:paraId="02DCBA6B" w14:textId="77777777" w:rsidR="00305400" w:rsidRPr="001F50B0" w:rsidRDefault="00305400" w:rsidP="004B7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68E859F5" w14:textId="6EFA97B7" w:rsidR="00305400" w:rsidRPr="001F50B0" w:rsidRDefault="00305400" w:rsidP="00A26C8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D009F6" w14:textId="77777777" w:rsidR="00305400" w:rsidRPr="001F50B0" w:rsidRDefault="00305400" w:rsidP="004B7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2C1AF9CF" w14:textId="0361AA7F" w:rsidR="00305400" w:rsidRPr="001F50B0" w:rsidRDefault="00305400" w:rsidP="004B7F2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94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7,383</w:t>
            </w:r>
          </w:p>
        </w:tc>
        <w:tc>
          <w:tcPr>
            <w:tcW w:w="236" w:type="dxa"/>
            <w:shd w:val="clear" w:color="auto" w:fill="auto"/>
          </w:tcPr>
          <w:p w14:paraId="21EE5311" w14:textId="77777777" w:rsidR="00305400" w:rsidRPr="001F50B0" w:rsidRDefault="00305400" w:rsidP="004B7F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4EF576FC" w14:textId="448F36D8" w:rsidR="00305400" w:rsidRPr="001F50B0" w:rsidRDefault="00305400" w:rsidP="00A26C8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948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E28A26" w14:textId="77777777" w:rsidR="00305400" w:rsidRPr="001F50B0" w:rsidRDefault="00305400" w:rsidP="004B7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42DA9D29" w14:textId="4537D4F6" w:rsidR="00305400" w:rsidRPr="001F50B0" w:rsidRDefault="00305400" w:rsidP="004B7F2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948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7,383</w:t>
            </w:r>
          </w:p>
        </w:tc>
      </w:tr>
      <w:tr w:rsidR="00872748" w:rsidRPr="001F50B0" w14:paraId="25ABA183" w14:textId="77777777" w:rsidTr="00E40ECA">
        <w:trPr>
          <w:trHeight w:val="261"/>
        </w:trPr>
        <w:tc>
          <w:tcPr>
            <w:tcW w:w="4050" w:type="dxa"/>
            <w:shd w:val="clear" w:color="auto" w:fill="auto"/>
          </w:tcPr>
          <w:p w14:paraId="7E42D8A7" w14:textId="77777777" w:rsidR="00872748" w:rsidRPr="001F50B0" w:rsidRDefault="00872748" w:rsidP="0087274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720" w:type="dxa"/>
          </w:tcPr>
          <w:p w14:paraId="657E76B3" w14:textId="77777777" w:rsidR="00872748" w:rsidRPr="001F50B0" w:rsidRDefault="00872748" w:rsidP="008727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350" w:type="dxa"/>
          </w:tcPr>
          <w:p w14:paraId="3F9CB0EE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793C769F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1F9F9BA3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9228904" w14:textId="77777777" w:rsidR="00872748" w:rsidRPr="001F50B0" w:rsidRDefault="00872748" w:rsidP="0087274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4CEF3F43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15ABAE5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60C09697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75E0FEC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4E95AE3F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F4A74BC" w14:textId="77777777" w:rsidR="00872748" w:rsidRPr="001F50B0" w:rsidRDefault="00872748" w:rsidP="0087274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466D45EF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6920C268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28CEEECB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872748" w:rsidRPr="001F50B0" w14:paraId="5411E76D" w14:textId="77777777" w:rsidTr="00E40ECA">
        <w:trPr>
          <w:trHeight w:val="261"/>
        </w:trPr>
        <w:tc>
          <w:tcPr>
            <w:tcW w:w="4050" w:type="dxa"/>
            <w:shd w:val="clear" w:color="auto" w:fill="auto"/>
          </w:tcPr>
          <w:p w14:paraId="445FE82B" w14:textId="77777777" w:rsidR="00872748" w:rsidRPr="001F50B0" w:rsidRDefault="00872748" w:rsidP="0087274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2E5AA1B3" w14:textId="77777777" w:rsidR="00872748" w:rsidRPr="001F50B0" w:rsidRDefault="00872748" w:rsidP="008727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5FA0EF7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1D09C0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60BD36F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BB0425" w14:textId="77777777" w:rsidR="00872748" w:rsidRPr="001F50B0" w:rsidRDefault="00872748" w:rsidP="0087274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79AC979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2FEC1E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1820779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659F3A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9A27B2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F1B745" w14:textId="77777777" w:rsidR="00872748" w:rsidRPr="001F50B0" w:rsidRDefault="00872748" w:rsidP="0087274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10C994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1201BE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1D99ABC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2748" w:rsidRPr="001F50B0" w14:paraId="3D50AEEC" w14:textId="77777777" w:rsidTr="00E40ECA">
        <w:trPr>
          <w:trHeight w:val="261"/>
        </w:trPr>
        <w:tc>
          <w:tcPr>
            <w:tcW w:w="4050" w:type="dxa"/>
            <w:shd w:val="clear" w:color="auto" w:fill="auto"/>
          </w:tcPr>
          <w:p w14:paraId="4DE8253A" w14:textId="793D6F60" w:rsidR="00872748" w:rsidRPr="001F50B0" w:rsidRDefault="00872748" w:rsidP="0087274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720" w:type="dxa"/>
          </w:tcPr>
          <w:p w14:paraId="5DE8F9BC" w14:textId="77777777" w:rsidR="00872748" w:rsidRPr="001F50B0" w:rsidRDefault="00872748" w:rsidP="008727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C18F11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5,258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59A5CFD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DEE1945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4C5139" w14:textId="77777777" w:rsidR="00872748" w:rsidRPr="001F50B0" w:rsidRDefault="00872748" w:rsidP="0087274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4D4B36E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5,258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EF42D85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88327C0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98C1D3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15083A8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5,258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8D7B33A" w14:textId="77777777" w:rsidR="00872748" w:rsidRPr="001F50B0" w:rsidRDefault="00872748" w:rsidP="0087274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60380D3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7206CE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47BD2BF" w14:textId="77777777" w:rsidR="00872748" w:rsidRPr="001F50B0" w:rsidRDefault="00872748" w:rsidP="0087274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5,258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AF5C08A" w14:textId="444B74C9" w:rsidR="00785A3C" w:rsidRPr="001F50B0" w:rsidRDefault="00785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1DCC0A0E" w14:textId="77777777" w:rsidR="00785A3C" w:rsidRPr="001F50B0" w:rsidRDefault="00785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 w:rsidRPr="001F50B0"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tbl>
      <w:tblPr>
        <w:tblW w:w="147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720"/>
        <w:gridCol w:w="1350"/>
        <w:gridCol w:w="236"/>
        <w:gridCol w:w="1294"/>
        <w:gridCol w:w="236"/>
        <w:gridCol w:w="1204"/>
        <w:gridCol w:w="236"/>
        <w:gridCol w:w="1204"/>
        <w:gridCol w:w="236"/>
        <w:gridCol w:w="1204"/>
        <w:gridCol w:w="236"/>
        <w:gridCol w:w="1114"/>
        <w:gridCol w:w="236"/>
        <w:gridCol w:w="1204"/>
      </w:tblGrid>
      <w:tr w:rsidR="00785A3C" w:rsidRPr="001F50B0" w14:paraId="114ECB02" w14:textId="77777777" w:rsidTr="00E40ECA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7001AAD0" w14:textId="77777777" w:rsidR="00785A3C" w:rsidRPr="001F50B0" w:rsidRDefault="00785A3C" w:rsidP="00E40EC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0B02E5FA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093D5767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26C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85A3C" w:rsidRPr="001F50B0" w14:paraId="1DF5FEA4" w14:textId="77777777" w:rsidTr="00E40ECA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16CED53C" w14:textId="77777777" w:rsidR="00785A3C" w:rsidRPr="001F50B0" w:rsidRDefault="00785A3C" w:rsidP="00E40EC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17D7198B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1FBAC8F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F17B33B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6B43AAA2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85A3C" w:rsidRPr="001F50B0" w14:paraId="1E780A02" w14:textId="77777777" w:rsidTr="00E40ECA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0136A1BD" w14:textId="77777777" w:rsidR="00785A3C" w:rsidRPr="001F50B0" w:rsidRDefault="00785A3C" w:rsidP="00E40EC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20" w:type="dxa"/>
            <w:vAlign w:val="bottom"/>
          </w:tcPr>
          <w:p w14:paraId="27E78011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728CCB0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3417056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07F8728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ราคาทุนตัดจำหน่าย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70E35F" w14:textId="77777777" w:rsidR="00785A3C" w:rsidRPr="001F50B0" w:rsidRDefault="00785A3C" w:rsidP="00E40EC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0CF852F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4353577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2850E475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2592842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16A37F3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2F16C87" w14:textId="77777777" w:rsidR="00785A3C" w:rsidRPr="001F50B0" w:rsidRDefault="00785A3C" w:rsidP="00E40EC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52DD2546" w14:textId="77777777" w:rsidR="00785A3C" w:rsidRPr="001F50B0" w:rsidRDefault="00785A3C" w:rsidP="00E40ECA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08EBCB0B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8D92BF4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85A3C" w:rsidRPr="001F50B0" w14:paraId="6F6A6CB2" w14:textId="77777777" w:rsidTr="00E40ECA">
        <w:trPr>
          <w:trHeight w:val="261"/>
        </w:trPr>
        <w:tc>
          <w:tcPr>
            <w:tcW w:w="4050" w:type="dxa"/>
            <w:shd w:val="clear" w:color="auto" w:fill="auto"/>
            <w:vAlign w:val="bottom"/>
          </w:tcPr>
          <w:p w14:paraId="7E24A472" w14:textId="77777777" w:rsidR="00785A3C" w:rsidRPr="001F50B0" w:rsidRDefault="00785A3C" w:rsidP="00E40EC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5EC5B2AE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6164B46C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5A3C" w:rsidRPr="001F50B0" w14:paraId="452A895F" w14:textId="77777777" w:rsidTr="00E40ECA">
        <w:trPr>
          <w:trHeight w:val="261"/>
        </w:trPr>
        <w:tc>
          <w:tcPr>
            <w:tcW w:w="4050" w:type="dxa"/>
            <w:shd w:val="clear" w:color="auto" w:fill="auto"/>
          </w:tcPr>
          <w:p w14:paraId="60D8E438" w14:textId="77777777" w:rsidR="00785A3C" w:rsidRPr="001F50B0" w:rsidRDefault="00785A3C" w:rsidP="00E40EC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7BB82669" w14:textId="77777777" w:rsidR="00785A3C" w:rsidRPr="001F50B0" w:rsidRDefault="00785A3C" w:rsidP="00E40EC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2A683D4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1C3542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A33E544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EF35B2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AEBDF42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E0A88B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6AE8D81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773966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E1C5FD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753CC6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9A944CE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C17A9C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289A278" w14:textId="77777777" w:rsidR="00785A3C" w:rsidRPr="001F50B0" w:rsidRDefault="00785A3C" w:rsidP="00E40E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4FE9" w:rsidRPr="001F50B0" w14:paraId="0DA67409" w14:textId="77777777" w:rsidTr="00E40ECA">
        <w:trPr>
          <w:trHeight w:val="261"/>
        </w:trPr>
        <w:tc>
          <w:tcPr>
            <w:tcW w:w="4050" w:type="dxa"/>
            <w:shd w:val="clear" w:color="auto" w:fill="auto"/>
          </w:tcPr>
          <w:p w14:paraId="0BE4C8B2" w14:textId="77777777" w:rsidR="00B04FE9" w:rsidRPr="001F50B0" w:rsidRDefault="00B04FE9" w:rsidP="00B04FE9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720" w:type="dxa"/>
          </w:tcPr>
          <w:p w14:paraId="62F41D91" w14:textId="77777777" w:rsidR="00B04FE9" w:rsidRPr="001F50B0" w:rsidRDefault="00B04FE9" w:rsidP="00B04FE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A1F39C3" w14:textId="77777777" w:rsidR="00B04FE9" w:rsidRPr="001F50B0" w:rsidRDefault="00B04FE9" w:rsidP="00B04F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F7D1DF" w14:textId="77777777" w:rsidR="00B04FE9" w:rsidRPr="001F50B0" w:rsidRDefault="00B04FE9" w:rsidP="00B04F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03B1E4C" w14:textId="77777777" w:rsidR="00B04FE9" w:rsidRPr="001F50B0" w:rsidRDefault="00B04FE9" w:rsidP="00B04FE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2,250</w:t>
            </w:r>
          </w:p>
        </w:tc>
        <w:tc>
          <w:tcPr>
            <w:tcW w:w="236" w:type="dxa"/>
            <w:shd w:val="clear" w:color="auto" w:fill="auto"/>
          </w:tcPr>
          <w:p w14:paraId="77060B9E" w14:textId="77777777" w:rsidR="00B04FE9" w:rsidRPr="001F50B0" w:rsidRDefault="00B04FE9" w:rsidP="00B04F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DF8AD94" w14:textId="77777777" w:rsidR="00B04FE9" w:rsidRPr="001F50B0" w:rsidRDefault="00B04FE9" w:rsidP="00B04F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2,250</w:t>
            </w:r>
          </w:p>
        </w:tc>
        <w:tc>
          <w:tcPr>
            <w:tcW w:w="236" w:type="dxa"/>
          </w:tcPr>
          <w:p w14:paraId="0827CE53" w14:textId="77777777" w:rsidR="00B04FE9" w:rsidRPr="001F50B0" w:rsidRDefault="00B04FE9" w:rsidP="00B04F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A230B88" w14:textId="77777777" w:rsidR="00B04FE9" w:rsidRPr="001F50B0" w:rsidRDefault="00B04FE9" w:rsidP="00B04FE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7E6841" w14:textId="77777777" w:rsidR="00B04FE9" w:rsidRPr="001F50B0" w:rsidRDefault="00B04FE9" w:rsidP="00B04F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72453A" w14:textId="779348FB" w:rsidR="00B04FE9" w:rsidRPr="00142DE9" w:rsidRDefault="00B04FE9" w:rsidP="00B04F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26C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2,245</w:t>
            </w:r>
          </w:p>
        </w:tc>
        <w:tc>
          <w:tcPr>
            <w:tcW w:w="236" w:type="dxa"/>
          </w:tcPr>
          <w:p w14:paraId="6BD6A413" w14:textId="77777777" w:rsidR="00B04FE9" w:rsidRPr="00D83F3C" w:rsidRDefault="00B04FE9" w:rsidP="00B04F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4615D39" w14:textId="194F23C1" w:rsidR="00B04FE9" w:rsidRPr="00D83F3C" w:rsidRDefault="00B04FE9" w:rsidP="00B04FE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83F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4211F9" w14:textId="77777777" w:rsidR="00B04FE9" w:rsidRPr="00D83F3C" w:rsidRDefault="00B04FE9" w:rsidP="00B04F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FB8551F" w14:textId="0C1B5864" w:rsidR="00B04FE9" w:rsidRPr="00142DE9" w:rsidRDefault="00B04FE9" w:rsidP="00B04F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26C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2,245</w:t>
            </w:r>
          </w:p>
        </w:tc>
      </w:tr>
      <w:tr w:rsidR="00F56361" w:rsidRPr="001F50B0" w14:paraId="5A886EAC" w14:textId="77777777" w:rsidTr="00F161B9">
        <w:trPr>
          <w:trHeight w:val="261"/>
        </w:trPr>
        <w:tc>
          <w:tcPr>
            <w:tcW w:w="4770" w:type="dxa"/>
            <w:gridSpan w:val="2"/>
            <w:shd w:val="clear" w:color="auto" w:fill="auto"/>
          </w:tcPr>
          <w:p w14:paraId="3A289CC6" w14:textId="08295BAF" w:rsidR="00F56361" w:rsidRPr="001F50B0" w:rsidRDefault="00190580" w:rsidP="00A26C8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90580">
              <w:rPr>
                <w:rFonts w:asciiTheme="majorBidi" w:hAnsiTheme="majorBidi" w:cs="Angsana New"/>
                <w:spacing w:val="-3"/>
                <w:sz w:val="30"/>
                <w:szCs w:val="30"/>
                <w:cs/>
                <w:lang w:bidi="th-TH"/>
              </w:rPr>
              <w:t xml:space="preserve">เงินลงทุนในตราสารทุนที่ไม่อยู่ในความต้องการของตลาด  </w:t>
            </w:r>
          </w:p>
        </w:tc>
        <w:tc>
          <w:tcPr>
            <w:tcW w:w="1350" w:type="dxa"/>
          </w:tcPr>
          <w:p w14:paraId="4313355E" w14:textId="31743E03" w:rsidR="00F56361" w:rsidRPr="00A26C8D" w:rsidRDefault="00F56361" w:rsidP="004B7F2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F31E08" w14:textId="77777777" w:rsidR="00F56361" w:rsidRPr="001F50B0" w:rsidRDefault="00F56361" w:rsidP="004B7F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3D3EC4D" w14:textId="3459D8F0" w:rsidR="00F56361" w:rsidRPr="001F50B0" w:rsidRDefault="00F56361" w:rsidP="004B7F2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7,383</w:t>
            </w:r>
          </w:p>
        </w:tc>
        <w:tc>
          <w:tcPr>
            <w:tcW w:w="236" w:type="dxa"/>
            <w:shd w:val="clear" w:color="auto" w:fill="auto"/>
          </w:tcPr>
          <w:p w14:paraId="041D262F" w14:textId="77777777" w:rsidR="00F56361" w:rsidRPr="001F50B0" w:rsidRDefault="00F56361" w:rsidP="004B7F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4E953D" w14:textId="2479B6B4" w:rsidR="00F56361" w:rsidRPr="001F50B0" w:rsidRDefault="00F56361" w:rsidP="004B7F2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7,383</w:t>
            </w:r>
          </w:p>
        </w:tc>
        <w:tc>
          <w:tcPr>
            <w:tcW w:w="236" w:type="dxa"/>
          </w:tcPr>
          <w:p w14:paraId="7AC03FE4" w14:textId="77777777" w:rsidR="00F56361" w:rsidRPr="001F50B0" w:rsidRDefault="00F56361" w:rsidP="004B7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5FFC0C" w14:textId="64919299" w:rsidR="00F56361" w:rsidRPr="001F50B0" w:rsidRDefault="00F56361" w:rsidP="004B7F2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5539B1" w14:textId="77777777" w:rsidR="00F56361" w:rsidRPr="001F50B0" w:rsidRDefault="00F56361" w:rsidP="004B7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5931344" w14:textId="6D589FE3" w:rsidR="00F56361" w:rsidRPr="004B7F20" w:rsidRDefault="00F56361" w:rsidP="004B7F2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7F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7,383</w:t>
            </w:r>
          </w:p>
        </w:tc>
        <w:tc>
          <w:tcPr>
            <w:tcW w:w="236" w:type="dxa"/>
          </w:tcPr>
          <w:p w14:paraId="5656FAFB" w14:textId="77777777" w:rsidR="00F56361" w:rsidRPr="004B7F20" w:rsidRDefault="00F56361" w:rsidP="004B7F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1E762DF" w14:textId="49EA0E5D" w:rsidR="00F56361" w:rsidRPr="004B7F20" w:rsidRDefault="00F56361" w:rsidP="004B7F2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7F2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C8F03D" w14:textId="77777777" w:rsidR="00F56361" w:rsidRPr="004B7F20" w:rsidRDefault="00F56361" w:rsidP="004B7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BB504DD" w14:textId="67E5AF84" w:rsidR="00F56361" w:rsidRPr="004B7F20" w:rsidRDefault="00F56361" w:rsidP="004B7F2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7F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7,383</w:t>
            </w:r>
          </w:p>
        </w:tc>
      </w:tr>
      <w:tr w:rsidR="004B7F20" w:rsidRPr="001F50B0" w14:paraId="3927A041" w14:textId="77777777" w:rsidTr="00E40ECA">
        <w:trPr>
          <w:trHeight w:val="261"/>
        </w:trPr>
        <w:tc>
          <w:tcPr>
            <w:tcW w:w="4050" w:type="dxa"/>
            <w:shd w:val="clear" w:color="auto" w:fill="auto"/>
          </w:tcPr>
          <w:p w14:paraId="45BE34CB" w14:textId="77777777" w:rsidR="004B7F20" w:rsidRPr="001F50B0" w:rsidRDefault="004B7F20" w:rsidP="004B7F2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</w:tcPr>
          <w:p w14:paraId="2CFC1A14" w14:textId="77777777" w:rsidR="004B7F20" w:rsidRPr="001F50B0" w:rsidRDefault="004B7F20" w:rsidP="004B7F2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E812BEF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7F5248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B84618E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9F76C8" w14:textId="77777777" w:rsidR="004B7F20" w:rsidRPr="001F50B0" w:rsidRDefault="004B7F20" w:rsidP="004B7F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09C833E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6397ED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AC81920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78D0C1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AED628A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EA2D96" w14:textId="77777777" w:rsidR="004B7F20" w:rsidRPr="001F50B0" w:rsidRDefault="004B7F20" w:rsidP="004B7F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E3AB16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272B6D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BB9FCE4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7F20" w:rsidRPr="001F50B0" w14:paraId="578EC8FA" w14:textId="77777777" w:rsidTr="00E40ECA">
        <w:trPr>
          <w:trHeight w:val="261"/>
        </w:trPr>
        <w:tc>
          <w:tcPr>
            <w:tcW w:w="4050" w:type="dxa"/>
            <w:shd w:val="clear" w:color="auto" w:fill="auto"/>
          </w:tcPr>
          <w:p w14:paraId="403BA6E5" w14:textId="77777777" w:rsidR="004B7F20" w:rsidRPr="001F50B0" w:rsidRDefault="004B7F20" w:rsidP="004B7F2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4B7E6B65" w14:textId="77777777" w:rsidR="004B7F20" w:rsidRPr="001F50B0" w:rsidRDefault="004B7F20" w:rsidP="004B7F2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BEAD11D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65340F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78AD3DA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EE3912" w14:textId="77777777" w:rsidR="004B7F20" w:rsidRPr="001F50B0" w:rsidRDefault="004B7F20" w:rsidP="004B7F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5105070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EABDEB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84A323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73231F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41738F3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F09BAB" w14:textId="77777777" w:rsidR="004B7F20" w:rsidRPr="001F50B0" w:rsidRDefault="004B7F20" w:rsidP="004B7F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E90BD59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BCCB15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2C7D6F8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7F20" w:rsidRPr="001F50B0" w14:paraId="66DF94FF" w14:textId="77777777" w:rsidTr="00E40ECA">
        <w:trPr>
          <w:trHeight w:val="261"/>
        </w:trPr>
        <w:tc>
          <w:tcPr>
            <w:tcW w:w="4050" w:type="dxa"/>
            <w:shd w:val="clear" w:color="auto" w:fill="auto"/>
          </w:tcPr>
          <w:p w14:paraId="1BC0F358" w14:textId="734212BC" w:rsidR="004B7F20" w:rsidRPr="001F50B0" w:rsidRDefault="004B7F20" w:rsidP="004B7F2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720" w:type="dxa"/>
          </w:tcPr>
          <w:p w14:paraId="5444263F" w14:textId="77777777" w:rsidR="004B7F20" w:rsidRPr="001F50B0" w:rsidRDefault="004B7F20" w:rsidP="004B7F2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57C3054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5,258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856E082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7EF9478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1FB71B" w14:textId="77777777" w:rsidR="004B7F20" w:rsidRPr="001F50B0" w:rsidRDefault="004B7F20" w:rsidP="004B7F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4C055C8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5,258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1A7C4BB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C330310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096171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EEC03B7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5,258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F577140" w14:textId="77777777" w:rsidR="004B7F20" w:rsidRPr="001F50B0" w:rsidRDefault="004B7F20" w:rsidP="004B7F2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8A08223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AD430B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1F1DE07" w14:textId="77777777" w:rsidR="004B7F20" w:rsidRPr="001F50B0" w:rsidRDefault="004B7F20" w:rsidP="004B7F2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5,258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6D1594FD" w14:textId="77777777" w:rsidR="00785A3C" w:rsidRPr="001F50B0" w:rsidRDefault="00785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5D990B3D" w14:textId="5350FD13" w:rsidR="00A61283" w:rsidRPr="001F50B0" w:rsidRDefault="00A6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65099A8A" w14:textId="3C7A9BC4" w:rsidR="00A61283" w:rsidRPr="001F50B0" w:rsidRDefault="00A6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46B67CCE" w14:textId="77777777" w:rsidR="00A61283" w:rsidRPr="001F50B0" w:rsidRDefault="00A6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6BA203F9" w14:textId="417F58AD" w:rsidR="00A61283" w:rsidRPr="001F50B0" w:rsidRDefault="00A61283" w:rsidP="00A17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  <w:sectPr w:rsidR="00A61283" w:rsidRPr="001F50B0" w:rsidSect="007D5A1C">
          <w:foot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pPr w:leftFromText="180" w:rightFromText="180" w:vertAnchor="text" w:horzAnchor="margin" w:tblpX="496" w:tblpY="19"/>
        <w:tblW w:w="9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1350"/>
        <w:gridCol w:w="180"/>
        <w:gridCol w:w="1068"/>
        <w:gridCol w:w="180"/>
        <w:gridCol w:w="990"/>
        <w:gridCol w:w="180"/>
        <w:gridCol w:w="990"/>
        <w:gridCol w:w="180"/>
        <w:gridCol w:w="1092"/>
      </w:tblGrid>
      <w:tr w:rsidR="006D5809" w:rsidRPr="001F50B0" w14:paraId="01C23C8C" w14:textId="77777777" w:rsidTr="006D5809">
        <w:trPr>
          <w:trHeight w:val="363"/>
          <w:tblHeader/>
        </w:trPr>
        <w:tc>
          <w:tcPr>
            <w:tcW w:w="2959" w:type="dxa"/>
            <w:vMerge w:val="restart"/>
            <w:shd w:val="clear" w:color="auto" w:fill="auto"/>
            <w:vAlign w:val="bottom"/>
          </w:tcPr>
          <w:p w14:paraId="33C03351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6F7D82B0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D0B9917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  <w:vAlign w:val="bottom"/>
          </w:tcPr>
          <w:p w14:paraId="00FCEAA4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งบการงินรวม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งบเฉพาะกิจการ</w:t>
            </w:r>
          </w:p>
        </w:tc>
      </w:tr>
      <w:tr w:rsidR="006D5809" w:rsidRPr="001F50B0" w14:paraId="2280C438" w14:textId="77777777" w:rsidTr="006D5809">
        <w:trPr>
          <w:trHeight w:val="363"/>
          <w:tblHeader/>
        </w:trPr>
        <w:tc>
          <w:tcPr>
            <w:tcW w:w="2959" w:type="dxa"/>
            <w:vMerge/>
            <w:shd w:val="clear" w:color="auto" w:fill="auto"/>
            <w:vAlign w:val="bottom"/>
          </w:tcPr>
          <w:p w14:paraId="1399655C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</w:tcPr>
          <w:p w14:paraId="7ED2369F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61866C28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01C76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D5809" w:rsidRPr="001F50B0" w14:paraId="72ABF01F" w14:textId="77777777" w:rsidTr="006D5809">
        <w:trPr>
          <w:trHeight w:val="363"/>
          <w:tblHeader/>
        </w:trPr>
        <w:tc>
          <w:tcPr>
            <w:tcW w:w="2959" w:type="dxa"/>
            <w:shd w:val="clear" w:color="auto" w:fill="auto"/>
            <w:vAlign w:val="bottom"/>
          </w:tcPr>
          <w:p w14:paraId="40F45ACE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794C6F18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44ED8E5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5FE36F54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332D4D0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01B0D99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8E57ED8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740239F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2A36DF9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</w:tcPr>
          <w:p w14:paraId="52BE8973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D5809" w:rsidRPr="001F50B0" w14:paraId="0DECA9B6" w14:textId="77777777" w:rsidTr="006D5809">
        <w:trPr>
          <w:tblHeader/>
        </w:trPr>
        <w:tc>
          <w:tcPr>
            <w:tcW w:w="2959" w:type="dxa"/>
            <w:shd w:val="clear" w:color="auto" w:fill="auto"/>
          </w:tcPr>
          <w:p w14:paraId="4927C2F5" w14:textId="77777777" w:rsidR="006D5809" w:rsidRPr="001F50B0" w:rsidRDefault="006D5809" w:rsidP="006D5809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14:paraId="156F07D9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F8CD750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392CFCD7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left" w:pos="180"/>
                <w:tab w:val="decimal" w:pos="731"/>
                <w:tab w:val="center" w:pos="2345"/>
              </w:tabs>
              <w:spacing w:line="240" w:lineRule="atLeast"/>
              <w:ind w:right="-16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</w: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ab/>
              <w:t>(พันบาท)</w:t>
            </w:r>
          </w:p>
        </w:tc>
      </w:tr>
      <w:tr w:rsidR="006D5809" w:rsidRPr="001F50B0" w14:paraId="7AB07C01" w14:textId="77777777" w:rsidTr="006D5809">
        <w:trPr>
          <w:cantSplit/>
        </w:trPr>
        <w:tc>
          <w:tcPr>
            <w:tcW w:w="2959" w:type="dxa"/>
            <w:shd w:val="clear" w:color="auto" w:fill="auto"/>
          </w:tcPr>
          <w:p w14:paraId="4B376A48" w14:textId="77777777" w:rsidR="006D5809" w:rsidRPr="001F50B0" w:rsidRDefault="006D5809" w:rsidP="006D5809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27F52AB8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0374912A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shd w:val="clear" w:color="auto" w:fill="auto"/>
          </w:tcPr>
          <w:p w14:paraId="29F1B434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389AEE5B" w14:textId="77777777" w:rsidR="006D5809" w:rsidRPr="001F50B0" w:rsidRDefault="006D5809" w:rsidP="006D58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2AB6ED21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46B3DD2F" w14:textId="77777777" w:rsidR="006D5809" w:rsidRPr="001F50B0" w:rsidRDefault="006D5809" w:rsidP="006D58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7D3937E0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17218A7B" w14:textId="77777777" w:rsidR="006D5809" w:rsidRPr="001F50B0" w:rsidRDefault="006D5809" w:rsidP="006D58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14:paraId="7CCA5F21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6D5809" w:rsidRPr="001F50B0" w14:paraId="651BD358" w14:textId="77777777" w:rsidTr="006D5809">
        <w:trPr>
          <w:cantSplit/>
        </w:trPr>
        <w:tc>
          <w:tcPr>
            <w:tcW w:w="2959" w:type="dxa"/>
            <w:shd w:val="clear" w:color="auto" w:fill="auto"/>
          </w:tcPr>
          <w:p w14:paraId="5F923EDA" w14:textId="1FFF9EB3" w:rsidR="006D5809" w:rsidRPr="001F50B0" w:rsidRDefault="006D5809" w:rsidP="006D5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08822138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</w:tcPr>
          <w:p w14:paraId="034103AA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68" w:type="dxa"/>
            <w:shd w:val="clear" w:color="auto" w:fill="auto"/>
          </w:tcPr>
          <w:p w14:paraId="70364B93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6DFE36CB" w14:textId="77777777" w:rsidR="006D5809" w:rsidRPr="001F50B0" w:rsidRDefault="006D5809" w:rsidP="006D58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4C890C58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40AB7CE3" w14:textId="77777777" w:rsidR="006D5809" w:rsidRPr="001F50B0" w:rsidRDefault="006D5809" w:rsidP="006D58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shd w:val="clear" w:color="auto" w:fill="auto"/>
          </w:tcPr>
          <w:p w14:paraId="0DE2E00B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" w:type="dxa"/>
            <w:shd w:val="clear" w:color="auto" w:fill="auto"/>
          </w:tcPr>
          <w:p w14:paraId="53B9B5B9" w14:textId="77777777" w:rsidR="006D5809" w:rsidRPr="001F50B0" w:rsidRDefault="006D5809" w:rsidP="006D58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92" w:type="dxa"/>
            <w:shd w:val="clear" w:color="auto" w:fill="auto"/>
          </w:tcPr>
          <w:p w14:paraId="167D6F19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6D5809" w:rsidRPr="001F50B0" w14:paraId="6DE18078" w14:textId="77777777" w:rsidTr="006D5809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7787B8D2" w14:textId="77777777" w:rsidR="006D5809" w:rsidRPr="001F50B0" w:rsidRDefault="006D5809" w:rsidP="006D5809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50" w:type="dxa"/>
            <w:shd w:val="clear" w:color="auto" w:fill="auto"/>
          </w:tcPr>
          <w:p w14:paraId="2CCA5909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9C674C6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7D7ACD35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B1F5F11" w14:textId="77777777" w:rsidR="006D5809" w:rsidRPr="001F50B0" w:rsidRDefault="006D5809" w:rsidP="006D5809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8EEFE9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F96844D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5E62D4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C022539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395ADD1D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809" w:rsidRPr="001F50B0" w14:paraId="1C7F30C2" w14:textId="77777777" w:rsidTr="006D5809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7F0A5AC0" w14:textId="77777777" w:rsidR="006D5809" w:rsidRPr="001F50B0" w:rsidRDefault="006D5809" w:rsidP="006D5809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เป็นรายการหนี้สิน</w:t>
            </w:r>
          </w:p>
        </w:tc>
        <w:tc>
          <w:tcPr>
            <w:tcW w:w="1350" w:type="dxa"/>
          </w:tcPr>
          <w:p w14:paraId="4B486BF7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180" w:type="dxa"/>
          </w:tcPr>
          <w:p w14:paraId="3462B215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495690D1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FE7CD1" w14:textId="77777777" w:rsidR="006D5809" w:rsidRPr="001F50B0" w:rsidRDefault="006D5809" w:rsidP="006D5809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071E10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180" w:type="dxa"/>
            <w:shd w:val="clear" w:color="auto" w:fill="auto"/>
          </w:tcPr>
          <w:p w14:paraId="0A19383D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8F2959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31DCC1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2AEE8C0A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</w:tr>
      <w:tr w:rsidR="006D5809" w:rsidRPr="001F50B0" w14:paraId="22C492C4" w14:textId="77777777" w:rsidTr="006D5809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567E33C7" w14:textId="77777777" w:rsidR="006D5809" w:rsidRPr="001F50B0" w:rsidRDefault="006D5809" w:rsidP="006D5809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2954710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D40E9F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2941D37D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D5B2146" w14:textId="77777777" w:rsidR="006D5809" w:rsidRPr="001F50B0" w:rsidRDefault="006D5809" w:rsidP="006D5809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18637C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EAD327D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769FDA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DF621C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2EC3A603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809" w:rsidRPr="001F50B0" w14:paraId="0D8AAEEA" w14:textId="77777777" w:rsidTr="006D5809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6A3F1C3A" w14:textId="77777777" w:rsidR="006D5809" w:rsidRPr="001F50B0" w:rsidRDefault="006D5809" w:rsidP="006D5809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สินทรัพย์ทางการเงินที่ไม่ได้วัดมูลค่าด้วยมูลค่ายุติธรรม</w:t>
            </w:r>
          </w:p>
        </w:tc>
        <w:tc>
          <w:tcPr>
            <w:tcW w:w="1350" w:type="dxa"/>
          </w:tcPr>
          <w:p w14:paraId="122AD1A9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BA0C26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6F70D9C8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75FAE8A" w14:textId="77777777" w:rsidR="006D5809" w:rsidRPr="001F50B0" w:rsidRDefault="006D5809" w:rsidP="006D5809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B7B8BB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F36942E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BDF9607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B8B8B57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336D921A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5809" w:rsidRPr="001F50B0" w14:paraId="6EFFF638" w14:textId="77777777" w:rsidTr="006D5809">
        <w:trPr>
          <w:cantSplit/>
        </w:trPr>
        <w:tc>
          <w:tcPr>
            <w:tcW w:w="2959" w:type="dxa"/>
            <w:shd w:val="clear" w:color="auto" w:fill="auto"/>
            <w:vAlign w:val="bottom"/>
          </w:tcPr>
          <w:p w14:paraId="1C64F4B7" w14:textId="77777777" w:rsidR="006D5809" w:rsidRPr="001F50B0" w:rsidRDefault="006D5809" w:rsidP="006D5809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50" w:type="dxa"/>
          </w:tcPr>
          <w:p w14:paraId="680CE2AD" w14:textId="77777777" w:rsidR="006D5809" w:rsidRPr="001F50B0" w:rsidRDefault="006D5809" w:rsidP="006D580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2,550</w:t>
            </w:r>
          </w:p>
        </w:tc>
        <w:tc>
          <w:tcPr>
            <w:tcW w:w="180" w:type="dxa"/>
          </w:tcPr>
          <w:p w14:paraId="5160EAA7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0E16E06A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ABEA86" w14:textId="77777777" w:rsidR="006D5809" w:rsidRPr="001F50B0" w:rsidRDefault="006D5809" w:rsidP="006D5809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50CA01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2,542</w:t>
            </w:r>
          </w:p>
        </w:tc>
        <w:tc>
          <w:tcPr>
            <w:tcW w:w="180" w:type="dxa"/>
            <w:shd w:val="clear" w:color="auto" w:fill="auto"/>
          </w:tcPr>
          <w:p w14:paraId="6A627276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CDFA7F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0FCDFA" w14:textId="77777777" w:rsidR="006D5809" w:rsidRPr="001F50B0" w:rsidRDefault="006D5809" w:rsidP="006D58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735DC29D" w14:textId="77777777" w:rsidR="006D5809" w:rsidRPr="001F50B0" w:rsidRDefault="006D5809" w:rsidP="006D58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2,542</w:t>
            </w:r>
          </w:p>
        </w:tc>
      </w:tr>
    </w:tbl>
    <w:p w14:paraId="009933B2" w14:textId="77777777" w:rsidR="00576358" w:rsidRPr="001F50B0" w:rsidRDefault="00576358" w:rsidP="006D5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9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AE3B91" w:rsidRPr="001F50B0" w14:paraId="54C2E48C" w14:textId="77777777" w:rsidTr="00A26C8D">
        <w:trPr>
          <w:tblHeader/>
        </w:trPr>
        <w:tc>
          <w:tcPr>
            <w:tcW w:w="2520" w:type="dxa"/>
          </w:tcPr>
          <w:p w14:paraId="3B627066" w14:textId="77777777" w:rsidR="00AE3B91" w:rsidRPr="001F50B0" w:rsidRDefault="00AE3B91" w:rsidP="00F021F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A7ED24B" w14:textId="77777777" w:rsidR="00AE3B91" w:rsidRPr="001F50B0" w:rsidRDefault="00AE3B91" w:rsidP="00F021F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7E566DE5" w14:textId="77777777" w:rsidR="00AE3B91" w:rsidRPr="001F50B0" w:rsidRDefault="00AE3B91" w:rsidP="00F021F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E3B91" w:rsidRPr="001F50B0" w14:paraId="352EFF94" w14:textId="77777777" w:rsidTr="00A26C8D">
        <w:tc>
          <w:tcPr>
            <w:tcW w:w="2520" w:type="dxa"/>
          </w:tcPr>
          <w:p w14:paraId="53C6C086" w14:textId="77777777" w:rsidR="00AE3B91" w:rsidRPr="001F50B0" w:rsidRDefault="00AE3B91" w:rsidP="00F021F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AD4C394" w14:textId="77777777" w:rsidR="00AE3B91" w:rsidRPr="001F50B0" w:rsidRDefault="00AE3B91" w:rsidP="00F021FD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1F5FB1A6" w14:textId="3CCED8D6" w:rsidR="00AE3B91" w:rsidRPr="001F50B0" w:rsidRDefault="00AE3B91" w:rsidP="00F021FD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</w:t>
            </w:r>
            <w:r w:rsidR="00BC2F77" w:rsidRPr="001F50B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BC2F77"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68773F" w:rsidRPr="001F50B0" w14:paraId="06B2D9D3" w14:textId="77777777" w:rsidTr="00A26C8D">
        <w:tc>
          <w:tcPr>
            <w:tcW w:w="2520" w:type="dxa"/>
          </w:tcPr>
          <w:p w14:paraId="02A2F0F2" w14:textId="4865A723" w:rsidR="0068773F" w:rsidRPr="00F24BAF" w:rsidRDefault="00A115FF" w:rsidP="00BC2F7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115FF">
              <w:rPr>
                <w:rFonts w:asciiTheme="majorBidi" w:hAnsiTheme="majorBidi" w:cs="Angsana New"/>
                <w:spacing w:val="-3"/>
                <w:sz w:val="30"/>
                <w:szCs w:val="30"/>
                <w:cs/>
                <w:lang w:bidi="th-TH"/>
              </w:rPr>
              <w:t>เงินลงทุนในตราสารทุนที่ไม่</w:t>
            </w:r>
            <w:r w:rsidRPr="00A26C8D">
              <w:rPr>
                <w:rFonts w:asciiTheme="majorBidi" w:hAnsiTheme="majorBidi" w:cs="Angsana New"/>
                <w:spacing w:val="-4"/>
                <w:sz w:val="30"/>
                <w:szCs w:val="30"/>
                <w:cs/>
                <w:lang w:bidi="th-TH"/>
              </w:rPr>
              <w:t>อยู่ในความต้องการของตลาด</w:t>
            </w:r>
            <w:r w:rsidRPr="00A115FF">
              <w:rPr>
                <w:rFonts w:asciiTheme="majorBidi" w:hAnsiTheme="majorBidi" w:cs="Angsana New"/>
                <w:spacing w:val="-3"/>
                <w:sz w:val="30"/>
                <w:szCs w:val="30"/>
                <w:cs/>
                <w:lang w:bidi="th-TH"/>
              </w:rPr>
              <w:t xml:space="preserve">  </w:t>
            </w:r>
          </w:p>
        </w:tc>
        <w:tc>
          <w:tcPr>
            <w:tcW w:w="236" w:type="dxa"/>
          </w:tcPr>
          <w:p w14:paraId="400213E9" w14:textId="77777777" w:rsidR="0068773F" w:rsidRPr="00F24BAF" w:rsidRDefault="0068773F" w:rsidP="00BC2F7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AC29AA1" w14:textId="4BBFA378" w:rsidR="0068773F" w:rsidRPr="00F24BAF" w:rsidRDefault="007D208C" w:rsidP="00BC2F7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26C8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  <w:tr w:rsidR="00BC2F77" w:rsidRPr="001F50B0" w14:paraId="3647BB00" w14:textId="77777777" w:rsidTr="00A26C8D">
        <w:tc>
          <w:tcPr>
            <w:tcW w:w="2520" w:type="dxa"/>
          </w:tcPr>
          <w:p w14:paraId="670F952C" w14:textId="30E5E8F7" w:rsidR="00BC2F77" w:rsidRPr="001F50B0" w:rsidRDefault="00BC2F77" w:rsidP="00BC2F77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เงินให้กู้ยืมระยะยาวแก่กิจการอื่น</w:t>
            </w:r>
          </w:p>
        </w:tc>
        <w:tc>
          <w:tcPr>
            <w:tcW w:w="236" w:type="dxa"/>
          </w:tcPr>
          <w:p w14:paraId="5BDAB2F7" w14:textId="77777777" w:rsidR="00BC2F77" w:rsidRPr="001F50B0" w:rsidRDefault="00BC2F77" w:rsidP="00BC2F77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52F258DB" w14:textId="23EF02E8" w:rsidR="00BC2F77" w:rsidRPr="001F50B0" w:rsidRDefault="00BC2F77" w:rsidP="00BC2F7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6CE7100D" w14:textId="2782D349" w:rsidR="003B4E0B" w:rsidRPr="001F50B0" w:rsidRDefault="003B4E0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09DF8ED2" w14:textId="77777777" w:rsidR="00BC2F77" w:rsidRPr="001F50B0" w:rsidRDefault="00BC2F77" w:rsidP="00BC2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2" w:name="_Hlk39499377"/>
      <w:r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bookmarkEnd w:id="2"/>
    <w:p w14:paraId="6076C882" w14:textId="77777777" w:rsidR="00BC2F77" w:rsidRPr="001F50B0" w:rsidRDefault="00BC2F77" w:rsidP="00BC2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7F7023C" w14:textId="77777777" w:rsidR="00BC2F77" w:rsidRPr="001F50B0" w:rsidRDefault="00BC2F77" w:rsidP="00BC2F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26C8D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A26C8D">
        <w:rPr>
          <w:rFonts w:asciiTheme="majorBidi" w:hAnsiTheme="majorBidi" w:cstheme="majorBidi"/>
          <w:sz w:val="30"/>
          <w:szCs w:val="30"/>
        </w:rPr>
        <w:t>12</w:t>
      </w:r>
      <w:r w:rsidRPr="00A26C8D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142DE9">
        <w:rPr>
          <w:rFonts w:asciiTheme="majorBidi" w:hAnsiTheme="majorBidi" w:cstheme="majorBidi"/>
          <w:sz w:val="30"/>
          <w:szCs w:val="30"/>
        </w:rPr>
        <w:t xml:space="preserve"> </w:t>
      </w:r>
    </w:p>
    <w:p w14:paraId="6A1D9DEC" w14:textId="0DE9CAAD" w:rsidR="00BC2F77" w:rsidRPr="001F50B0" w:rsidRDefault="00BC2F77" w:rsidP="00BC2F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110A7D" w14:textId="71CC4DBA" w:rsidR="00395545" w:rsidRPr="001F50B0" w:rsidRDefault="00395545" w:rsidP="00BC2F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1880C6D" w14:textId="77777777" w:rsidR="00395545" w:rsidRPr="00A26C8D" w:rsidRDefault="00395545" w:rsidP="00A26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D4056AE" w14:textId="77777777" w:rsidR="00BC2F77" w:rsidRPr="001F50B0" w:rsidRDefault="00BC2F77" w:rsidP="00BC2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lastRenderedPageBreak/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1F50B0">
        <w:rPr>
          <w:rFonts w:asciiTheme="majorBidi" w:hAnsiTheme="majorBidi" w:cstheme="majorBidi"/>
          <w:sz w:val="30"/>
          <w:szCs w:val="30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1F50B0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7DC5F37E" w14:textId="77777777" w:rsidR="006D41EA" w:rsidRPr="001F50B0" w:rsidRDefault="006D41EA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90"/>
        <w:gridCol w:w="236"/>
        <w:gridCol w:w="1114"/>
        <w:gridCol w:w="236"/>
        <w:gridCol w:w="934"/>
        <w:gridCol w:w="240"/>
        <w:gridCol w:w="1024"/>
        <w:gridCol w:w="236"/>
        <w:gridCol w:w="840"/>
        <w:gridCol w:w="236"/>
        <w:gridCol w:w="1024"/>
      </w:tblGrid>
      <w:tr w:rsidR="00BC2F77" w:rsidRPr="001F50B0" w14:paraId="6500ACD3" w14:textId="77777777" w:rsidTr="00F021FD">
        <w:trPr>
          <w:trHeight w:val="20"/>
          <w:tblHeader/>
        </w:trPr>
        <w:tc>
          <w:tcPr>
            <w:tcW w:w="2070" w:type="dxa"/>
            <w:shd w:val="clear" w:color="auto" w:fill="auto"/>
            <w:vAlign w:val="bottom"/>
          </w:tcPr>
          <w:p w14:paraId="5C1E2D35" w14:textId="77777777" w:rsidR="00BC2F77" w:rsidRPr="001F50B0" w:rsidRDefault="00BC2F77" w:rsidP="00F02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5"/>
            <w:vAlign w:val="bottom"/>
          </w:tcPr>
          <w:p w14:paraId="0CB922E6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357C8076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360" w:type="dxa"/>
            <w:gridSpan w:val="5"/>
            <w:vAlign w:val="bottom"/>
          </w:tcPr>
          <w:p w14:paraId="0458FD79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2F77" w:rsidRPr="001F50B0" w14:paraId="3CA38B9F" w14:textId="77777777" w:rsidTr="00F021FD">
        <w:trPr>
          <w:trHeight w:val="20"/>
          <w:tblHeader/>
        </w:trPr>
        <w:tc>
          <w:tcPr>
            <w:tcW w:w="2070" w:type="dxa"/>
            <w:shd w:val="clear" w:color="auto" w:fill="auto"/>
            <w:vAlign w:val="bottom"/>
          </w:tcPr>
          <w:p w14:paraId="65F2F863" w14:textId="77777777" w:rsidR="00BC2F77" w:rsidRPr="001F50B0" w:rsidRDefault="00BC2F77" w:rsidP="00F02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  <w:vAlign w:val="bottom"/>
          </w:tcPr>
          <w:p w14:paraId="352FD0B9" w14:textId="623F3928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06670C1F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A48BC9B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13785AC1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  <w:vAlign w:val="bottom"/>
          </w:tcPr>
          <w:p w14:paraId="0B3E6CCB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74E05094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5C803DBE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ด้อยค่า</w:t>
            </w:r>
          </w:p>
        </w:tc>
        <w:tc>
          <w:tcPr>
            <w:tcW w:w="240" w:type="dxa"/>
          </w:tcPr>
          <w:p w14:paraId="3ECD8527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6D7A0EEB" w14:textId="15CD5AE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7E9B40D5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0" w:type="dxa"/>
            <w:vAlign w:val="bottom"/>
          </w:tcPr>
          <w:p w14:paraId="25132823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6AF78AD3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35959EC3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47F87E13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23097393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ด้อยค่า</w:t>
            </w:r>
          </w:p>
        </w:tc>
      </w:tr>
      <w:tr w:rsidR="00BC2F77" w:rsidRPr="001F50B0" w14:paraId="4FB297B8" w14:textId="77777777" w:rsidTr="00F021FD">
        <w:trPr>
          <w:trHeight w:val="20"/>
          <w:tblHeader/>
        </w:trPr>
        <w:tc>
          <w:tcPr>
            <w:tcW w:w="2070" w:type="dxa"/>
            <w:shd w:val="clear" w:color="auto" w:fill="auto"/>
            <w:vAlign w:val="bottom"/>
          </w:tcPr>
          <w:p w14:paraId="69301598" w14:textId="77777777" w:rsidR="00BC2F77" w:rsidRPr="001F50B0" w:rsidRDefault="00BC2F77" w:rsidP="00F02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4B96951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080A475C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D603C83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3FFE27E2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44CEF15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0" w:type="dxa"/>
          </w:tcPr>
          <w:p w14:paraId="667CB445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591CAB62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3BE7B328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840" w:type="dxa"/>
            <w:vAlign w:val="bottom"/>
          </w:tcPr>
          <w:p w14:paraId="42D0D63B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60B760F6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24" w:type="dxa"/>
            <w:vAlign w:val="bottom"/>
          </w:tcPr>
          <w:p w14:paraId="760F9ACD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5927" w:rsidRPr="001F50B0" w14:paraId="6D64D906" w14:textId="77777777" w:rsidTr="00F021FD">
        <w:trPr>
          <w:trHeight w:val="20"/>
        </w:trPr>
        <w:tc>
          <w:tcPr>
            <w:tcW w:w="2070" w:type="dxa"/>
          </w:tcPr>
          <w:p w14:paraId="11734164" w14:textId="77777777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0DA0611D" w14:textId="6400A4E1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728,24</w:t>
            </w:r>
            <w:r w:rsidR="00165138" w:rsidRPr="001F50B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CBA4976" w14:textId="77777777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A108FC" w14:textId="6F8AE886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E29293" w14:textId="77777777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41DE1F4" w14:textId="74F79A28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59720B3B" w14:textId="4879151A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87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25BC1D" w14:textId="68BC0D8A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729,963</w:t>
            </w:r>
          </w:p>
        </w:tc>
        <w:tc>
          <w:tcPr>
            <w:tcW w:w="236" w:type="dxa"/>
          </w:tcPr>
          <w:p w14:paraId="4DAE6AAB" w14:textId="77777777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373EFC8F" w14:textId="09265AB9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6BDD02" w14:textId="77777777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30A4E25" w14:textId="6376509E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22C8" w:rsidRPr="001F50B0" w14:paraId="2C35F228" w14:textId="77777777" w:rsidTr="00F021FD">
        <w:trPr>
          <w:trHeight w:val="20"/>
        </w:trPr>
        <w:tc>
          <w:tcPr>
            <w:tcW w:w="2070" w:type="dxa"/>
          </w:tcPr>
          <w:p w14:paraId="50E6B77C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3E19F713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286461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9F93DC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F848B8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50AA6F7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4B42FC4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F994A78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CAB662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69C3B0CE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62BB8F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DC225EE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7E0" w:rsidRPr="001F50B0" w14:paraId="29C43BD9" w14:textId="77777777" w:rsidTr="00F021FD">
        <w:trPr>
          <w:trHeight w:val="20"/>
        </w:trPr>
        <w:tc>
          <w:tcPr>
            <w:tcW w:w="2070" w:type="dxa"/>
          </w:tcPr>
          <w:p w14:paraId="2C97A214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0319FEC" w14:textId="6353D64B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19,188</w:t>
            </w:r>
          </w:p>
        </w:tc>
        <w:tc>
          <w:tcPr>
            <w:tcW w:w="236" w:type="dxa"/>
          </w:tcPr>
          <w:p w14:paraId="1AD10597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FD03810" w14:textId="14220E4A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0.15</w:t>
            </w:r>
          </w:p>
        </w:tc>
        <w:tc>
          <w:tcPr>
            <w:tcW w:w="236" w:type="dxa"/>
          </w:tcPr>
          <w:p w14:paraId="52039F38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0000646" w14:textId="4C4A0952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40" w:type="dxa"/>
          </w:tcPr>
          <w:p w14:paraId="4BFDB0F4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E7A4E7D" w14:textId="1152D3C0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17,086</w:t>
            </w:r>
          </w:p>
        </w:tc>
        <w:tc>
          <w:tcPr>
            <w:tcW w:w="236" w:type="dxa"/>
          </w:tcPr>
          <w:p w14:paraId="1522070D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557537F1" w14:textId="39A073ED" w:rsidR="00D367E0" w:rsidRPr="001F50B0" w:rsidRDefault="007D35F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D367E0" w:rsidRPr="001F50B0">
              <w:rPr>
                <w:rFonts w:asciiTheme="majorBidi" w:hAnsiTheme="majorBidi" w:cstheme="majorBidi"/>
                <w:sz w:val="30"/>
                <w:szCs w:val="30"/>
              </w:rPr>
              <w:t>0.15</w:t>
            </w:r>
          </w:p>
        </w:tc>
        <w:tc>
          <w:tcPr>
            <w:tcW w:w="236" w:type="dxa"/>
          </w:tcPr>
          <w:p w14:paraId="0CEFF790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CF90F13" w14:textId="4AFE767C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D367E0" w:rsidRPr="001F50B0" w14:paraId="73C3489E" w14:textId="77777777" w:rsidTr="00F021FD">
        <w:trPr>
          <w:trHeight w:val="20"/>
        </w:trPr>
        <w:tc>
          <w:tcPr>
            <w:tcW w:w="2070" w:type="dxa"/>
          </w:tcPr>
          <w:p w14:paraId="6838B5B1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629F3A8A" w14:textId="3B86D36D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4,710</w:t>
            </w:r>
          </w:p>
        </w:tc>
        <w:tc>
          <w:tcPr>
            <w:tcW w:w="236" w:type="dxa"/>
          </w:tcPr>
          <w:p w14:paraId="1195A7E9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575F13" w14:textId="602CD6D3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6.83</w:t>
            </w:r>
          </w:p>
        </w:tc>
        <w:tc>
          <w:tcPr>
            <w:tcW w:w="236" w:type="dxa"/>
          </w:tcPr>
          <w:p w14:paraId="73E7360A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8110B2F" w14:textId="74167BF8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240" w:type="dxa"/>
          </w:tcPr>
          <w:p w14:paraId="10E6ACC5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C7EB8DC" w14:textId="33D75DF9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4,686</w:t>
            </w:r>
          </w:p>
        </w:tc>
        <w:tc>
          <w:tcPr>
            <w:tcW w:w="236" w:type="dxa"/>
          </w:tcPr>
          <w:p w14:paraId="2486D213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6335EA02" w14:textId="5ADD0296" w:rsidR="00D367E0" w:rsidRPr="001F50B0" w:rsidRDefault="007D35F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D367E0" w:rsidRPr="001F50B0">
              <w:rPr>
                <w:rFonts w:asciiTheme="majorBidi" w:hAnsiTheme="majorBidi" w:cstheme="majorBidi"/>
                <w:sz w:val="30"/>
                <w:szCs w:val="30"/>
              </w:rPr>
              <w:t>6.83</w:t>
            </w:r>
          </w:p>
        </w:tc>
        <w:tc>
          <w:tcPr>
            <w:tcW w:w="236" w:type="dxa"/>
          </w:tcPr>
          <w:p w14:paraId="265F3707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DCEDB64" w14:textId="30A07A7A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</w:tr>
      <w:tr w:rsidR="00D367E0" w:rsidRPr="001F50B0" w14:paraId="6AB0B441" w14:textId="77777777" w:rsidTr="00F021FD">
        <w:trPr>
          <w:trHeight w:val="20"/>
        </w:trPr>
        <w:tc>
          <w:tcPr>
            <w:tcW w:w="2070" w:type="dxa"/>
          </w:tcPr>
          <w:p w14:paraId="25C5C591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2F39225F" w14:textId="2BBE8DA8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1,002</w:t>
            </w:r>
          </w:p>
        </w:tc>
        <w:tc>
          <w:tcPr>
            <w:tcW w:w="236" w:type="dxa"/>
          </w:tcPr>
          <w:p w14:paraId="3DE8500F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54161C" w14:textId="0CBCBC88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25.8</w:t>
            </w:r>
            <w:r w:rsidR="00152F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8E0EEA9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830B5F7" w14:textId="6F17ABFA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240" w:type="dxa"/>
          </w:tcPr>
          <w:p w14:paraId="2FC1A637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3124B85" w14:textId="35BDD269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1,002</w:t>
            </w:r>
          </w:p>
        </w:tc>
        <w:tc>
          <w:tcPr>
            <w:tcW w:w="236" w:type="dxa"/>
          </w:tcPr>
          <w:p w14:paraId="5FE8085A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63955922" w14:textId="3F996BE6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25.8</w:t>
            </w:r>
            <w:r w:rsidR="00152F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73895187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609A29F" w14:textId="4050B510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</w:tr>
      <w:tr w:rsidR="00D367E0" w:rsidRPr="001F50B0" w14:paraId="5A4B4D73" w14:textId="77777777" w:rsidTr="00F021FD">
        <w:trPr>
          <w:trHeight w:val="20"/>
        </w:trPr>
        <w:tc>
          <w:tcPr>
            <w:tcW w:w="2070" w:type="dxa"/>
          </w:tcPr>
          <w:p w14:paraId="1800239E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631D7E" w14:textId="533406BD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14,510</w:t>
            </w:r>
          </w:p>
        </w:tc>
        <w:tc>
          <w:tcPr>
            <w:tcW w:w="236" w:type="dxa"/>
          </w:tcPr>
          <w:p w14:paraId="6D6F5458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303B18C" w14:textId="12B42A4B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72.91</w:t>
            </w:r>
          </w:p>
        </w:tc>
        <w:tc>
          <w:tcPr>
            <w:tcW w:w="236" w:type="dxa"/>
          </w:tcPr>
          <w:p w14:paraId="1FBF322F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4F50540" w14:textId="4273CF68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10,580</w:t>
            </w:r>
          </w:p>
        </w:tc>
        <w:tc>
          <w:tcPr>
            <w:tcW w:w="240" w:type="dxa"/>
          </w:tcPr>
          <w:p w14:paraId="46D7295D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75AA8B4" w14:textId="00FE168E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14,510</w:t>
            </w:r>
          </w:p>
        </w:tc>
        <w:tc>
          <w:tcPr>
            <w:tcW w:w="236" w:type="dxa"/>
          </w:tcPr>
          <w:p w14:paraId="7C06EC03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30991B23" w14:textId="30844611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72.91</w:t>
            </w:r>
          </w:p>
        </w:tc>
        <w:tc>
          <w:tcPr>
            <w:tcW w:w="236" w:type="dxa"/>
          </w:tcPr>
          <w:p w14:paraId="7CB2E4DA" w14:textId="77777777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60288E9" w14:textId="3F1BB2F1" w:rsidR="00D367E0" w:rsidRPr="001F50B0" w:rsidRDefault="00D367E0" w:rsidP="00D3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10,580</w:t>
            </w:r>
          </w:p>
        </w:tc>
      </w:tr>
      <w:tr w:rsidR="006B5927" w:rsidRPr="001F50B0" w14:paraId="44DC7671" w14:textId="77777777" w:rsidTr="00F021FD">
        <w:trPr>
          <w:trHeight w:val="20"/>
        </w:trPr>
        <w:tc>
          <w:tcPr>
            <w:tcW w:w="2070" w:type="dxa"/>
          </w:tcPr>
          <w:p w14:paraId="15E729E5" w14:textId="77777777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3EE5FE" w14:textId="12339C1D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767,655</w:t>
            </w:r>
          </w:p>
        </w:tc>
        <w:tc>
          <w:tcPr>
            <w:tcW w:w="236" w:type="dxa"/>
          </w:tcPr>
          <w:p w14:paraId="680A3D21" w14:textId="77777777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BD7FE7E" w14:textId="77777777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4B0A01" w14:textId="77777777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1CBA74C" w14:textId="49FB87B6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11,184</w:t>
            </w:r>
          </w:p>
        </w:tc>
        <w:tc>
          <w:tcPr>
            <w:tcW w:w="240" w:type="dxa"/>
          </w:tcPr>
          <w:p w14:paraId="0CDDEDC6" w14:textId="77777777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8F76C45" w14:textId="5FBC5726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767,247</w:t>
            </w:r>
          </w:p>
        </w:tc>
        <w:tc>
          <w:tcPr>
            <w:tcW w:w="236" w:type="dxa"/>
          </w:tcPr>
          <w:p w14:paraId="07015468" w14:textId="77777777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590FDC3E" w14:textId="77777777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8114C8" w14:textId="77777777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30729D5" w14:textId="1F3F93CF" w:rsidR="006B5927" w:rsidRPr="001F50B0" w:rsidRDefault="006B5927" w:rsidP="006B5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11,184</w:t>
            </w:r>
          </w:p>
        </w:tc>
      </w:tr>
      <w:tr w:rsidR="00D022C8" w:rsidRPr="001F50B0" w14:paraId="7B331511" w14:textId="77777777" w:rsidTr="00F021FD">
        <w:trPr>
          <w:trHeight w:val="20"/>
        </w:trPr>
        <w:tc>
          <w:tcPr>
            <w:tcW w:w="2070" w:type="dxa"/>
          </w:tcPr>
          <w:p w14:paraId="58B8B162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79CF66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164AE2" w14:textId="18489056" w:rsidR="00D022C8" w:rsidRPr="001F50B0" w:rsidRDefault="006B5927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(11,184)</w:t>
            </w:r>
          </w:p>
        </w:tc>
        <w:tc>
          <w:tcPr>
            <w:tcW w:w="236" w:type="dxa"/>
          </w:tcPr>
          <w:p w14:paraId="1E4376E0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3440C0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8A4C343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63E3E669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90B3AC3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EDA24E6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C6987F" w14:textId="0EC922D8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5927" w:rsidRPr="001F50B0">
              <w:rPr>
                <w:rFonts w:asciiTheme="majorBidi" w:hAnsiTheme="majorBidi" w:cstheme="majorBidi"/>
                <w:sz w:val="30"/>
                <w:szCs w:val="30"/>
              </w:rPr>
              <w:t>11,184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AD50D3E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2A69B37B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41732C0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7902CB02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22C8" w:rsidRPr="001F50B0" w14:paraId="7C35086F" w14:textId="77777777" w:rsidTr="00F021FD">
        <w:trPr>
          <w:trHeight w:val="20"/>
        </w:trPr>
        <w:tc>
          <w:tcPr>
            <w:tcW w:w="2070" w:type="dxa"/>
          </w:tcPr>
          <w:p w14:paraId="71BC2B6D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DAF759" w14:textId="5EA151C8" w:rsidR="00D022C8" w:rsidRPr="001F50B0" w:rsidRDefault="006B5927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756,471</w:t>
            </w:r>
          </w:p>
        </w:tc>
        <w:tc>
          <w:tcPr>
            <w:tcW w:w="236" w:type="dxa"/>
          </w:tcPr>
          <w:p w14:paraId="1D4FE9D3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CA0AFD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143C63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025D8FD0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A62DD20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DCA082B" w14:textId="212EF6BE" w:rsidR="00D022C8" w:rsidRPr="001F50B0" w:rsidRDefault="006B5927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756,063</w:t>
            </w:r>
          </w:p>
        </w:tc>
        <w:tc>
          <w:tcPr>
            <w:tcW w:w="236" w:type="dxa"/>
          </w:tcPr>
          <w:p w14:paraId="6AA8278B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5001FC1A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7314DE7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869CAA" w14:textId="77777777" w:rsidR="00D022C8" w:rsidRPr="001F50B0" w:rsidRDefault="00D022C8" w:rsidP="00D02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A1393E8" w14:textId="47AFA8B7" w:rsidR="00BC2F77" w:rsidRDefault="00BC2F77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8E85D02" w14:textId="4544D81D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D23A7D3" w14:textId="5BEA3AF1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3E421F7" w14:textId="21F7E895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EA26C87" w14:textId="782A4D0F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09DB265F" w14:textId="375BCFF9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846458B" w14:textId="1AE6C748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277CA35" w14:textId="68951DCE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BA55DC6" w14:textId="520B4B06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649F3B5" w14:textId="16892F8A" w:rsidR="008A1EA4" w:rsidRDefault="008A1E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br w:type="page"/>
      </w:r>
    </w:p>
    <w:p w14:paraId="27F1768F" w14:textId="77777777" w:rsidR="00C85FC6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990"/>
        <w:gridCol w:w="236"/>
        <w:gridCol w:w="1114"/>
        <w:gridCol w:w="236"/>
        <w:gridCol w:w="934"/>
        <w:gridCol w:w="240"/>
        <w:gridCol w:w="1024"/>
        <w:gridCol w:w="236"/>
        <w:gridCol w:w="840"/>
        <w:gridCol w:w="236"/>
        <w:gridCol w:w="1024"/>
      </w:tblGrid>
      <w:tr w:rsidR="00C85FC6" w:rsidRPr="001F50B0" w14:paraId="0142A676" w14:textId="77777777" w:rsidTr="00E0388B">
        <w:trPr>
          <w:trHeight w:val="20"/>
          <w:tblHeader/>
        </w:trPr>
        <w:tc>
          <w:tcPr>
            <w:tcW w:w="2070" w:type="dxa"/>
            <w:shd w:val="clear" w:color="auto" w:fill="auto"/>
            <w:vAlign w:val="bottom"/>
          </w:tcPr>
          <w:p w14:paraId="41088D6A" w14:textId="77777777" w:rsidR="00C85FC6" w:rsidRPr="001F50B0" w:rsidRDefault="00C85FC6" w:rsidP="00E03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3" w:name="_Hlk39856625"/>
          </w:p>
        </w:tc>
        <w:tc>
          <w:tcPr>
            <w:tcW w:w="3510" w:type="dxa"/>
            <w:gridSpan w:val="5"/>
            <w:vAlign w:val="bottom"/>
          </w:tcPr>
          <w:p w14:paraId="0025F8F3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BCC22CC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360" w:type="dxa"/>
            <w:gridSpan w:val="5"/>
            <w:vAlign w:val="bottom"/>
          </w:tcPr>
          <w:p w14:paraId="715FBF81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3C71" w:rsidRPr="001F50B0" w14:paraId="4269124E" w14:textId="77777777" w:rsidTr="00E0388B">
        <w:trPr>
          <w:trHeight w:val="20"/>
          <w:tblHeader/>
        </w:trPr>
        <w:tc>
          <w:tcPr>
            <w:tcW w:w="2070" w:type="dxa"/>
            <w:shd w:val="clear" w:color="auto" w:fill="auto"/>
            <w:vAlign w:val="bottom"/>
          </w:tcPr>
          <w:p w14:paraId="74F8B43C" w14:textId="77777777" w:rsidR="00C43C71" w:rsidRPr="001F50B0" w:rsidRDefault="00C43C71" w:rsidP="00C43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90" w:type="dxa"/>
            <w:vAlign w:val="bottom"/>
          </w:tcPr>
          <w:p w14:paraId="04276AEC" w14:textId="3A1F254C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  <w:vAlign w:val="bottom"/>
          </w:tcPr>
          <w:p w14:paraId="773D87D1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E9063F3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5457210A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  <w:vAlign w:val="bottom"/>
          </w:tcPr>
          <w:p w14:paraId="2D9B6C94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EA12B7A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480DCCA0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ด้อยค่า</w:t>
            </w:r>
          </w:p>
        </w:tc>
        <w:tc>
          <w:tcPr>
            <w:tcW w:w="240" w:type="dxa"/>
          </w:tcPr>
          <w:p w14:paraId="546FDFC7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62E8C456" w14:textId="77794045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  <w:vAlign w:val="bottom"/>
          </w:tcPr>
          <w:p w14:paraId="16C0F86D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0" w:type="dxa"/>
            <w:vAlign w:val="bottom"/>
          </w:tcPr>
          <w:p w14:paraId="040737A1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อัตราขาดทุน</w:t>
            </w:r>
          </w:p>
          <w:p w14:paraId="23EDE0A6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ถัวเฉลี่ย</w:t>
            </w:r>
          </w:p>
        </w:tc>
        <w:tc>
          <w:tcPr>
            <w:tcW w:w="236" w:type="dxa"/>
          </w:tcPr>
          <w:p w14:paraId="77D00CE1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038B0602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</w:p>
          <w:p w14:paraId="07722E5B" w14:textId="77777777" w:rsidR="00C43C71" w:rsidRPr="001F50B0" w:rsidRDefault="00C43C71" w:rsidP="00C43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ด้อยค่า</w:t>
            </w:r>
          </w:p>
        </w:tc>
      </w:tr>
      <w:tr w:rsidR="00C85FC6" w:rsidRPr="001F50B0" w14:paraId="28B2F156" w14:textId="77777777" w:rsidTr="00E0388B">
        <w:trPr>
          <w:trHeight w:val="20"/>
          <w:tblHeader/>
        </w:trPr>
        <w:tc>
          <w:tcPr>
            <w:tcW w:w="2070" w:type="dxa"/>
            <w:shd w:val="clear" w:color="auto" w:fill="auto"/>
            <w:vAlign w:val="bottom"/>
          </w:tcPr>
          <w:p w14:paraId="53F00B7B" w14:textId="77777777" w:rsidR="00C85FC6" w:rsidRPr="001F50B0" w:rsidRDefault="00C85FC6" w:rsidP="00E038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AF56306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72E4A1E3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82370F5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12B14BA3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6AF5D85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0" w:type="dxa"/>
          </w:tcPr>
          <w:p w14:paraId="00A37EBA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  <w:vAlign w:val="bottom"/>
          </w:tcPr>
          <w:p w14:paraId="1B415D05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359A4C2E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840" w:type="dxa"/>
            <w:vAlign w:val="bottom"/>
          </w:tcPr>
          <w:p w14:paraId="7B694B00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116F2FB2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024" w:type="dxa"/>
            <w:vAlign w:val="bottom"/>
          </w:tcPr>
          <w:p w14:paraId="71857A55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77CA" w:rsidRPr="001F50B0" w14:paraId="1E71ABE0" w14:textId="77777777" w:rsidTr="00E0388B">
        <w:trPr>
          <w:trHeight w:val="20"/>
        </w:trPr>
        <w:tc>
          <w:tcPr>
            <w:tcW w:w="2070" w:type="dxa"/>
          </w:tcPr>
          <w:p w14:paraId="73E13DCA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230C6E83" w14:textId="4229DB86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</w:t>
            </w:r>
            <w:r w:rsidR="006E6FC7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E15D3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EF86272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E57480" w14:textId="5851AD31" w:rsidR="00A977CA" w:rsidRPr="001F50B0" w:rsidRDefault="00A977CA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 w:firstLine="3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0.03</w:t>
            </w:r>
          </w:p>
        </w:tc>
        <w:tc>
          <w:tcPr>
            <w:tcW w:w="236" w:type="dxa"/>
          </w:tcPr>
          <w:p w14:paraId="42B3181C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BB0BA31" w14:textId="5443FB0A" w:rsidR="00A977CA" w:rsidRPr="001F50B0" w:rsidRDefault="00A977CA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40" w:type="dxa"/>
          </w:tcPr>
          <w:p w14:paraId="75E3E9B3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87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3897AA1" w14:textId="5A3233A8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51,361</w:t>
            </w:r>
          </w:p>
        </w:tc>
        <w:tc>
          <w:tcPr>
            <w:tcW w:w="236" w:type="dxa"/>
          </w:tcPr>
          <w:p w14:paraId="0C323D0C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7E5C9E91" w14:textId="52F49F8D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0.03</w:t>
            </w:r>
          </w:p>
        </w:tc>
        <w:tc>
          <w:tcPr>
            <w:tcW w:w="236" w:type="dxa"/>
          </w:tcPr>
          <w:p w14:paraId="423C1D22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7366FF4" w14:textId="0D99D72B" w:rsidR="00A977CA" w:rsidRPr="001F50B0" w:rsidRDefault="00A977CA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A977CA" w:rsidRPr="001F50B0" w14:paraId="5C8A5AB1" w14:textId="77777777" w:rsidTr="00E0388B">
        <w:trPr>
          <w:trHeight w:val="20"/>
        </w:trPr>
        <w:tc>
          <w:tcPr>
            <w:tcW w:w="2070" w:type="dxa"/>
          </w:tcPr>
          <w:p w14:paraId="09DB67C0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4127ED24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C1675A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A6C967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8948DD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7BD14F7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BD9F090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2EEC44A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ED2E03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420B0EEB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482171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337BE40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68C7" w:rsidRPr="001F50B0" w14:paraId="2A0005BD" w14:textId="77777777" w:rsidTr="00E0388B">
        <w:trPr>
          <w:trHeight w:val="20"/>
        </w:trPr>
        <w:tc>
          <w:tcPr>
            <w:tcW w:w="2070" w:type="dxa"/>
          </w:tcPr>
          <w:p w14:paraId="42C6100B" w14:textId="77777777" w:rsidR="000768C7" w:rsidRPr="001F50B0" w:rsidRDefault="000768C7" w:rsidP="0007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4362445F" w14:textId="5AE8177A" w:rsidR="000768C7" w:rsidRPr="001F50B0" w:rsidRDefault="000768C7" w:rsidP="0007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3,354</w:t>
            </w:r>
          </w:p>
        </w:tc>
        <w:tc>
          <w:tcPr>
            <w:tcW w:w="236" w:type="dxa"/>
          </w:tcPr>
          <w:p w14:paraId="2BE5CA34" w14:textId="77777777" w:rsidR="000768C7" w:rsidRPr="001F50B0" w:rsidRDefault="000768C7" w:rsidP="0007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8AF0A1" w14:textId="692C046C" w:rsidR="000768C7" w:rsidRPr="001F50B0" w:rsidRDefault="000768C7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2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-</w:t>
            </w:r>
          </w:p>
        </w:tc>
        <w:tc>
          <w:tcPr>
            <w:tcW w:w="236" w:type="dxa"/>
          </w:tcPr>
          <w:p w14:paraId="523E0BC1" w14:textId="77777777" w:rsidR="000768C7" w:rsidRPr="001F50B0" w:rsidRDefault="000768C7" w:rsidP="0007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155DEF4" w14:textId="3333EDD9" w:rsidR="000768C7" w:rsidRPr="001F50B0" w:rsidRDefault="000768C7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6570970" w14:textId="77777777" w:rsidR="000768C7" w:rsidRPr="001F50B0" w:rsidRDefault="000768C7" w:rsidP="0007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411DC84" w14:textId="61E03229" w:rsidR="000768C7" w:rsidRPr="001F50B0" w:rsidRDefault="000768C7" w:rsidP="0007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3,354</w:t>
            </w:r>
          </w:p>
        </w:tc>
        <w:tc>
          <w:tcPr>
            <w:tcW w:w="236" w:type="dxa"/>
          </w:tcPr>
          <w:p w14:paraId="0C456ABB" w14:textId="77777777" w:rsidR="000768C7" w:rsidRPr="001F50B0" w:rsidRDefault="000768C7" w:rsidP="0007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5E1C32F1" w14:textId="7FB37DDE" w:rsidR="000768C7" w:rsidRPr="001F50B0" w:rsidRDefault="000768C7" w:rsidP="0007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DB2B6D" w14:textId="77777777" w:rsidR="000768C7" w:rsidRPr="001F50B0" w:rsidRDefault="000768C7" w:rsidP="00076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51DF9AC" w14:textId="47AE319C" w:rsidR="000768C7" w:rsidRPr="001F50B0" w:rsidRDefault="000768C7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77CA" w:rsidRPr="001F50B0" w14:paraId="1949C46B" w14:textId="77777777" w:rsidTr="00E0388B">
        <w:trPr>
          <w:trHeight w:val="20"/>
        </w:trPr>
        <w:tc>
          <w:tcPr>
            <w:tcW w:w="2070" w:type="dxa"/>
          </w:tcPr>
          <w:p w14:paraId="5DE8FDB9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4E5A88C9" w14:textId="038EFD5E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36" w:type="dxa"/>
          </w:tcPr>
          <w:p w14:paraId="023E540D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C2B1FB6" w14:textId="0B5254E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37.21</w:t>
            </w:r>
          </w:p>
        </w:tc>
        <w:tc>
          <w:tcPr>
            <w:tcW w:w="236" w:type="dxa"/>
          </w:tcPr>
          <w:p w14:paraId="0D6C4A50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E6B843B" w14:textId="2C51FBC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40" w:type="dxa"/>
          </w:tcPr>
          <w:p w14:paraId="4DBC8281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3E77C1C" w14:textId="0CCABE74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36" w:type="dxa"/>
          </w:tcPr>
          <w:p w14:paraId="72911190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425BC7E2" w14:textId="58F9176B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37.21</w:t>
            </w:r>
          </w:p>
        </w:tc>
        <w:tc>
          <w:tcPr>
            <w:tcW w:w="236" w:type="dxa"/>
          </w:tcPr>
          <w:p w14:paraId="56100BA2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9B1A39" w14:textId="6704554F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A977CA" w:rsidRPr="001F50B0" w14:paraId="2E53175C" w14:textId="77777777" w:rsidTr="00E0388B">
        <w:trPr>
          <w:trHeight w:val="20"/>
        </w:trPr>
        <w:tc>
          <w:tcPr>
            <w:tcW w:w="2070" w:type="dxa"/>
          </w:tcPr>
          <w:p w14:paraId="3E00E9D4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44174341" w14:textId="692049FF" w:rsidR="00A977CA" w:rsidRPr="00136B9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6B9A">
              <w:rPr>
                <w:rFonts w:asciiTheme="majorBidi" w:hAnsiTheme="majorBidi" w:cstheme="majorBidi"/>
                <w:sz w:val="30"/>
                <w:szCs w:val="30"/>
              </w:rPr>
              <w:t>1,480</w:t>
            </w:r>
          </w:p>
        </w:tc>
        <w:tc>
          <w:tcPr>
            <w:tcW w:w="236" w:type="dxa"/>
          </w:tcPr>
          <w:p w14:paraId="4B7BFB44" w14:textId="77777777" w:rsidR="00A977CA" w:rsidRPr="00136B9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E6333B2" w14:textId="311535D2" w:rsidR="00A977CA" w:rsidRPr="00136B9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6B9A">
              <w:rPr>
                <w:rFonts w:asciiTheme="majorBidi" w:hAnsiTheme="majorBidi" w:cstheme="majorBidi"/>
                <w:sz w:val="30"/>
                <w:szCs w:val="30"/>
              </w:rPr>
              <w:t>14.83</w:t>
            </w:r>
          </w:p>
        </w:tc>
        <w:tc>
          <w:tcPr>
            <w:tcW w:w="236" w:type="dxa"/>
          </w:tcPr>
          <w:p w14:paraId="6EC32541" w14:textId="77777777" w:rsidR="00A977CA" w:rsidRPr="00136B9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F79168A" w14:textId="3D6F3F22" w:rsidR="00A977CA" w:rsidRPr="00136B9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36B9A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40" w:type="dxa"/>
          </w:tcPr>
          <w:p w14:paraId="73628392" w14:textId="77777777" w:rsidR="00A977CA" w:rsidRPr="00136B9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55E7745" w14:textId="2C49B80E" w:rsidR="00A977CA" w:rsidRPr="00136B9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36B9A">
              <w:rPr>
                <w:rFonts w:asciiTheme="majorBidi" w:hAnsiTheme="majorBidi" w:cstheme="majorBidi"/>
                <w:sz w:val="30"/>
                <w:szCs w:val="30"/>
              </w:rPr>
              <w:t>1,480</w:t>
            </w:r>
          </w:p>
        </w:tc>
        <w:tc>
          <w:tcPr>
            <w:tcW w:w="236" w:type="dxa"/>
          </w:tcPr>
          <w:p w14:paraId="34125607" w14:textId="77777777" w:rsidR="00A977CA" w:rsidRPr="00136B9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3E7B1AB7" w14:textId="2326AA55" w:rsidR="00A977CA" w:rsidRPr="00136B9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6B9A">
              <w:rPr>
                <w:rFonts w:asciiTheme="majorBidi" w:hAnsiTheme="majorBidi" w:cstheme="majorBidi"/>
                <w:sz w:val="30"/>
                <w:szCs w:val="30"/>
              </w:rPr>
              <w:t>14.83</w:t>
            </w:r>
          </w:p>
        </w:tc>
        <w:tc>
          <w:tcPr>
            <w:tcW w:w="236" w:type="dxa"/>
          </w:tcPr>
          <w:p w14:paraId="13BCC5F6" w14:textId="77777777" w:rsidR="00A977CA" w:rsidRPr="00136B9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C031BEC" w14:textId="1D615007" w:rsidR="00A977CA" w:rsidRPr="00136B9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36B9A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A977CA" w:rsidRPr="001F50B0" w14:paraId="65A3AE49" w14:textId="77777777" w:rsidTr="00E0388B">
        <w:trPr>
          <w:trHeight w:val="20"/>
        </w:trPr>
        <w:tc>
          <w:tcPr>
            <w:tcW w:w="2070" w:type="dxa"/>
          </w:tcPr>
          <w:p w14:paraId="44B3EA1B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28E4CD" w14:textId="59CBF031" w:rsidR="00A977CA" w:rsidRPr="00136B9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6B9A">
              <w:rPr>
                <w:rFonts w:asciiTheme="majorBidi" w:hAnsiTheme="majorBidi" w:cstheme="majorBidi"/>
                <w:sz w:val="30"/>
                <w:szCs w:val="30"/>
              </w:rPr>
              <w:t>12,48</w:t>
            </w:r>
            <w:r w:rsidR="00CC63AF" w:rsidRPr="00A26C8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CDE61E4" w14:textId="77777777" w:rsidR="00A977CA" w:rsidRPr="00136B9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A5E445E" w14:textId="43FD036C" w:rsidR="00A977CA" w:rsidRPr="00136B9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6B9A">
              <w:rPr>
                <w:rFonts w:asciiTheme="majorBidi" w:hAnsiTheme="majorBidi" w:cstheme="majorBidi"/>
                <w:sz w:val="30"/>
                <w:szCs w:val="30"/>
              </w:rPr>
              <w:t>97.21</w:t>
            </w:r>
          </w:p>
        </w:tc>
        <w:tc>
          <w:tcPr>
            <w:tcW w:w="236" w:type="dxa"/>
          </w:tcPr>
          <w:p w14:paraId="5D718A23" w14:textId="77777777" w:rsidR="00A977CA" w:rsidRPr="00136B9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67CD3F33" w14:textId="14A2CB6E" w:rsidR="00A977CA" w:rsidRPr="00136B9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36B9A">
              <w:rPr>
                <w:rFonts w:asciiTheme="majorBidi" w:hAnsiTheme="majorBidi" w:cstheme="majorBidi"/>
                <w:sz w:val="30"/>
                <w:szCs w:val="30"/>
              </w:rPr>
              <w:t>12,13</w:t>
            </w:r>
            <w:r w:rsidR="00385141" w:rsidRPr="00136B9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0" w:type="dxa"/>
          </w:tcPr>
          <w:p w14:paraId="47FE633D" w14:textId="77777777" w:rsidR="00A977CA" w:rsidRPr="00136B9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5320197" w14:textId="6DD8633A" w:rsidR="00A977CA" w:rsidRPr="00136B9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36B9A">
              <w:rPr>
                <w:rFonts w:asciiTheme="majorBidi" w:hAnsiTheme="majorBidi" w:cstheme="majorBidi"/>
                <w:sz w:val="30"/>
                <w:szCs w:val="30"/>
              </w:rPr>
              <w:t>12,48</w:t>
            </w:r>
            <w:r w:rsidR="00823C95" w:rsidRPr="00136B9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A73BCF1" w14:textId="77777777" w:rsidR="00A977CA" w:rsidRPr="00136B9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</w:tcPr>
          <w:p w14:paraId="75246781" w14:textId="17231207" w:rsidR="00A977CA" w:rsidRPr="00136B9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6B9A">
              <w:rPr>
                <w:rFonts w:asciiTheme="majorBidi" w:hAnsiTheme="majorBidi" w:cstheme="majorBidi"/>
                <w:sz w:val="30"/>
                <w:szCs w:val="30"/>
              </w:rPr>
              <w:t>97.21</w:t>
            </w:r>
          </w:p>
        </w:tc>
        <w:tc>
          <w:tcPr>
            <w:tcW w:w="236" w:type="dxa"/>
          </w:tcPr>
          <w:p w14:paraId="10A3A6AB" w14:textId="77777777" w:rsidR="00A977CA" w:rsidRPr="00136B9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713DA9B0" w14:textId="1660112C" w:rsidR="00A977CA" w:rsidRPr="00136B9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36B9A">
              <w:rPr>
                <w:rFonts w:asciiTheme="majorBidi" w:hAnsiTheme="majorBidi" w:cstheme="majorBidi"/>
                <w:sz w:val="30"/>
                <w:szCs w:val="30"/>
              </w:rPr>
              <w:t>12,13</w:t>
            </w:r>
            <w:r w:rsidR="00385141" w:rsidRPr="00136B9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977CA" w:rsidRPr="001F50B0" w14:paraId="68FC9489" w14:textId="77777777" w:rsidTr="00E0388B">
        <w:trPr>
          <w:trHeight w:val="20"/>
        </w:trPr>
        <w:tc>
          <w:tcPr>
            <w:tcW w:w="2070" w:type="dxa"/>
          </w:tcPr>
          <w:p w14:paraId="53620F58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F3813A" w14:textId="70E0E595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68,8</w:t>
            </w:r>
            <w:r w:rsidR="00AF69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36" w:type="dxa"/>
          </w:tcPr>
          <w:p w14:paraId="5FB17B3D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6D1C607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A6BF7B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00C895C" w14:textId="231FC7D3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12,42</w:t>
            </w:r>
            <w:r w:rsidR="003851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40" w:type="dxa"/>
          </w:tcPr>
          <w:p w14:paraId="1BFE4054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3F688F2" w14:textId="07AE5202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68,81</w:t>
            </w:r>
            <w:r w:rsidR="00823C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3F068C2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58EFA0D5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F9FAB8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01461E6" w14:textId="7E8A3284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12,42</w:t>
            </w:r>
            <w:r w:rsidR="003851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A977CA" w:rsidRPr="001F50B0" w14:paraId="7C0B73B0" w14:textId="77777777" w:rsidTr="00E0388B">
        <w:trPr>
          <w:trHeight w:val="20"/>
        </w:trPr>
        <w:tc>
          <w:tcPr>
            <w:tcW w:w="2070" w:type="dxa"/>
          </w:tcPr>
          <w:p w14:paraId="3CDB3FC2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4B966A" w14:textId="77777777" w:rsidR="00A977C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0B9C33" w14:textId="7F3A4AAC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(12,42</w:t>
            </w:r>
            <w:r w:rsidR="00E6160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A742E6B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62562D7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34D8CC7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511E6A62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16E4255F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49B2073" w14:textId="77777777" w:rsidR="00A977CA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408C0F" w14:textId="5E67F545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(12,42</w:t>
            </w:r>
            <w:r w:rsidR="00E6160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F4A1F65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39A360F3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BCB1C66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4A0D51E4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977CA" w:rsidRPr="001F50B0" w14:paraId="79157829" w14:textId="77777777" w:rsidTr="00E0388B">
        <w:trPr>
          <w:trHeight w:val="20"/>
        </w:trPr>
        <w:tc>
          <w:tcPr>
            <w:tcW w:w="2070" w:type="dxa"/>
          </w:tcPr>
          <w:p w14:paraId="5E621B4D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4BE3641" w14:textId="571EA1C2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</w:t>
            </w:r>
            <w:r w:rsidR="006E6F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15D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14:paraId="40346149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850928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D22FD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68F42D7B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A81C556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F7C6588" w14:textId="447B26F8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56,39</w:t>
            </w:r>
            <w:r w:rsidR="00823C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25004D2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0" w:type="dxa"/>
          </w:tcPr>
          <w:p w14:paraId="12D5D425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038397A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7801D356" w14:textId="77777777" w:rsidR="00A977CA" w:rsidRPr="001F50B0" w:rsidRDefault="00A977CA" w:rsidP="00A97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3"/>
    </w:tbl>
    <w:p w14:paraId="27AB902E" w14:textId="77777777" w:rsidR="008D1401" w:rsidRPr="001F50B0" w:rsidRDefault="008D1401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W w:w="917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67"/>
      </w:tblGrid>
      <w:tr w:rsidR="00BC2F77" w:rsidRPr="001F50B0" w14:paraId="10C1F8A3" w14:textId="77777777" w:rsidTr="00F021FD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0795B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C56ED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5CF84C9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2525DFD3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9085C19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C2F77" w:rsidRPr="001F50B0" w14:paraId="3F705308" w14:textId="77777777" w:rsidTr="00F021FD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C6C389D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4D01A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2F77" w:rsidRPr="001F50B0" w14:paraId="232608E9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E2EB9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C360BA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627A2A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BF578BF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C2F77" w:rsidRPr="001F50B0" w14:paraId="67557D15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9E1A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2DFB8D" w14:textId="26C982CA" w:rsidR="00BC2F77" w:rsidRPr="001F50B0" w:rsidRDefault="009A5619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688,227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0181B3A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7D95316" w14:textId="26A763FA" w:rsidR="00BC2F77" w:rsidRPr="001F50B0" w:rsidRDefault="009A5619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687,657</w:t>
            </w:r>
          </w:p>
        </w:tc>
      </w:tr>
      <w:tr w:rsidR="00BC2F77" w:rsidRPr="001F50B0" w14:paraId="2167A951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C85D7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976292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8AD503C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BEBD56D" w14:textId="77777777" w:rsidR="00BC2F77" w:rsidRPr="001F50B0" w:rsidRDefault="00BC2F7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2F77" w:rsidRPr="001F50B0" w14:paraId="5FB168DE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3F80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ABD861" w14:textId="3DAC5A63" w:rsidR="00BC2F77" w:rsidRPr="001F50B0" w:rsidRDefault="009A5619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37,084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798FAFF" w14:textId="77777777" w:rsidR="00BC2F77" w:rsidRPr="001F50B0" w:rsidRDefault="00BC2F77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2E1E8EB" w14:textId="4EB7A59E" w:rsidR="00BC2F77" w:rsidRPr="001F50B0" w:rsidRDefault="009A5619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35,953</w:t>
            </w:r>
          </w:p>
        </w:tc>
      </w:tr>
      <w:tr w:rsidR="009A5619" w:rsidRPr="001F50B0" w14:paraId="263FD372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10343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B6E96D" w14:textId="181450B9" w:rsidR="009A5619" w:rsidRPr="001F50B0" w:rsidRDefault="009A5619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325A409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612B1E7" w14:textId="4177742B" w:rsidR="009A5619" w:rsidRPr="001F50B0" w:rsidRDefault="009A5619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5619" w:rsidRPr="001F50B0" w14:paraId="79EFF47E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F95CD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42CE0F" w14:textId="750593A0" w:rsidR="009A5619" w:rsidRPr="001F50B0" w:rsidRDefault="009A5619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1,772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FE80790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37711BB" w14:textId="1EB067AC" w:rsidR="009A5619" w:rsidRPr="001F50B0" w:rsidRDefault="009A5619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1,772</w:t>
            </w:r>
          </w:p>
        </w:tc>
      </w:tr>
      <w:tr w:rsidR="009A5619" w:rsidRPr="001F50B0" w14:paraId="63B92307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38382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8BDE9" w14:textId="78150B1A" w:rsidR="009A5619" w:rsidRPr="001F50B0" w:rsidRDefault="009A5619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13,373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47A6983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EA693" w14:textId="7085E0FC" w:rsidR="009A5619" w:rsidRPr="001F50B0" w:rsidRDefault="009A5619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13,373</w:t>
            </w:r>
          </w:p>
        </w:tc>
      </w:tr>
      <w:tr w:rsidR="009A5619" w:rsidRPr="001F50B0" w14:paraId="6F859FA7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1A446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7FE61" w14:textId="2AF57C01" w:rsidR="009A5619" w:rsidRPr="001F50B0" w:rsidRDefault="009A5619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740,456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3686C3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CB12C" w14:textId="66B78740" w:rsidR="009A5619" w:rsidRPr="001F50B0" w:rsidRDefault="009A5619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738,755</w:t>
            </w:r>
          </w:p>
        </w:tc>
      </w:tr>
      <w:tr w:rsidR="009A5619" w:rsidRPr="001F50B0" w14:paraId="696FC36E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AAC1F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A152C" w14:textId="07437DD5" w:rsidR="009A5619" w:rsidRPr="001F50B0" w:rsidRDefault="009A5619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(13,373)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0CB3930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DB830" w14:textId="65E13A73" w:rsidR="009A5619" w:rsidRPr="001F50B0" w:rsidRDefault="009A5619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(13,373)</w:t>
            </w:r>
          </w:p>
        </w:tc>
      </w:tr>
      <w:tr w:rsidR="009A5619" w:rsidRPr="001F50B0" w14:paraId="74566EA5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9436D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8C9F17" w14:textId="0BB4D587" w:rsidR="009A5619" w:rsidRPr="001F50B0" w:rsidRDefault="009A5619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727,083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CBFFDCF" w14:textId="77777777" w:rsidR="009A5619" w:rsidRPr="001F50B0" w:rsidRDefault="009A5619" w:rsidP="009A561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8E0D6" w14:textId="4626A78D" w:rsidR="009A5619" w:rsidRPr="001F50B0" w:rsidRDefault="009A5619" w:rsidP="009A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725,382</w:t>
            </w:r>
          </w:p>
        </w:tc>
      </w:tr>
    </w:tbl>
    <w:p w14:paraId="60F16304" w14:textId="1CB916B4" w:rsidR="00BC2F77" w:rsidRDefault="00BC2F77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W w:w="917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2"/>
        <w:gridCol w:w="1448"/>
        <w:gridCol w:w="247"/>
        <w:gridCol w:w="1367"/>
      </w:tblGrid>
      <w:tr w:rsidR="00C85FC6" w:rsidRPr="001F50B0" w14:paraId="147D0E18" w14:textId="77777777" w:rsidTr="00CA5F2A">
        <w:trPr>
          <w:trHeight w:val="20"/>
          <w:tblHeader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1B947" w14:textId="63759E04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DE0EF" w14:textId="77777777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27B32AE" w14:textId="77777777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B53E872" w14:textId="77777777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D092FD6" w14:textId="77777777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85FC6" w:rsidRPr="001F50B0" w14:paraId="3B934A44" w14:textId="77777777" w:rsidTr="00CA5F2A">
        <w:trPr>
          <w:trHeight w:val="20"/>
          <w:tblHeader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</w:tcPr>
          <w:p w14:paraId="1C92712F" w14:textId="77777777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0CCFF9" w14:textId="77777777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5FC6" w:rsidRPr="001F50B0" w14:paraId="1D7EC221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4DF22" w14:textId="77777777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1640D952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0DDDA95" w14:textId="77777777" w:rsidR="00C85FC6" w:rsidRPr="001F50B0" w:rsidRDefault="00C85FC6" w:rsidP="00E038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A175E04" w14:textId="77777777" w:rsidR="00C85FC6" w:rsidRPr="001F50B0" w:rsidRDefault="00C85FC6" w:rsidP="00E03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5BB9" w:rsidRPr="001F50B0" w14:paraId="01D16374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A3D70" w14:textId="77777777" w:rsidR="00215BB9" w:rsidRPr="001F50B0" w:rsidRDefault="00215BB9" w:rsidP="00215BB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0F43B62D" w14:textId="6409B900" w:rsidR="00215BB9" w:rsidRPr="006E6FC7" w:rsidRDefault="00A84DB4" w:rsidP="0021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D6B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A5F2A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3B09093" w14:textId="77777777" w:rsidR="00215BB9" w:rsidRPr="00A26C8D" w:rsidRDefault="00215BB9" w:rsidP="00215BB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7A72209" w14:textId="447545E9" w:rsidR="00215BB9" w:rsidRPr="00A26C8D" w:rsidRDefault="00A84DB4" w:rsidP="0021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06D6B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CA5F2A">
              <w:rPr>
                <w:rFonts w:asciiTheme="majorBidi" w:hAnsiTheme="majorBidi" w:cstheme="majorBidi"/>
                <w:sz w:val="30"/>
                <w:szCs w:val="30"/>
              </w:rPr>
              <w:t>054</w:t>
            </w:r>
          </w:p>
        </w:tc>
      </w:tr>
      <w:tr w:rsidR="00215BB9" w:rsidRPr="001F50B0" w14:paraId="755BD460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104BF" w14:textId="77777777" w:rsidR="00215BB9" w:rsidRPr="001F50B0" w:rsidRDefault="00215BB9" w:rsidP="00215BB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4B8008A7" w14:textId="77777777" w:rsidR="00215BB9" w:rsidRPr="006E6FC7" w:rsidRDefault="00215BB9" w:rsidP="0021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D8C36A" w14:textId="77777777" w:rsidR="00215BB9" w:rsidRPr="00A26C8D" w:rsidRDefault="00215BB9" w:rsidP="00215BB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BCD7DB1" w14:textId="77777777" w:rsidR="00215BB9" w:rsidRPr="00A26C8D" w:rsidRDefault="00215BB9" w:rsidP="0021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15BB9" w:rsidRPr="001F50B0" w14:paraId="316ECF4D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F6859" w14:textId="77777777" w:rsidR="00215BB9" w:rsidRPr="001F50B0" w:rsidRDefault="00215BB9" w:rsidP="00215BB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218319BE" w14:textId="6B3EB1F4" w:rsidR="00215BB9" w:rsidRPr="006E6FC7" w:rsidRDefault="00215BB9" w:rsidP="0021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26C8D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7F47B8" w14:textId="77777777" w:rsidR="00215BB9" w:rsidRPr="00A26C8D" w:rsidRDefault="00215BB9" w:rsidP="00215BB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6EF3270" w14:textId="651A47D9" w:rsidR="00215BB9" w:rsidRPr="00A26C8D" w:rsidRDefault="00215BB9" w:rsidP="00215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06D6B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CA5F2A" w:rsidRPr="001F50B0" w14:paraId="441E95D2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383EF" w14:textId="77777777" w:rsidR="00CA5F2A" w:rsidRPr="001F50B0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1EB91BD4" w14:textId="280FD381" w:rsidR="00CA5F2A" w:rsidRPr="006E6FC7" w:rsidRDefault="00CA5F2A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6D6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E6D49BE" w14:textId="77777777" w:rsidR="00CA5F2A" w:rsidRPr="00A26C8D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1B2D193" w14:textId="4B23A741" w:rsidR="00CA5F2A" w:rsidRPr="00A26C8D" w:rsidRDefault="00CA5F2A" w:rsidP="00A26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06D6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</w:tr>
      <w:tr w:rsidR="00CA5F2A" w:rsidRPr="001F50B0" w14:paraId="7933CE2D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67394" w14:textId="77777777" w:rsidR="00CA5F2A" w:rsidRPr="001F50B0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14:paraId="496CE0E3" w14:textId="5DF8FC65" w:rsidR="00CA5F2A" w:rsidRPr="006E6FC7" w:rsidRDefault="00CA5F2A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26C8D">
              <w:rPr>
                <w:rFonts w:asciiTheme="majorBidi" w:hAnsiTheme="majorBidi" w:cstheme="majorBidi"/>
                <w:sz w:val="30"/>
                <w:szCs w:val="30"/>
              </w:rPr>
              <w:t>           223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0FC426C" w14:textId="77777777" w:rsidR="00CA5F2A" w:rsidRPr="00A26C8D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188D20E6" w14:textId="77473FE8" w:rsidR="00CA5F2A" w:rsidRPr="00A26C8D" w:rsidRDefault="00CA5F2A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9488F">
              <w:rPr>
                <w:rFonts w:asciiTheme="majorBidi" w:hAnsiTheme="majorBidi" w:cstheme="majorBidi"/>
                <w:sz w:val="30"/>
                <w:szCs w:val="30"/>
              </w:rPr>
              <w:t>           223</w:t>
            </w:r>
          </w:p>
        </w:tc>
      </w:tr>
      <w:tr w:rsidR="00CA5F2A" w:rsidRPr="001F50B0" w14:paraId="03A5854D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97E25" w14:textId="77777777" w:rsidR="00CA5F2A" w:rsidRPr="001F50B0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E93D8F" w14:textId="2DF395B8" w:rsidR="00CA5F2A" w:rsidRPr="006E6FC7" w:rsidRDefault="00CA5F2A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26C8D">
              <w:rPr>
                <w:rFonts w:asciiTheme="majorBidi" w:hAnsiTheme="majorBidi" w:cstheme="majorBidi"/>
                <w:sz w:val="30"/>
                <w:szCs w:val="30"/>
              </w:rPr>
              <w:t xml:space="preserve">     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12,944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CEB9B45" w14:textId="77777777" w:rsidR="00CA5F2A" w:rsidRPr="00A26C8D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09DE1" w14:textId="1A02F41E" w:rsidR="00CA5F2A" w:rsidRPr="00A26C8D" w:rsidRDefault="00CA5F2A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6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9488F">
              <w:rPr>
                <w:rFonts w:asciiTheme="majorBidi" w:hAnsiTheme="majorBidi" w:cstheme="majorBidi"/>
                <w:sz w:val="30"/>
                <w:szCs w:val="30"/>
              </w:rPr>
              <w:t xml:space="preserve">     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12,944</w:t>
            </w:r>
          </w:p>
        </w:tc>
      </w:tr>
      <w:tr w:rsidR="00CA5F2A" w:rsidRPr="001F50B0" w14:paraId="1C9CF07C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7962A" w14:textId="77777777" w:rsidR="00CA5F2A" w:rsidRPr="001F50B0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8B621" w14:textId="0118D274" w:rsidR="00CA5F2A" w:rsidRPr="00A26C8D" w:rsidRDefault="00CA5F2A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306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87FE6FA" w14:textId="77777777" w:rsidR="00CA5F2A" w:rsidRPr="00A26C8D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D009A" w14:textId="392EFF1B" w:rsidR="00CA5F2A" w:rsidRPr="00A26C8D" w:rsidRDefault="00CA5F2A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306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</w:t>
            </w:r>
          </w:p>
        </w:tc>
      </w:tr>
      <w:tr w:rsidR="00CA5F2A" w:rsidRPr="001F50B0" w14:paraId="6F43282E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28509" w14:textId="77777777" w:rsidR="00CA5F2A" w:rsidRPr="001F50B0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688C2" w14:textId="7E21B59F" w:rsidR="00CA5F2A" w:rsidRPr="00A26C8D" w:rsidRDefault="00CA5F2A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26C8D">
              <w:rPr>
                <w:rFonts w:asciiTheme="majorBidi" w:hAnsiTheme="majorBidi" w:cstheme="majorBidi"/>
                <w:sz w:val="30"/>
                <w:szCs w:val="30"/>
              </w:rPr>
              <w:t>(12,068)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E692FD3" w14:textId="77777777" w:rsidR="00CA5F2A" w:rsidRPr="00A26C8D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C9816" w14:textId="57419FE7" w:rsidR="00CA5F2A" w:rsidRPr="00A26C8D" w:rsidRDefault="00CA5F2A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306D6B">
              <w:rPr>
                <w:rFonts w:asciiTheme="majorBidi" w:hAnsiTheme="majorBidi" w:cstheme="majorBidi"/>
                <w:sz w:val="30"/>
                <w:szCs w:val="30"/>
              </w:rPr>
              <w:t>(12,068)</w:t>
            </w:r>
          </w:p>
        </w:tc>
      </w:tr>
      <w:tr w:rsidR="00CA5F2A" w:rsidRPr="001F50B0" w14:paraId="2A44287B" w14:textId="77777777" w:rsidTr="00CA5F2A">
        <w:trPr>
          <w:trHeight w:val="20"/>
        </w:trPr>
        <w:tc>
          <w:tcPr>
            <w:tcW w:w="6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962A5" w14:textId="77777777" w:rsidR="00CA5F2A" w:rsidRPr="001F50B0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FA508C" w14:textId="2FA8530F" w:rsidR="00CA5F2A" w:rsidRPr="006E6FC7" w:rsidRDefault="00CA5F2A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F0E765" w14:textId="77777777" w:rsidR="00CA5F2A" w:rsidRPr="000F7925" w:rsidRDefault="00CA5F2A" w:rsidP="00CA5F2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E9F40C" w14:textId="52AF4013" w:rsidR="00CA5F2A" w:rsidRPr="000F7925" w:rsidRDefault="00CA5F2A" w:rsidP="00CA5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D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</w:tr>
    </w:tbl>
    <w:p w14:paraId="03A8BCDA" w14:textId="77777777" w:rsidR="00C85FC6" w:rsidRPr="001F50B0" w:rsidRDefault="00C85FC6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42855DE" w14:textId="09F53CEB" w:rsidR="003E1875" w:rsidRPr="00A26C8D" w:rsidRDefault="003E1875" w:rsidP="003E1875">
      <w:pPr>
        <w:pStyle w:val="a6"/>
        <w:tabs>
          <w:tab w:val="clear" w:pos="1080"/>
          <w:tab w:val="left" w:pos="540"/>
        </w:tabs>
        <w:ind w:left="540" w:right="-43"/>
        <w:jc w:val="both"/>
        <w:rPr>
          <w:rFonts w:asciiTheme="majorBidi" w:hAnsiTheme="majorBidi" w:cstheme="majorBidi"/>
          <w:lang w:val="en-US"/>
        </w:rPr>
      </w:pPr>
      <w:r w:rsidRPr="001F50B0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7F5742">
        <w:rPr>
          <w:rFonts w:asciiTheme="majorBidi" w:hAnsiTheme="majorBidi" w:cstheme="majorBidi"/>
          <w:lang w:val="en-US"/>
        </w:rPr>
        <w:t>90</w:t>
      </w:r>
      <w:r w:rsidRPr="001F50B0">
        <w:rPr>
          <w:rFonts w:asciiTheme="majorBidi" w:hAnsiTheme="majorBidi" w:cstheme="majorBidi"/>
          <w:cs/>
        </w:rPr>
        <w:t xml:space="preserve"> ถึง </w:t>
      </w:r>
      <w:r w:rsidR="00B32634" w:rsidRPr="001F50B0">
        <w:rPr>
          <w:rFonts w:asciiTheme="majorBidi" w:hAnsiTheme="majorBidi" w:cstheme="majorBidi"/>
          <w:lang w:val="en-US"/>
        </w:rPr>
        <w:t xml:space="preserve">120 </w:t>
      </w:r>
      <w:r w:rsidRPr="001F50B0">
        <w:rPr>
          <w:rFonts w:asciiTheme="majorBidi" w:hAnsiTheme="majorBidi" w:cstheme="majorBidi"/>
          <w:cs/>
        </w:rPr>
        <w:t>วัน สำหรับการขายต่างประเทศและ</w:t>
      </w:r>
      <w:r w:rsidR="00B32634" w:rsidRPr="001F50B0">
        <w:rPr>
          <w:rFonts w:asciiTheme="majorBidi" w:hAnsiTheme="majorBidi" w:cstheme="majorBidi"/>
          <w:cs/>
        </w:rPr>
        <w:t xml:space="preserve"> </w:t>
      </w:r>
      <w:r w:rsidR="007F5742">
        <w:rPr>
          <w:rFonts w:asciiTheme="majorBidi" w:hAnsiTheme="majorBidi" w:cstheme="majorBidi" w:hint="cs"/>
          <w:cs/>
        </w:rPr>
        <w:t>30</w:t>
      </w:r>
      <w:r w:rsidR="007F5742" w:rsidRPr="001F50B0">
        <w:rPr>
          <w:rFonts w:asciiTheme="majorBidi" w:hAnsiTheme="majorBidi" w:cstheme="majorBidi"/>
          <w:cs/>
        </w:rPr>
        <w:t xml:space="preserve"> </w:t>
      </w:r>
      <w:r w:rsidRPr="001F50B0">
        <w:rPr>
          <w:rFonts w:asciiTheme="majorBidi" w:hAnsiTheme="majorBidi" w:cstheme="majorBidi"/>
          <w:cs/>
        </w:rPr>
        <w:t xml:space="preserve">ถึง </w:t>
      </w:r>
      <w:r w:rsidR="007F5742">
        <w:rPr>
          <w:rFonts w:asciiTheme="majorBidi" w:hAnsiTheme="majorBidi" w:cstheme="majorBidi" w:hint="cs"/>
          <w:cs/>
        </w:rPr>
        <w:t>90</w:t>
      </w:r>
      <w:r w:rsidRPr="001F50B0">
        <w:rPr>
          <w:rFonts w:asciiTheme="majorBidi" w:hAnsiTheme="majorBidi" w:cstheme="majorBidi"/>
          <w:cs/>
        </w:rPr>
        <w:t xml:space="preserve"> วันสำหรับการขายในประเทศ</w:t>
      </w:r>
    </w:p>
    <w:p w14:paraId="79A3E08A" w14:textId="387506A6" w:rsidR="00BC2F77" w:rsidRPr="001F50B0" w:rsidRDefault="00BC2F77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026"/>
        <w:gridCol w:w="1077"/>
        <w:gridCol w:w="1440"/>
        <w:gridCol w:w="270"/>
        <w:gridCol w:w="1367"/>
      </w:tblGrid>
      <w:tr w:rsidR="00946FC7" w:rsidRPr="001F50B0" w14:paraId="5FE1C940" w14:textId="77777777" w:rsidTr="00B77A62">
        <w:trPr>
          <w:tblHeader/>
        </w:trPr>
        <w:tc>
          <w:tcPr>
            <w:tcW w:w="5026" w:type="dxa"/>
            <w:vAlign w:val="bottom"/>
          </w:tcPr>
          <w:p w14:paraId="42F2394A" w14:textId="77777777" w:rsidR="00946FC7" w:rsidRPr="001F50B0" w:rsidRDefault="00946FC7" w:rsidP="00F02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5108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7" w:type="dxa"/>
          </w:tcPr>
          <w:p w14:paraId="618C9C21" w14:textId="77777777" w:rsidR="00946FC7" w:rsidRPr="001F50B0" w:rsidRDefault="00946FC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A4E8C6E" w14:textId="77777777" w:rsidR="00946FC7" w:rsidRPr="001F50B0" w:rsidRDefault="00946FC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626E4E1F" w14:textId="77777777" w:rsidR="00946FC7" w:rsidRPr="001F50B0" w:rsidRDefault="00946FC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3CB7E643" w14:textId="77777777" w:rsidR="00946FC7" w:rsidRPr="001F50B0" w:rsidRDefault="00946FC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6095A80" w14:textId="77777777" w:rsidR="00946FC7" w:rsidRPr="001F50B0" w:rsidRDefault="00946FC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946FC7" w:rsidRPr="001F50B0" w14:paraId="059C3B4E" w14:textId="77777777" w:rsidTr="00B77A62">
        <w:trPr>
          <w:tblHeader/>
        </w:trPr>
        <w:tc>
          <w:tcPr>
            <w:tcW w:w="5026" w:type="dxa"/>
          </w:tcPr>
          <w:p w14:paraId="73F273B0" w14:textId="77777777" w:rsidR="00946FC7" w:rsidRPr="001F50B0" w:rsidRDefault="00946FC7" w:rsidP="00F02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374D262B" w14:textId="270F57FA" w:rsidR="00946FC7" w:rsidRPr="001F50B0" w:rsidRDefault="00946FC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77" w:type="dxa"/>
            <w:gridSpan w:val="3"/>
            <w:vAlign w:val="center"/>
          </w:tcPr>
          <w:p w14:paraId="25BE0395" w14:textId="77777777" w:rsidR="00946FC7" w:rsidRPr="001F50B0" w:rsidRDefault="00946FC7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7A62" w:rsidRPr="001F50B0" w14:paraId="1F82708B" w14:textId="77777777" w:rsidTr="00B77A62">
        <w:trPr>
          <w:tblHeader/>
        </w:trPr>
        <w:tc>
          <w:tcPr>
            <w:tcW w:w="5026" w:type="dxa"/>
          </w:tcPr>
          <w:p w14:paraId="559BE073" w14:textId="3A325881" w:rsidR="00B77A62" w:rsidRPr="001F50B0" w:rsidRDefault="00B77A62" w:rsidP="00B77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77" w:type="dxa"/>
          </w:tcPr>
          <w:p w14:paraId="57FE6FB2" w14:textId="12AECCDE" w:rsidR="00B77A62" w:rsidRPr="001F50B0" w:rsidRDefault="00B77A62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70FEA49" w14:textId="7A77C99B" w:rsidR="00B77A62" w:rsidRPr="001F50B0" w:rsidRDefault="00B77A62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25,441</w:t>
            </w:r>
          </w:p>
        </w:tc>
        <w:tc>
          <w:tcPr>
            <w:tcW w:w="270" w:type="dxa"/>
            <w:vAlign w:val="center"/>
          </w:tcPr>
          <w:p w14:paraId="189BDE92" w14:textId="77777777" w:rsidR="00B77A62" w:rsidRPr="001F50B0" w:rsidRDefault="00B77A62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2EB637AB" w14:textId="48AC6960" w:rsidR="00B77A62" w:rsidRPr="001F50B0" w:rsidRDefault="00B77A62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25,441</w:t>
            </w:r>
          </w:p>
        </w:tc>
      </w:tr>
      <w:tr w:rsidR="00B77A62" w:rsidRPr="001F50B0" w14:paraId="2C9E0B3C" w14:textId="77777777" w:rsidTr="00B77A62">
        <w:trPr>
          <w:tblHeader/>
        </w:trPr>
        <w:tc>
          <w:tcPr>
            <w:tcW w:w="5026" w:type="dxa"/>
          </w:tcPr>
          <w:p w14:paraId="6A243AAB" w14:textId="5F8FB493" w:rsidR="00B77A62" w:rsidRPr="001F50B0" w:rsidRDefault="00B77A62" w:rsidP="00B77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77" w:type="dxa"/>
          </w:tcPr>
          <w:p w14:paraId="0AEB987A" w14:textId="77777777" w:rsidR="00B77A62" w:rsidRPr="001F50B0" w:rsidRDefault="00B77A62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453872" w14:textId="63075C69" w:rsidR="00B77A62" w:rsidRPr="001F50B0" w:rsidRDefault="00B77A62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(1,837)</w:t>
            </w:r>
          </w:p>
        </w:tc>
        <w:tc>
          <w:tcPr>
            <w:tcW w:w="270" w:type="dxa"/>
            <w:vAlign w:val="center"/>
          </w:tcPr>
          <w:p w14:paraId="799322C3" w14:textId="77777777" w:rsidR="00B77A62" w:rsidRPr="001F50B0" w:rsidRDefault="00B77A62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1CA97945" w14:textId="47B2A0D5" w:rsidR="00B77A62" w:rsidRPr="001F50B0" w:rsidRDefault="00B77A62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(1,837)</w:t>
            </w:r>
          </w:p>
        </w:tc>
      </w:tr>
      <w:tr w:rsidR="00B77A62" w:rsidRPr="001F50B0" w14:paraId="6EBE04EA" w14:textId="77777777" w:rsidTr="00B77A62">
        <w:trPr>
          <w:tblHeader/>
        </w:trPr>
        <w:tc>
          <w:tcPr>
            <w:tcW w:w="5026" w:type="dxa"/>
          </w:tcPr>
          <w:p w14:paraId="4621B4FE" w14:textId="77777777" w:rsidR="00B77A62" w:rsidRPr="001F50B0" w:rsidRDefault="00B77A62" w:rsidP="00B77A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7" w:type="dxa"/>
          </w:tcPr>
          <w:p w14:paraId="162956F5" w14:textId="77777777" w:rsidR="00B77A62" w:rsidRPr="001F50B0" w:rsidRDefault="00B77A62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9B0F2" w14:textId="0A4B6559" w:rsidR="00B77A62" w:rsidRPr="001F50B0" w:rsidRDefault="00B77A62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2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23,604</w:t>
            </w:r>
          </w:p>
        </w:tc>
        <w:tc>
          <w:tcPr>
            <w:tcW w:w="270" w:type="dxa"/>
            <w:vAlign w:val="center"/>
          </w:tcPr>
          <w:p w14:paraId="680619BD" w14:textId="77777777" w:rsidR="00B77A62" w:rsidRPr="001F50B0" w:rsidRDefault="00B77A62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166218" w14:textId="68AD00C7" w:rsidR="00B77A62" w:rsidRPr="001F50B0" w:rsidRDefault="00B77A62" w:rsidP="00B77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23,604</w:t>
            </w:r>
          </w:p>
        </w:tc>
      </w:tr>
    </w:tbl>
    <w:p w14:paraId="7C8CDC74" w14:textId="5151CA5F" w:rsidR="00946FC7" w:rsidRPr="001F50B0" w:rsidRDefault="00946FC7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W w:w="917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67"/>
      </w:tblGrid>
      <w:tr w:rsidR="008B48D0" w:rsidRPr="001F50B0" w14:paraId="21ADBB39" w14:textId="77777777" w:rsidTr="00F021FD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03A65" w14:textId="77777777" w:rsidR="008B48D0" w:rsidRPr="001F50B0" w:rsidRDefault="008B48D0" w:rsidP="00F021F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ขาดทุนจากการด้อยค่าของสินทรัพย์ทางการเงิน</w:t>
            </w:r>
          </w:p>
          <w:p w14:paraId="7CAD205C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สำหรับงวดสามเดือนสิ้นสุดวันที่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F6A60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260AF95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523C9E46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A90D7A4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B48D0" w:rsidRPr="001F50B0" w14:paraId="2FB8510F" w14:textId="77777777" w:rsidTr="00F021FD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0F42AF0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FF9A0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48D0" w:rsidRPr="001F50B0" w14:paraId="3A931F92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A6F6F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61DE00" w14:textId="77777777" w:rsidR="008B48D0" w:rsidRPr="001F50B0" w:rsidRDefault="008B48D0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98E7652" w14:textId="77777777" w:rsidR="008B48D0" w:rsidRPr="001F50B0" w:rsidRDefault="008B48D0" w:rsidP="00F021F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95E1D34" w14:textId="77777777" w:rsidR="008B48D0" w:rsidRPr="001F50B0" w:rsidRDefault="008B48D0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B4D48" w:rsidRPr="001F50B0" w14:paraId="49CD39F5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EE90C" w14:textId="4643ED23" w:rsidR="00BB4D48" w:rsidRPr="001F50B0" w:rsidRDefault="00BB4D48" w:rsidP="00BB4D4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กลับรายการขาดทุนจากการด้อยค่าของลูกหนี้การค้า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AF565D" w14:textId="4C031C79" w:rsidR="00BB4D48" w:rsidRPr="001F50B0" w:rsidRDefault="00BB4D48" w:rsidP="00BB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(2,189)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C9101ED" w14:textId="77777777" w:rsidR="00BB4D48" w:rsidRPr="001F50B0" w:rsidRDefault="00BB4D48" w:rsidP="00BB4D4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203E0A0" w14:textId="2A422669" w:rsidR="00BB4D48" w:rsidRPr="001F50B0" w:rsidRDefault="00BB4D48" w:rsidP="00BB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(2,189)</w:t>
            </w:r>
          </w:p>
        </w:tc>
      </w:tr>
      <w:tr w:rsidR="00BB4D48" w:rsidRPr="001F50B0" w14:paraId="0B555D31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5520E" w14:textId="74824FFF" w:rsidR="00BB4D48" w:rsidRPr="001F50B0" w:rsidRDefault="00BB4D48" w:rsidP="00BB4D4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ขาดทุนจากการด้อยค่าของลูกหนี้อื่น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9CC0F" w14:textId="63BBC6C1" w:rsidR="00BB4D48" w:rsidRPr="001F50B0" w:rsidRDefault="00BB4D48" w:rsidP="00BB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647A6" w14:textId="77777777" w:rsidR="00BB4D48" w:rsidRPr="001F50B0" w:rsidRDefault="00BB4D48" w:rsidP="00BB4D4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769DF" w14:textId="0F185E96" w:rsidR="00BB4D48" w:rsidRPr="001F50B0" w:rsidRDefault="00BB4D48" w:rsidP="00BB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</w:tr>
      <w:tr w:rsidR="00BB4D48" w:rsidRPr="001F50B0" w14:paraId="6B539873" w14:textId="77777777" w:rsidTr="00F021FD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A482" w14:textId="77777777" w:rsidR="00BB4D48" w:rsidRPr="001F50B0" w:rsidRDefault="00BB4D48" w:rsidP="00BB4D4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45DA27" w14:textId="0BE48C56" w:rsidR="00BB4D48" w:rsidRPr="001F50B0" w:rsidRDefault="00BB4D48" w:rsidP="00BB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(1,837)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BCEFC96" w14:textId="77777777" w:rsidR="00BB4D48" w:rsidRPr="001F50B0" w:rsidRDefault="00BB4D48" w:rsidP="00BB4D4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BCC80E" w14:textId="2A9392BB" w:rsidR="00BB4D48" w:rsidRPr="001F50B0" w:rsidRDefault="00BB4D48" w:rsidP="00BB4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(1,837)</w:t>
            </w:r>
          </w:p>
        </w:tc>
      </w:tr>
    </w:tbl>
    <w:p w14:paraId="66283EAD" w14:textId="77777777" w:rsidR="00A7407B" w:rsidRPr="001F50B0" w:rsidRDefault="00A7407B" w:rsidP="00A7407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ฐานะเปิดต่อความเสี่ยงด้านสภาพคล่อง </w:t>
      </w:r>
    </w:p>
    <w:p w14:paraId="30F969FC" w14:textId="77777777" w:rsidR="00A7407B" w:rsidRPr="001F50B0" w:rsidRDefault="00A7407B" w:rsidP="00A7407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B63BB0A" w14:textId="77777777" w:rsidR="00A7407B" w:rsidRPr="001F50B0" w:rsidRDefault="00A7407B" w:rsidP="00A7407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50B0">
        <w:rPr>
          <w:rFonts w:asciiTheme="majorBidi" w:hAnsiTheme="majorBidi" w:cstheme="majorBidi"/>
          <w:sz w:val="30"/>
          <w:szCs w:val="30"/>
          <w:cs/>
        </w:rPr>
        <w:t>ตารางด้านล่างแสดงการครบกำหนดที่เหลือตามสัญญาของหนี้สินทางการเงิน ณ วันที่รายงาน จำนวนเงินเป็นจำนวนขั้นต้นซึ่งไม่ได้คิดลดและรวมถึงการจ่ายดอกเบี้ยตามสัญญาและไม่รวมผลกระทบของสัญญาหักกลบ</w:t>
      </w:r>
    </w:p>
    <w:p w14:paraId="656D2984" w14:textId="77777777" w:rsidR="00107F8B" w:rsidRPr="001F50B0" w:rsidRDefault="00107F8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Style w:val="TableGrid"/>
        <w:tblW w:w="95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00"/>
        <w:gridCol w:w="270"/>
        <w:gridCol w:w="900"/>
        <w:gridCol w:w="270"/>
        <w:gridCol w:w="810"/>
        <w:gridCol w:w="270"/>
        <w:gridCol w:w="900"/>
        <w:gridCol w:w="270"/>
        <w:gridCol w:w="998"/>
      </w:tblGrid>
      <w:tr w:rsidR="00A7407B" w:rsidRPr="001F50B0" w14:paraId="72BBBE30" w14:textId="77777777" w:rsidTr="0007456D">
        <w:tc>
          <w:tcPr>
            <w:tcW w:w="2790" w:type="dxa"/>
          </w:tcPr>
          <w:p w14:paraId="2704A16D" w14:textId="77777777" w:rsidR="00A7407B" w:rsidRPr="001F50B0" w:rsidRDefault="00A7407B" w:rsidP="00F021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8" w:type="dxa"/>
            <w:gridSpan w:val="11"/>
          </w:tcPr>
          <w:p w14:paraId="77B1955B" w14:textId="77777777" w:rsidR="00A7407B" w:rsidRPr="001F50B0" w:rsidRDefault="00A7407B" w:rsidP="00F021F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7407B" w:rsidRPr="001F50B0" w14:paraId="0A0EAEA1" w14:textId="77777777" w:rsidTr="0007456D">
        <w:tc>
          <w:tcPr>
            <w:tcW w:w="2790" w:type="dxa"/>
          </w:tcPr>
          <w:p w14:paraId="277C3AA4" w14:textId="77777777" w:rsidR="00A7407B" w:rsidRPr="001F50B0" w:rsidRDefault="00A7407B" w:rsidP="00F021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3E25B26" w14:textId="77777777" w:rsidR="00A7407B" w:rsidRPr="001F50B0" w:rsidRDefault="00A7407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FBC22" w14:textId="77777777" w:rsidR="00A7407B" w:rsidRPr="001F50B0" w:rsidRDefault="00A7407B" w:rsidP="00F021F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8" w:type="dxa"/>
            <w:gridSpan w:val="9"/>
            <w:vAlign w:val="bottom"/>
          </w:tcPr>
          <w:p w14:paraId="257163CE" w14:textId="77777777" w:rsidR="00A7407B" w:rsidRPr="001F50B0" w:rsidRDefault="00A7407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F0752" w:rsidRPr="001F50B0" w14:paraId="3BAC1FD4" w14:textId="77777777" w:rsidTr="00352144">
        <w:tc>
          <w:tcPr>
            <w:tcW w:w="2790" w:type="dxa"/>
            <w:vAlign w:val="bottom"/>
          </w:tcPr>
          <w:p w14:paraId="704E1354" w14:textId="77777777" w:rsidR="00DF0752" w:rsidRPr="001F50B0" w:rsidRDefault="00DF0752" w:rsidP="00DF075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5B336D76" w14:textId="77777777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7E486A3C" w14:textId="5EFB2753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3B206F37" w14:textId="77777777" w:rsidR="00DF0752" w:rsidRPr="001F50B0" w:rsidRDefault="00DF0752" w:rsidP="00DF0752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E90AAC9" w14:textId="77777777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66576EB7" w14:textId="1EF4CB58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433F453C" w14:textId="77777777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6D4FF812" w14:textId="4C96AF8E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FECAC3F" w14:textId="77777777" w:rsidR="00DF0752" w:rsidRPr="001F50B0" w:rsidRDefault="00DF0752" w:rsidP="00DF075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598C155" w14:textId="7908757C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03DA88D" w14:textId="77777777" w:rsidR="00DF0752" w:rsidRPr="001F50B0" w:rsidRDefault="00DF0752" w:rsidP="00DF075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3AD29DD" w14:textId="77777777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08781ECA" w14:textId="152BC048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341DEB6" w14:textId="77777777" w:rsidR="00DF0752" w:rsidRPr="001F50B0" w:rsidRDefault="00DF0752" w:rsidP="00DF0752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8" w:type="dxa"/>
            <w:vAlign w:val="bottom"/>
          </w:tcPr>
          <w:p w14:paraId="1109AFDB" w14:textId="1A808B19" w:rsidR="00DF0752" w:rsidRPr="001F50B0" w:rsidRDefault="00DF0752" w:rsidP="00DF07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7407B" w:rsidRPr="001F50B0" w14:paraId="442D4D4C" w14:textId="77777777" w:rsidTr="0007456D">
        <w:tc>
          <w:tcPr>
            <w:tcW w:w="2790" w:type="dxa"/>
          </w:tcPr>
          <w:p w14:paraId="554DEC7E" w14:textId="77777777" w:rsidR="00A7407B" w:rsidRPr="001F50B0" w:rsidRDefault="00A7407B" w:rsidP="00F021FD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8" w:type="dxa"/>
            <w:gridSpan w:val="11"/>
          </w:tcPr>
          <w:p w14:paraId="29768DDE" w14:textId="77777777" w:rsidR="00A7407B" w:rsidRPr="001F50B0" w:rsidRDefault="00A7407B" w:rsidP="00F021FD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407B" w:rsidRPr="001F50B0" w14:paraId="549A739D" w14:textId="77777777" w:rsidTr="00352144">
        <w:tc>
          <w:tcPr>
            <w:tcW w:w="3690" w:type="dxa"/>
            <w:gridSpan w:val="2"/>
          </w:tcPr>
          <w:p w14:paraId="18FB39AC" w14:textId="77777777" w:rsidR="00A7407B" w:rsidRPr="001F50B0" w:rsidRDefault="00A7407B" w:rsidP="00F021F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8E045E3" w14:textId="77777777" w:rsidR="00A7407B" w:rsidRPr="001F50B0" w:rsidRDefault="00A7407B" w:rsidP="00F021F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EE5FD77" w14:textId="77777777" w:rsidR="00A7407B" w:rsidRPr="001F50B0" w:rsidRDefault="00A7407B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399C90" w14:textId="77777777" w:rsidR="00A7407B" w:rsidRPr="001F50B0" w:rsidRDefault="00A7407B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5383475" w14:textId="77777777" w:rsidR="00A7407B" w:rsidRPr="001F50B0" w:rsidRDefault="00A7407B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410E72" w14:textId="77777777" w:rsidR="00A7407B" w:rsidRPr="001F50B0" w:rsidRDefault="00A7407B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2D4101E" w14:textId="77777777" w:rsidR="00A7407B" w:rsidRPr="001F50B0" w:rsidRDefault="00A7407B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B2D89" w14:textId="77777777" w:rsidR="00A7407B" w:rsidRPr="001F50B0" w:rsidRDefault="00A7407B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C8EA40F" w14:textId="77777777" w:rsidR="00A7407B" w:rsidRPr="001F50B0" w:rsidRDefault="00A7407B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388B45" w14:textId="77777777" w:rsidR="00A7407B" w:rsidRPr="001F50B0" w:rsidRDefault="00A7407B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2F43BC45" w14:textId="77777777" w:rsidR="00A7407B" w:rsidRPr="001F50B0" w:rsidRDefault="00A7407B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25FC" w:rsidRPr="001F50B0" w14:paraId="36AF6CFB" w14:textId="77777777" w:rsidTr="00F021FD">
        <w:tc>
          <w:tcPr>
            <w:tcW w:w="2790" w:type="dxa"/>
          </w:tcPr>
          <w:p w14:paraId="121BCC59" w14:textId="77777777" w:rsidR="007F25FC" w:rsidRPr="001F50B0" w:rsidRDefault="007F25FC" w:rsidP="00F021F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เงินเบิกเกินบัญชีและเงินกู้ยืมจากสถาบันการเงิน</w:t>
            </w:r>
          </w:p>
        </w:tc>
        <w:tc>
          <w:tcPr>
            <w:tcW w:w="900" w:type="dxa"/>
          </w:tcPr>
          <w:p w14:paraId="4F7B365E" w14:textId="77777777" w:rsidR="007F25FC" w:rsidRPr="001F50B0" w:rsidRDefault="007F25FC" w:rsidP="00F021F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E18B4A" w14:textId="77777777" w:rsidR="007F25FC" w:rsidRPr="001F50B0" w:rsidRDefault="007F25FC" w:rsidP="00F021F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14,043</w:t>
            </w:r>
          </w:p>
        </w:tc>
        <w:tc>
          <w:tcPr>
            <w:tcW w:w="270" w:type="dxa"/>
          </w:tcPr>
          <w:p w14:paraId="1BA9793E" w14:textId="77777777" w:rsidR="007F25FC" w:rsidRPr="001F50B0" w:rsidRDefault="007F25FC" w:rsidP="00F021FD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9CED74" w14:textId="77777777" w:rsidR="007F25FC" w:rsidRPr="001F50B0" w:rsidRDefault="007F25FC" w:rsidP="00F021F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4E623E" w14:textId="77777777" w:rsidR="007F25FC" w:rsidRPr="001F50B0" w:rsidRDefault="007F25FC" w:rsidP="00F021F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1BBBF7" w14:textId="77777777" w:rsidR="007F25FC" w:rsidRPr="001F50B0" w:rsidRDefault="007F25FC" w:rsidP="00F021F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06CB98" w14:textId="77777777" w:rsidR="007F25FC" w:rsidRPr="001F50B0" w:rsidRDefault="007F25FC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BD7065" w14:textId="77777777" w:rsidR="007F25FC" w:rsidRPr="001F50B0" w:rsidRDefault="007F25FC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(14,043)</w:t>
            </w:r>
          </w:p>
        </w:tc>
        <w:tc>
          <w:tcPr>
            <w:tcW w:w="270" w:type="dxa"/>
          </w:tcPr>
          <w:p w14:paraId="108D94EE" w14:textId="77777777" w:rsidR="007F25FC" w:rsidRPr="001F50B0" w:rsidRDefault="007F25FC" w:rsidP="00F021F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29737D1" w14:textId="77777777" w:rsidR="007F25FC" w:rsidRPr="001F50B0" w:rsidRDefault="007F25FC" w:rsidP="00F021FD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452019" w14:textId="77777777" w:rsidR="007F25FC" w:rsidRPr="001F50B0" w:rsidRDefault="007F25FC" w:rsidP="00F021FD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ED2A62" w14:textId="77777777" w:rsidR="007F25FC" w:rsidRPr="001F50B0" w:rsidRDefault="007F25FC" w:rsidP="00F021F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7FE080" w14:textId="77777777" w:rsidR="007F25FC" w:rsidRPr="001F50B0" w:rsidRDefault="007F25FC" w:rsidP="00F021F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D43B61" w14:textId="77777777" w:rsidR="007F25FC" w:rsidRPr="001F50B0" w:rsidRDefault="007F25FC" w:rsidP="00F021F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F6F0DF" w14:textId="77777777" w:rsidR="007F25FC" w:rsidRPr="001F50B0" w:rsidRDefault="007F25FC" w:rsidP="00F021FD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1D8385F0" w14:textId="77777777" w:rsidR="007F25FC" w:rsidRPr="001F50B0" w:rsidRDefault="007F25FC" w:rsidP="00F021FD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B60374" w14:textId="77777777" w:rsidR="007F25FC" w:rsidRPr="001F50B0" w:rsidRDefault="007F25FC" w:rsidP="00F021FD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(14,043)</w:t>
            </w:r>
          </w:p>
        </w:tc>
      </w:tr>
      <w:tr w:rsidR="00411454" w:rsidRPr="001F50B0" w14:paraId="5F61247A" w14:textId="77777777" w:rsidTr="00E40ECA">
        <w:tc>
          <w:tcPr>
            <w:tcW w:w="2790" w:type="dxa"/>
          </w:tcPr>
          <w:p w14:paraId="39FC43A9" w14:textId="77777777" w:rsidR="00411454" w:rsidRPr="001F50B0" w:rsidRDefault="00411454" w:rsidP="0041145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1DBC8E47" w14:textId="77777777" w:rsidR="00411454" w:rsidRPr="001F50B0" w:rsidRDefault="00411454" w:rsidP="0041145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AAF223" w14:textId="77777777" w:rsidR="00411454" w:rsidRPr="001F50B0" w:rsidRDefault="00411454" w:rsidP="0041145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563,140</w:t>
            </w:r>
          </w:p>
        </w:tc>
        <w:tc>
          <w:tcPr>
            <w:tcW w:w="270" w:type="dxa"/>
          </w:tcPr>
          <w:p w14:paraId="6A181954" w14:textId="77777777" w:rsidR="00411454" w:rsidRPr="001F50B0" w:rsidRDefault="00411454" w:rsidP="0041145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90ABF2" w14:textId="77777777" w:rsidR="00411454" w:rsidRPr="001F50B0" w:rsidRDefault="00411454" w:rsidP="0041145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212320" w14:textId="77777777" w:rsidR="00411454" w:rsidRPr="001F50B0" w:rsidRDefault="00411454" w:rsidP="0041145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(563,140)</w:t>
            </w:r>
          </w:p>
        </w:tc>
        <w:tc>
          <w:tcPr>
            <w:tcW w:w="270" w:type="dxa"/>
          </w:tcPr>
          <w:p w14:paraId="584D7603" w14:textId="77777777" w:rsidR="00411454" w:rsidRPr="001F50B0" w:rsidRDefault="00411454" w:rsidP="0041145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B546CE" w14:textId="77777777" w:rsidR="00411454" w:rsidRPr="001F50B0" w:rsidRDefault="00411454" w:rsidP="0041145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6A0E05" w14:textId="77777777" w:rsidR="00411454" w:rsidRPr="001F50B0" w:rsidRDefault="00411454" w:rsidP="0041145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A8D712" w14:textId="77777777" w:rsidR="00411454" w:rsidRPr="001F50B0" w:rsidRDefault="00411454" w:rsidP="0041145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4F8DC1" w14:textId="77777777" w:rsidR="00411454" w:rsidRPr="001F50B0" w:rsidRDefault="00411454" w:rsidP="00411454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FDF223" w14:textId="77777777" w:rsidR="00411454" w:rsidRPr="001F50B0" w:rsidRDefault="00411454" w:rsidP="00411454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3F1E6D" w14:textId="77777777" w:rsidR="00411454" w:rsidRPr="001F50B0" w:rsidRDefault="00411454" w:rsidP="0041145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7F2339" w14:textId="77777777" w:rsidR="00411454" w:rsidRPr="001F50B0" w:rsidRDefault="00411454" w:rsidP="0041145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772390" w14:textId="77777777" w:rsidR="00411454" w:rsidRPr="001F50B0" w:rsidRDefault="00411454" w:rsidP="0041145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9C2DB2" w14:textId="77777777" w:rsidR="00411454" w:rsidRPr="001F50B0" w:rsidRDefault="00411454" w:rsidP="0041145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3091CC19" w14:textId="77777777" w:rsidR="00411454" w:rsidRPr="001F50B0" w:rsidRDefault="00411454" w:rsidP="00411454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4FAB07" w14:textId="77777777" w:rsidR="00411454" w:rsidRPr="001F50B0" w:rsidRDefault="00411454" w:rsidP="00411454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(563,140)</w:t>
            </w:r>
          </w:p>
        </w:tc>
      </w:tr>
      <w:tr w:rsidR="00A7407B" w:rsidRPr="001F50B0" w14:paraId="2F6332A0" w14:textId="77777777" w:rsidTr="00352144">
        <w:tc>
          <w:tcPr>
            <w:tcW w:w="2790" w:type="dxa"/>
          </w:tcPr>
          <w:p w14:paraId="35988BA1" w14:textId="77777777" w:rsidR="00A7407B" w:rsidRPr="001F50B0" w:rsidRDefault="00A7407B" w:rsidP="00F021F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38315DAE" w14:textId="268D2B1F" w:rsidR="00A7407B" w:rsidRPr="001F50B0" w:rsidRDefault="00352144" w:rsidP="00F021F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19,901</w:t>
            </w:r>
          </w:p>
        </w:tc>
        <w:tc>
          <w:tcPr>
            <w:tcW w:w="270" w:type="dxa"/>
          </w:tcPr>
          <w:p w14:paraId="58E3ACE8" w14:textId="77777777" w:rsidR="00A7407B" w:rsidRPr="001F50B0" w:rsidRDefault="00A7407B" w:rsidP="00F021FD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6D322C" w14:textId="77777777" w:rsidR="00A7407B" w:rsidRPr="001F50B0" w:rsidRDefault="00A7407B" w:rsidP="00F021F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2A9F6C" w14:textId="77777777" w:rsidR="00A7407B" w:rsidRPr="001F50B0" w:rsidRDefault="00A7407B" w:rsidP="00F021F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32B91F" w14:textId="247404A5" w:rsidR="00A7407B" w:rsidRPr="001F50B0" w:rsidRDefault="00A7407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511D" w:rsidRPr="001F50B0">
              <w:rPr>
                <w:rFonts w:asciiTheme="majorBidi" w:hAnsiTheme="majorBidi" w:cstheme="majorBidi"/>
                <w:sz w:val="30"/>
                <w:szCs w:val="30"/>
              </w:rPr>
              <w:t>6,088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F4874C" w14:textId="77777777" w:rsidR="00A7407B" w:rsidRPr="001F50B0" w:rsidRDefault="00A7407B" w:rsidP="00F021F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AF72874" w14:textId="1AD1C44B" w:rsidR="00A7407B" w:rsidRPr="001F50B0" w:rsidRDefault="00A7407B" w:rsidP="00F021FD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511D" w:rsidRPr="001F50B0">
              <w:rPr>
                <w:rFonts w:asciiTheme="majorBidi" w:hAnsiTheme="majorBidi" w:cstheme="majorBidi"/>
                <w:sz w:val="30"/>
                <w:szCs w:val="30"/>
              </w:rPr>
              <w:t>11,740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D7CCAC" w14:textId="77777777" w:rsidR="00A7407B" w:rsidRPr="001F50B0" w:rsidRDefault="00A7407B" w:rsidP="00F021F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D3B6EE" w14:textId="0CBB8008" w:rsidR="00A7407B" w:rsidRPr="001F50B0" w:rsidRDefault="00A7407B" w:rsidP="00F021F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511D" w:rsidRPr="001F50B0">
              <w:rPr>
                <w:rFonts w:asciiTheme="majorBidi" w:hAnsiTheme="majorBidi" w:cstheme="majorBidi"/>
                <w:sz w:val="30"/>
                <w:szCs w:val="30"/>
              </w:rPr>
              <w:t>2,073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1D9723" w14:textId="77777777" w:rsidR="00A7407B" w:rsidRPr="001F50B0" w:rsidRDefault="00A7407B" w:rsidP="00F021FD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623BE8EA" w14:textId="5F58D68F" w:rsidR="00A7407B" w:rsidRPr="001F50B0" w:rsidRDefault="008E511D" w:rsidP="00F021FD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(19,901</w:t>
            </w:r>
            <w:r w:rsidR="00A7407B" w:rsidRPr="001F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407B" w:rsidRPr="001F50B0" w14:paraId="2410764B" w14:textId="77777777" w:rsidTr="00352144">
        <w:tc>
          <w:tcPr>
            <w:tcW w:w="2790" w:type="dxa"/>
          </w:tcPr>
          <w:p w14:paraId="0B99E0E5" w14:textId="77777777" w:rsidR="00A7407B" w:rsidRPr="001F50B0" w:rsidRDefault="00A7407B" w:rsidP="00F021F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557095" w14:textId="7CE08AE4" w:rsidR="00A7407B" w:rsidRPr="001F50B0" w:rsidRDefault="00225C0E" w:rsidP="00F021F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597,084</w:t>
            </w:r>
          </w:p>
        </w:tc>
        <w:tc>
          <w:tcPr>
            <w:tcW w:w="270" w:type="dxa"/>
          </w:tcPr>
          <w:p w14:paraId="4DCCD13B" w14:textId="77777777" w:rsidR="00A7407B" w:rsidRPr="001F50B0" w:rsidRDefault="00A7407B" w:rsidP="00F021FD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5839AC0" w14:textId="1540CDBE" w:rsidR="00A7407B" w:rsidRPr="001F50B0" w:rsidRDefault="00225C0E" w:rsidP="00F021FD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(563,140)</w:t>
            </w:r>
          </w:p>
        </w:tc>
        <w:tc>
          <w:tcPr>
            <w:tcW w:w="270" w:type="dxa"/>
          </w:tcPr>
          <w:p w14:paraId="64D49B2E" w14:textId="77777777" w:rsidR="00A7407B" w:rsidRPr="001F50B0" w:rsidRDefault="00A7407B" w:rsidP="00F021F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520EF9" w14:textId="7935B4E1" w:rsidR="00A7407B" w:rsidRPr="001F50B0" w:rsidRDefault="00A7407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25C0E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20,131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154970" w14:textId="77777777" w:rsidR="00A7407B" w:rsidRPr="001F50B0" w:rsidRDefault="00A7407B" w:rsidP="00F021F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9AF2582" w14:textId="13452B50" w:rsidR="00A7407B" w:rsidRPr="001F50B0" w:rsidRDefault="00225C0E" w:rsidP="00F021FD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(11,740)</w:t>
            </w:r>
          </w:p>
        </w:tc>
        <w:tc>
          <w:tcPr>
            <w:tcW w:w="270" w:type="dxa"/>
          </w:tcPr>
          <w:p w14:paraId="6F3E9B34" w14:textId="77777777" w:rsidR="00A7407B" w:rsidRPr="001F50B0" w:rsidRDefault="00A7407B" w:rsidP="00F021F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D515D2" w14:textId="0847DFD8" w:rsidR="00A7407B" w:rsidRPr="001F50B0" w:rsidRDefault="00225C0E" w:rsidP="00F021F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(2,073)</w:t>
            </w:r>
          </w:p>
        </w:tc>
        <w:tc>
          <w:tcPr>
            <w:tcW w:w="270" w:type="dxa"/>
          </w:tcPr>
          <w:p w14:paraId="3CB303EA" w14:textId="77777777" w:rsidR="00A7407B" w:rsidRPr="001F50B0" w:rsidRDefault="00A7407B" w:rsidP="00F021FD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AA9EDB1" w14:textId="60FE4E3E" w:rsidR="00A7407B" w:rsidRPr="001F50B0" w:rsidRDefault="00A7407B" w:rsidP="00F021FD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25C0E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597,084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CFDF649" w14:textId="27DE86F2" w:rsidR="00946FC7" w:rsidRPr="001F50B0" w:rsidRDefault="00946FC7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Style w:val="TableGrid"/>
        <w:tblW w:w="95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00"/>
        <w:gridCol w:w="270"/>
        <w:gridCol w:w="900"/>
        <w:gridCol w:w="270"/>
        <w:gridCol w:w="810"/>
        <w:gridCol w:w="270"/>
        <w:gridCol w:w="900"/>
        <w:gridCol w:w="270"/>
        <w:gridCol w:w="998"/>
      </w:tblGrid>
      <w:tr w:rsidR="00372B8C" w:rsidRPr="001F50B0" w14:paraId="1EC2BE26" w14:textId="77777777" w:rsidTr="00F161B9">
        <w:tc>
          <w:tcPr>
            <w:tcW w:w="3690" w:type="dxa"/>
            <w:gridSpan w:val="2"/>
          </w:tcPr>
          <w:p w14:paraId="698C172F" w14:textId="77777777" w:rsidR="00372B8C" w:rsidRPr="001F50B0" w:rsidRDefault="00372B8C" w:rsidP="00F161B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E625C63" w14:textId="77777777" w:rsidR="00372B8C" w:rsidRPr="001F50B0" w:rsidRDefault="00372B8C" w:rsidP="00F161B9">
            <w:pPr>
              <w:tabs>
                <w:tab w:val="decimal" w:pos="706"/>
              </w:tabs>
              <w:ind w:lef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E7F1489" w14:textId="77777777" w:rsidR="00372B8C" w:rsidRPr="001F50B0" w:rsidRDefault="00372B8C" w:rsidP="00F161B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43AC0D" w14:textId="77777777" w:rsidR="00372B8C" w:rsidRPr="001F50B0" w:rsidRDefault="00372B8C" w:rsidP="00F161B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B2C5838" w14:textId="77777777" w:rsidR="00372B8C" w:rsidRPr="001F50B0" w:rsidRDefault="00372B8C" w:rsidP="00F161B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4152F4" w14:textId="77777777" w:rsidR="00372B8C" w:rsidRPr="001F50B0" w:rsidRDefault="00372B8C" w:rsidP="00F161B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8184916" w14:textId="77777777" w:rsidR="00372B8C" w:rsidRPr="001F50B0" w:rsidRDefault="00372B8C" w:rsidP="00F161B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B8A0CA" w14:textId="77777777" w:rsidR="00372B8C" w:rsidRPr="001F50B0" w:rsidRDefault="00372B8C" w:rsidP="00F161B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3FD5062" w14:textId="77777777" w:rsidR="00372B8C" w:rsidRPr="001F50B0" w:rsidRDefault="00372B8C" w:rsidP="00F161B9">
            <w:pPr>
              <w:tabs>
                <w:tab w:val="decimal" w:pos="706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181C3" w14:textId="77777777" w:rsidR="00372B8C" w:rsidRPr="001F50B0" w:rsidRDefault="00372B8C" w:rsidP="00F161B9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8" w:type="dxa"/>
          </w:tcPr>
          <w:p w14:paraId="7CDBFE96" w14:textId="77777777" w:rsidR="00372B8C" w:rsidRPr="001F50B0" w:rsidRDefault="00372B8C" w:rsidP="00F161B9">
            <w:pPr>
              <w:tabs>
                <w:tab w:val="decimal" w:pos="8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72B8C" w:rsidRPr="001F50B0" w14:paraId="7155C7DE" w14:textId="77777777" w:rsidTr="00F161B9">
        <w:tc>
          <w:tcPr>
            <w:tcW w:w="2790" w:type="dxa"/>
          </w:tcPr>
          <w:p w14:paraId="300582CF" w14:textId="77777777" w:rsidR="00372B8C" w:rsidRPr="001F50B0" w:rsidRDefault="00372B8C" w:rsidP="00F161B9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</w:tcPr>
          <w:p w14:paraId="5E781238" w14:textId="77777777" w:rsidR="00372B8C" w:rsidRPr="001F50B0" w:rsidRDefault="00372B8C" w:rsidP="00F161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FD213" w14:textId="77777777" w:rsidR="00372B8C" w:rsidRPr="001F50B0" w:rsidRDefault="00372B8C" w:rsidP="00F161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0AF3AC" w14:textId="77777777" w:rsidR="00372B8C" w:rsidRPr="001F50B0" w:rsidRDefault="00372B8C" w:rsidP="00F161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330657" w14:textId="77777777" w:rsidR="00372B8C" w:rsidRPr="001F50B0" w:rsidRDefault="00372B8C" w:rsidP="00F161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873748" w14:textId="77777777" w:rsidR="00372B8C" w:rsidRPr="001F50B0" w:rsidRDefault="00372B8C" w:rsidP="00F161B9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0B2C6" w14:textId="77777777" w:rsidR="00372B8C" w:rsidRPr="001F50B0" w:rsidRDefault="00372B8C" w:rsidP="00F161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3B74C2B" w14:textId="77777777" w:rsidR="00372B8C" w:rsidRPr="001F50B0" w:rsidRDefault="00372B8C" w:rsidP="00F161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1D93A" w14:textId="77777777" w:rsidR="00372B8C" w:rsidRPr="001F50B0" w:rsidRDefault="00372B8C" w:rsidP="00F161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27441C" w14:textId="77777777" w:rsidR="00372B8C" w:rsidRPr="001F50B0" w:rsidRDefault="00372B8C" w:rsidP="00F161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CCF4B" w14:textId="77777777" w:rsidR="00372B8C" w:rsidRPr="001F50B0" w:rsidRDefault="00372B8C" w:rsidP="00F161B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30596A75" w14:textId="77777777" w:rsidR="00372B8C" w:rsidRPr="001F50B0" w:rsidRDefault="00372B8C" w:rsidP="00F161B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2B8C" w:rsidRPr="0096386A" w14:paraId="0DE10D28" w14:textId="77777777" w:rsidTr="00F161B9">
        <w:tc>
          <w:tcPr>
            <w:tcW w:w="2790" w:type="dxa"/>
          </w:tcPr>
          <w:p w14:paraId="02E186CA" w14:textId="77777777" w:rsidR="00372B8C" w:rsidRPr="001F50B0" w:rsidRDefault="00372B8C" w:rsidP="00F1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20FC9FAB" w14:textId="77777777" w:rsidR="00372B8C" w:rsidRPr="001F50B0" w:rsidRDefault="00372B8C" w:rsidP="00F161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5,258</w:t>
            </w:r>
          </w:p>
        </w:tc>
        <w:tc>
          <w:tcPr>
            <w:tcW w:w="270" w:type="dxa"/>
          </w:tcPr>
          <w:p w14:paraId="16862404" w14:textId="77777777" w:rsidR="00372B8C" w:rsidRPr="001F50B0" w:rsidRDefault="00372B8C" w:rsidP="00F161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205D1C" w14:textId="77777777" w:rsidR="00372B8C" w:rsidRPr="001F50B0" w:rsidRDefault="00372B8C" w:rsidP="00F161B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A0C2BA" w14:textId="77777777" w:rsidR="00372B8C" w:rsidRPr="001F50B0" w:rsidRDefault="00372B8C" w:rsidP="00F161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5B4551" w14:textId="77777777" w:rsidR="00372B8C" w:rsidRPr="001F50B0" w:rsidRDefault="00372B8C" w:rsidP="00F1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(257,867)</w:t>
            </w:r>
          </w:p>
        </w:tc>
        <w:tc>
          <w:tcPr>
            <w:tcW w:w="270" w:type="dxa"/>
          </w:tcPr>
          <w:p w14:paraId="057F1610" w14:textId="77777777" w:rsidR="00372B8C" w:rsidRPr="001F50B0" w:rsidRDefault="00372B8C" w:rsidP="00F161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77E0AEC" w14:textId="77777777" w:rsidR="00372B8C" w:rsidRPr="001F50B0" w:rsidRDefault="00372B8C" w:rsidP="00F161B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75F8E5" w14:textId="77777777" w:rsidR="00372B8C" w:rsidRPr="001F50B0" w:rsidRDefault="00372B8C" w:rsidP="00F161B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DA3816" w14:textId="77777777" w:rsidR="00372B8C" w:rsidRPr="001F50B0" w:rsidRDefault="00372B8C" w:rsidP="00F161B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A6AE76" w14:textId="77777777" w:rsidR="00372B8C" w:rsidRPr="001F50B0" w:rsidRDefault="00372B8C" w:rsidP="00F161B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107FB21F" w14:textId="77777777" w:rsidR="00372B8C" w:rsidRPr="0096386A" w:rsidRDefault="00372B8C" w:rsidP="00F1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386A">
              <w:rPr>
                <w:rFonts w:asciiTheme="majorBidi" w:hAnsiTheme="majorBidi" w:cstheme="majorBidi"/>
                <w:sz w:val="30"/>
                <w:szCs w:val="30"/>
              </w:rPr>
              <w:t>(257,867)</w:t>
            </w:r>
          </w:p>
        </w:tc>
      </w:tr>
      <w:tr w:rsidR="00372B8C" w:rsidRPr="0096386A" w14:paraId="51D08145" w14:textId="77777777" w:rsidTr="00F161B9">
        <w:tc>
          <w:tcPr>
            <w:tcW w:w="2790" w:type="dxa"/>
          </w:tcPr>
          <w:p w14:paraId="0DC26C5C" w14:textId="77777777" w:rsidR="00372B8C" w:rsidRPr="001F50B0" w:rsidRDefault="00372B8C" w:rsidP="00F1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6C3BB11" w14:textId="77777777" w:rsidR="00372B8C" w:rsidRPr="001F50B0" w:rsidRDefault="00372B8C" w:rsidP="00F161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EC7D7A" w14:textId="77777777" w:rsidR="00372B8C" w:rsidRPr="001F50B0" w:rsidRDefault="00372B8C" w:rsidP="00F161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96865E" w14:textId="77777777" w:rsidR="00372B8C" w:rsidRPr="001F50B0" w:rsidRDefault="00372B8C" w:rsidP="00F161B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AD7DD8" w14:textId="77777777" w:rsidR="00372B8C" w:rsidRPr="001F50B0" w:rsidRDefault="00372B8C" w:rsidP="00F161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C19C11" w14:textId="77777777" w:rsidR="00372B8C" w:rsidRPr="001F50B0" w:rsidRDefault="00372B8C" w:rsidP="00F161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252,609</w:t>
            </w:r>
          </w:p>
        </w:tc>
        <w:tc>
          <w:tcPr>
            <w:tcW w:w="270" w:type="dxa"/>
          </w:tcPr>
          <w:p w14:paraId="558CEE6C" w14:textId="77777777" w:rsidR="00372B8C" w:rsidRPr="001F50B0" w:rsidRDefault="00372B8C" w:rsidP="00F161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AA3928F" w14:textId="77777777" w:rsidR="00372B8C" w:rsidRPr="001F50B0" w:rsidRDefault="00372B8C" w:rsidP="00F161B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3A2BF4" w14:textId="77777777" w:rsidR="00372B8C" w:rsidRPr="001F50B0" w:rsidRDefault="00372B8C" w:rsidP="00F161B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B4E55E" w14:textId="77777777" w:rsidR="00372B8C" w:rsidRPr="001F50B0" w:rsidRDefault="00372B8C" w:rsidP="00F161B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D003B2" w14:textId="77777777" w:rsidR="00372B8C" w:rsidRPr="001F50B0" w:rsidRDefault="00372B8C" w:rsidP="00F161B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72A6E27" w14:textId="77777777" w:rsidR="00372B8C" w:rsidRPr="0096386A" w:rsidRDefault="00372B8C" w:rsidP="00F161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386A">
              <w:rPr>
                <w:rFonts w:asciiTheme="majorBidi" w:hAnsiTheme="majorBidi" w:cstheme="majorBidi"/>
                <w:sz w:val="30"/>
                <w:szCs w:val="30"/>
              </w:rPr>
              <w:t>252,609</w:t>
            </w:r>
          </w:p>
        </w:tc>
      </w:tr>
      <w:tr w:rsidR="00372B8C" w:rsidRPr="001F50B0" w14:paraId="7BF5BE2F" w14:textId="77777777" w:rsidTr="00F161B9">
        <w:tc>
          <w:tcPr>
            <w:tcW w:w="2790" w:type="dxa"/>
          </w:tcPr>
          <w:p w14:paraId="46FC0943" w14:textId="77777777" w:rsidR="00372B8C" w:rsidRPr="001F50B0" w:rsidRDefault="00372B8C" w:rsidP="00F161B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FC16F9" w14:textId="77777777" w:rsidR="00372B8C" w:rsidRPr="001F50B0" w:rsidRDefault="00372B8C" w:rsidP="00F161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5,258</w:t>
            </w:r>
          </w:p>
        </w:tc>
        <w:tc>
          <w:tcPr>
            <w:tcW w:w="270" w:type="dxa"/>
          </w:tcPr>
          <w:p w14:paraId="5B0A1ACF" w14:textId="77777777" w:rsidR="00372B8C" w:rsidRPr="001F50B0" w:rsidRDefault="00372B8C" w:rsidP="00F161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DB35490" w14:textId="77777777" w:rsidR="00372B8C" w:rsidRPr="001F50B0" w:rsidRDefault="00372B8C" w:rsidP="00F161B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BFD83A" w14:textId="77777777" w:rsidR="00372B8C" w:rsidRPr="001F50B0" w:rsidRDefault="00372B8C" w:rsidP="00F161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1D70097" w14:textId="77777777" w:rsidR="00372B8C" w:rsidRPr="001F50B0" w:rsidRDefault="00372B8C" w:rsidP="00F1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(5,258)</w:t>
            </w:r>
          </w:p>
        </w:tc>
        <w:tc>
          <w:tcPr>
            <w:tcW w:w="270" w:type="dxa"/>
          </w:tcPr>
          <w:p w14:paraId="303E5A54" w14:textId="77777777" w:rsidR="00372B8C" w:rsidRPr="001F50B0" w:rsidRDefault="00372B8C" w:rsidP="00F161B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31C0835" w14:textId="77777777" w:rsidR="00372B8C" w:rsidRPr="001F50B0" w:rsidRDefault="00372B8C" w:rsidP="00F161B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73B2DE" w14:textId="77777777" w:rsidR="00372B8C" w:rsidRPr="001F50B0" w:rsidRDefault="00372B8C" w:rsidP="00F161B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2A1D1C8" w14:textId="77777777" w:rsidR="00372B8C" w:rsidRPr="001F50B0" w:rsidRDefault="00372B8C" w:rsidP="00F161B9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F9A50C" w14:textId="77777777" w:rsidR="00372B8C" w:rsidRPr="001F50B0" w:rsidRDefault="00372B8C" w:rsidP="00F161B9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83D8A76" w14:textId="77777777" w:rsidR="00372B8C" w:rsidRPr="001F50B0" w:rsidRDefault="00372B8C" w:rsidP="00F16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(5,258)</w:t>
            </w:r>
          </w:p>
        </w:tc>
      </w:tr>
    </w:tbl>
    <w:p w14:paraId="0B7B3B50" w14:textId="119F211D" w:rsidR="0099494D" w:rsidRDefault="0099494D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0C62017" w14:textId="6BC9E1ED" w:rsidR="0099494D" w:rsidRDefault="0099494D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AED3D8E" w14:textId="3A5F3F30" w:rsidR="0099494D" w:rsidRDefault="0099494D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307DCAA" w14:textId="0FA969DC" w:rsidR="0099494D" w:rsidRDefault="0099494D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14ED963" w14:textId="78F69B34" w:rsidR="0099494D" w:rsidRDefault="0099494D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7AD1DFE" w14:textId="376455BE" w:rsidR="0099494D" w:rsidRDefault="0099494D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F3A23E8" w14:textId="77777777" w:rsidR="0099494D" w:rsidRPr="001F50B0" w:rsidRDefault="0099494D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E8DD201" w14:textId="77777777" w:rsidR="00107F8B" w:rsidRPr="001F50B0" w:rsidRDefault="00107F8B" w:rsidP="00874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Style w:val="TableGrid"/>
        <w:tblW w:w="95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00"/>
        <w:gridCol w:w="270"/>
        <w:gridCol w:w="900"/>
        <w:gridCol w:w="270"/>
        <w:gridCol w:w="810"/>
        <w:gridCol w:w="270"/>
        <w:gridCol w:w="900"/>
        <w:gridCol w:w="270"/>
        <w:gridCol w:w="998"/>
      </w:tblGrid>
      <w:tr w:rsidR="00352144" w:rsidRPr="001F50B0" w14:paraId="3A688C79" w14:textId="77777777" w:rsidTr="00F021FD">
        <w:tc>
          <w:tcPr>
            <w:tcW w:w="2790" w:type="dxa"/>
          </w:tcPr>
          <w:p w14:paraId="1C81DFEA" w14:textId="77777777" w:rsidR="00352144" w:rsidRPr="001F50B0" w:rsidRDefault="00352144" w:rsidP="00F021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58" w:type="dxa"/>
            <w:gridSpan w:val="11"/>
          </w:tcPr>
          <w:p w14:paraId="3D77DD10" w14:textId="10B711D3" w:rsidR="00352144" w:rsidRPr="001F50B0" w:rsidRDefault="00352144" w:rsidP="00F021F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352144" w:rsidRPr="001F50B0" w14:paraId="695E6FD6" w14:textId="77777777" w:rsidTr="00F021FD">
        <w:tc>
          <w:tcPr>
            <w:tcW w:w="2790" w:type="dxa"/>
          </w:tcPr>
          <w:p w14:paraId="57E1D9BE" w14:textId="77777777" w:rsidR="00352144" w:rsidRPr="001F50B0" w:rsidRDefault="00352144" w:rsidP="00F021F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E6B3B6C" w14:textId="77777777" w:rsidR="00352144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D35934" w14:textId="77777777" w:rsidR="00352144" w:rsidRPr="001F50B0" w:rsidRDefault="00352144" w:rsidP="00F021F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8" w:type="dxa"/>
            <w:gridSpan w:val="9"/>
            <w:vAlign w:val="bottom"/>
          </w:tcPr>
          <w:p w14:paraId="4111F7DB" w14:textId="77777777" w:rsidR="00352144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352144" w:rsidRPr="001F50B0" w14:paraId="51351600" w14:textId="77777777" w:rsidTr="000965C8">
        <w:tc>
          <w:tcPr>
            <w:tcW w:w="2790" w:type="dxa"/>
            <w:vAlign w:val="bottom"/>
          </w:tcPr>
          <w:p w14:paraId="66F5586E" w14:textId="77777777" w:rsidR="00352144" w:rsidRPr="001F50B0" w:rsidRDefault="00352144" w:rsidP="00F021F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0D3C294A" w14:textId="77777777" w:rsidR="00271DFC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D4E5F2E" w14:textId="042B53D8" w:rsidR="00352144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72A66523" w14:textId="77777777" w:rsidR="00352144" w:rsidRPr="001F50B0" w:rsidRDefault="00352144" w:rsidP="00F021FD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671AA4A6" w14:textId="77777777" w:rsidR="00271DFC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7482F29D" w14:textId="7785E7CD" w:rsidR="00352144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5EA25776" w14:textId="77777777" w:rsidR="00352144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5022F66" w14:textId="77777777" w:rsidR="00352144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FE11441" w14:textId="77777777" w:rsidR="00352144" w:rsidRPr="001F50B0" w:rsidRDefault="00352144" w:rsidP="00F021F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8D2BDEE" w14:textId="77777777" w:rsidR="00352144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7CD35C4" w14:textId="77777777" w:rsidR="00352144" w:rsidRPr="001F50B0" w:rsidRDefault="00352144" w:rsidP="00F021F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7299BA5" w14:textId="77777777" w:rsidR="00DF0752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76948607" w14:textId="06E76C12" w:rsidR="00352144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AE6B4FA" w14:textId="77777777" w:rsidR="00352144" w:rsidRPr="001F50B0" w:rsidRDefault="00352144" w:rsidP="00F021FD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8" w:type="dxa"/>
            <w:vAlign w:val="bottom"/>
          </w:tcPr>
          <w:p w14:paraId="3FB9AD2B" w14:textId="77777777" w:rsidR="00352144" w:rsidRPr="001F50B0" w:rsidRDefault="00352144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52144" w:rsidRPr="001F50B0" w14:paraId="096CAAC6" w14:textId="77777777" w:rsidTr="00F021FD">
        <w:tc>
          <w:tcPr>
            <w:tcW w:w="2790" w:type="dxa"/>
          </w:tcPr>
          <w:p w14:paraId="7C99CD7F" w14:textId="77777777" w:rsidR="00352144" w:rsidRPr="001F50B0" w:rsidRDefault="00352144" w:rsidP="00F021FD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8" w:type="dxa"/>
            <w:gridSpan w:val="11"/>
          </w:tcPr>
          <w:p w14:paraId="336D76A0" w14:textId="77777777" w:rsidR="00352144" w:rsidRPr="001F50B0" w:rsidRDefault="00352144" w:rsidP="00F021FD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2144" w:rsidRPr="001F50B0" w14:paraId="36A98B4E" w14:textId="77777777" w:rsidTr="000965C8">
        <w:tc>
          <w:tcPr>
            <w:tcW w:w="3690" w:type="dxa"/>
            <w:gridSpan w:val="2"/>
          </w:tcPr>
          <w:p w14:paraId="28E02ED2" w14:textId="77777777" w:rsidR="00352144" w:rsidRPr="001F50B0" w:rsidRDefault="00352144" w:rsidP="00F021FD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B70ED4E" w14:textId="77777777" w:rsidR="00352144" w:rsidRPr="001F50B0" w:rsidRDefault="00352144" w:rsidP="00F021FD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64C99F5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BB36EC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03703BA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6EA7D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DAE70E2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2D8623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57FC640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E587C6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1D96A0F5" w14:textId="77777777" w:rsidR="00352144" w:rsidRPr="001F50B0" w:rsidRDefault="00352144" w:rsidP="00F021FD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25FC" w:rsidRPr="001F50B0" w14:paraId="512BB0E2" w14:textId="77777777" w:rsidTr="00F021FD">
        <w:tc>
          <w:tcPr>
            <w:tcW w:w="2790" w:type="dxa"/>
          </w:tcPr>
          <w:p w14:paraId="55E14754" w14:textId="77777777" w:rsidR="007F25FC" w:rsidRPr="001F50B0" w:rsidRDefault="007F25FC" w:rsidP="00F021FD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เงินเบิกเกินบัญชีและเงินกู้ยืมจากสถาบันการเงิน</w:t>
            </w:r>
          </w:p>
        </w:tc>
        <w:tc>
          <w:tcPr>
            <w:tcW w:w="900" w:type="dxa"/>
          </w:tcPr>
          <w:p w14:paraId="3E7A3523" w14:textId="77777777" w:rsidR="007F25FC" w:rsidRPr="001F50B0" w:rsidRDefault="007F25FC" w:rsidP="00F021F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554E76" w14:textId="77777777" w:rsidR="007F25FC" w:rsidRPr="001F50B0" w:rsidRDefault="007F25FC" w:rsidP="00F021F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14,043</w:t>
            </w:r>
          </w:p>
        </w:tc>
        <w:tc>
          <w:tcPr>
            <w:tcW w:w="270" w:type="dxa"/>
          </w:tcPr>
          <w:p w14:paraId="70B00165" w14:textId="77777777" w:rsidR="007F25FC" w:rsidRPr="001F50B0" w:rsidRDefault="007F25FC" w:rsidP="00F021FD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327BB3" w14:textId="77777777" w:rsidR="007F25FC" w:rsidRPr="001F50B0" w:rsidRDefault="007F25FC" w:rsidP="00F021F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C04D2E" w14:textId="77777777" w:rsidR="007F25FC" w:rsidRPr="001F50B0" w:rsidRDefault="007F25FC" w:rsidP="00F021F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5DBEAB" w14:textId="77777777" w:rsidR="007F25FC" w:rsidRPr="001F50B0" w:rsidRDefault="007F25FC" w:rsidP="00F021F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68819B" w14:textId="77777777" w:rsidR="007F25FC" w:rsidRPr="001F50B0" w:rsidRDefault="007F25FC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410F32" w14:textId="77777777" w:rsidR="007F25FC" w:rsidRPr="001F50B0" w:rsidRDefault="007F25FC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(14,043)</w:t>
            </w:r>
          </w:p>
        </w:tc>
        <w:tc>
          <w:tcPr>
            <w:tcW w:w="270" w:type="dxa"/>
          </w:tcPr>
          <w:p w14:paraId="33F0BC9E" w14:textId="77777777" w:rsidR="007F25FC" w:rsidRPr="001F50B0" w:rsidRDefault="007F25FC" w:rsidP="00F021F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580CFDE" w14:textId="77777777" w:rsidR="007F25FC" w:rsidRPr="001F50B0" w:rsidRDefault="007F25FC" w:rsidP="00F021FD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B342A7" w14:textId="77777777" w:rsidR="007F25FC" w:rsidRPr="001F50B0" w:rsidRDefault="007F25FC" w:rsidP="00F021FD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10D3B0" w14:textId="77777777" w:rsidR="007F25FC" w:rsidRPr="001F50B0" w:rsidRDefault="007F25FC" w:rsidP="00F021F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95EAAA" w14:textId="77777777" w:rsidR="007F25FC" w:rsidRPr="001F50B0" w:rsidRDefault="007F25FC" w:rsidP="00F021F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5872E5" w14:textId="77777777" w:rsidR="007F25FC" w:rsidRPr="001F50B0" w:rsidRDefault="007F25FC" w:rsidP="00F021F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3C8DB0" w14:textId="77777777" w:rsidR="007F25FC" w:rsidRPr="001F50B0" w:rsidRDefault="007F25FC" w:rsidP="00F021FD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49147240" w14:textId="77777777" w:rsidR="007F25FC" w:rsidRPr="001F50B0" w:rsidRDefault="007F25FC" w:rsidP="00F021FD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6FEEDF" w14:textId="77777777" w:rsidR="007F25FC" w:rsidRPr="001F50B0" w:rsidRDefault="007F25FC" w:rsidP="00F021FD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(14,043)</w:t>
            </w:r>
          </w:p>
        </w:tc>
      </w:tr>
      <w:tr w:rsidR="00411454" w:rsidRPr="001F50B0" w14:paraId="00694ACF" w14:textId="77777777" w:rsidTr="00E40ECA">
        <w:tc>
          <w:tcPr>
            <w:tcW w:w="2790" w:type="dxa"/>
          </w:tcPr>
          <w:p w14:paraId="391E28DE" w14:textId="77777777" w:rsidR="00411454" w:rsidRPr="001F50B0" w:rsidRDefault="00411454" w:rsidP="00411454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5512A30A" w14:textId="77777777" w:rsidR="00411454" w:rsidRPr="001F50B0" w:rsidRDefault="00411454" w:rsidP="0041145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05A108" w14:textId="13B69ED3" w:rsidR="00411454" w:rsidRPr="001F50B0" w:rsidRDefault="00411454" w:rsidP="0041145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562,297</w:t>
            </w:r>
          </w:p>
        </w:tc>
        <w:tc>
          <w:tcPr>
            <w:tcW w:w="270" w:type="dxa"/>
          </w:tcPr>
          <w:p w14:paraId="3DFF870C" w14:textId="77777777" w:rsidR="00411454" w:rsidRPr="001F50B0" w:rsidRDefault="00411454" w:rsidP="0041145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ECBAB8" w14:textId="77777777" w:rsidR="00411454" w:rsidRPr="001F50B0" w:rsidRDefault="00411454" w:rsidP="0041145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C3D2C7" w14:textId="53CFA825" w:rsidR="00411454" w:rsidRPr="001F50B0" w:rsidRDefault="00411454" w:rsidP="00411454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(562,297)</w:t>
            </w:r>
          </w:p>
        </w:tc>
        <w:tc>
          <w:tcPr>
            <w:tcW w:w="270" w:type="dxa"/>
          </w:tcPr>
          <w:p w14:paraId="3579DD08" w14:textId="77777777" w:rsidR="00411454" w:rsidRPr="001F50B0" w:rsidRDefault="00411454" w:rsidP="00411454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21535A" w14:textId="77777777" w:rsidR="00411454" w:rsidRPr="001F50B0" w:rsidRDefault="00411454" w:rsidP="0041145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875632" w14:textId="77777777" w:rsidR="00411454" w:rsidRPr="001F50B0" w:rsidRDefault="00411454" w:rsidP="0041145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02A656" w14:textId="77777777" w:rsidR="00411454" w:rsidRPr="001F50B0" w:rsidRDefault="00411454" w:rsidP="0041145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3B419D8" w14:textId="77777777" w:rsidR="00411454" w:rsidRPr="001F50B0" w:rsidRDefault="00411454" w:rsidP="00411454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503CD3" w14:textId="77777777" w:rsidR="00411454" w:rsidRPr="001F50B0" w:rsidRDefault="00411454" w:rsidP="00411454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3A3DD2" w14:textId="77777777" w:rsidR="00411454" w:rsidRPr="001F50B0" w:rsidRDefault="00411454" w:rsidP="0041145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96292F5" w14:textId="77777777" w:rsidR="00411454" w:rsidRPr="001F50B0" w:rsidRDefault="00411454" w:rsidP="0041145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AC8989" w14:textId="77777777" w:rsidR="00411454" w:rsidRPr="001F50B0" w:rsidRDefault="00411454" w:rsidP="00411454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252005" w14:textId="77777777" w:rsidR="00411454" w:rsidRPr="001F50B0" w:rsidRDefault="00411454" w:rsidP="00411454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364A0BBA" w14:textId="77777777" w:rsidR="00411454" w:rsidRPr="001F50B0" w:rsidRDefault="00411454" w:rsidP="00411454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B0A2FB" w14:textId="2041BB8E" w:rsidR="00411454" w:rsidRPr="001F50B0" w:rsidRDefault="00411454" w:rsidP="00411454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(562,297)</w:t>
            </w:r>
          </w:p>
        </w:tc>
      </w:tr>
      <w:tr w:rsidR="000965C8" w:rsidRPr="001F50B0" w14:paraId="1DE6D877" w14:textId="77777777" w:rsidTr="000965C8">
        <w:tc>
          <w:tcPr>
            <w:tcW w:w="2790" w:type="dxa"/>
          </w:tcPr>
          <w:p w14:paraId="76D7A6F4" w14:textId="77777777" w:rsidR="000965C8" w:rsidRPr="001F50B0" w:rsidRDefault="000965C8" w:rsidP="000965C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A2CD613" w14:textId="20A9F34A" w:rsidR="000965C8" w:rsidRPr="001F50B0" w:rsidRDefault="000965C8" w:rsidP="000965C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19,901</w:t>
            </w:r>
          </w:p>
        </w:tc>
        <w:tc>
          <w:tcPr>
            <w:tcW w:w="270" w:type="dxa"/>
          </w:tcPr>
          <w:p w14:paraId="351D856C" w14:textId="77777777" w:rsidR="000965C8" w:rsidRPr="001F50B0" w:rsidRDefault="000965C8" w:rsidP="000965C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945700" w14:textId="32E71050" w:rsidR="000965C8" w:rsidRPr="001F50B0" w:rsidRDefault="000965C8" w:rsidP="000965C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DA81E0" w14:textId="77777777" w:rsidR="000965C8" w:rsidRPr="001F50B0" w:rsidRDefault="000965C8" w:rsidP="000965C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B55746" w14:textId="656989E7" w:rsidR="000965C8" w:rsidRPr="001F50B0" w:rsidRDefault="000965C8" w:rsidP="00096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(6,088)</w:t>
            </w:r>
          </w:p>
        </w:tc>
        <w:tc>
          <w:tcPr>
            <w:tcW w:w="270" w:type="dxa"/>
          </w:tcPr>
          <w:p w14:paraId="41E1FDA8" w14:textId="77777777" w:rsidR="000965C8" w:rsidRPr="001F50B0" w:rsidRDefault="000965C8" w:rsidP="000965C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5CCFF15" w14:textId="1CDC4FA4" w:rsidR="000965C8" w:rsidRPr="001F50B0" w:rsidRDefault="000965C8" w:rsidP="000965C8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(11,740)</w:t>
            </w:r>
          </w:p>
        </w:tc>
        <w:tc>
          <w:tcPr>
            <w:tcW w:w="270" w:type="dxa"/>
          </w:tcPr>
          <w:p w14:paraId="7462956D" w14:textId="77777777" w:rsidR="000965C8" w:rsidRPr="001F50B0" w:rsidRDefault="000965C8" w:rsidP="000965C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0B7DC6" w14:textId="4AE80F8F" w:rsidR="000965C8" w:rsidRPr="001F50B0" w:rsidRDefault="000965C8" w:rsidP="000965C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(2,073)</w:t>
            </w:r>
          </w:p>
        </w:tc>
        <w:tc>
          <w:tcPr>
            <w:tcW w:w="270" w:type="dxa"/>
          </w:tcPr>
          <w:p w14:paraId="24E4BC1F" w14:textId="77777777" w:rsidR="000965C8" w:rsidRPr="001F50B0" w:rsidRDefault="000965C8" w:rsidP="000965C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7611A4A9" w14:textId="43A9B7A4" w:rsidR="000965C8" w:rsidRPr="001F50B0" w:rsidRDefault="000965C8" w:rsidP="000965C8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(19,901)</w:t>
            </w:r>
          </w:p>
        </w:tc>
      </w:tr>
      <w:tr w:rsidR="001B21BC" w:rsidRPr="001F50B0" w14:paraId="2F7B2B5F" w14:textId="77777777" w:rsidTr="000965C8">
        <w:tc>
          <w:tcPr>
            <w:tcW w:w="2790" w:type="dxa"/>
          </w:tcPr>
          <w:p w14:paraId="3C0B0474" w14:textId="77777777" w:rsidR="001B21BC" w:rsidRPr="001F50B0" w:rsidRDefault="001B21BC" w:rsidP="001B21B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DB6AAF6" w14:textId="62A5DC9D" w:rsidR="001B21BC" w:rsidRPr="001F50B0" w:rsidRDefault="001B21BC" w:rsidP="001B21B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596,241</w:t>
            </w:r>
          </w:p>
        </w:tc>
        <w:tc>
          <w:tcPr>
            <w:tcW w:w="270" w:type="dxa"/>
          </w:tcPr>
          <w:p w14:paraId="33C96A85" w14:textId="77777777" w:rsidR="001B21BC" w:rsidRPr="001F50B0" w:rsidRDefault="001B21BC" w:rsidP="001B21BC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085146" w14:textId="54762152" w:rsidR="001B21BC" w:rsidRPr="001F50B0" w:rsidRDefault="001B21BC" w:rsidP="001B21BC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(562,297)</w:t>
            </w:r>
          </w:p>
        </w:tc>
        <w:tc>
          <w:tcPr>
            <w:tcW w:w="270" w:type="dxa"/>
          </w:tcPr>
          <w:p w14:paraId="4722C5EB" w14:textId="77777777" w:rsidR="001B21BC" w:rsidRPr="001F50B0" w:rsidRDefault="001B21BC" w:rsidP="001B21B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C0F99E5" w14:textId="24648908" w:rsidR="001B21BC" w:rsidRPr="001F50B0" w:rsidRDefault="001B21BC" w:rsidP="001B2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(20,131)</w:t>
            </w:r>
          </w:p>
        </w:tc>
        <w:tc>
          <w:tcPr>
            <w:tcW w:w="270" w:type="dxa"/>
          </w:tcPr>
          <w:p w14:paraId="1D8FB1A6" w14:textId="77777777" w:rsidR="001B21BC" w:rsidRPr="001F50B0" w:rsidRDefault="001B21BC" w:rsidP="001B21B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9EDD69" w14:textId="3FE9BE44" w:rsidR="001B21BC" w:rsidRPr="001F50B0" w:rsidRDefault="001B21BC" w:rsidP="001B21BC">
            <w:pPr>
              <w:tabs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(11,740)</w:t>
            </w:r>
          </w:p>
        </w:tc>
        <w:tc>
          <w:tcPr>
            <w:tcW w:w="270" w:type="dxa"/>
          </w:tcPr>
          <w:p w14:paraId="65A0D025" w14:textId="77777777" w:rsidR="001B21BC" w:rsidRPr="001F50B0" w:rsidRDefault="001B21BC" w:rsidP="001B21B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5E14D3" w14:textId="0534FFB0" w:rsidR="001B21BC" w:rsidRPr="001F50B0" w:rsidRDefault="001B21BC" w:rsidP="001B21B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(2,073)</w:t>
            </w:r>
          </w:p>
        </w:tc>
        <w:tc>
          <w:tcPr>
            <w:tcW w:w="270" w:type="dxa"/>
          </w:tcPr>
          <w:p w14:paraId="6551C661" w14:textId="77777777" w:rsidR="001B21BC" w:rsidRPr="001F50B0" w:rsidRDefault="001B21BC" w:rsidP="001B21BC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0D346E61" w14:textId="2F572F30" w:rsidR="001B21BC" w:rsidRPr="001F50B0" w:rsidRDefault="001B21BC" w:rsidP="001B21BC">
            <w:pPr>
              <w:tabs>
                <w:tab w:val="clear" w:pos="680"/>
              </w:tabs>
              <w:ind w:left="-110"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(596,241)</w:t>
            </w:r>
          </w:p>
        </w:tc>
      </w:tr>
      <w:tr w:rsidR="000965C8" w:rsidRPr="001F50B0" w14:paraId="007A8D36" w14:textId="77777777" w:rsidTr="00A26C8D">
        <w:trPr>
          <w:trHeight w:val="50"/>
        </w:trPr>
        <w:tc>
          <w:tcPr>
            <w:tcW w:w="2790" w:type="dxa"/>
          </w:tcPr>
          <w:p w14:paraId="233BB4D4" w14:textId="77777777" w:rsidR="000965C8" w:rsidRPr="001F50B0" w:rsidRDefault="000965C8" w:rsidP="000965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494F046" w14:textId="77777777" w:rsidR="000965C8" w:rsidRPr="001F50B0" w:rsidRDefault="000965C8" w:rsidP="000965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0D27D4E" w14:textId="77777777" w:rsidR="000965C8" w:rsidRPr="001F50B0" w:rsidRDefault="000965C8" w:rsidP="000965C8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61DE4F0" w14:textId="77777777" w:rsidR="000965C8" w:rsidRPr="001F50B0" w:rsidRDefault="000965C8" w:rsidP="000965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3E4AF98" w14:textId="77777777" w:rsidR="000965C8" w:rsidRPr="001F50B0" w:rsidRDefault="000965C8" w:rsidP="000965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7311CFA" w14:textId="77777777" w:rsidR="000965C8" w:rsidRPr="001F50B0" w:rsidRDefault="000965C8" w:rsidP="000965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2319CF4" w14:textId="77777777" w:rsidR="000965C8" w:rsidRPr="001F50B0" w:rsidRDefault="000965C8" w:rsidP="000965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45F197A" w14:textId="77777777" w:rsidR="000965C8" w:rsidRPr="001F50B0" w:rsidRDefault="000965C8" w:rsidP="000965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F61392F" w14:textId="77777777" w:rsidR="000965C8" w:rsidRPr="001F50B0" w:rsidRDefault="000965C8" w:rsidP="000965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FDB8E14" w14:textId="77777777" w:rsidR="000965C8" w:rsidRPr="001F50B0" w:rsidRDefault="000965C8" w:rsidP="000965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4E64C1C" w14:textId="77777777" w:rsidR="000965C8" w:rsidRPr="001F50B0" w:rsidRDefault="000965C8" w:rsidP="000965C8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4202CCE0" w14:textId="77777777" w:rsidR="000965C8" w:rsidRPr="001F50B0" w:rsidRDefault="000965C8" w:rsidP="000965C8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A0245" w:rsidRPr="001F50B0" w14:paraId="14A3CC9F" w14:textId="77777777" w:rsidTr="00A26C8D">
        <w:trPr>
          <w:trHeight w:val="50"/>
        </w:trPr>
        <w:tc>
          <w:tcPr>
            <w:tcW w:w="2790" w:type="dxa"/>
          </w:tcPr>
          <w:p w14:paraId="523CEC56" w14:textId="3D4DE249" w:rsidR="00CA0245" w:rsidRPr="00142DE9" w:rsidRDefault="00CA0245" w:rsidP="000965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A26C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</w:tcPr>
          <w:p w14:paraId="06437903" w14:textId="77777777" w:rsidR="00CA0245" w:rsidRPr="00151AAC" w:rsidRDefault="00CA0245" w:rsidP="000965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5860C6E" w14:textId="77777777" w:rsidR="00CA0245" w:rsidRPr="00151AAC" w:rsidRDefault="00CA0245" w:rsidP="000965C8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297B578" w14:textId="77777777" w:rsidR="00CA0245" w:rsidRPr="00151AAC" w:rsidRDefault="00CA0245" w:rsidP="000965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19B0CE" w14:textId="77777777" w:rsidR="00CA0245" w:rsidRPr="00151AAC" w:rsidRDefault="00CA0245" w:rsidP="000965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1A0C47A" w14:textId="77777777" w:rsidR="00CA0245" w:rsidRPr="00151AAC" w:rsidRDefault="00CA0245" w:rsidP="000965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F9E36B1" w14:textId="77777777" w:rsidR="00CA0245" w:rsidRPr="00151AAC" w:rsidRDefault="00CA0245" w:rsidP="000965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3A4EAE2" w14:textId="77777777" w:rsidR="00CA0245" w:rsidRPr="00151AAC" w:rsidRDefault="00CA0245" w:rsidP="000965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D3C97D" w14:textId="77777777" w:rsidR="00CA0245" w:rsidRPr="00151AAC" w:rsidRDefault="00CA0245" w:rsidP="000965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FE5996C" w14:textId="77777777" w:rsidR="00CA0245" w:rsidRPr="00151AAC" w:rsidRDefault="00CA0245" w:rsidP="000965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63BBC59" w14:textId="77777777" w:rsidR="00CA0245" w:rsidRPr="00151AAC" w:rsidRDefault="00CA0245" w:rsidP="000965C8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</w:tcPr>
          <w:p w14:paraId="3CB55C54" w14:textId="77777777" w:rsidR="00CA0245" w:rsidRPr="00151AAC" w:rsidRDefault="00CA0245" w:rsidP="000965C8">
            <w:pPr>
              <w:tabs>
                <w:tab w:val="decimal" w:pos="8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965C8" w:rsidRPr="001F50B0" w14:paraId="4E2A8637" w14:textId="77777777" w:rsidTr="000965C8">
        <w:tc>
          <w:tcPr>
            <w:tcW w:w="2790" w:type="dxa"/>
          </w:tcPr>
          <w:p w14:paraId="2609F0E6" w14:textId="77777777" w:rsidR="000965C8" w:rsidRPr="00142DE9" w:rsidRDefault="000965C8" w:rsidP="000965C8">
            <w:pPr>
              <w:ind w:left="160" w:right="-24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142DE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00" w:type="dxa"/>
          </w:tcPr>
          <w:p w14:paraId="666B5D34" w14:textId="77777777" w:rsidR="000965C8" w:rsidRPr="00151AAC" w:rsidRDefault="000965C8" w:rsidP="000965C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36FD4" w14:textId="77777777" w:rsidR="000965C8" w:rsidRPr="00151AAC" w:rsidRDefault="000965C8" w:rsidP="000965C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45ECFD" w14:textId="77777777" w:rsidR="000965C8" w:rsidRPr="00151AAC" w:rsidRDefault="000965C8" w:rsidP="000965C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A158A2" w14:textId="77777777" w:rsidR="000965C8" w:rsidRPr="00151AAC" w:rsidRDefault="000965C8" w:rsidP="000965C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D23DEE" w14:textId="77777777" w:rsidR="000965C8" w:rsidRPr="00151AAC" w:rsidRDefault="000965C8" w:rsidP="000965C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EAFB3" w14:textId="77777777" w:rsidR="000965C8" w:rsidRPr="00151AAC" w:rsidRDefault="000965C8" w:rsidP="000965C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2C73083" w14:textId="77777777" w:rsidR="000965C8" w:rsidRPr="00151AAC" w:rsidRDefault="000965C8" w:rsidP="000965C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CB3D5" w14:textId="77777777" w:rsidR="000965C8" w:rsidRPr="00151AAC" w:rsidRDefault="000965C8" w:rsidP="000965C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ABCC98" w14:textId="77777777" w:rsidR="000965C8" w:rsidRPr="00151AAC" w:rsidRDefault="000965C8" w:rsidP="000965C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4C85E" w14:textId="77777777" w:rsidR="000965C8" w:rsidRPr="00151AAC" w:rsidRDefault="000965C8" w:rsidP="000965C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7F17C697" w14:textId="77777777" w:rsidR="000965C8" w:rsidRPr="00151AAC" w:rsidRDefault="000965C8" w:rsidP="000965C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766D" w:rsidRPr="001F50B0" w14:paraId="4FF45D01" w14:textId="77777777" w:rsidTr="000965C8">
        <w:tc>
          <w:tcPr>
            <w:tcW w:w="2790" w:type="dxa"/>
          </w:tcPr>
          <w:p w14:paraId="506BD375" w14:textId="77777777" w:rsidR="003C766D" w:rsidRPr="00151AAC" w:rsidRDefault="003C766D" w:rsidP="003C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42DE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42DE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539C036C" w14:textId="2B1D097D" w:rsidR="003C766D" w:rsidRPr="00151AAC" w:rsidRDefault="003C766D" w:rsidP="003C76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AAC">
              <w:rPr>
                <w:rFonts w:asciiTheme="majorBidi" w:hAnsiTheme="majorBidi" w:cstheme="majorBidi"/>
                <w:sz w:val="30"/>
                <w:szCs w:val="30"/>
              </w:rPr>
              <w:t>5,258</w:t>
            </w:r>
          </w:p>
        </w:tc>
        <w:tc>
          <w:tcPr>
            <w:tcW w:w="270" w:type="dxa"/>
          </w:tcPr>
          <w:p w14:paraId="233C30DC" w14:textId="77777777" w:rsidR="003C766D" w:rsidRPr="00151AAC" w:rsidRDefault="003C766D" w:rsidP="003C76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2B2D9B" w14:textId="1401CF76" w:rsidR="003C766D" w:rsidRPr="00151AAC" w:rsidRDefault="003C766D" w:rsidP="003C766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A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816A4D" w14:textId="77777777" w:rsidR="003C766D" w:rsidRPr="00151AAC" w:rsidRDefault="003C766D" w:rsidP="003C76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D7E164" w14:textId="2480AD8C" w:rsidR="003C766D" w:rsidRPr="00151AAC" w:rsidRDefault="003C766D" w:rsidP="003C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1AAC">
              <w:rPr>
                <w:rFonts w:asciiTheme="majorBidi" w:hAnsiTheme="majorBidi" w:cstheme="majorBidi"/>
                <w:sz w:val="30"/>
                <w:szCs w:val="30"/>
              </w:rPr>
              <w:t>(257,867)</w:t>
            </w:r>
          </w:p>
        </w:tc>
        <w:tc>
          <w:tcPr>
            <w:tcW w:w="270" w:type="dxa"/>
          </w:tcPr>
          <w:p w14:paraId="35EE95DE" w14:textId="77777777" w:rsidR="003C766D" w:rsidRPr="00151AAC" w:rsidRDefault="003C766D" w:rsidP="003C76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CF825A4" w14:textId="778E98DE" w:rsidR="003C766D" w:rsidRPr="00151AAC" w:rsidRDefault="003C766D" w:rsidP="003C766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A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C8BCB2" w14:textId="77777777" w:rsidR="003C766D" w:rsidRPr="00151AAC" w:rsidRDefault="003C766D" w:rsidP="003C766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FBFABE" w14:textId="348B61A7" w:rsidR="003C766D" w:rsidRPr="00151AAC" w:rsidRDefault="003C766D" w:rsidP="003C766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A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CF0B17" w14:textId="77777777" w:rsidR="003C766D" w:rsidRPr="00151AAC" w:rsidRDefault="003C766D" w:rsidP="003C766D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</w:tcPr>
          <w:p w14:paraId="1FE93073" w14:textId="47AA79B6" w:rsidR="003C766D" w:rsidRPr="00A26C8D" w:rsidRDefault="003C766D" w:rsidP="003C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26C8D">
              <w:rPr>
                <w:rFonts w:asciiTheme="majorBidi" w:hAnsiTheme="majorBidi" w:cstheme="majorBidi"/>
                <w:sz w:val="30"/>
                <w:szCs w:val="30"/>
              </w:rPr>
              <w:t>(257,867)</w:t>
            </w:r>
          </w:p>
        </w:tc>
      </w:tr>
      <w:tr w:rsidR="003C766D" w:rsidRPr="001F50B0" w14:paraId="1B604A83" w14:textId="77777777" w:rsidTr="000965C8">
        <w:tc>
          <w:tcPr>
            <w:tcW w:w="2790" w:type="dxa"/>
          </w:tcPr>
          <w:p w14:paraId="6CA0D62A" w14:textId="77777777" w:rsidR="003C766D" w:rsidRPr="00151AAC" w:rsidRDefault="003C766D" w:rsidP="003C7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142DE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42DE9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44EB30" w14:textId="1D545FBB" w:rsidR="003C766D" w:rsidRPr="00151AAC" w:rsidRDefault="003C766D" w:rsidP="003C76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A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F79DC" w14:textId="77777777" w:rsidR="003C766D" w:rsidRPr="00151AAC" w:rsidRDefault="003C766D" w:rsidP="003C76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F2DCA5" w14:textId="48E94241" w:rsidR="003C766D" w:rsidRPr="00151AAC" w:rsidRDefault="003C766D" w:rsidP="003C766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A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0752D4" w14:textId="77777777" w:rsidR="003C766D" w:rsidRPr="00151AAC" w:rsidRDefault="003C766D" w:rsidP="003C76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013AEC" w14:textId="379F8FBB" w:rsidR="003C766D" w:rsidRPr="00151AAC" w:rsidRDefault="003C766D" w:rsidP="003C76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51AAC">
              <w:rPr>
                <w:rFonts w:asciiTheme="majorBidi" w:hAnsiTheme="majorBidi" w:cstheme="majorBidi"/>
                <w:sz w:val="30"/>
                <w:szCs w:val="30"/>
              </w:rPr>
              <w:t>252,609</w:t>
            </w:r>
          </w:p>
        </w:tc>
        <w:tc>
          <w:tcPr>
            <w:tcW w:w="270" w:type="dxa"/>
          </w:tcPr>
          <w:p w14:paraId="083E5A83" w14:textId="77777777" w:rsidR="003C766D" w:rsidRPr="00151AAC" w:rsidRDefault="003C766D" w:rsidP="003C766D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B2300D8" w14:textId="7F59C3C9" w:rsidR="003C766D" w:rsidRPr="00151AAC" w:rsidRDefault="003C766D" w:rsidP="003C766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A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E45394" w14:textId="77777777" w:rsidR="003C766D" w:rsidRPr="00151AAC" w:rsidRDefault="003C766D" w:rsidP="003C766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67514D" w14:textId="31B8E178" w:rsidR="003C766D" w:rsidRPr="00151AAC" w:rsidRDefault="003C766D" w:rsidP="003C766D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51A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A6A61B" w14:textId="77777777" w:rsidR="003C766D" w:rsidRPr="00151AAC" w:rsidRDefault="003C766D" w:rsidP="003C766D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C3F16F2" w14:textId="53D7B4D3" w:rsidR="003C766D" w:rsidRPr="00A26C8D" w:rsidRDefault="003C766D" w:rsidP="003C76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C8D">
              <w:rPr>
                <w:rFonts w:asciiTheme="majorBidi" w:hAnsiTheme="majorBidi" w:cstheme="majorBidi"/>
                <w:sz w:val="30"/>
                <w:szCs w:val="30"/>
              </w:rPr>
              <w:t>252,609</w:t>
            </w:r>
          </w:p>
        </w:tc>
      </w:tr>
      <w:tr w:rsidR="000965C8" w:rsidRPr="001F50B0" w14:paraId="4AEE0C87" w14:textId="77777777" w:rsidTr="000965C8">
        <w:tc>
          <w:tcPr>
            <w:tcW w:w="2790" w:type="dxa"/>
          </w:tcPr>
          <w:p w14:paraId="58173C29" w14:textId="77777777" w:rsidR="000965C8" w:rsidRPr="001F50B0" w:rsidRDefault="000965C8" w:rsidP="000965C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6BD00F" w14:textId="6D3220A7" w:rsidR="000965C8" w:rsidRPr="001F50B0" w:rsidRDefault="000965C8" w:rsidP="000965C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5,258</w:t>
            </w:r>
          </w:p>
        </w:tc>
        <w:tc>
          <w:tcPr>
            <w:tcW w:w="270" w:type="dxa"/>
          </w:tcPr>
          <w:p w14:paraId="591976C9" w14:textId="77777777" w:rsidR="000965C8" w:rsidRPr="001F50B0" w:rsidRDefault="000965C8" w:rsidP="000965C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0EEE4B8" w14:textId="371B9E54" w:rsidR="000965C8" w:rsidRPr="001F50B0" w:rsidRDefault="000965C8" w:rsidP="000965C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C94FAC" w14:textId="77777777" w:rsidR="000965C8" w:rsidRPr="001F50B0" w:rsidRDefault="000965C8" w:rsidP="000965C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1023161" w14:textId="3995D981" w:rsidR="000965C8" w:rsidRPr="001F50B0" w:rsidRDefault="000965C8" w:rsidP="00096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(5,258)</w:t>
            </w:r>
          </w:p>
        </w:tc>
        <w:tc>
          <w:tcPr>
            <w:tcW w:w="270" w:type="dxa"/>
          </w:tcPr>
          <w:p w14:paraId="7C2D4368" w14:textId="77777777" w:rsidR="000965C8" w:rsidRPr="001F50B0" w:rsidRDefault="000965C8" w:rsidP="000965C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F7FDFA5" w14:textId="44C5ED4C" w:rsidR="000965C8" w:rsidRPr="001F50B0" w:rsidRDefault="000965C8" w:rsidP="000965C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B3A851" w14:textId="77777777" w:rsidR="000965C8" w:rsidRPr="001F50B0" w:rsidRDefault="000965C8" w:rsidP="000965C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4CEA24" w14:textId="782D68BA" w:rsidR="000965C8" w:rsidRPr="001F50B0" w:rsidRDefault="000965C8" w:rsidP="000965C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BF4231" w14:textId="77777777" w:rsidR="000965C8" w:rsidRPr="001F50B0" w:rsidRDefault="000965C8" w:rsidP="000965C8">
            <w:pPr>
              <w:tabs>
                <w:tab w:val="decimal" w:pos="8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35B26D8" w14:textId="0117ABE6" w:rsidR="000965C8" w:rsidRPr="001F50B0" w:rsidRDefault="000965C8" w:rsidP="00096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(5,258)</w:t>
            </w:r>
          </w:p>
        </w:tc>
      </w:tr>
    </w:tbl>
    <w:p w14:paraId="151E53AF" w14:textId="202EA970" w:rsidR="0099494D" w:rsidRDefault="00352144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1F50B0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</w:p>
    <w:p w14:paraId="28035F88" w14:textId="24749988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832C7EE" w14:textId="3F2CC0EA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2F1A77A" w14:textId="7BB2BE52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33C492D" w14:textId="0AD000B8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68B83D40" w14:textId="7F12B91B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0C54407D" w14:textId="173AC2AB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44AE9FF" w14:textId="08FFA73E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2BFB390" w14:textId="1F588470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1DD9076" w14:textId="4BFBB531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262E6BB" w14:textId="773A43CF" w:rsidR="0099494D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11485F07" w14:textId="77777777" w:rsidR="0099494D" w:rsidRPr="001F50B0" w:rsidRDefault="0099494D" w:rsidP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3BAFDA7D" w14:textId="645DC899" w:rsidR="00FD2D6E" w:rsidRPr="001F50B0" w:rsidRDefault="00FD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6FE95EF5" w14:textId="77777777" w:rsidR="00792969" w:rsidRPr="001F50B0" w:rsidRDefault="00792969" w:rsidP="00792969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1F50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ฐานะเปิดต่อความเสี่ยงจากเงินตราต่างประเทศ</w:t>
      </w:r>
    </w:p>
    <w:p w14:paraId="16A5C0FD" w14:textId="77777777" w:rsidR="00792969" w:rsidRPr="001F50B0" w:rsidRDefault="00792969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W w:w="98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20"/>
        <w:gridCol w:w="1009"/>
        <w:gridCol w:w="268"/>
        <w:gridCol w:w="873"/>
        <w:gridCol w:w="338"/>
        <w:gridCol w:w="922"/>
        <w:gridCol w:w="340"/>
        <w:gridCol w:w="1010"/>
        <w:gridCol w:w="268"/>
        <w:gridCol w:w="820"/>
        <w:gridCol w:w="82"/>
        <w:gridCol w:w="184"/>
        <w:gridCol w:w="82"/>
        <w:gridCol w:w="904"/>
        <w:gridCol w:w="82"/>
      </w:tblGrid>
      <w:tr w:rsidR="00792969" w:rsidRPr="001F50B0" w14:paraId="0105EB29" w14:textId="77777777" w:rsidTr="00207ECC">
        <w:trPr>
          <w:gridAfter w:val="1"/>
          <w:wAfter w:w="82" w:type="dxa"/>
          <w:tblHeader/>
        </w:trPr>
        <w:tc>
          <w:tcPr>
            <w:tcW w:w="2620" w:type="dxa"/>
          </w:tcPr>
          <w:p w14:paraId="09A4123E" w14:textId="634A8836" w:rsidR="00792969" w:rsidRPr="001F50B0" w:rsidRDefault="00792969" w:rsidP="00F021FD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41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765C84ED" w14:textId="7A73735F" w:rsidR="00792969" w:rsidRPr="001F50B0" w:rsidRDefault="00792969" w:rsidP="00F021FD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40" w:type="dxa"/>
          </w:tcPr>
          <w:p w14:paraId="56645EF9" w14:textId="77777777" w:rsidR="00792969" w:rsidRPr="001F50B0" w:rsidRDefault="00792969" w:rsidP="00F021F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639C5F6E" w14:textId="2C2DF90E" w:rsidR="00792969" w:rsidRPr="001F50B0" w:rsidRDefault="00792969" w:rsidP="00F02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7ECC" w:rsidRPr="001F50B0" w14:paraId="6D266827" w14:textId="77777777" w:rsidTr="00207ECC">
        <w:trPr>
          <w:tblHeader/>
        </w:trPr>
        <w:tc>
          <w:tcPr>
            <w:tcW w:w="2620" w:type="dxa"/>
            <w:vAlign w:val="bottom"/>
          </w:tcPr>
          <w:p w14:paraId="5B1B4275" w14:textId="542C3CA8" w:rsidR="00207ECC" w:rsidRPr="001F50B0" w:rsidRDefault="00207ECC" w:rsidP="0022382F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09" w:type="dxa"/>
          </w:tcPr>
          <w:p w14:paraId="10793DE0" w14:textId="77777777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0884D2" w14:textId="25D8FD46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</w:p>
          <w:p w14:paraId="3FD1760B" w14:textId="12D6E47F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68" w:type="dxa"/>
          </w:tcPr>
          <w:p w14:paraId="61AA6CBE" w14:textId="77777777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4D28B78C" w14:textId="77777777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  <w:p w14:paraId="4F3D8856" w14:textId="16476CE1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เงิน</w:t>
            </w:r>
          </w:p>
          <w:p w14:paraId="35458824" w14:textId="18833237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เหรียญ นิวซีแลนด์</w:t>
            </w:r>
          </w:p>
        </w:tc>
        <w:tc>
          <w:tcPr>
            <w:tcW w:w="338" w:type="dxa"/>
          </w:tcPr>
          <w:p w14:paraId="47849921" w14:textId="77777777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4F36ED7" w14:textId="77777777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329E39" w14:textId="77777777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235A0A" w14:textId="77777777" w:rsidR="00207ECC" w:rsidRPr="001F50B0" w:rsidRDefault="00207ECC" w:rsidP="000C4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EFFE81" w14:textId="4FECC3E0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40" w:type="dxa"/>
          </w:tcPr>
          <w:p w14:paraId="170370E2" w14:textId="77777777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10" w:type="dxa"/>
          </w:tcPr>
          <w:p w14:paraId="79003743" w14:textId="77777777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550B77" w14:textId="77777777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</w:t>
            </w:r>
          </w:p>
          <w:p w14:paraId="7A0E55A8" w14:textId="11A58D1B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68" w:type="dxa"/>
          </w:tcPr>
          <w:p w14:paraId="12F8F9C8" w14:textId="77777777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gridSpan w:val="2"/>
          </w:tcPr>
          <w:p w14:paraId="32D5831E" w14:textId="77777777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</w:p>
          <w:p w14:paraId="4413D8BC" w14:textId="77777777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เงิน</w:t>
            </w:r>
          </w:p>
          <w:p w14:paraId="4C95D993" w14:textId="486E7F09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เหรียญ นิวซีแลนด์</w:t>
            </w:r>
          </w:p>
        </w:tc>
        <w:tc>
          <w:tcPr>
            <w:tcW w:w="266" w:type="dxa"/>
            <w:gridSpan w:val="2"/>
          </w:tcPr>
          <w:p w14:paraId="2BC8AF59" w14:textId="77777777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</w:tcPr>
          <w:p w14:paraId="3E1F640B" w14:textId="77777777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4DCCB7" w14:textId="77777777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B376B4" w14:textId="77777777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EB5B9C" w14:textId="13DD924A" w:rsidR="00207ECC" w:rsidRPr="001F50B0" w:rsidRDefault="00207ECC" w:rsidP="00207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92969" w:rsidRPr="001F50B0" w14:paraId="61430609" w14:textId="77777777" w:rsidTr="00207ECC">
        <w:trPr>
          <w:gridAfter w:val="1"/>
          <w:wAfter w:w="82" w:type="dxa"/>
          <w:tblHeader/>
        </w:trPr>
        <w:tc>
          <w:tcPr>
            <w:tcW w:w="2620" w:type="dxa"/>
          </w:tcPr>
          <w:p w14:paraId="7576A35D" w14:textId="30D21D78" w:rsidR="00792969" w:rsidRPr="001F50B0" w:rsidRDefault="00792969" w:rsidP="00F021F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00" w:type="dxa"/>
            <w:gridSpan w:val="13"/>
            <w:hideMark/>
          </w:tcPr>
          <w:p w14:paraId="63662915" w14:textId="7D00CA20" w:rsidR="00792969" w:rsidRPr="001F50B0" w:rsidRDefault="00126216" w:rsidP="00F021FD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656C" w:rsidRPr="001F50B0" w14:paraId="4441703B" w14:textId="77777777" w:rsidTr="00207ECC">
        <w:trPr>
          <w:gridAfter w:val="1"/>
          <w:wAfter w:w="82" w:type="dxa"/>
        </w:trPr>
        <w:tc>
          <w:tcPr>
            <w:tcW w:w="2620" w:type="dxa"/>
          </w:tcPr>
          <w:p w14:paraId="634B6753" w14:textId="20E1FACD" w:rsidR="00D5656C" w:rsidRPr="001F50B0" w:rsidRDefault="00D5656C" w:rsidP="00D565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09" w:type="dxa"/>
            <w:vAlign w:val="bottom"/>
          </w:tcPr>
          <w:p w14:paraId="5EC7D61C" w14:textId="5332DDE7" w:rsidR="00D5656C" w:rsidRPr="001F50B0" w:rsidRDefault="00D5656C" w:rsidP="00D56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732,772</w:t>
            </w:r>
          </w:p>
        </w:tc>
        <w:tc>
          <w:tcPr>
            <w:tcW w:w="268" w:type="dxa"/>
          </w:tcPr>
          <w:p w14:paraId="336DCCC9" w14:textId="77777777" w:rsidR="00D5656C" w:rsidRPr="001F50B0" w:rsidRDefault="00D5656C" w:rsidP="00D565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165601FB" w14:textId="101CD66A" w:rsidR="00D5656C" w:rsidRPr="001F50B0" w:rsidRDefault="00D5656C" w:rsidP="00D56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38" w:type="dxa"/>
          </w:tcPr>
          <w:p w14:paraId="7C96AE2E" w14:textId="77777777" w:rsidR="00D5656C" w:rsidRPr="001F50B0" w:rsidRDefault="00D5656C" w:rsidP="00D565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3BA51D29" w14:textId="66F7D92A" w:rsidR="00D5656C" w:rsidRPr="001F50B0" w:rsidRDefault="00D5656C" w:rsidP="00D56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732,772</w:t>
            </w:r>
          </w:p>
        </w:tc>
        <w:tc>
          <w:tcPr>
            <w:tcW w:w="340" w:type="dxa"/>
          </w:tcPr>
          <w:p w14:paraId="485C90E0" w14:textId="77777777" w:rsidR="00D5656C" w:rsidRPr="001F50B0" w:rsidRDefault="00D5656C" w:rsidP="00D565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222EB931" w14:textId="4012B38A" w:rsidR="00D5656C" w:rsidRPr="001F50B0" w:rsidRDefault="00D5656C" w:rsidP="00D56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731,345</w:t>
            </w:r>
          </w:p>
        </w:tc>
        <w:tc>
          <w:tcPr>
            <w:tcW w:w="268" w:type="dxa"/>
          </w:tcPr>
          <w:p w14:paraId="75836224" w14:textId="77777777" w:rsidR="00D5656C" w:rsidRPr="001F50B0" w:rsidRDefault="00D5656C" w:rsidP="00D565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vAlign w:val="bottom"/>
          </w:tcPr>
          <w:p w14:paraId="4C58FB02" w14:textId="7062B29D" w:rsidR="00D5656C" w:rsidRPr="001F50B0" w:rsidRDefault="00D5656C" w:rsidP="00D56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14:paraId="0CA2665A" w14:textId="77777777" w:rsidR="00D5656C" w:rsidRPr="001F50B0" w:rsidRDefault="00D5656C" w:rsidP="00D565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4D3D5061" w14:textId="760F3204" w:rsidR="00D5656C" w:rsidRPr="001F50B0" w:rsidRDefault="00D5656C" w:rsidP="00D56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731,345</w:t>
            </w:r>
          </w:p>
        </w:tc>
      </w:tr>
      <w:tr w:rsidR="00D5656C" w:rsidRPr="001F50B0" w14:paraId="7780B9E2" w14:textId="77777777" w:rsidTr="00207ECC">
        <w:trPr>
          <w:gridAfter w:val="1"/>
          <w:wAfter w:w="82" w:type="dxa"/>
        </w:trPr>
        <w:tc>
          <w:tcPr>
            <w:tcW w:w="2620" w:type="dxa"/>
          </w:tcPr>
          <w:p w14:paraId="1D7B5CDB" w14:textId="1A25D5F3" w:rsidR="00D5656C" w:rsidRPr="001F50B0" w:rsidRDefault="00D5656C" w:rsidP="00D565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09" w:type="dxa"/>
            <w:vAlign w:val="bottom"/>
          </w:tcPr>
          <w:p w14:paraId="20A5F3BC" w14:textId="3D74F2FA" w:rsidR="00D5656C" w:rsidRPr="001F50B0" w:rsidRDefault="00D5656C" w:rsidP="00D56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268" w:type="dxa"/>
          </w:tcPr>
          <w:p w14:paraId="1984334A" w14:textId="77777777" w:rsidR="00D5656C" w:rsidRPr="001F50B0" w:rsidRDefault="00D5656C" w:rsidP="00D565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FB05600" w14:textId="3D5A5183" w:rsidR="00D5656C" w:rsidRPr="001F50B0" w:rsidRDefault="00D5656C" w:rsidP="00D56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38" w:type="dxa"/>
          </w:tcPr>
          <w:p w14:paraId="2AE04014" w14:textId="77777777" w:rsidR="00D5656C" w:rsidRPr="001F50B0" w:rsidRDefault="00D5656C" w:rsidP="00D5656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7806FF54" w14:textId="4D53154C" w:rsidR="00D5656C" w:rsidRPr="001F50B0" w:rsidRDefault="00D5656C" w:rsidP="00D56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340" w:type="dxa"/>
          </w:tcPr>
          <w:p w14:paraId="3F7E1EF8" w14:textId="77777777" w:rsidR="00D5656C" w:rsidRPr="001F50B0" w:rsidRDefault="00D5656C" w:rsidP="00D565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6476E7D5" w14:textId="0FA7D7BE" w:rsidR="00D5656C" w:rsidRPr="001F50B0" w:rsidRDefault="00D5656C" w:rsidP="00D56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268" w:type="dxa"/>
          </w:tcPr>
          <w:p w14:paraId="40A8CB1E" w14:textId="77777777" w:rsidR="00D5656C" w:rsidRPr="001F50B0" w:rsidRDefault="00D5656C" w:rsidP="00D565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vAlign w:val="bottom"/>
          </w:tcPr>
          <w:p w14:paraId="26851797" w14:textId="4BA8D840" w:rsidR="00D5656C" w:rsidRPr="001F50B0" w:rsidRDefault="00D5656C" w:rsidP="00D56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14:paraId="5AE6BF97" w14:textId="77777777" w:rsidR="00D5656C" w:rsidRPr="001F50B0" w:rsidRDefault="00D5656C" w:rsidP="00D565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6150E57C" w14:textId="65B40BF1" w:rsidR="00D5656C" w:rsidRPr="001F50B0" w:rsidRDefault="00D5656C" w:rsidP="00D56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</w:tr>
      <w:tr w:rsidR="00D5656C" w:rsidRPr="001F50B0" w14:paraId="2034F711" w14:textId="77777777" w:rsidTr="00207ECC">
        <w:trPr>
          <w:gridAfter w:val="1"/>
          <w:wAfter w:w="82" w:type="dxa"/>
        </w:trPr>
        <w:tc>
          <w:tcPr>
            <w:tcW w:w="2620" w:type="dxa"/>
          </w:tcPr>
          <w:p w14:paraId="46998FBF" w14:textId="388D92FC" w:rsidR="00D5656C" w:rsidRPr="001F50B0" w:rsidRDefault="00D5656C" w:rsidP="00D565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09" w:type="dxa"/>
            <w:vAlign w:val="bottom"/>
          </w:tcPr>
          <w:p w14:paraId="0C2C6F87" w14:textId="09AB1807" w:rsidR="00D5656C" w:rsidRPr="001F50B0" w:rsidRDefault="00D5656C" w:rsidP="00D56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(257,211)</w:t>
            </w:r>
          </w:p>
        </w:tc>
        <w:tc>
          <w:tcPr>
            <w:tcW w:w="268" w:type="dxa"/>
          </w:tcPr>
          <w:p w14:paraId="1FBF390E" w14:textId="77777777" w:rsidR="00D5656C" w:rsidRPr="001F50B0" w:rsidRDefault="00D5656C" w:rsidP="00D565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5FC8B9B" w14:textId="0FB1E358" w:rsidR="00D5656C" w:rsidRPr="001F50B0" w:rsidRDefault="00D5656C" w:rsidP="00D56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(899)</w:t>
            </w:r>
          </w:p>
        </w:tc>
        <w:tc>
          <w:tcPr>
            <w:tcW w:w="338" w:type="dxa"/>
          </w:tcPr>
          <w:p w14:paraId="448471A8" w14:textId="77777777" w:rsidR="00D5656C" w:rsidRPr="001F50B0" w:rsidRDefault="00D5656C" w:rsidP="00D565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28090449" w14:textId="4AB8CF52" w:rsidR="00D5656C" w:rsidRPr="001F50B0" w:rsidRDefault="00D5656C" w:rsidP="0074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(258,110)</w:t>
            </w:r>
          </w:p>
        </w:tc>
        <w:tc>
          <w:tcPr>
            <w:tcW w:w="340" w:type="dxa"/>
          </w:tcPr>
          <w:p w14:paraId="7CF63E94" w14:textId="77777777" w:rsidR="00D5656C" w:rsidRPr="001F50B0" w:rsidRDefault="00D5656C" w:rsidP="00D565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0DCBC0B6" w14:textId="421F9FC1" w:rsidR="00D5656C" w:rsidRPr="001F50B0" w:rsidRDefault="00D5656C" w:rsidP="00D56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(257,211)</w:t>
            </w:r>
          </w:p>
        </w:tc>
        <w:tc>
          <w:tcPr>
            <w:tcW w:w="268" w:type="dxa"/>
          </w:tcPr>
          <w:p w14:paraId="5CACACDB" w14:textId="77777777" w:rsidR="00D5656C" w:rsidRPr="001F50B0" w:rsidRDefault="00D5656C" w:rsidP="00D565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vAlign w:val="bottom"/>
          </w:tcPr>
          <w:p w14:paraId="677023E0" w14:textId="0B61B2B8" w:rsidR="00D5656C" w:rsidRPr="001F50B0" w:rsidRDefault="00D5656C" w:rsidP="00D56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(899)</w:t>
            </w:r>
          </w:p>
        </w:tc>
        <w:tc>
          <w:tcPr>
            <w:tcW w:w="266" w:type="dxa"/>
            <w:gridSpan w:val="2"/>
          </w:tcPr>
          <w:p w14:paraId="541D2BCE" w14:textId="77777777" w:rsidR="00D5656C" w:rsidRPr="001F50B0" w:rsidRDefault="00D5656C" w:rsidP="00D565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7E265918" w14:textId="2F2A43AF" w:rsidR="00D5656C" w:rsidRPr="00142DE9" w:rsidRDefault="00DF2C3F" w:rsidP="00D56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C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656C" w:rsidRPr="00A26C8D">
              <w:rPr>
                <w:rFonts w:asciiTheme="majorBidi" w:hAnsiTheme="majorBidi" w:cstheme="majorBidi"/>
                <w:sz w:val="30"/>
                <w:szCs w:val="30"/>
              </w:rPr>
              <w:t>258,110</w:t>
            </w:r>
            <w:r w:rsidRPr="00A26C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5656C" w:rsidRPr="001F50B0" w14:paraId="719AC3AD" w14:textId="77777777" w:rsidTr="00207ECC">
        <w:trPr>
          <w:gridAfter w:val="1"/>
          <w:wAfter w:w="82" w:type="dxa"/>
        </w:trPr>
        <w:tc>
          <w:tcPr>
            <w:tcW w:w="2620" w:type="dxa"/>
          </w:tcPr>
          <w:p w14:paraId="20680C43" w14:textId="58C43DE3" w:rsidR="00D5656C" w:rsidRPr="001F50B0" w:rsidRDefault="00D5656C" w:rsidP="00D565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09" w:type="dxa"/>
            <w:vAlign w:val="bottom"/>
          </w:tcPr>
          <w:p w14:paraId="52AB353D" w14:textId="2B4CE209" w:rsidR="00D5656C" w:rsidRPr="001F50B0" w:rsidRDefault="00D5656C" w:rsidP="00D56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(3,570)</w:t>
            </w:r>
          </w:p>
        </w:tc>
        <w:tc>
          <w:tcPr>
            <w:tcW w:w="268" w:type="dxa"/>
          </w:tcPr>
          <w:p w14:paraId="0D264945" w14:textId="77777777" w:rsidR="00D5656C" w:rsidRPr="001F50B0" w:rsidRDefault="00D5656C" w:rsidP="00D565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10D582F5" w14:textId="366B68D5" w:rsidR="00D5656C" w:rsidRPr="001F50B0" w:rsidRDefault="00D5656C" w:rsidP="00D56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38" w:type="dxa"/>
          </w:tcPr>
          <w:p w14:paraId="6A0DAEE4" w14:textId="77777777" w:rsidR="00D5656C" w:rsidRPr="001F50B0" w:rsidRDefault="00D5656C" w:rsidP="00D5656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29FB6261" w14:textId="421E85D0" w:rsidR="00D5656C" w:rsidRPr="001F50B0" w:rsidRDefault="00D5656C" w:rsidP="00D56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(3,570)</w:t>
            </w:r>
          </w:p>
        </w:tc>
        <w:tc>
          <w:tcPr>
            <w:tcW w:w="340" w:type="dxa"/>
          </w:tcPr>
          <w:p w14:paraId="2BF9FF40" w14:textId="77777777" w:rsidR="00D5656C" w:rsidRPr="001F50B0" w:rsidRDefault="00D5656C" w:rsidP="00D565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30C21630" w14:textId="5055F229" w:rsidR="00D5656C" w:rsidRPr="001F50B0" w:rsidRDefault="00D5656C" w:rsidP="00D56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(3,570)</w:t>
            </w:r>
          </w:p>
        </w:tc>
        <w:tc>
          <w:tcPr>
            <w:tcW w:w="268" w:type="dxa"/>
          </w:tcPr>
          <w:p w14:paraId="20DA0469" w14:textId="77777777" w:rsidR="00D5656C" w:rsidRPr="001F50B0" w:rsidRDefault="00D5656C" w:rsidP="00D565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vAlign w:val="bottom"/>
          </w:tcPr>
          <w:p w14:paraId="66E7E2DE" w14:textId="63366DE6" w:rsidR="00D5656C" w:rsidRPr="001F50B0" w:rsidRDefault="00D5656C" w:rsidP="00D56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14:paraId="68F75DBA" w14:textId="77777777" w:rsidR="00D5656C" w:rsidRPr="001F50B0" w:rsidRDefault="00D5656C" w:rsidP="00D5656C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74D384CE" w14:textId="7D927881" w:rsidR="00D5656C" w:rsidRPr="00142DE9" w:rsidRDefault="00DF2C3F" w:rsidP="00D565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26C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656C" w:rsidRPr="00A26C8D">
              <w:rPr>
                <w:rFonts w:asciiTheme="majorBidi" w:hAnsiTheme="majorBidi" w:cstheme="majorBidi"/>
                <w:sz w:val="30"/>
                <w:szCs w:val="30"/>
              </w:rPr>
              <w:t>3,570</w:t>
            </w:r>
            <w:r w:rsidRPr="00A26C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95E8A" w:rsidRPr="001F50B0" w14:paraId="16F38843" w14:textId="77777777" w:rsidTr="00A26C8D">
        <w:trPr>
          <w:gridAfter w:val="1"/>
          <w:wAfter w:w="82" w:type="dxa"/>
        </w:trPr>
        <w:tc>
          <w:tcPr>
            <w:tcW w:w="2620" w:type="dxa"/>
          </w:tcPr>
          <w:p w14:paraId="28EA45C2" w14:textId="77777777" w:rsidR="00140F8C" w:rsidRPr="001F50B0" w:rsidRDefault="00795E8A" w:rsidP="00795E8A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>ยอดบัญชีในงบแสดงฐานะการเงิน</w:t>
            </w:r>
          </w:p>
          <w:p w14:paraId="5951B2F7" w14:textId="7B64EE3A" w:rsidR="00795E8A" w:rsidRPr="001F50B0" w:rsidRDefault="00140F8C" w:rsidP="00795E8A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 xml:space="preserve">   </w:t>
            </w:r>
            <w:r w:rsidR="00795E8A" w:rsidRPr="001F50B0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>ที่มีความเสี่ยง</w:t>
            </w:r>
            <w:r w:rsidR="00795E8A" w:rsidRPr="001F50B0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</w:rPr>
              <w:t xml:space="preserve">       </w:t>
            </w:r>
            <w:r w:rsidR="00795E8A" w:rsidRPr="001F50B0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2E4B95F5" w14:textId="5F5227AA" w:rsidR="00795E8A" w:rsidRPr="001F50B0" w:rsidRDefault="00795E8A" w:rsidP="00795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472,831</w:t>
            </w:r>
          </w:p>
        </w:tc>
        <w:tc>
          <w:tcPr>
            <w:tcW w:w="268" w:type="dxa"/>
          </w:tcPr>
          <w:p w14:paraId="24C4A4E2" w14:textId="77777777" w:rsidR="00795E8A" w:rsidRPr="001F50B0" w:rsidRDefault="00795E8A" w:rsidP="00795E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F63384" w14:textId="06754FD6" w:rsidR="00795E8A" w:rsidRPr="001F50B0" w:rsidRDefault="00795E8A" w:rsidP="00795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(899)</w:t>
            </w:r>
          </w:p>
        </w:tc>
        <w:tc>
          <w:tcPr>
            <w:tcW w:w="338" w:type="dxa"/>
          </w:tcPr>
          <w:p w14:paraId="4E231862" w14:textId="77777777" w:rsidR="00795E8A" w:rsidRPr="001F50B0" w:rsidRDefault="00795E8A" w:rsidP="00795E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336B41BE" w14:textId="199E38DC" w:rsidR="00795E8A" w:rsidRPr="001F50B0" w:rsidRDefault="00795E8A" w:rsidP="00795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471,932</w:t>
            </w:r>
          </w:p>
        </w:tc>
        <w:tc>
          <w:tcPr>
            <w:tcW w:w="340" w:type="dxa"/>
          </w:tcPr>
          <w:p w14:paraId="34C5DD35" w14:textId="77777777" w:rsidR="00795E8A" w:rsidRPr="001F50B0" w:rsidRDefault="00795E8A" w:rsidP="00795E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25C40329" w14:textId="04BBA0D5" w:rsidR="00795E8A" w:rsidRPr="001F50B0" w:rsidRDefault="00795E8A" w:rsidP="00795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471,404</w:t>
            </w:r>
          </w:p>
        </w:tc>
        <w:tc>
          <w:tcPr>
            <w:tcW w:w="268" w:type="dxa"/>
          </w:tcPr>
          <w:p w14:paraId="6BBA0B9E" w14:textId="77777777" w:rsidR="00795E8A" w:rsidRPr="001F50B0" w:rsidRDefault="00795E8A" w:rsidP="00795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5C906D" w14:textId="09867615" w:rsidR="00795E8A" w:rsidRPr="001F50B0" w:rsidRDefault="00795E8A" w:rsidP="00795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(899)</w:t>
            </w:r>
          </w:p>
        </w:tc>
        <w:tc>
          <w:tcPr>
            <w:tcW w:w="266" w:type="dxa"/>
            <w:gridSpan w:val="2"/>
          </w:tcPr>
          <w:p w14:paraId="091D9253" w14:textId="77777777" w:rsidR="00795E8A" w:rsidRPr="001F50B0" w:rsidRDefault="00795E8A" w:rsidP="00795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</w:tcBorders>
            <w:vAlign w:val="bottom"/>
          </w:tcPr>
          <w:p w14:paraId="4E831CC5" w14:textId="3049A3B0" w:rsidR="00795E8A" w:rsidRPr="001F50B0" w:rsidRDefault="00795E8A" w:rsidP="00795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470,505</w:t>
            </w:r>
          </w:p>
        </w:tc>
      </w:tr>
      <w:tr w:rsidR="00795E8A" w:rsidRPr="001F50B0" w14:paraId="7918DAA8" w14:textId="77777777" w:rsidTr="00A26C8D">
        <w:trPr>
          <w:gridAfter w:val="1"/>
          <w:wAfter w:w="82" w:type="dxa"/>
        </w:trPr>
        <w:tc>
          <w:tcPr>
            <w:tcW w:w="2620" w:type="dxa"/>
          </w:tcPr>
          <w:p w14:paraId="1ECBC2AB" w14:textId="77777777" w:rsidR="00795E8A" w:rsidRPr="001F50B0" w:rsidRDefault="00795E8A" w:rsidP="00795E8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AD40C64" w14:textId="09F7ED5F" w:rsidR="00795E8A" w:rsidRPr="001F50B0" w:rsidRDefault="00795E8A" w:rsidP="00795E8A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009" w:type="dxa"/>
            <w:vAlign w:val="bottom"/>
          </w:tcPr>
          <w:p w14:paraId="63EC42E0" w14:textId="753F8987" w:rsidR="00795E8A" w:rsidRPr="001F50B0" w:rsidRDefault="00795E8A" w:rsidP="00795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(252,609)</w:t>
            </w:r>
          </w:p>
        </w:tc>
        <w:tc>
          <w:tcPr>
            <w:tcW w:w="268" w:type="dxa"/>
          </w:tcPr>
          <w:p w14:paraId="79CE709A" w14:textId="77777777" w:rsidR="00795E8A" w:rsidRPr="001F50B0" w:rsidRDefault="00795E8A" w:rsidP="00795E8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7FC2ACFE" w14:textId="124E6A15" w:rsidR="00795E8A" w:rsidRPr="001F50B0" w:rsidRDefault="00795E8A" w:rsidP="00795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38" w:type="dxa"/>
          </w:tcPr>
          <w:p w14:paraId="6A737F96" w14:textId="77777777" w:rsidR="00795E8A" w:rsidRPr="001F50B0" w:rsidRDefault="00795E8A" w:rsidP="00795E8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6BF28C4F" w14:textId="26966D0E" w:rsidR="00795E8A" w:rsidRPr="001F50B0" w:rsidRDefault="00795E8A" w:rsidP="00CE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(252,609)</w:t>
            </w:r>
          </w:p>
        </w:tc>
        <w:tc>
          <w:tcPr>
            <w:tcW w:w="340" w:type="dxa"/>
          </w:tcPr>
          <w:p w14:paraId="52FDA557" w14:textId="77777777" w:rsidR="00795E8A" w:rsidRPr="001F50B0" w:rsidRDefault="00795E8A" w:rsidP="00795E8A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67BCD125" w14:textId="1D5E36F0" w:rsidR="00795E8A" w:rsidRPr="001F50B0" w:rsidRDefault="00795E8A" w:rsidP="00795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(252,609)</w:t>
            </w:r>
          </w:p>
        </w:tc>
        <w:tc>
          <w:tcPr>
            <w:tcW w:w="268" w:type="dxa"/>
          </w:tcPr>
          <w:p w14:paraId="51B070C7" w14:textId="77777777" w:rsidR="00795E8A" w:rsidRPr="001F50B0" w:rsidRDefault="00795E8A" w:rsidP="00795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78E35130" w14:textId="4DEAE5E4" w:rsidR="00795E8A" w:rsidRPr="001F50B0" w:rsidRDefault="00795E8A" w:rsidP="00795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</w:tcPr>
          <w:p w14:paraId="43AEA8E8" w14:textId="77777777" w:rsidR="00795E8A" w:rsidRPr="001F50B0" w:rsidRDefault="00795E8A" w:rsidP="00795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vAlign w:val="bottom"/>
          </w:tcPr>
          <w:p w14:paraId="1E929989" w14:textId="57FDAA72" w:rsidR="00795E8A" w:rsidRPr="001F50B0" w:rsidRDefault="00795E8A" w:rsidP="00CE2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(252,609)</w:t>
            </w:r>
          </w:p>
        </w:tc>
      </w:tr>
      <w:tr w:rsidR="00795E8A" w:rsidRPr="001F50B0" w14:paraId="15F458E7" w14:textId="77777777" w:rsidTr="00207ECC">
        <w:trPr>
          <w:gridAfter w:val="1"/>
          <w:wAfter w:w="82" w:type="dxa"/>
        </w:trPr>
        <w:tc>
          <w:tcPr>
            <w:tcW w:w="2620" w:type="dxa"/>
          </w:tcPr>
          <w:p w14:paraId="22F550A5" w14:textId="77777777" w:rsidR="00795E8A" w:rsidRPr="001F50B0" w:rsidRDefault="00795E8A" w:rsidP="00795E8A">
            <w:pPr>
              <w:pStyle w:val="BodyText"/>
              <w:tabs>
                <w:tab w:val="clear" w:pos="227"/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0D7E8D52" w14:textId="38239D90" w:rsidR="00795E8A" w:rsidRPr="001F50B0" w:rsidRDefault="00795E8A" w:rsidP="00795E8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04E2B" w14:textId="73E28780" w:rsidR="00795E8A" w:rsidRPr="001F50B0" w:rsidRDefault="00795E8A" w:rsidP="00795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220,222</w:t>
            </w:r>
          </w:p>
        </w:tc>
        <w:tc>
          <w:tcPr>
            <w:tcW w:w="268" w:type="dxa"/>
          </w:tcPr>
          <w:p w14:paraId="65C3971E" w14:textId="77777777" w:rsidR="00795E8A" w:rsidRPr="001F50B0" w:rsidRDefault="00795E8A" w:rsidP="00795E8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894F63" w14:textId="0827EC47" w:rsidR="00795E8A" w:rsidRPr="001F50B0" w:rsidRDefault="00795E8A" w:rsidP="00795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(899)</w:t>
            </w:r>
          </w:p>
        </w:tc>
        <w:tc>
          <w:tcPr>
            <w:tcW w:w="338" w:type="dxa"/>
          </w:tcPr>
          <w:p w14:paraId="7DB75B9B" w14:textId="77777777" w:rsidR="00795E8A" w:rsidRPr="001F50B0" w:rsidRDefault="00795E8A" w:rsidP="00795E8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256EB" w14:textId="1FA74462" w:rsidR="00795E8A" w:rsidRPr="001F50B0" w:rsidRDefault="00795E8A" w:rsidP="00795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219,323</w:t>
            </w:r>
          </w:p>
        </w:tc>
        <w:tc>
          <w:tcPr>
            <w:tcW w:w="340" w:type="dxa"/>
          </w:tcPr>
          <w:p w14:paraId="520D8143" w14:textId="77777777" w:rsidR="00795E8A" w:rsidRPr="001F50B0" w:rsidRDefault="00795E8A" w:rsidP="00795E8A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4C5F9" w14:textId="5BC9FA67" w:rsidR="00795E8A" w:rsidRPr="001F50B0" w:rsidRDefault="00795E8A" w:rsidP="00795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218,795</w:t>
            </w:r>
          </w:p>
        </w:tc>
        <w:tc>
          <w:tcPr>
            <w:tcW w:w="268" w:type="dxa"/>
          </w:tcPr>
          <w:p w14:paraId="7CCBCB1A" w14:textId="77777777" w:rsidR="00795E8A" w:rsidRPr="001F50B0" w:rsidRDefault="00795E8A" w:rsidP="00795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3BA925" w14:textId="2B4027F2" w:rsidR="00795E8A" w:rsidRPr="001F50B0" w:rsidRDefault="00795E8A" w:rsidP="00795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(899)</w:t>
            </w:r>
          </w:p>
        </w:tc>
        <w:tc>
          <w:tcPr>
            <w:tcW w:w="266" w:type="dxa"/>
            <w:gridSpan w:val="2"/>
          </w:tcPr>
          <w:p w14:paraId="58D4BE4A" w14:textId="77777777" w:rsidR="00795E8A" w:rsidRPr="001F50B0" w:rsidRDefault="00795E8A" w:rsidP="00795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51284" w14:textId="35151FF2" w:rsidR="00795E8A" w:rsidRPr="001F50B0" w:rsidRDefault="00795E8A" w:rsidP="00795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217,896</w:t>
            </w:r>
          </w:p>
        </w:tc>
      </w:tr>
    </w:tbl>
    <w:p w14:paraId="7A2559C5" w14:textId="05F1E0EB" w:rsidR="00BC2F77" w:rsidRPr="001F50B0" w:rsidRDefault="00BC2F77" w:rsidP="00350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75FA76C" w14:textId="7CFC2642" w:rsidR="003B4E0B" w:rsidRPr="001F50B0" w:rsidRDefault="00193598" w:rsidP="00C10C84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1F50B0">
        <w:rPr>
          <w:rFonts w:asciiTheme="majorBidi" w:hAnsiTheme="majorBidi" w:cstheme="majorBidi"/>
          <w:szCs w:val="30"/>
        </w:rPr>
        <w:t>1</w:t>
      </w:r>
      <w:r w:rsidR="008C34C0" w:rsidRPr="001F50B0">
        <w:rPr>
          <w:rFonts w:asciiTheme="majorBidi" w:hAnsiTheme="majorBidi" w:cstheme="majorBidi"/>
          <w:szCs w:val="30"/>
        </w:rPr>
        <w:t>2</w:t>
      </w:r>
      <w:r w:rsidRPr="001F50B0">
        <w:rPr>
          <w:rFonts w:asciiTheme="majorBidi" w:hAnsiTheme="majorBidi" w:cstheme="majorBidi"/>
          <w:szCs w:val="30"/>
        </w:rPr>
        <w:tab/>
      </w:r>
      <w:r w:rsidR="003B4E0B" w:rsidRPr="001F50B0">
        <w:rPr>
          <w:rFonts w:asciiTheme="majorBidi" w:hAnsiTheme="majorBidi" w:cstheme="majorBidi"/>
          <w:szCs w:val="30"/>
          <w:cs/>
        </w:rPr>
        <w:t>ภาระผูกพันกับบุคคลหรือกิจการที่ไม่เกี่ยวข้องกัน</w:t>
      </w:r>
    </w:p>
    <w:p w14:paraId="721D61E3" w14:textId="48B16EC3" w:rsidR="003B4E0B" w:rsidRPr="001F50B0" w:rsidRDefault="003B4E0B" w:rsidP="00F72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9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270"/>
        <w:gridCol w:w="1620"/>
      </w:tblGrid>
      <w:tr w:rsidR="00350F3B" w:rsidRPr="001F50B0" w14:paraId="2F5CC909" w14:textId="77777777" w:rsidTr="00C10C84">
        <w:trPr>
          <w:tblHeader/>
        </w:trPr>
        <w:tc>
          <w:tcPr>
            <w:tcW w:w="5652" w:type="dxa"/>
            <w:shd w:val="clear" w:color="auto" w:fill="auto"/>
          </w:tcPr>
          <w:p w14:paraId="32BD0D95" w14:textId="77777777" w:rsidR="00350F3B" w:rsidRPr="001F50B0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BEDA9C" w14:textId="77777777" w:rsidR="00350F3B" w:rsidRPr="001F50B0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49D53F1B" w14:textId="77777777" w:rsidR="00350F3B" w:rsidRPr="001F50B0" w:rsidRDefault="00350F3B" w:rsidP="00F021FD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E2BDA3" w14:textId="77777777" w:rsidR="00350F3B" w:rsidRPr="001F50B0" w:rsidRDefault="00350F3B" w:rsidP="00F021FD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991CCFC" w14:textId="77777777" w:rsidR="00350F3B" w:rsidRPr="001F50B0" w:rsidRDefault="00350F3B" w:rsidP="00F021FD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971D748" w14:textId="77777777" w:rsidR="00350F3B" w:rsidRPr="001F50B0" w:rsidRDefault="00350F3B" w:rsidP="00F021FD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350F3B" w:rsidRPr="001F50B0" w14:paraId="525329C0" w14:textId="77777777" w:rsidTr="00C10C84">
        <w:trPr>
          <w:tblHeader/>
        </w:trPr>
        <w:tc>
          <w:tcPr>
            <w:tcW w:w="5652" w:type="dxa"/>
            <w:shd w:val="clear" w:color="auto" w:fill="auto"/>
          </w:tcPr>
          <w:p w14:paraId="15993CFB" w14:textId="77777777" w:rsidR="00350F3B" w:rsidRPr="001F50B0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32C53370" w14:textId="77777777" w:rsidR="00350F3B" w:rsidRPr="001F50B0" w:rsidRDefault="00350F3B" w:rsidP="00F02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0F3B" w:rsidRPr="001F50B0" w14:paraId="00CD53B6" w14:textId="77777777" w:rsidTr="00C10C84">
        <w:tc>
          <w:tcPr>
            <w:tcW w:w="5652" w:type="dxa"/>
            <w:shd w:val="clear" w:color="auto" w:fill="auto"/>
          </w:tcPr>
          <w:p w14:paraId="5B759153" w14:textId="77777777" w:rsidR="00350F3B" w:rsidRPr="001F50B0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  <w:shd w:val="clear" w:color="auto" w:fill="auto"/>
          </w:tcPr>
          <w:p w14:paraId="4855108B" w14:textId="77777777" w:rsidR="00350F3B" w:rsidRPr="001F50B0" w:rsidRDefault="00350F3B" w:rsidP="00F021FD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873D9" w14:textId="77777777" w:rsidR="00350F3B" w:rsidRPr="001F50B0" w:rsidRDefault="00350F3B" w:rsidP="00F021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C310D04" w14:textId="77777777" w:rsidR="00350F3B" w:rsidRPr="001F50B0" w:rsidRDefault="00350F3B" w:rsidP="00F021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97429" w:rsidRPr="001F50B0" w14:paraId="05A1A324" w14:textId="77777777" w:rsidTr="00C10C84">
        <w:tc>
          <w:tcPr>
            <w:tcW w:w="5652" w:type="dxa"/>
            <w:shd w:val="clear" w:color="auto" w:fill="auto"/>
          </w:tcPr>
          <w:p w14:paraId="6B95C12F" w14:textId="797A3D82" w:rsidR="00297429" w:rsidRPr="001F50B0" w:rsidRDefault="00297429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620" w:type="dxa"/>
            <w:shd w:val="clear" w:color="auto" w:fill="auto"/>
          </w:tcPr>
          <w:p w14:paraId="6B211B16" w14:textId="3FA17D10" w:rsidR="00297429" w:rsidRPr="001F50B0" w:rsidRDefault="00297429" w:rsidP="00297429">
            <w:pPr>
              <w:spacing w:line="240" w:lineRule="auto"/>
              <w:ind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11,174</w:t>
            </w:r>
          </w:p>
        </w:tc>
        <w:tc>
          <w:tcPr>
            <w:tcW w:w="270" w:type="dxa"/>
            <w:shd w:val="clear" w:color="auto" w:fill="auto"/>
          </w:tcPr>
          <w:p w14:paraId="7019144C" w14:textId="77777777" w:rsidR="00297429" w:rsidRPr="001F50B0" w:rsidRDefault="00297429" w:rsidP="00F021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D2CAAD0" w14:textId="61DDA45B" w:rsidR="00297429" w:rsidRPr="001F50B0" w:rsidRDefault="00297429" w:rsidP="00297429">
            <w:pPr>
              <w:pStyle w:val="acctfourfigures"/>
              <w:tabs>
                <w:tab w:val="clear" w:pos="765"/>
              </w:tabs>
              <w:spacing w:line="240" w:lineRule="auto"/>
              <w:ind w:right="16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11,174</w:t>
            </w:r>
          </w:p>
        </w:tc>
      </w:tr>
      <w:tr w:rsidR="00350F3B" w:rsidRPr="001F50B0" w14:paraId="0AE412C8" w14:textId="77777777" w:rsidTr="00C10C84">
        <w:tc>
          <w:tcPr>
            <w:tcW w:w="5652" w:type="dxa"/>
            <w:shd w:val="clear" w:color="auto" w:fill="auto"/>
          </w:tcPr>
          <w:p w14:paraId="60111DE5" w14:textId="03A6D654" w:rsidR="00350F3B" w:rsidRPr="001F50B0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1F50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7429"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620" w:type="dxa"/>
            <w:shd w:val="clear" w:color="auto" w:fill="auto"/>
          </w:tcPr>
          <w:p w14:paraId="0BB4BD8D" w14:textId="5D075DB0" w:rsidR="00350F3B" w:rsidRPr="001F50B0" w:rsidRDefault="00297429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2,705</w:t>
            </w:r>
          </w:p>
        </w:tc>
        <w:tc>
          <w:tcPr>
            <w:tcW w:w="270" w:type="dxa"/>
            <w:shd w:val="clear" w:color="auto" w:fill="auto"/>
          </w:tcPr>
          <w:p w14:paraId="2FD8839E" w14:textId="77777777" w:rsidR="00350F3B" w:rsidRPr="001F50B0" w:rsidRDefault="00350F3B" w:rsidP="00F021F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203E237C" w14:textId="4FD2C740" w:rsidR="00350F3B" w:rsidRPr="001F50B0" w:rsidRDefault="00297429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2,705</w:t>
            </w:r>
          </w:p>
        </w:tc>
      </w:tr>
      <w:tr w:rsidR="00350F3B" w:rsidRPr="001F50B0" w14:paraId="1BCFA561" w14:textId="77777777" w:rsidTr="00C10C84">
        <w:tc>
          <w:tcPr>
            <w:tcW w:w="5652" w:type="dxa"/>
            <w:shd w:val="clear" w:color="auto" w:fill="auto"/>
          </w:tcPr>
          <w:p w14:paraId="1426C408" w14:textId="77777777" w:rsidR="00350F3B" w:rsidRPr="001F50B0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B16A3" w14:textId="20E367FD" w:rsidR="00350F3B" w:rsidRPr="001F50B0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</w:t>
            </w:r>
            <w:r w:rsidR="00297429"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879</w:t>
            </w:r>
          </w:p>
        </w:tc>
        <w:tc>
          <w:tcPr>
            <w:tcW w:w="270" w:type="dxa"/>
            <w:shd w:val="clear" w:color="auto" w:fill="auto"/>
          </w:tcPr>
          <w:p w14:paraId="2BE039BE" w14:textId="77777777" w:rsidR="00350F3B" w:rsidRPr="001F50B0" w:rsidRDefault="00350F3B" w:rsidP="00F021F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3EF49" w14:textId="5971A94B" w:rsidR="00350F3B" w:rsidRPr="001F50B0" w:rsidRDefault="00297429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13,879</w:t>
            </w:r>
          </w:p>
        </w:tc>
      </w:tr>
      <w:tr w:rsidR="00350F3B" w:rsidRPr="001F50B0" w14:paraId="27662A51" w14:textId="77777777" w:rsidTr="00C10C84">
        <w:tblPrEx>
          <w:tblLook w:val="01E0" w:firstRow="1" w:lastRow="1" w:firstColumn="1" w:lastColumn="1" w:noHBand="0" w:noVBand="0"/>
        </w:tblPrEx>
        <w:tc>
          <w:tcPr>
            <w:tcW w:w="5652" w:type="dxa"/>
            <w:shd w:val="clear" w:color="auto" w:fill="auto"/>
          </w:tcPr>
          <w:p w14:paraId="08083642" w14:textId="77777777" w:rsidR="00350F3B" w:rsidRPr="001F50B0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3E164869" w14:textId="77777777" w:rsidR="00350F3B" w:rsidRPr="001F50B0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E4B417" w14:textId="77777777" w:rsidR="00350F3B" w:rsidRPr="001F50B0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1BDDCF4B" w14:textId="77777777" w:rsidR="00350F3B" w:rsidRPr="001F50B0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0F3B" w:rsidRPr="001F50B0" w14:paraId="7D0BE30A" w14:textId="77777777" w:rsidTr="00C10C84">
        <w:tc>
          <w:tcPr>
            <w:tcW w:w="5652" w:type="dxa"/>
            <w:shd w:val="clear" w:color="auto" w:fill="auto"/>
          </w:tcPr>
          <w:p w14:paraId="15723680" w14:textId="77777777" w:rsidR="00350F3B" w:rsidRPr="001F50B0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59A19481" w14:textId="77777777" w:rsidR="00350F3B" w:rsidRPr="001F50B0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CB080F" w14:textId="77777777" w:rsidR="00350F3B" w:rsidRPr="001F50B0" w:rsidRDefault="00350F3B" w:rsidP="00F021F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600F034" w14:textId="77777777" w:rsidR="00350F3B" w:rsidRPr="001F50B0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0F3B" w:rsidRPr="001F50B0" w14:paraId="6B3B7575" w14:textId="77777777" w:rsidTr="00C10C84">
        <w:tc>
          <w:tcPr>
            <w:tcW w:w="5652" w:type="dxa"/>
            <w:shd w:val="clear" w:color="auto" w:fill="auto"/>
          </w:tcPr>
          <w:p w14:paraId="4C11E2E7" w14:textId="77777777" w:rsidR="00350F3B" w:rsidRPr="001F50B0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653AA3E3" w14:textId="3999CCBF" w:rsidR="00350F3B" w:rsidRPr="001F50B0" w:rsidRDefault="00297429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8,440</w:t>
            </w:r>
          </w:p>
        </w:tc>
        <w:tc>
          <w:tcPr>
            <w:tcW w:w="270" w:type="dxa"/>
            <w:shd w:val="clear" w:color="auto" w:fill="auto"/>
          </w:tcPr>
          <w:p w14:paraId="15AE31DB" w14:textId="77777777" w:rsidR="00350F3B" w:rsidRPr="001F50B0" w:rsidRDefault="00350F3B" w:rsidP="00F021F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6BB51BC" w14:textId="1AB89186" w:rsidR="00350F3B" w:rsidRPr="001F50B0" w:rsidRDefault="00297429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sz w:val="30"/>
                <w:szCs w:val="30"/>
              </w:rPr>
              <w:t>8,440</w:t>
            </w:r>
          </w:p>
        </w:tc>
      </w:tr>
      <w:tr w:rsidR="00350F3B" w:rsidRPr="001F50B0" w14:paraId="386BAAB6" w14:textId="77777777" w:rsidTr="00C10C84">
        <w:tc>
          <w:tcPr>
            <w:tcW w:w="5652" w:type="dxa"/>
            <w:shd w:val="clear" w:color="auto" w:fill="auto"/>
            <w:vAlign w:val="bottom"/>
          </w:tcPr>
          <w:p w14:paraId="6315F360" w14:textId="77777777" w:rsidR="00350F3B" w:rsidRPr="001F50B0" w:rsidRDefault="00350F3B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69D0A" w14:textId="150749D9" w:rsidR="00350F3B" w:rsidRPr="001F50B0" w:rsidRDefault="00297429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7523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50636971" w14:textId="77777777" w:rsidR="00350F3B" w:rsidRPr="001F50B0" w:rsidRDefault="00350F3B" w:rsidP="00F021F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0E19B" w14:textId="0E13F31D" w:rsidR="00350F3B" w:rsidRPr="001F50B0" w:rsidRDefault="00297429" w:rsidP="00F02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7523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F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</w:tr>
    </w:tbl>
    <w:p w14:paraId="1660788E" w14:textId="357288BB" w:rsidR="00433CEA" w:rsidRPr="001F50B0" w:rsidRDefault="00F72F78" w:rsidP="007F4CB9">
      <w:pPr>
        <w:pStyle w:val="block"/>
        <w:spacing w:after="0" w:line="240" w:lineRule="atLeast"/>
        <w:ind w:right="198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1F50B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lastRenderedPageBreak/>
        <w:t>บริษัทมีภาระผูกพันกับธนาคารสองแห่ง</w:t>
      </w:r>
      <w:r w:rsidRPr="001F50B0">
        <w:rPr>
          <w:rFonts w:asciiTheme="majorBidi" w:hAnsiTheme="majorBidi" w:cstheme="majorBidi"/>
          <w:spacing w:val="-2"/>
          <w:sz w:val="30"/>
          <w:szCs w:val="30"/>
          <w:cs/>
          <w:lang w:val="th-TH" w:bidi="th-TH"/>
        </w:rPr>
        <w:t>ออกหนังสือค้ำประกัน</w:t>
      </w:r>
      <w:r w:rsidRPr="001F50B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บริษัทสำหรับการใช้ไฟฟ้าให้แก่หน่วยงานราชการ</w:t>
      </w:r>
    </w:p>
    <w:p w14:paraId="05F43857" w14:textId="77777777" w:rsidR="00425ACA" w:rsidRPr="001F50B0" w:rsidRDefault="00425ACA" w:rsidP="007F4CB9">
      <w:pPr>
        <w:pStyle w:val="block"/>
        <w:spacing w:after="0" w:line="240" w:lineRule="atLeast"/>
        <w:ind w:right="198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</w:p>
    <w:p w14:paraId="6C413F31" w14:textId="3926EBA7" w:rsidR="003B4E0B" w:rsidRPr="001F50B0" w:rsidRDefault="00433CEA" w:rsidP="00433CEA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1F50B0">
        <w:rPr>
          <w:rFonts w:asciiTheme="majorBidi" w:hAnsiTheme="majorBidi" w:cstheme="majorBidi"/>
          <w:szCs w:val="30"/>
        </w:rPr>
        <w:t>1</w:t>
      </w:r>
      <w:r w:rsidR="008C34C0" w:rsidRPr="001F50B0">
        <w:rPr>
          <w:rFonts w:asciiTheme="majorBidi" w:hAnsiTheme="majorBidi" w:cstheme="majorBidi"/>
          <w:szCs w:val="30"/>
        </w:rPr>
        <w:t>3</w:t>
      </w:r>
      <w:r w:rsidRPr="001F50B0">
        <w:rPr>
          <w:rFonts w:asciiTheme="majorBidi" w:hAnsiTheme="majorBidi" w:cstheme="majorBidi"/>
          <w:szCs w:val="30"/>
        </w:rPr>
        <w:tab/>
      </w:r>
      <w:bookmarkStart w:id="4" w:name="_Hlk39499977"/>
      <w:bookmarkStart w:id="5" w:name="_Hlk38290738"/>
      <w:r w:rsidR="003B4E0B" w:rsidRPr="001F50B0">
        <w:rPr>
          <w:rFonts w:asciiTheme="majorBidi" w:hAnsiTheme="majorBidi" w:cstheme="majorBidi"/>
          <w:szCs w:val="30"/>
          <w:cs/>
        </w:rPr>
        <w:t>เหตุการณ์ภายหลังรอบระยะเวลารายงาน</w:t>
      </w:r>
      <w:bookmarkEnd w:id="4"/>
    </w:p>
    <w:p w14:paraId="1E223337" w14:textId="77777777" w:rsidR="003B4E0B" w:rsidRPr="001F50B0" w:rsidRDefault="003B4E0B" w:rsidP="003B4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bookmarkEnd w:id="5"/>
    <w:p w14:paraId="7009FF6C" w14:textId="07BD74CE" w:rsidR="003B4E0B" w:rsidRPr="001F50B0" w:rsidRDefault="003B4E0B" w:rsidP="00521D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F50B0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ในการประชุมสามัญประจำปีของผู้ถือหุ้นของบริษัทเมื่อวันที่ </w:t>
      </w:r>
      <w:r w:rsidRPr="001F50B0">
        <w:rPr>
          <w:rFonts w:asciiTheme="majorBidi" w:hAnsiTheme="majorBidi" w:cstheme="majorBidi"/>
          <w:sz w:val="30"/>
          <w:szCs w:val="30"/>
          <w:lang w:val="en-GB" w:bidi="ar-SA"/>
        </w:rPr>
        <w:t>2</w:t>
      </w:r>
      <w:r w:rsidR="0006733E" w:rsidRPr="001F50B0">
        <w:rPr>
          <w:rFonts w:asciiTheme="majorBidi" w:hAnsiTheme="majorBidi" w:cstheme="majorBidi"/>
          <w:sz w:val="30"/>
          <w:szCs w:val="30"/>
        </w:rPr>
        <w:t>9</w:t>
      </w:r>
      <w:r w:rsidRPr="001F50B0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เมษายน </w:t>
      </w:r>
      <w:r w:rsidR="003A70ED" w:rsidRPr="001F50B0">
        <w:rPr>
          <w:rFonts w:asciiTheme="majorBidi" w:hAnsiTheme="majorBidi" w:cstheme="majorBidi"/>
          <w:sz w:val="30"/>
          <w:szCs w:val="30"/>
          <w:lang w:bidi="ar-SA"/>
        </w:rPr>
        <w:t>25</w:t>
      </w:r>
      <w:r w:rsidRPr="001F50B0">
        <w:rPr>
          <w:rFonts w:asciiTheme="majorBidi" w:hAnsiTheme="majorBidi" w:cstheme="majorBidi"/>
          <w:sz w:val="30"/>
          <w:szCs w:val="30"/>
          <w:lang w:val="en-GB" w:bidi="ar-SA"/>
        </w:rPr>
        <w:t>6</w:t>
      </w:r>
      <w:r w:rsidR="0006733E" w:rsidRPr="001F50B0">
        <w:rPr>
          <w:rFonts w:asciiTheme="majorBidi" w:hAnsiTheme="majorBidi" w:cstheme="majorBidi"/>
          <w:sz w:val="30"/>
          <w:szCs w:val="30"/>
          <w:lang w:val="en-GB" w:bidi="ar-SA"/>
        </w:rPr>
        <w:t>3</w:t>
      </w:r>
      <w:r w:rsidRPr="001F50B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ผู้ถือหุ้นมีมติอนุมัติการจ่ายเงินปันผลจากกำไรในอัตราหุ้นละ </w:t>
      </w:r>
      <w:r w:rsidR="00B913E8" w:rsidRPr="001F50B0">
        <w:rPr>
          <w:rFonts w:asciiTheme="majorBidi" w:hAnsiTheme="majorBidi" w:cstheme="majorBidi"/>
          <w:sz w:val="30"/>
          <w:szCs w:val="30"/>
        </w:rPr>
        <w:t>0</w:t>
      </w:r>
      <w:r w:rsidRPr="001F50B0">
        <w:rPr>
          <w:rFonts w:asciiTheme="majorBidi" w:hAnsiTheme="majorBidi" w:cstheme="majorBidi"/>
          <w:sz w:val="30"/>
          <w:szCs w:val="30"/>
          <w:rtl/>
          <w:cs/>
          <w:lang w:val="en-GB" w:bidi="ar-SA"/>
        </w:rPr>
        <w:t>.</w:t>
      </w:r>
      <w:r w:rsidRPr="001F50B0">
        <w:rPr>
          <w:rFonts w:asciiTheme="majorBidi" w:hAnsiTheme="majorBidi" w:cstheme="majorBidi"/>
          <w:sz w:val="30"/>
          <w:szCs w:val="30"/>
          <w:lang w:val="en-GB" w:bidi="ar-SA"/>
        </w:rPr>
        <w:t>1</w:t>
      </w:r>
      <w:r w:rsidR="0006733E" w:rsidRPr="001F50B0">
        <w:rPr>
          <w:rFonts w:asciiTheme="majorBidi" w:hAnsiTheme="majorBidi" w:cstheme="majorBidi"/>
          <w:sz w:val="30"/>
          <w:szCs w:val="30"/>
          <w:lang w:val="en-GB" w:bidi="ar-SA"/>
        </w:rPr>
        <w:t>2</w:t>
      </w:r>
      <w:r w:rsidRPr="001F50B0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เป็นจำนวนเงินทั้งสิ้น </w:t>
      </w:r>
      <w:r w:rsidR="0006733E" w:rsidRPr="001F50B0">
        <w:rPr>
          <w:rFonts w:asciiTheme="majorBidi" w:hAnsiTheme="majorBidi" w:cstheme="majorBidi"/>
          <w:sz w:val="30"/>
          <w:szCs w:val="30"/>
          <w:lang w:val="en-GB" w:bidi="ar-SA"/>
        </w:rPr>
        <w:t>39.60</w:t>
      </w:r>
      <w:r w:rsidRPr="001F50B0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1F50B0">
        <w:rPr>
          <w:rFonts w:asciiTheme="majorBidi" w:hAnsiTheme="majorBidi" w:cstheme="majorBidi"/>
          <w:sz w:val="30"/>
          <w:szCs w:val="30"/>
          <w:cs/>
          <w:lang w:val="en-GB"/>
        </w:rPr>
        <w:t>ล้านบาท เงินปันผลดังกล่าวจะจ่ายให้แก่</w:t>
      </w:r>
      <w:r w:rsidRPr="001F50B0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3A70ED" w:rsidRPr="001F50B0">
        <w:rPr>
          <w:rFonts w:asciiTheme="majorBidi" w:hAnsiTheme="majorBidi" w:cstheme="majorBidi"/>
          <w:sz w:val="30"/>
          <w:szCs w:val="30"/>
          <w:lang w:val="en-GB" w:bidi="ar-SA"/>
        </w:rPr>
        <w:t xml:space="preserve">          </w:t>
      </w:r>
      <w:r w:rsidR="00521DB1" w:rsidRPr="001F50B0">
        <w:rPr>
          <w:rFonts w:asciiTheme="majorBidi" w:hAnsiTheme="majorBidi" w:cstheme="majorBidi"/>
          <w:sz w:val="30"/>
          <w:szCs w:val="30"/>
          <w:lang w:val="en-GB" w:bidi="ar-SA"/>
        </w:rPr>
        <w:t xml:space="preserve">     </w:t>
      </w:r>
      <w:r w:rsidRPr="001F50B0">
        <w:rPr>
          <w:rFonts w:asciiTheme="majorBidi" w:hAnsiTheme="majorBidi" w:cstheme="majorBidi"/>
          <w:sz w:val="30"/>
          <w:szCs w:val="30"/>
          <w:cs/>
          <w:lang w:val="en-GB"/>
        </w:rPr>
        <w:t>ผู้ถือหุ้นใน</w:t>
      </w:r>
      <w:r w:rsidR="0006733E" w:rsidRPr="001F50B0">
        <w:rPr>
          <w:rFonts w:asciiTheme="majorBidi" w:hAnsiTheme="majorBidi" w:cstheme="majorBidi"/>
          <w:sz w:val="30"/>
          <w:szCs w:val="30"/>
          <w:cs/>
          <w:lang w:val="en-GB"/>
        </w:rPr>
        <w:t xml:space="preserve">วันที่ </w:t>
      </w:r>
      <w:r w:rsidR="003A70ED" w:rsidRPr="001F50B0">
        <w:rPr>
          <w:rFonts w:asciiTheme="majorBidi" w:hAnsiTheme="majorBidi" w:cstheme="majorBidi"/>
          <w:sz w:val="30"/>
          <w:szCs w:val="30"/>
        </w:rPr>
        <w:t>28</w:t>
      </w:r>
      <w:r w:rsidR="0006733E" w:rsidRPr="001F50B0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06733E" w:rsidRPr="001F50B0">
        <w:rPr>
          <w:rFonts w:asciiTheme="majorBidi" w:hAnsiTheme="majorBidi" w:cstheme="majorBidi"/>
          <w:sz w:val="30"/>
          <w:szCs w:val="30"/>
        </w:rPr>
        <w:t>2563</w:t>
      </w:r>
    </w:p>
    <w:p w14:paraId="79D11147" w14:textId="77777777" w:rsidR="0096357F" w:rsidRPr="001F50B0" w:rsidRDefault="0096357F" w:rsidP="000F5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7B60462B" w14:textId="77777777" w:rsidR="00F81103" w:rsidRPr="001F50B0" w:rsidRDefault="00F81103" w:rsidP="00F81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7CB7924" w14:textId="77777777" w:rsidR="00536C48" w:rsidRPr="008A1EA4" w:rsidRDefault="00536C48" w:rsidP="00F8110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</w:pPr>
      <w:bookmarkStart w:id="6" w:name="_GoBack"/>
      <w:bookmarkEnd w:id="6"/>
    </w:p>
    <w:sectPr w:rsidR="00536C48" w:rsidRPr="008A1EA4" w:rsidSect="00AE4282"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DBF3C9" w14:textId="77777777" w:rsidR="00A87774" w:rsidRDefault="00A87774" w:rsidP="00CE3999">
      <w:pPr>
        <w:pStyle w:val="BodyText2"/>
      </w:pPr>
      <w:r>
        <w:separator/>
      </w:r>
    </w:p>
  </w:endnote>
  <w:endnote w:type="continuationSeparator" w:id="0">
    <w:p w14:paraId="66D88D71" w14:textId="77777777" w:rsidR="00A87774" w:rsidRDefault="00A87774" w:rsidP="00CE3999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4F2721" w14:textId="77777777" w:rsidR="00F161B9" w:rsidRPr="00EC0A85" w:rsidRDefault="00F161B9" w:rsidP="000D0AF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C0A8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EC0A8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C62DB">
      <w:rPr>
        <w:rStyle w:val="PageNumber"/>
        <w:rFonts w:ascii="Angsana New" w:hAnsi="Angsana New"/>
        <w:noProof/>
        <w:sz w:val="30"/>
        <w:szCs w:val="30"/>
        <w:cs/>
      </w:rPr>
      <w:t>13</w: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09D0FA2" w14:textId="77777777" w:rsidR="00F161B9" w:rsidRPr="008339B1" w:rsidRDefault="00F161B9" w:rsidP="008B12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146462" w14:textId="77777777" w:rsidR="00F161B9" w:rsidRPr="0042166C" w:rsidRDefault="00F161B9" w:rsidP="007E2E39">
    <w:pPr>
      <w:pStyle w:val="Footer"/>
      <w:framePr w:wrap="around" w:vAnchor="text" w:hAnchor="page" w:x="8339" w:y="-2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 w:rsidR="00EC62DB">
      <w:rPr>
        <w:rStyle w:val="PageNumber"/>
        <w:rFonts w:ascii="Angsana New" w:hAnsi="Angsana New"/>
        <w:noProof/>
        <w:sz w:val="30"/>
        <w:szCs w:val="30"/>
      </w:rPr>
      <w:t>24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14:paraId="5A5BF770" w14:textId="77777777" w:rsidR="00F161B9" w:rsidRPr="000F024E" w:rsidRDefault="00F161B9" w:rsidP="00804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5E05FF" w14:textId="46447673" w:rsidR="00F161B9" w:rsidRPr="00EA7D87" w:rsidRDefault="00F161B9" w:rsidP="00AF3CD5">
    <w:pPr>
      <w:pStyle w:val="Footer"/>
      <w:tabs>
        <w:tab w:val="clear" w:pos="6549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250A970" wp14:editId="2B81037B">
              <wp:simplePos x="0" y="0"/>
              <wp:positionH relativeFrom="column">
                <wp:posOffset>1346835</wp:posOffset>
              </wp:positionH>
              <wp:positionV relativeFrom="paragraph">
                <wp:posOffset>-6532880</wp:posOffset>
              </wp:positionV>
              <wp:extent cx="3505200" cy="1371600"/>
              <wp:effectExtent l="80010" t="610870" r="24765" b="817880"/>
              <wp:wrapNone/>
              <wp:docPr id="1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3BFEE49" w14:textId="77777777" w:rsidR="00F161B9" w:rsidRDefault="00F161B9" w:rsidP="00F55F1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250A970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6" type="#_x0000_t202" style="position:absolute;margin-left:106.05pt;margin-top:-514.4pt;width:276pt;height:108pt;rotation:-209897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" filled="f" stroked="f">
              <o:lock v:ext="edit" shapetype="t"/>
              <v:textbox style="mso-fit-shape-to-text:t">
                <w:txbxContent>
                  <w:p w14:paraId="53BFEE49" w14:textId="77777777" w:rsidR="00F161B9" w:rsidRDefault="00F161B9" w:rsidP="00F55F1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A7268B">
      <w:rPr>
        <w:rFonts w:ascii="Angsana New" w:hAnsi="Angsana New"/>
        <w:sz w:val="30"/>
        <w:szCs w:val="30"/>
      </w:rPr>
      <w:fldChar w:fldCharType="begin"/>
    </w:r>
    <w:r w:rsidRPr="00A7268B">
      <w:rPr>
        <w:rFonts w:ascii="Angsana New" w:hAnsi="Angsana New"/>
        <w:sz w:val="30"/>
        <w:szCs w:val="30"/>
      </w:rPr>
      <w:instrText xml:space="preserve"> FILENAME </w:instrText>
    </w:r>
    <w:r w:rsidRPr="00A7268B">
      <w:rPr>
        <w:rFonts w:ascii="Angsana New" w:hAnsi="Angsana New"/>
        <w:sz w:val="30"/>
        <w:szCs w:val="30"/>
      </w:rPr>
      <w:fldChar w:fldCharType="separate"/>
    </w:r>
    <w:r w:rsidR="00D44F98">
      <w:rPr>
        <w:rFonts w:ascii="Angsana New" w:hAnsi="Angsana New"/>
        <w:noProof/>
        <w:sz w:val="30"/>
        <w:szCs w:val="30"/>
      </w:rPr>
      <w:t>tct3</w:t>
    </w:r>
    <w:r w:rsidRPr="00A7268B">
      <w:rPr>
        <w:rFonts w:ascii="Angsana New" w:hAnsi="Angsana New"/>
        <w:sz w:val="30"/>
        <w:szCs w:val="30"/>
      </w:rPr>
      <w:fldChar w:fldCharType="end"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Style w:val="PageNumber"/>
        <w:rFonts w:ascii="Angsana New" w:hAnsi="Angsana New"/>
        <w:sz w:val="30"/>
        <w:szCs w:val="30"/>
      </w:rPr>
      <w:fldChar w:fldCharType="begin"/>
    </w:r>
    <w:r w:rsidRPr="00EA7D8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A7D8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81</w:t>
    </w:r>
    <w:r w:rsidRPr="00EA7D8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547381" w14:textId="77777777" w:rsidR="00F161B9" w:rsidRPr="004233E3" w:rsidRDefault="00F161B9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C62DB">
      <w:rPr>
        <w:rStyle w:val="PageNumber"/>
        <w:rFonts w:ascii="Angsana New" w:hAnsi="Angsana New"/>
        <w:noProof/>
        <w:sz w:val="30"/>
        <w:szCs w:val="30"/>
        <w:cs/>
      </w:rPr>
      <w:t>26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3DFD509" w14:textId="77777777" w:rsidR="00F161B9" w:rsidRPr="000F024E" w:rsidRDefault="00F161B9" w:rsidP="00012399">
    <w:pPr>
      <w:pStyle w:val="Footer"/>
      <w:tabs>
        <w:tab w:val="decimal" w:pos="14130"/>
      </w:tabs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AE1FD3" w14:textId="77777777" w:rsidR="00F161B9" w:rsidRPr="004233E3" w:rsidRDefault="00F161B9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C62DB">
      <w:rPr>
        <w:rStyle w:val="PageNumber"/>
        <w:rFonts w:ascii="Angsana New" w:hAnsi="Angsana New"/>
        <w:noProof/>
        <w:sz w:val="30"/>
        <w:szCs w:val="30"/>
        <w:cs/>
      </w:rPr>
      <w:t>29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607CEF9" w14:textId="77777777" w:rsidR="00F161B9" w:rsidRPr="000F024E" w:rsidRDefault="00F161B9" w:rsidP="00012399">
    <w:pPr>
      <w:pStyle w:val="Footer"/>
      <w:tabs>
        <w:tab w:val="decimal" w:pos="14130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0B0AB7" w14:textId="77777777" w:rsidR="00A87774" w:rsidRDefault="00A87774" w:rsidP="00CE3999">
      <w:pPr>
        <w:pStyle w:val="BodyText2"/>
      </w:pPr>
      <w:r>
        <w:separator/>
      </w:r>
    </w:p>
  </w:footnote>
  <w:footnote w:type="continuationSeparator" w:id="0">
    <w:p w14:paraId="1088BB68" w14:textId="77777777" w:rsidR="00A87774" w:rsidRDefault="00A87774" w:rsidP="00CE3999">
      <w:pPr>
        <w:pStyle w:val="BodyText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01E66B" w14:textId="77777777" w:rsidR="00F161B9" w:rsidRDefault="00F161B9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5F149E5" w14:textId="77777777" w:rsidR="00F161B9" w:rsidRDefault="00F161B9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B4C9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BB4C9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4ACCAC8" w14:textId="77777777" w:rsidR="00F161B9" w:rsidRPr="00BB4C9E" w:rsidRDefault="00F161B9" w:rsidP="00BB4C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  <w:rPr>
        <w:rFonts w:ascii="Angsana New" w:hAnsi="Angsana New"/>
        <w:b/>
        <w:bCs/>
        <w:sz w:val="32"/>
        <w:szCs w:val="32"/>
      </w:rPr>
    </w:pPr>
    <w:r w:rsidRPr="00BB4C9E">
      <w:rPr>
        <w:rFonts w:ascii="Angsana New" w:hAnsi="Angsana New"/>
        <w:b/>
        <w:bCs/>
        <w:sz w:val="32"/>
        <w:szCs w:val="32"/>
        <w:cs/>
      </w:rPr>
      <w:t>สำหรับงวด</w:t>
    </w:r>
    <w:r w:rsidRPr="00BB4C9E">
      <w:rPr>
        <w:rFonts w:ascii="Angsana New" w:hAnsi="Angsana New" w:hint="cs"/>
        <w:b/>
        <w:bCs/>
        <w:sz w:val="32"/>
        <w:szCs w:val="32"/>
        <w:cs/>
      </w:rPr>
      <w:t>สาม</w:t>
    </w:r>
    <w:r w:rsidRPr="00BB4C9E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BB4C9E">
      <w:rPr>
        <w:rFonts w:ascii="Angsana New" w:hAnsi="Angsana New"/>
        <w:b/>
        <w:bCs/>
        <w:sz w:val="32"/>
        <w:szCs w:val="32"/>
        <w:cs/>
      </w:rPr>
      <w:t xml:space="preserve"> </w:t>
    </w:r>
    <w:r w:rsidRPr="00BB4C9E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BB4C9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 w:rsidRPr="00BB4C9E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 w:rsidRPr="00BB4C9E">
      <w:rPr>
        <w:rFonts w:ascii="Angsana New" w:hAnsi="Angsana New"/>
        <w:b/>
        <w:bCs/>
        <w:sz w:val="32"/>
        <w:szCs w:val="32"/>
      </w:rPr>
      <w:t xml:space="preserve"> </w:t>
    </w:r>
    <w:r w:rsidRPr="00BB4C9E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3EC2669" w14:textId="77777777" w:rsidR="00F161B9" w:rsidRPr="001D0657" w:rsidRDefault="00F161B9" w:rsidP="009D2E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32"/>
        <w:szCs w:val="32"/>
      </w:rPr>
    </w:pPr>
    <w:r w:rsidRPr="004233E3">
      <w:rPr>
        <w:rFonts w:ascii="Angsana New" w:hAnsi="Angsana New"/>
        <w:sz w:val="32"/>
        <w:szCs w:val="32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CA2B6" w14:textId="77777777" w:rsidR="00F161B9" w:rsidRPr="0042166C" w:rsidRDefault="00F161B9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ประเทศไทย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มหาชน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6813FC5" w14:textId="77777777" w:rsidR="00F161B9" w:rsidRDefault="00F161B9" w:rsidP="001D06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B4C9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BB4C9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7781992" w14:textId="77777777" w:rsidR="00F161B9" w:rsidRPr="00BB4C9E" w:rsidRDefault="00F161B9" w:rsidP="001D06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  <w:rPr>
        <w:rFonts w:ascii="Angsana New" w:hAnsi="Angsana New"/>
        <w:b/>
        <w:bCs/>
        <w:sz w:val="32"/>
        <w:szCs w:val="32"/>
      </w:rPr>
    </w:pPr>
    <w:r w:rsidRPr="00BB4C9E">
      <w:rPr>
        <w:rFonts w:ascii="Angsana New" w:hAnsi="Angsana New"/>
        <w:b/>
        <w:bCs/>
        <w:sz w:val="32"/>
        <w:szCs w:val="32"/>
        <w:cs/>
      </w:rPr>
      <w:t>สำหรับงวด</w:t>
    </w:r>
    <w:r w:rsidRPr="00BB4C9E">
      <w:rPr>
        <w:rFonts w:ascii="Angsana New" w:hAnsi="Angsana New" w:hint="cs"/>
        <w:b/>
        <w:bCs/>
        <w:sz w:val="32"/>
        <w:szCs w:val="32"/>
        <w:cs/>
      </w:rPr>
      <w:t>สาม</w:t>
    </w:r>
    <w:r w:rsidRPr="00BB4C9E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BB4C9E">
      <w:rPr>
        <w:rFonts w:ascii="Angsana New" w:hAnsi="Angsana New"/>
        <w:b/>
        <w:bCs/>
        <w:sz w:val="32"/>
        <w:szCs w:val="32"/>
        <w:cs/>
      </w:rPr>
      <w:t xml:space="preserve"> </w:t>
    </w:r>
    <w:r w:rsidRPr="00BB4C9E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BB4C9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 w:rsidRPr="00BB4C9E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 w:rsidRPr="00BB4C9E">
      <w:rPr>
        <w:rFonts w:ascii="Angsana New" w:hAnsi="Angsana New"/>
        <w:b/>
        <w:bCs/>
        <w:sz w:val="32"/>
        <w:szCs w:val="32"/>
      </w:rPr>
      <w:t xml:space="preserve"> </w:t>
    </w:r>
    <w:r w:rsidRPr="00BB4C9E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4441A4C" w14:textId="4579C7F0" w:rsidR="00F161B9" w:rsidRPr="001D0657" w:rsidRDefault="00F161B9" w:rsidP="001D06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233E3">
      <w:rPr>
        <w:rFonts w:ascii="Angsana New" w:hAnsi="Angsana New"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325FA9" w14:textId="77777777" w:rsidR="00F161B9" w:rsidRDefault="00F161B9" w:rsidP="008172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78C8D2B" w14:textId="77777777" w:rsidR="00F161B9" w:rsidRDefault="00F161B9" w:rsidP="008172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6107BFE" w14:textId="77777777" w:rsidR="00F161B9" w:rsidRDefault="00F161B9" w:rsidP="00817221">
    <w:pPr>
      <w:pStyle w:val="Heading5"/>
      <w:tabs>
        <w:tab w:val="left" w:pos="540"/>
      </w:tabs>
      <w:rPr>
        <w:rFonts w:ascii="Angsana New" w:hAnsi="Angsana New" w:cs="Angsana New"/>
        <w:sz w:val="32"/>
        <w:szCs w:val="32"/>
        <w:cs/>
        <w:lang w:val="th-TH"/>
      </w:rPr>
    </w:pPr>
    <w:r>
      <w:rPr>
        <w:rFonts w:ascii="Angsana New" w:hAnsi="Angsana New" w:cs="Angsana New" w:hint="cs"/>
        <w:sz w:val="32"/>
        <w:szCs w:val="32"/>
        <w:cs/>
      </w:rPr>
      <w:t>สำหรับแต่ละปีสิ้นสุด</w:t>
    </w:r>
    <w:r>
      <w:rPr>
        <w:rFonts w:ascii="Angsana New" w:hAnsi="Angsana New" w:cs="Angsana New"/>
        <w:sz w:val="32"/>
        <w:szCs w:val="32"/>
        <w:cs/>
      </w:rPr>
      <w:t xml:space="preserve">วันที่ </w:t>
    </w:r>
    <w:r>
      <w:rPr>
        <w:rFonts w:ascii="Angsana New" w:hAnsi="Angsana New" w:cs="Angsana New"/>
        <w:sz w:val="32"/>
        <w:szCs w:val="32"/>
      </w:rPr>
      <w:t>31</w:t>
    </w:r>
    <w:r>
      <w:rPr>
        <w:rFonts w:ascii="Angsana New" w:hAnsi="Angsana New" w:cs="Angsana New"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sz w:val="32"/>
        <w:szCs w:val="32"/>
      </w:rPr>
      <w:t xml:space="preserve">2549 </w:t>
    </w:r>
    <w:r>
      <w:rPr>
        <w:rFonts w:ascii="Angsana New" w:hAnsi="Angsana New" w:cs="Angsana New"/>
        <w:sz w:val="32"/>
        <w:szCs w:val="32"/>
        <w:cs/>
      </w:rPr>
      <w:t>แ</w:t>
    </w:r>
    <w:r>
      <w:rPr>
        <w:rFonts w:ascii="Angsana New" w:hAnsi="Angsana New" w:cs="Angsana New" w:hint="cs"/>
        <w:sz w:val="32"/>
        <w:szCs w:val="32"/>
        <w:cs/>
      </w:rPr>
      <w:t xml:space="preserve">ละ </w:t>
    </w:r>
    <w:r>
      <w:rPr>
        <w:rFonts w:ascii="Angsana New" w:hAnsi="Angsana New" w:cs="Angsana New"/>
        <w:sz w:val="32"/>
        <w:szCs w:val="32"/>
      </w:rPr>
      <w:t>2548</w:t>
    </w:r>
  </w:p>
  <w:p w14:paraId="5171B18A" w14:textId="77777777" w:rsidR="00F161B9" w:rsidRPr="00EA7D87" w:rsidRDefault="00F161B9">
    <w:pPr>
      <w:pStyle w:val="Head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9339A3" w14:textId="77777777" w:rsidR="00F161B9" w:rsidRPr="00644D4B" w:rsidRDefault="00F161B9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ประเทศไทย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มหาชน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C96D939" w14:textId="77777777" w:rsidR="00F161B9" w:rsidRDefault="00F161B9" w:rsidP="00BB4C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B4C9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BB4C9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A242750" w14:textId="639E8179" w:rsidR="00F161B9" w:rsidRDefault="00F161B9" w:rsidP="00BB4C9E">
    <w:pPr>
      <w:rPr>
        <w:rFonts w:ascii="Angsana New" w:hAnsi="Angsana New"/>
        <w:b/>
        <w:bCs/>
        <w:sz w:val="32"/>
        <w:szCs w:val="32"/>
      </w:rPr>
    </w:pPr>
    <w:r w:rsidRPr="00BB4C9E">
      <w:rPr>
        <w:rFonts w:ascii="Angsana New" w:hAnsi="Angsana New"/>
        <w:b/>
        <w:bCs/>
        <w:sz w:val="32"/>
        <w:szCs w:val="32"/>
        <w:cs/>
      </w:rPr>
      <w:t>สำหรับงวด</w:t>
    </w:r>
    <w:r w:rsidRPr="00BB4C9E">
      <w:rPr>
        <w:rFonts w:ascii="Angsana New" w:hAnsi="Angsana New" w:hint="cs"/>
        <w:b/>
        <w:bCs/>
        <w:sz w:val="32"/>
        <w:szCs w:val="32"/>
        <w:cs/>
      </w:rPr>
      <w:t>สาม</w:t>
    </w:r>
    <w:r w:rsidRPr="00BB4C9E">
      <w:rPr>
        <w:rFonts w:ascii="Angsana New" w:hAnsi="Angsana New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BB4C9E">
      <w:rPr>
        <w:rFonts w:ascii="Angsana New" w:hAnsi="Angsana New"/>
        <w:b/>
        <w:bCs/>
        <w:sz w:val="32"/>
        <w:szCs w:val="32"/>
        <w:cs/>
      </w:rPr>
      <w:t xml:space="preserve"> </w:t>
    </w:r>
    <w:r w:rsidRPr="00BB4C9E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BB4C9E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 w:rsidRPr="00BB4C9E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3</w:t>
    </w:r>
    <w:r w:rsidRPr="00BB4C9E">
      <w:rPr>
        <w:rFonts w:ascii="Angsana New" w:hAnsi="Angsana New"/>
        <w:b/>
        <w:bCs/>
        <w:sz w:val="32"/>
        <w:szCs w:val="32"/>
      </w:rPr>
      <w:t xml:space="preserve"> </w:t>
    </w:r>
    <w:r w:rsidRPr="00BB4C9E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2D9ECCD" w14:textId="77777777" w:rsidR="00F161B9" w:rsidRPr="00BB4C9E" w:rsidRDefault="00F161B9" w:rsidP="00BB4C9E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4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9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4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5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31"/>
  </w:num>
  <w:num w:numId="14">
    <w:abstractNumId w:val="19"/>
  </w:num>
  <w:num w:numId="15">
    <w:abstractNumId w:val="21"/>
  </w:num>
  <w:num w:numId="16">
    <w:abstractNumId w:val="14"/>
  </w:num>
  <w:num w:numId="17">
    <w:abstractNumId w:val="10"/>
  </w:num>
  <w:num w:numId="18">
    <w:abstractNumId w:val="18"/>
  </w:num>
  <w:num w:numId="19">
    <w:abstractNumId w:val="11"/>
  </w:num>
  <w:num w:numId="20">
    <w:abstractNumId w:val="13"/>
  </w:num>
  <w:num w:numId="21">
    <w:abstractNumId w:val="28"/>
  </w:num>
  <w:num w:numId="22">
    <w:abstractNumId w:val="23"/>
  </w:num>
  <w:num w:numId="23">
    <w:abstractNumId w:val="36"/>
  </w:num>
  <w:num w:numId="24">
    <w:abstractNumId w:val="35"/>
  </w:num>
  <w:num w:numId="25">
    <w:abstractNumId w:val="27"/>
  </w:num>
  <w:num w:numId="26">
    <w:abstractNumId w:val="12"/>
  </w:num>
  <w:num w:numId="27">
    <w:abstractNumId w:val="16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6"/>
  </w:num>
  <w:num w:numId="32">
    <w:abstractNumId w:val="34"/>
  </w:num>
  <w:num w:numId="33">
    <w:abstractNumId w:val="29"/>
  </w:num>
  <w:num w:numId="34">
    <w:abstractNumId w:val="24"/>
  </w:num>
  <w:num w:numId="35">
    <w:abstractNumId w:val="32"/>
  </w:num>
  <w:num w:numId="36">
    <w:abstractNumId w:val="30"/>
  </w:num>
  <w:num w:numId="37">
    <w:abstractNumId w:val="25"/>
  </w:num>
  <w:num w:numId="38">
    <w:abstractNumId w:val="15"/>
  </w:num>
  <w:num w:numId="39">
    <w:abstractNumId w:val="33"/>
  </w:num>
  <w:num w:numId="40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F64"/>
    <w:rsid w:val="00000053"/>
    <w:rsid w:val="0000062B"/>
    <w:rsid w:val="00001627"/>
    <w:rsid w:val="0000185C"/>
    <w:rsid w:val="000024CA"/>
    <w:rsid w:val="00002834"/>
    <w:rsid w:val="00002C06"/>
    <w:rsid w:val="00002F01"/>
    <w:rsid w:val="000035C9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5F9"/>
    <w:rsid w:val="000056D9"/>
    <w:rsid w:val="00006374"/>
    <w:rsid w:val="0000680A"/>
    <w:rsid w:val="00007034"/>
    <w:rsid w:val="000073CB"/>
    <w:rsid w:val="00007A07"/>
    <w:rsid w:val="00010661"/>
    <w:rsid w:val="00010B8F"/>
    <w:rsid w:val="00010D7C"/>
    <w:rsid w:val="000114FF"/>
    <w:rsid w:val="00012399"/>
    <w:rsid w:val="00012E4B"/>
    <w:rsid w:val="00013A6A"/>
    <w:rsid w:val="00013B8D"/>
    <w:rsid w:val="00013ECC"/>
    <w:rsid w:val="00014212"/>
    <w:rsid w:val="00014896"/>
    <w:rsid w:val="000150B5"/>
    <w:rsid w:val="00015324"/>
    <w:rsid w:val="0001545F"/>
    <w:rsid w:val="000155BE"/>
    <w:rsid w:val="000156A6"/>
    <w:rsid w:val="00015AA3"/>
    <w:rsid w:val="00015AFC"/>
    <w:rsid w:val="00015E71"/>
    <w:rsid w:val="00015F40"/>
    <w:rsid w:val="000161EB"/>
    <w:rsid w:val="00016B29"/>
    <w:rsid w:val="00016E92"/>
    <w:rsid w:val="00017413"/>
    <w:rsid w:val="00017528"/>
    <w:rsid w:val="00017ED5"/>
    <w:rsid w:val="0002025D"/>
    <w:rsid w:val="000206E5"/>
    <w:rsid w:val="000208D0"/>
    <w:rsid w:val="00020AC9"/>
    <w:rsid w:val="000214B4"/>
    <w:rsid w:val="000219DB"/>
    <w:rsid w:val="00021BB9"/>
    <w:rsid w:val="00021C49"/>
    <w:rsid w:val="0002246C"/>
    <w:rsid w:val="0002302B"/>
    <w:rsid w:val="0002319F"/>
    <w:rsid w:val="00024312"/>
    <w:rsid w:val="00024322"/>
    <w:rsid w:val="00024674"/>
    <w:rsid w:val="0002469D"/>
    <w:rsid w:val="000249C6"/>
    <w:rsid w:val="00025CA1"/>
    <w:rsid w:val="00025CF9"/>
    <w:rsid w:val="00025DF1"/>
    <w:rsid w:val="00025EDF"/>
    <w:rsid w:val="00026787"/>
    <w:rsid w:val="000267E6"/>
    <w:rsid w:val="00026AB4"/>
    <w:rsid w:val="00027F0C"/>
    <w:rsid w:val="00032316"/>
    <w:rsid w:val="0003231C"/>
    <w:rsid w:val="0003297A"/>
    <w:rsid w:val="000334F5"/>
    <w:rsid w:val="00033529"/>
    <w:rsid w:val="000338DE"/>
    <w:rsid w:val="000338F2"/>
    <w:rsid w:val="00033A8F"/>
    <w:rsid w:val="00033E7B"/>
    <w:rsid w:val="00033FBD"/>
    <w:rsid w:val="0003458D"/>
    <w:rsid w:val="00034B9A"/>
    <w:rsid w:val="0003581E"/>
    <w:rsid w:val="000359B9"/>
    <w:rsid w:val="00035B57"/>
    <w:rsid w:val="00036299"/>
    <w:rsid w:val="00036AB5"/>
    <w:rsid w:val="0003711B"/>
    <w:rsid w:val="00037279"/>
    <w:rsid w:val="000372F0"/>
    <w:rsid w:val="00037382"/>
    <w:rsid w:val="0003751C"/>
    <w:rsid w:val="00037B3D"/>
    <w:rsid w:val="0004031E"/>
    <w:rsid w:val="0004067E"/>
    <w:rsid w:val="00040774"/>
    <w:rsid w:val="00040AF8"/>
    <w:rsid w:val="00040D43"/>
    <w:rsid w:val="000416F9"/>
    <w:rsid w:val="000419E2"/>
    <w:rsid w:val="00042073"/>
    <w:rsid w:val="000421F1"/>
    <w:rsid w:val="00042CEE"/>
    <w:rsid w:val="000445C2"/>
    <w:rsid w:val="0004496B"/>
    <w:rsid w:val="00044C00"/>
    <w:rsid w:val="00045033"/>
    <w:rsid w:val="00045630"/>
    <w:rsid w:val="000458F8"/>
    <w:rsid w:val="000462E0"/>
    <w:rsid w:val="000468E1"/>
    <w:rsid w:val="00046EE3"/>
    <w:rsid w:val="000500EF"/>
    <w:rsid w:val="0005010A"/>
    <w:rsid w:val="00050556"/>
    <w:rsid w:val="00050591"/>
    <w:rsid w:val="0005074B"/>
    <w:rsid w:val="0005088C"/>
    <w:rsid w:val="000515E1"/>
    <w:rsid w:val="00051632"/>
    <w:rsid w:val="000518AE"/>
    <w:rsid w:val="00052B62"/>
    <w:rsid w:val="00052F53"/>
    <w:rsid w:val="00053182"/>
    <w:rsid w:val="0005345D"/>
    <w:rsid w:val="00053873"/>
    <w:rsid w:val="00053F77"/>
    <w:rsid w:val="00054E58"/>
    <w:rsid w:val="0005510F"/>
    <w:rsid w:val="0005527D"/>
    <w:rsid w:val="00055778"/>
    <w:rsid w:val="00055F4E"/>
    <w:rsid w:val="00056259"/>
    <w:rsid w:val="00056649"/>
    <w:rsid w:val="0005692C"/>
    <w:rsid w:val="000569A7"/>
    <w:rsid w:val="00057AE3"/>
    <w:rsid w:val="00057CF3"/>
    <w:rsid w:val="00057EF8"/>
    <w:rsid w:val="00057FCC"/>
    <w:rsid w:val="00060347"/>
    <w:rsid w:val="00060899"/>
    <w:rsid w:val="00060F64"/>
    <w:rsid w:val="0006114F"/>
    <w:rsid w:val="00061586"/>
    <w:rsid w:val="0006158A"/>
    <w:rsid w:val="00061AC2"/>
    <w:rsid w:val="00061D1A"/>
    <w:rsid w:val="00061E0F"/>
    <w:rsid w:val="00062AD1"/>
    <w:rsid w:val="00062D76"/>
    <w:rsid w:val="00062E08"/>
    <w:rsid w:val="00063B51"/>
    <w:rsid w:val="000640B2"/>
    <w:rsid w:val="000641AA"/>
    <w:rsid w:val="00064929"/>
    <w:rsid w:val="00065167"/>
    <w:rsid w:val="0006518D"/>
    <w:rsid w:val="000657C6"/>
    <w:rsid w:val="00065D30"/>
    <w:rsid w:val="00065DB3"/>
    <w:rsid w:val="0006627B"/>
    <w:rsid w:val="0006651E"/>
    <w:rsid w:val="000667CE"/>
    <w:rsid w:val="00066F52"/>
    <w:rsid w:val="00066FD3"/>
    <w:rsid w:val="0006733E"/>
    <w:rsid w:val="00067A48"/>
    <w:rsid w:val="00070502"/>
    <w:rsid w:val="00070781"/>
    <w:rsid w:val="00070C1F"/>
    <w:rsid w:val="0007130A"/>
    <w:rsid w:val="00071EF8"/>
    <w:rsid w:val="0007220D"/>
    <w:rsid w:val="00072E64"/>
    <w:rsid w:val="000736D3"/>
    <w:rsid w:val="00073B52"/>
    <w:rsid w:val="0007456D"/>
    <w:rsid w:val="00074B44"/>
    <w:rsid w:val="00074F31"/>
    <w:rsid w:val="00075452"/>
    <w:rsid w:val="00075BE3"/>
    <w:rsid w:val="000768C7"/>
    <w:rsid w:val="00076D17"/>
    <w:rsid w:val="0007719E"/>
    <w:rsid w:val="00077501"/>
    <w:rsid w:val="00077948"/>
    <w:rsid w:val="00077C3F"/>
    <w:rsid w:val="00080252"/>
    <w:rsid w:val="00080671"/>
    <w:rsid w:val="0008074B"/>
    <w:rsid w:val="00080CD1"/>
    <w:rsid w:val="000811AF"/>
    <w:rsid w:val="00081246"/>
    <w:rsid w:val="000815E3"/>
    <w:rsid w:val="00081767"/>
    <w:rsid w:val="0008189D"/>
    <w:rsid w:val="00081D4A"/>
    <w:rsid w:val="0008272C"/>
    <w:rsid w:val="00083453"/>
    <w:rsid w:val="00083884"/>
    <w:rsid w:val="000838B6"/>
    <w:rsid w:val="00083F2A"/>
    <w:rsid w:val="000841AC"/>
    <w:rsid w:val="0008423C"/>
    <w:rsid w:val="000848C7"/>
    <w:rsid w:val="00084929"/>
    <w:rsid w:val="00084CBB"/>
    <w:rsid w:val="00084D26"/>
    <w:rsid w:val="00084DD0"/>
    <w:rsid w:val="00084F50"/>
    <w:rsid w:val="0008503A"/>
    <w:rsid w:val="000855A1"/>
    <w:rsid w:val="000856C2"/>
    <w:rsid w:val="00085831"/>
    <w:rsid w:val="00085F69"/>
    <w:rsid w:val="00086165"/>
    <w:rsid w:val="00087487"/>
    <w:rsid w:val="0008797D"/>
    <w:rsid w:val="00090799"/>
    <w:rsid w:val="00090AA4"/>
    <w:rsid w:val="00091349"/>
    <w:rsid w:val="00091A2E"/>
    <w:rsid w:val="00091ECF"/>
    <w:rsid w:val="000921B2"/>
    <w:rsid w:val="00092548"/>
    <w:rsid w:val="00092D37"/>
    <w:rsid w:val="00093768"/>
    <w:rsid w:val="00093818"/>
    <w:rsid w:val="000942BC"/>
    <w:rsid w:val="00094862"/>
    <w:rsid w:val="00094AB2"/>
    <w:rsid w:val="0009517B"/>
    <w:rsid w:val="000953E3"/>
    <w:rsid w:val="00095868"/>
    <w:rsid w:val="00095C06"/>
    <w:rsid w:val="00095D17"/>
    <w:rsid w:val="00095DBB"/>
    <w:rsid w:val="000965C8"/>
    <w:rsid w:val="00097181"/>
    <w:rsid w:val="000974C8"/>
    <w:rsid w:val="000975CF"/>
    <w:rsid w:val="000978A5"/>
    <w:rsid w:val="00097DB4"/>
    <w:rsid w:val="000A01C5"/>
    <w:rsid w:val="000A0CAE"/>
    <w:rsid w:val="000A0F39"/>
    <w:rsid w:val="000A0F9F"/>
    <w:rsid w:val="000A1F31"/>
    <w:rsid w:val="000A216F"/>
    <w:rsid w:val="000A2D6A"/>
    <w:rsid w:val="000A315A"/>
    <w:rsid w:val="000A3540"/>
    <w:rsid w:val="000A39BE"/>
    <w:rsid w:val="000A39E2"/>
    <w:rsid w:val="000A3A93"/>
    <w:rsid w:val="000A3F31"/>
    <w:rsid w:val="000A4340"/>
    <w:rsid w:val="000A4427"/>
    <w:rsid w:val="000A48BD"/>
    <w:rsid w:val="000A4D0A"/>
    <w:rsid w:val="000A4EC5"/>
    <w:rsid w:val="000A5033"/>
    <w:rsid w:val="000A5336"/>
    <w:rsid w:val="000A5B42"/>
    <w:rsid w:val="000A6ABB"/>
    <w:rsid w:val="000A6C9D"/>
    <w:rsid w:val="000A7196"/>
    <w:rsid w:val="000A7C3F"/>
    <w:rsid w:val="000B00CF"/>
    <w:rsid w:val="000B0156"/>
    <w:rsid w:val="000B028F"/>
    <w:rsid w:val="000B0754"/>
    <w:rsid w:val="000B0C2A"/>
    <w:rsid w:val="000B0CA4"/>
    <w:rsid w:val="000B0F78"/>
    <w:rsid w:val="000B0FF0"/>
    <w:rsid w:val="000B130C"/>
    <w:rsid w:val="000B17F7"/>
    <w:rsid w:val="000B18C8"/>
    <w:rsid w:val="000B1B8A"/>
    <w:rsid w:val="000B2083"/>
    <w:rsid w:val="000B2268"/>
    <w:rsid w:val="000B266C"/>
    <w:rsid w:val="000B2925"/>
    <w:rsid w:val="000B2AF0"/>
    <w:rsid w:val="000B2D40"/>
    <w:rsid w:val="000B2E80"/>
    <w:rsid w:val="000B367D"/>
    <w:rsid w:val="000B376A"/>
    <w:rsid w:val="000B3B08"/>
    <w:rsid w:val="000B400A"/>
    <w:rsid w:val="000B4374"/>
    <w:rsid w:val="000B4532"/>
    <w:rsid w:val="000B4A56"/>
    <w:rsid w:val="000B4C0E"/>
    <w:rsid w:val="000B4D5A"/>
    <w:rsid w:val="000B5E87"/>
    <w:rsid w:val="000B6119"/>
    <w:rsid w:val="000B6895"/>
    <w:rsid w:val="000B6AEE"/>
    <w:rsid w:val="000B7546"/>
    <w:rsid w:val="000C02EB"/>
    <w:rsid w:val="000C03EB"/>
    <w:rsid w:val="000C06F0"/>
    <w:rsid w:val="000C09E2"/>
    <w:rsid w:val="000C0A47"/>
    <w:rsid w:val="000C0FA1"/>
    <w:rsid w:val="000C1103"/>
    <w:rsid w:val="000C1982"/>
    <w:rsid w:val="000C1CE4"/>
    <w:rsid w:val="000C1D2A"/>
    <w:rsid w:val="000C22EC"/>
    <w:rsid w:val="000C2558"/>
    <w:rsid w:val="000C2D7C"/>
    <w:rsid w:val="000C36BC"/>
    <w:rsid w:val="000C38B1"/>
    <w:rsid w:val="000C4398"/>
    <w:rsid w:val="000C444E"/>
    <w:rsid w:val="000C454E"/>
    <w:rsid w:val="000C4C96"/>
    <w:rsid w:val="000C4F90"/>
    <w:rsid w:val="000C555E"/>
    <w:rsid w:val="000C5C34"/>
    <w:rsid w:val="000C5C38"/>
    <w:rsid w:val="000C6356"/>
    <w:rsid w:val="000C638D"/>
    <w:rsid w:val="000C6D0D"/>
    <w:rsid w:val="000C6F26"/>
    <w:rsid w:val="000C73D8"/>
    <w:rsid w:val="000C76C9"/>
    <w:rsid w:val="000C7F25"/>
    <w:rsid w:val="000D077E"/>
    <w:rsid w:val="000D086C"/>
    <w:rsid w:val="000D08EF"/>
    <w:rsid w:val="000D0AFC"/>
    <w:rsid w:val="000D19F3"/>
    <w:rsid w:val="000D1BE0"/>
    <w:rsid w:val="000D1FA4"/>
    <w:rsid w:val="000D21FB"/>
    <w:rsid w:val="000D288A"/>
    <w:rsid w:val="000D32BF"/>
    <w:rsid w:val="000D336C"/>
    <w:rsid w:val="000D3650"/>
    <w:rsid w:val="000D4036"/>
    <w:rsid w:val="000D446B"/>
    <w:rsid w:val="000D4BFA"/>
    <w:rsid w:val="000D56CE"/>
    <w:rsid w:val="000D5DBB"/>
    <w:rsid w:val="000D5FE5"/>
    <w:rsid w:val="000D6AE1"/>
    <w:rsid w:val="000D7353"/>
    <w:rsid w:val="000D787D"/>
    <w:rsid w:val="000D7D92"/>
    <w:rsid w:val="000E030B"/>
    <w:rsid w:val="000E0619"/>
    <w:rsid w:val="000E0F46"/>
    <w:rsid w:val="000E122B"/>
    <w:rsid w:val="000E198B"/>
    <w:rsid w:val="000E1A06"/>
    <w:rsid w:val="000E1E06"/>
    <w:rsid w:val="000E21FE"/>
    <w:rsid w:val="000E276F"/>
    <w:rsid w:val="000E3A36"/>
    <w:rsid w:val="000E3BF4"/>
    <w:rsid w:val="000E3C9B"/>
    <w:rsid w:val="000E42AE"/>
    <w:rsid w:val="000E4610"/>
    <w:rsid w:val="000E4A2C"/>
    <w:rsid w:val="000E4A85"/>
    <w:rsid w:val="000E4DEC"/>
    <w:rsid w:val="000E52B3"/>
    <w:rsid w:val="000E57E0"/>
    <w:rsid w:val="000E5C85"/>
    <w:rsid w:val="000E5D57"/>
    <w:rsid w:val="000E66C3"/>
    <w:rsid w:val="000E69F1"/>
    <w:rsid w:val="000E6D77"/>
    <w:rsid w:val="000E6D95"/>
    <w:rsid w:val="000E7862"/>
    <w:rsid w:val="000E7D58"/>
    <w:rsid w:val="000E7F37"/>
    <w:rsid w:val="000F024E"/>
    <w:rsid w:val="000F10B5"/>
    <w:rsid w:val="000F15D0"/>
    <w:rsid w:val="000F347D"/>
    <w:rsid w:val="000F37B4"/>
    <w:rsid w:val="000F4691"/>
    <w:rsid w:val="000F4886"/>
    <w:rsid w:val="000F505B"/>
    <w:rsid w:val="000F509B"/>
    <w:rsid w:val="000F51C7"/>
    <w:rsid w:val="000F566B"/>
    <w:rsid w:val="000F5ABA"/>
    <w:rsid w:val="000F5F0B"/>
    <w:rsid w:val="000F6569"/>
    <w:rsid w:val="000F6F3B"/>
    <w:rsid w:val="000F7433"/>
    <w:rsid w:val="000F7925"/>
    <w:rsid w:val="000F7D47"/>
    <w:rsid w:val="000F7F54"/>
    <w:rsid w:val="000F7F5B"/>
    <w:rsid w:val="00100422"/>
    <w:rsid w:val="001005F8"/>
    <w:rsid w:val="00101164"/>
    <w:rsid w:val="00101535"/>
    <w:rsid w:val="001015E8"/>
    <w:rsid w:val="001015FA"/>
    <w:rsid w:val="0010184B"/>
    <w:rsid w:val="00102354"/>
    <w:rsid w:val="001024AC"/>
    <w:rsid w:val="0010252C"/>
    <w:rsid w:val="001026BB"/>
    <w:rsid w:val="00102D8E"/>
    <w:rsid w:val="00102E8A"/>
    <w:rsid w:val="00103B18"/>
    <w:rsid w:val="00104060"/>
    <w:rsid w:val="00104346"/>
    <w:rsid w:val="0010450D"/>
    <w:rsid w:val="00104B01"/>
    <w:rsid w:val="001053A8"/>
    <w:rsid w:val="00105A1A"/>
    <w:rsid w:val="00105C4C"/>
    <w:rsid w:val="00105EDE"/>
    <w:rsid w:val="00106115"/>
    <w:rsid w:val="001065D9"/>
    <w:rsid w:val="0010781D"/>
    <w:rsid w:val="00107CB4"/>
    <w:rsid w:val="00107F8B"/>
    <w:rsid w:val="00110205"/>
    <w:rsid w:val="00110809"/>
    <w:rsid w:val="00110A7C"/>
    <w:rsid w:val="00110E72"/>
    <w:rsid w:val="0011142C"/>
    <w:rsid w:val="00111ED5"/>
    <w:rsid w:val="00112358"/>
    <w:rsid w:val="001128EA"/>
    <w:rsid w:val="00112B69"/>
    <w:rsid w:val="00112E56"/>
    <w:rsid w:val="00113628"/>
    <w:rsid w:val="00114315"/>
    <w:rsid w:val="00114853"/>
    <w:rsid w:val="00115D3C"/>
    <w:rsid w:val="001164A5"/>
    <w:rsid w:val="00116CCB"/>
    <w:rsid w:val="00116FF4"/>
    <w:rsid w:val="001176FE"/>
    <w:rsid w:val="00117DDB"/>
    <w:rsid w:val="00120ECF"/>
    <w:rsid w:val="00121543"/>
    <w:rsid w:val="00121F39"/>
    <w:rsid w:val="00122106"/>
    <w:rsid w:val="0012307E"/>
    <w:rsid w:val="00123350"/>
    <w:rsid w:val="00123416"/>
    <w:rsid w:val="00123469"/>
    <w:rsid w:val="001238B1"/>
    <w:rsid w:val="00123C50"/>
    <w:rsid w:val="00123F11"/>
    <w:rsid w:val="00124408"/>
    <w:rsid w:val="00124546"/>
    <w:rsid w:val="0012463C"/>
    <w:rsid w:val="00124F12"/>
    <w:rsid w:val="00125001"/>
    <w:rsid w:val="00125063"/>
    <w:rsid w:val="0012537A"/>
    <w:rsid w:val="001253E6"/>
    <w:rsid w:val="00126216"/>
    <w:rsid w:val="001264A1"/>
    <w:rsid w:val="00126656"/>
    <w:rsid w:val="00126812"/>
    <w:rsid w:val="0012746F"/>
    <w:rsid w:val="00127696"/>
    <w:rsid w:val="001277E2"/>
    <w:rsid w:val="00127885"/>
    <w:rsid w:val="00127B28"/>
    <w:rsid w:val="00127DBE"/>
    <w:rsid w:val="00130319"/>
    <w:rsid w:val="0013041C"/>
    <w:rsid w:val="0013049D"/>
    <w:rsid w:val="001319DB"/>
    <w:rsid w:val="00131E6C"/>
    <w:rsid w:val="00132056"/>
    <w:rsid w:val="00132400"/>
    <w:rsid w:val="001326AC"/>
    <w:rsid w:val="00133305"/>
    <w:rsid w:val="00133AC6"/>
    <w:rsid w:val="00134FFB"/>
    <w:rsid w:val="00135761"/>
    <w:rsid w:val="00135F32"/>
    <w:rsid w:val="001361BE"/>
    <w:rsid w:val="00136B9A"/>
    <w:rsid w:val="00136D27"/>
    <w:rsid w:val="0013735C"/>
    <w:rsid w:val="001373D3"/>
    <w:rsid w:val="001375E8"/>
    <w:rsid w:val="0013767A"/>
    <w:rsid w:val="00137AF3"/>
    <w:rsid w:val="00140AC3"/>
    <w:rsid w:val="00140F8C"/>
    <w:rsid w:val="00141130"/>
    <w:rsid w:val="00141256"/>
    <w:rsid w:val="00141595"/>
    <w:rsid w:val="00141CCC"/>
    <w:rsid w:val="00141D52"/>
    <w:rsid w:val="00142A59"/>
    <w:rsid w:val="00142DE9"/>
    <w:rsid w:val="001432E5"/>
    <w:rsid w:val="00143379"/>
    <w:rsid w:val="001434E3"/>
    <w:rsid w:val="001435F3"/>
    <w:rsid w:val="00143A88"/>
    <w:rsid w:val="00144494"/>
    <w:rsid w:val="0014474F"/>
    <w:rsid w:val="001447CA"/>
    <w:rsid w:val="0014480E"/>
    <w:rsid w:val="00144B54"/>
    <w:rsid w:val="00144DC9"/>
    <w:rsid w:val="00144E33"/>
    <w:rsid w:val="00145218"/>
    <w:rsid w:val="0014549A"/>
    <w:rsid w:val="00145502"/>
    <w:rsid w:val="00145CC3"/>
    <w:rsid w:val="00146254"/>
    <w:rsid w:val="00146A97"/>
    <w:rsid w:val="001472F6"/>
    <w:rsid w:val="0014775E"/>
    <w:rsid w:val="0015016A"/>
    <w:rsid w:val="0015018F"/>
    <w:rsid w:val="0015059C"/>
    <w:rsid w:val="00150740"/>
    <w:rsid w:val="0015101B"/>
    <w:rsid w:val="0015120A"/>
    <w:rsid w:val="00151447"/>
    <w:rsid w:val="001514CF"/>
    <w:rsid w:val="00151993"/>
    <w:rsid w:val="00151AAC"/>
    <w:rsid w:val="00151E33"/>
    <w:rsid w:val="00151EE4"/>
    <w:rsid w:val="00152166"/>
    <w:rsid w:val="001521D2"/>
    <w:rsid w:val="0015258D"/>
    <w:rsid w:val="001529FA"/>
    <w:rsid w:val="00152EEA"/>
    <w:rsid w:val="00152F0E"/>
    <w:rsid w:val="001530C3"/>
    <w:rsid w:val="0015377E"/>
    <w:rsid w:val="00153CA6"/>
    <w:rsid w:val="001542B8"/>
    <w:rsid w:val="001543DD"/>
    <w:rsid w:val="00154851"/>
    <w:rsid w:val="00154D13"/>
    <w:rsid w:val="00154D80"/>
    <w:rsid w:val="001555D8"/>
    <w:rsid w:val="0015588E"/>
    <w:rsid w:val="00155C02"/>
    <w:rsid w:val="00155C4B"/>
    <w:rsid w:val="0015620C"/>
    <w:rsid w:val="001567CC"/>
    <w:rsid w:val="001567F6"/>
    <w:rsid w:val="00156BB0"/>
    <w:rsid w:val="00156C34"/>
    <w:rsid w:val="00156E44"/>
    <w:rsid w:val="00156E4B"/>
    <w:rsid w:val="00156F10"/>
    <w:rsid w:val="0015780B"/>
    <w:rsid w:val="00157ADB"/>
    <w:rsid w:val="00157D9C"/>
    <w:rsid w:val="001603F1"/>
    <w:rsid w:val="00160757"/>
    <w:rsid w:val="001608E4"/>
    <w:rsid w:val="00160E62"/>
    <w:rsid w:val="0016103D"/>
    <w:rsid w:val="00161A60"/>
    <w:rsid w:val="00161B01"/>
    <w:rsid w:val="0016221C"/>
    <w:rsid w:val="00162262"/>
    <w:rsid w:val="001623CA"/>
    <w:rsid w:val="0016241E"/>
    <w:rsid w:val="00162729"/>
    <w:rsid w:val="00162781"/>
    <w:rsid w:val="0016300B"/>
    <w:rsid w:val="00163048"/>
    <w:rsid w:val="001639AD"/>
    <w:rsid w:val="0016415B"/>
    <w:rsid w:val="00164220"/>
    <w:rsid w:val="001648AB"/>
    <w:rsid w:val="001648AD"/>
    <w:rsid w:val="001649C5"/>
    <w:rsid w:val="00164A60"/>
    <w:rsid w:val="00164E55"/>
    <w:rsid w:val="00165138"/>
    <w:rsid w:val="00165261"/>
    <w:rsid w:val="001653E6"/>
    <w:rsid w:val="00165DEE"/>
    <w:rsid w:val="00165E11"/>
    <w:rsid w:val="00165E87"/>
    <w:rsid w:val="00165F63"/>
    <w:rsid w:val="00166124"/>
    <w:rsid w:val="0016635E"/>
    <w:rsid w:val="00166785"/>
    <w:rsid w:val="00166A69"/>
    <w:rsid w:val="00166BCC"/>
    <w:rsid w:val="00167732"/>
    <w:rsid w:val="0016797B"/>
    <w:rsid w:val="00170E0E"/>
    <w:rsid w:val="00170F60"/>
    <w:rsid w:val="00170F87"/>
    <w:rsid w:val="0017101B"/>
    <w:rsid w:val="00171A51"/>
    <w:rsid w:val="00171CF1"/>
    <w:rsid w:val="00172187"/>
    <w:rsid w:val="00172A17"/>
    <w:rsid w:val="00173001"/>
    <w:rsid w:val="001731A8"/>
    <w:rsid w:val="001736D4"/>
    <w:rsid w:val="00173D7E"/>
    <w:rsid w:val="00173E63"/>
    <w:rsid w:val="001741CF"/>
    <w:rsid w:val="00174527"/>
    <w:rsid w:val="00174745"/>
    <w:rsid w:val="00174AC2"/>
    <w:rsid w:val="00175512"/>
    <w:rsid w:val="00175B81"/>
    <w:rsid w:val="0017601C"/>
    <w:rsid w:val="0017667C"/>
    <w:rsid w:val="001766CA"/>
    <w:rsid w:val="00176CB9"/>
    <w:rsid w:val="00177559"/>
    <w:rsid w:val="00177B0F"/>
    <w:rsid w:val="00177E75"/>
    <w:rsid w:val="0018049A"/>
    <w:rsid w:val="0018098D"/>
    <w:rsid w:val="001809DA"/>
    <w:rsid w:val="00180A62"/>
    <w:rsid w:val="00180D5C"/>
    <w:rsid w:val="0018178C"/>
    <w:rsid w:val="001819DC"/>
    <w:rsid w:val="00181C4C"/>
    <w:rsid w:val="00181D5F"/>
    <w:rsid w:val="00182435"/>
    <w:rsid w:val="00182D1A"/>
    <w:rsid w:val="00183363"/>
    <w:rsid w:val="00183377"/>
    <w:rsid w:val="0018356E"/>
    <w:rsid w:val="00183CE8"/>
    <w:rsid w:val="00183D9F"/>
    <w:rsid w:val="00183E55"/>
    <w:rsid w:val="00183F14"/>
    <w:rsid w:val="001842A5"/>
    <w:rsid w:val="00184475"/>
    <w:rsid w:val="0018490C"/>
    <w:rsid w:val="00184EB6"/>
    <w:rsid w:val="0018503A"/>
    <w:rsid w:val="0018582E"/>
    <w:rsid w:val="00185B9B"/>
    <w:rsid w:val="00185E37"/>
    <w:rsid w:val="00185F85"/>
    <w:rsid w:val="00185FEF"/>
    <w:rsid w:val="001863B4"/>
    <w:rsid w:val="0018647B"/>
    <w:rsid w:val="001871B1"/>
    <w:rsid w:val="00187216"/>
    <w:rsid w:val="00187CD4"/>
    <w:rsid w:val="00190020"/>
    <w:rsid w:val="00190200"/>
    <w:rsid w:val="00190580"/>
    <w:rsid w:val="001908F1"/>
    <w:rsid w:val="00191824"/>
    <w:rsid w:val="00191CDB"/>
    <w:rsid w:val="0019244A"/>
    <w:rsid w:val="00193265"/>
    <w:rsid w:val="00193598"/>
    <w:rsid w:val="00193759"/>
    <w:rsid w:val="001937F2"/>
    <w:rsid w:val="00193B6D"/>
    <w:rsid w:val="00194DB4"/>
    <w:rsid w:val="00195511"/>
    <w:rsid w:val="001958AE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97D5E"/>
    <w:rsid w:val="001A0310"/>
    <w:rsid w:val="001A0712"/>
    <w:rsid w:val="001A0734"/>
    <w:rsid w:val="001A0D08"/>
    <w:rsid w:val="001A1076"/>
    <w:rsid w:val="001A1270"/>
    <w:rsid w:val="001A15BD"/>
    <w:rsid w:val="001A1FC8"/>
    <w:rsid w:val="001A2AD5"/>
    <w:rsid w:val="001A2F5E"/>
    <w:rsid w:val="001A2F67"/>
    <w:rsid w:val="001A335B"/>
    <w:rsid w:val="001A33D4"/>
    <w:rsid w:val="001A34F2"/>
    <w:rsid w:val="001A3C06"/>
    <w:rsid w:val="001A4514"/>
    <w:rsid w:val="001A489F"/>
    <w:rsid w:val="001A4DA8"/>
    <w:rsid w:val="001A503B"/>
    <w:rsid w:val="001A5408"/>
    <w:rsid w:val="001A56AB"/>
    <w:rsid w:val="001A5AEC"/>
    <w:rsid w:val="001A5E37"/>
    <w:rsid w:val="001A6242"/>
    <w:rsid w:val="001A64B5"/>
    <w:rsid w:val="001A66DB"/>
    <w:rsid w:val="001A6AF8"/>
    <w:rsid w:val="001A6E9B"/>
    <w:rsid w:val="001A6EBB"/>
    <w:rsid w:val="001A74E3"/>
    <w:rsid w:val="001A7630"/>
    <w:rsid w:val="001A7F85"/>
    <w:rsid w:val="001B05CE"/>
    <w:rsid w:val="001B0D9F"/>
    <w:rsid w:val="001B10C2"/>
    <w:rsid w:val="001B14AD"/>
    <w:rsid w:val="001B1848"/>
    <w:rsid w:val="001B1868"/>
    <w:rsid w:val="001B21BC"/>
    <w:rsid w:val="001B23AC"/>
    <w:rsid w:val="001B2D6F"/>
    <w:rsid w:val="001B3033"/>
    <w:rsid w:val="001B3255"/>
    <w:rsid w:val="001B3504"/>
    <w:rsid w:val="001B35E6"/>
    <w:rsid w:val="001B3F81"/>
    <w:rsid w:val="001B3FE2"/>
    <w:rsid w:val="001B451E"/>
    <w:rsid w:val="001B4A85"/>
    <w:rsid w:val="001B4BD5"/>
    <w:rsid w:val="001B4F0D"/>
    <w:rsid w:val="001B593A"/>
    <w:rsid w:val="001B5A5D"/>
    <w:rsid w:val="001B5DB8"/>
    <w:rsid w:val="001B63C1"/>
    <w:rsid w:val="001B6B20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2CB6"/>
    <w:rsid w:val="001C3069"/>
    <w:rsid w:val="001C30E3"/>
    <w:rsid w:val="001C3510"/>
    <w:rsid w:val="001C36C9"/>
    <w:rsid w:val="001C4296"/>
    <w:rsid w:val="001C4429"/>
    <w:rsid w:val="001C4673"/>
    <w:rsid w:val="001C4A21"/>
    <w:rsid w:val="001C4B3B"/>
    <w:rsid w:val="001C4BE3"/>
    <w:rsid w:val="001C4FAB"/>
    <w:rsid w:val="001C50DE"/>
    <w:rsid w:val="001C619E"/>
    <w:rsid w:val="001C6370"/>
    <w:rsid w:val="001C6A20"/>
    <w:rsid w:val="001C7A32"/>
    <w:rsid w:val="001D000F"/>
    <w:rsid w:val="001D0657"/>
    <w:rsid w:val="001D0D3B"/>
    <w:rsid w:val="001D0D69"/>
    <w:rsid w:val="001D14E5"/>
    <w:rsid w:val="001D267B"/>
    <w:rsid w:val="001D31EA"/>
    <w:rsid w:val="001D3F06"/>
    <w:rsid w:val="001D48C4"/>
    <w:rsid w:val="001D5B3F"/>
    <w:rsid w:val="001D605F"/>
    <w:rsid w:val="001D68D4"/>
    <w:rsid w:val="001D6B8A"/>
    <w:rsid w:val="001D7435"/>
    <w:rsid w:val="001D771C"/>
    <w:rsid w:val="001E0090"/>
    <w:rsid w:val="001E0186"/>
    <w:rsid w:val="001E0274"/>
    <w:rsid w:val="001E031D"/>
    <w:rsid w:val="001E038A"/>
    <w:rsid w:val="001E042B"/>
    <w:rsid w:val="001E09B4"/>
    <w:rsid w:val="001E0CD6"/>
    <w:rsid w:val="001E1221"/>
    <w:rsid w:val="001E2DB7"/>
    <w:rsid w:val="001E3FBE"/>
    <w:rsid w:val="001E408B"/>
    <w:rsid w:val="001E4388"/>
    <w:rsid w:val="001E472F"/>
    <w:rsid w:val="001E49F1"/>
    <w:rsid w:val="001E5555"/>
    <w:rsid w:val="001E6E3F"/>
    <w:rsid w:val="001E7205"/>
    <w:rsid w:val="001E726D"/>
    <w:rsid w:val="001F0A78"/>
    <w:rsid w:val="001F0B17"/>
    <w:rsid w:val="001F0CFB"/>
    <w:rsid w:val="001F0F11"/>
    <w:rsid w:val="001F0F18"/>
    <w:rsid w:val="001F1CA4"/>
    <w:rsid w:val="001F21A1"/>
    <w:rsid w:val="001F27AA"/>
    <w:rsid w:val="001F2A30"/>
    <w:rsid w:val="001F2A69"/>
    <w:rsid w:val="001F3041"/>
    <w:rsid w:val="001F3406"/>
    <w:rsid w:val="001F364B"/>
    <w:rsid w:val="001F3967"/>
    <w:rsid w:val="001F3ACC"/>
    <w:rsid w:val="001F4221"/>
    <w:rsid w:val="001F43A9"/>
    <w:rsid w:val="001F4F59"/>
    <w:rsid w:val="001F50B0"/>
    <w:rsid w:val="001F553E"/>
    <w:rsid w:val="001F585B"/>
    <w:rsid w:val="001F63DD"/>
    <w:rsid w:val="001F65B3"/>
    <w:rsid w:val="001F679F"/>
    <w:rsid w:val="001F6D48"/>
    <w:rsid w:val="001F6F38"/>
    <w:rsid w:val="001F7419"/>
    <w:rsid w:val="001F7996"/>
    <w:rsid w:val="001F7B5D"/>
    <w:rsid w:val="002005F6"/>
    <w:rsid w:val="00200735"/>
    <w:rsid w:val="00200966"/>
    <w:rsid w:val="002009F2"/>
    <w:rsid w:val="00201C6A"/>
    <w:rsid w:val="00201F1B"/>
    <w:rsid w:val="00202685"/>
    <w:rsid w:val="00202BAB"/>
    <w:rsid w:val="0020313B"/>
    <w:rsid w:val="00203273"/>
    <w:rsid w:val="0020380D"/>
    <w:rsid w:val="002038C6"/>
    <w:rsid w:val="00203D33"/>
    <w:rsid w:val="00203EE1"/>
    <w:rsid w:val="00205224"/>
    <w:rsid w:val="00205798"/>
    <w:rsid w:val="0020585F"/>
    <w:rsid w:val="00205F2D"/>
    <w:rsid w:val="00206570"/>
    <w:rsid w:val="002066B4"/>
    <w:rsid w:val="002070BB"/>
    <w:rsid w:val="002070F6"/>
    <w:rsid w:val="00207102"/>
    <w:rsid w:val="0020753F"/>
    <w:rsid w:val="00207876"/>
    <w:rsid w:val="00207BDB"/>
    <w:rsid w:val="00207D17"/>
    <w:rsid w:val="00207ECC"/>
    <w:rsid w:val="00211CA2"/>
    <w:rsid w:val="00211CD2"/>
    <w:rsid w:val="00212AFF"/>
    <w:rsid w:val="00212D1E"/>
    <w:rsid w:val="00212ED2"/>
    <w:rsid w:val="002130E1"/>
    <w:rsid w:val="002138CF"/>
    <w:rsid w:val="002139A9"/>
    <w:rsid w:val="00213C3A"/>
    <w:rsid w:val="0021425A"/>
    <w:rsid w:val="002142C5"/>
    <w:rsid w:val="00214FA2"/>
    <w:rsid w:val="00215B46"/>
    <w:rsid w:val="00215BB9"/>
    <w:rsid w:val="00215FC5"/>
    <w:rsid w:val="0021633A"/>
    <w:rsid w:val="0021670A"/>
    <w:rsid w:val="00216A1E"/>
    <w:rsid w:val="00216D29"/>
    <w:rsid w:val="00216F7A"/>
    <w:rsid w:val="002170F9"/>
    <w:rsid w:val="00217697"/>
    <w:rsid w:val="002200A8"/>
    <w:rsid w:val="002204CE"/>
    <w:rsid w:val="00220571"/>
    <w:rsid w:val="00220837"/>
    <w:rsid w:val="00220C06"/>
    <w:rsid w:val="00221105"/>
    <w:rsid w:val="0022113D"/>
    <w:rsid w:val="00221D92"/>
    <w:rsid w:val="00221DB6"/>
    <w:rsid w:val="00222632"/>
    <w:rsid w:val="002233E2"/>
    <w:rsid w:val="00223424"/>
    <w:rsid w:val="0022382F"/>
    <w:rsid w:val="002238EE"/>
    <w:rsid w:val="00223D2D"/>
    <w:rsid w:val="00223EE7"/>
    <w:rsid w:val="00225047"/>
    <w:rsid w:val="00225362"/>
    <w:rsid w:val="002259F6"/>
    <w:rsid w:val="00225BDF"/>
    <w:rsid w:val="00225C0E"/>
    <w:rsid w:val="0022666F"/>
    <w:rsid w:val="002272DA"/>
    <w:rsid w:val="00227457"/>
    <w:rsid w:val="0022769F"/>
    <w:rsid w:val="002277B6"/>
    <w:rsid w:val="00227885"/>
    <w:rsid w:val="00227C5E"/>
    <w:rsid w:val="00230565"/>
    <w:rsid w:val="00230D53"/>
    <w:rsid w:val="002316D0"/>
    <w:rsid w:val="00231D42"/>
    <w:rsid w:val="00231DB5"/>
    <w:rsid w:val="002321A1"/>
    <w:rsid w:val="002324F7"/>
    <w:rsid w:val="00232E80"/>
    <w:rsid w:val="00232F14"/>
    <w:rsid w:val="0023312E"/>
    <w:rsid w:val="00233178"/>
    <w:rsid w:val="0023352A"/>
    <w:rsid w:val="00233B89"/>
    <w:rsid w:val="00233BC0"/>
    <w:rsid w:val="00234191"/>
    <w:rsid w:val="00234591"/>
    <w:rsid w:val="002348C9"/>
    <w:rsid w:val="00234B19"/>
    <w:rsid w:val="00234EA5"/>
    <w:rsid w:val="00235730"/>
    <w:rsid w:val="00235AFF"/>
    <w:rsid w:val="00235B60"/>
    <w:rsid w:val="00235ED3"/>
    <w:rsid w:val="0023603F"/>
    <w:rsid w:val="00236185"/>
    <w:rsid w:val="00236D85"/>
    <w:rsid w:val="00237252"/>
    <w:rsid w:val="0023761F"/>
    <w:rsid w:val="002378B9"/>
    <w:rsid w:val="002379CD"/>
    <w:rsid w:val="00237A92"/>
    <w:rsid w:val="00237A9B"/>
    <w:rsid w:val="00240800"/>
    <w:rsid w:val="00240889"/>
    <w:rsid w:val="00240895"/>
    <w:rsid w:val="00240A86"/>
    <w:rsid w:val="00240D08"/>
    <w:rsid w:val="00240FF9"/>
    <w:rsid w:val="00241306"/>
    <w:rsid w:val="00241F1B"/>
    <w:rsid w:val="00242989"/>
    <w:rsid w:val="00242BD9"/>
    <w:rsid w:val="00243341"/>
    <w:rsid w:val="00244277"/>
    <w:rsid w:val="00244704"/>
    <w:rsid w:val="00244730"/>
    <w:rsid w:val="0024476B"/>
    <w:rsid w:val="002447B1"/>
    <w:rsid w:val="002449AD"/>
    <w:rsid w:val="00244A4F"/>
    <w:rsid w:val="00244AF6"/>
    <w:rsid w:val="00244C4A"/>
    <w:rsid w:val="0024510C"/>
    <w:rsid w:val="00245D99"/>
    <w:rsid w:val="00245E06"/>
    <w:rsid w:val="002461D3"/>
    <w:rsid w:val="0024656E"/>
    <w:rsid w:val="00246659"/>
    <w:rsid w:val="0024690A"/>
    <w:rsid w:val="00246FF3"/>
    <w:rsid w:val="00247069"/>
    <w:rsid w:val="00247163"/>
    <w:rsid w:val="00247232"/>
    <w:rsid w:val="00247317"/>
    <w:rsid w:val="002500CE"/>
    <w:rsid w:val="00250238"/>
    <w:rsid w:val="00250934"/>
    <w:rsid w:val="00250E23"/>
    <w:rsid w:val="00251064"/>
    <w:rsid w:val="00251292"/>
    <w:rsid w:val="002518DE"/>
    <w:rsid w:val="00251AE8"/>
    <w:rsid w:val="00253203"/>
    <w:rsid w:val="002532D8"/>
    <w:rsid w:val="00253949"/>
    <w:rsid w:val="00253A4A"/>
    <w:rsid w:val="00253BFD"/>
    <w:rsid w:val="002544D4"/>
    <w:rsid w:val="002549ED"/>
    <w:rsid w:val="002552F5"/>
    <w:rsid w:val="00255423"/>
    <w:rsid w:val="0025553F"/>
    <w:rsid w:val="00255F2F"/>
    <w:rsid w:val="00255F77"/>
    <w:rsid w:val="002566F5"/>
    <w:rsid w:val="00256E3E"/>
    <w:rsid w:val="00257086"/>
    <w:rsid w:val="002579EE"/>
    <w:rsid w:val="002608B2"/>
    <w:rsid w:val="00260DB2"/>
    <w:rsid w:val="00260F51"/>
    <w:rsid w:val="002611A7"/>
    <w:rsid w:val="0026190F"/>
    <w:rsid w:val="002619F0"/>
    <w:rsid w:val="002625C8"/>
    <w:rsid w:val="00262A76"/>
    <w:rsid w:val="00262C78"/>
    <w:rsid w:val="00262CF6"/>
    <w:rsid w:val="002632F2"/>
    <w:rsid w:val="00263A72"/>
    <w:rsid w:val="00263EBA"/>
    <w:rsid w:val="00263FDE"/>
    <w:rsid w:val="002641A0"/>
    <w:rsid w:val="002644F1"/>
    <w:rsid w:val="00264E6E"/>
    <w:rsid w:val="00264E77"/>
    <w:rsid w:val="002655DB"/>
    <w:rsid w:val="002656D1"/>
    <w:rsid w:val="00265797"/>
    <w:rsid w:val="002658BC"/>
    <w:rsid w:val="00265A1A"/>
    <w:rsid w:val="00266668"/>
    <w:rsid w:val="0026709E"/>
    <w:rsid w:val="00267138"/>
    <w:rsid w:val="00267E20"/>
    <w:rsid w:val="00271280"/>
    <w:rsid w:val="002717FC"/>
    <w:rsid w:val="0027195A"/>
    <w:rsid w:val="00271DFC"/>
    <w:rsid w:val="00271E38"/>
    <w:rsid w:val="00271F32"/>
    <w:rsid w:val="00271FE8"/>
    <w:rsid w:val="00272D85"/>
    <w:rsid w:val="00273780"/>
    <w:rsid w:val="002742AA"/>
    <w:rsid w:val="00274389"/>
    <w:rsid w:val="002745DD"/>
    <w:rsid w:val="00275350"/>
    <w:rsid w:val="002756C8"/>
    <w:rsid w:val="002756E2"/>
    <w:rsid w:val="002758C0"/>
    <w:rsid w:val="00276699"/>
    <w:rsid w:val="002767F0"/>
    <w:rsid w:val="0027762A"/>
    <w:rsid w:val="002777FA"/>
    <w:rsid w:val="00277B05"/>
    <w:rsid w:val="00277B59"/>
    <w:rsid w:val="00280165"/>
    <w:rsid w:val="002809E2"/>
    <w:rsid w:val="002814F9"/>
    <w:rsid w:val="002815F3"/>
    <w:rsid w:val="00282087"/>
    <w:rsid w:val="0028244D"/>
    <w:rsid w:val="002828B9"/>
    <w:rsid w:val="00282C25"/>
    <w:rsid w:val="00282FAF"/>
    <w:rsid w:val="00283635"/>
    <w:rsid w:val="0028398E"/>
    <w:rsid w:val="00283B78"/>
    <w:rsid w:val="0028419E"/>
    <w:rsid w:val="00284336"/>
    <w:rsid w:val="0028464D"/>
    <w:rsid w:val="0028489D"/>
    <w:rsid w:val="00284CD6"/>
    <w:rsid w:val="002856DA"/>
    <w:rsid w:val="002859DB"/>
    <w:rsid w:val="00286561"/>
    <w:rsid w:val="0028661B"/>
    <w:rsid w:val="00286C50"/>
    <w:rsid w:val="00286FF8"/>
    <w:rsid w:val="002875AA"/>
    <w:rsid w:val="00287C8A"/>
    <w:rsid w:val="00287E6D"/>
    <w:rsid w:val="00290470"/>
    <w:rsid w:val="002913D2"/>
    <w:rsid w:val="002917A0"/>
    <w:rsid w:val="0029191E"/>
    <w:rsid w:val="00293D72"/>
    <w:rsid w:val="0029400A"/>
    <w:rsid w:val="0029489A"/>
    <w:rsid w:val="00294A2E"/>
    <w:rsid w:val="00294BAE"/>
    <w:rsid w:val="00294F10"/>
    <w:rsid w:val="002951E0"/>
    <w:rsid w:val="002951EE"/>
    <w:rsid w:val="0029570F"/>
    <w:rsid w:val="0029573A"/>
    <w:rsid w:val="0029578D"/>
    <w:rsid w:val="00295CE5"/>
    <w:rsid w:val="002962AF"/>
    <w:rsid w:val="002963BD"/>
    <w:rsid w:val="002965BD"/>
    <w:rsid w:val="00296B85"/>
    <w:rsid w:val="00297429"/>
    <w:rsid w:val="00297942"/>
    <w:rsid w:val="002A064A"/>
    <w:rsid w:val="002A07F6"/>
    <w:rsid w:val="002A0EBC"/>
    <w:rsid w:val="002A0F8F"/>
    <w:rsid w:val="002A11E8"/>
    <w:rsid w:val="002A14CB"/>
    <w:rsid w:val="002A2A4D"/>
    <w:rsid w:val="002A2CBB"/>
    <w:rsid w:val="002A2F17"/>
    <w:rsid w:val="002A2FC7"/>
    <w:rsid w:val="002A31A0"/>
    <w:rsid w:val="002A33DD"/>
    <w:rsid w:val="002A344E"/>
    <w:rsid w:val="002A4632"/>
    <w:rsid w:val="002A46CB"/>
    <w:rsid w:val="002A48A9"/>
    <w:rsid w:val="002A4FF4"/>
    <w:rsid w:val="002A5213"/>
    <w:rsid w:val="002A52BD"/>
    <w:rsid w:val="002A6194"/>
    <w:rsid w:val="002A63B4"/>
    <w:rsid w:val="002A7168"/>
    <w:rsid w:val="002A7A0D"/>
    <w:rsid w:val="002B01F5"/>
    <w:rsid w:val="002B034E"/>
    <w:rsid w:val="002B06B2"/>
    <w:rsid w:val="002B07B4"/>
    <w:rsid w:val="002B0E2D"/>
    <w:rsid w:val="002B1B78"/>
    <w:rsid w:val="002B1E81"/>
    <w:rsid w:val="002B2330"/>
    <w:rsid w:val="002B2875"/>
    <w:rsid w:val="002B29C8"/>
    <w:rsid w:val="002B2BCF"/>
    <w:rsid w:val="002B43F4"/>
    <w:rsid w:val="002B4637"/>
    <w:rsid w:val="002B4F03"/>
    <w:rsid w:val="002B515C"/>
    <w:rsid w:val="002B5725"/>
    <w:rsid w:val="002B5D1B"/>
    <w:rsid w:val="002B5D28"/>
    <w:rsid w:val="002B5FE5"/>
    <w:rsid w:val="002B667C"/>
    <w:rsid w:val="002B6D69"/>
    <w:rsid w:val="002B6ECE"/>
    <w:rsid w:val="002B6F8C"/>
    <w:rsid w:val="002B7A8D"/>
    <w:rsid w:val="002B7B5E"/>
    <w:rsid w:val="002B7FB9"/>
    <w:rsid w:val="002C00C9"/>
    <w:rsid w:val="002C086A"/>
    <w:rsid w:val="002C090C"/>
    <w:rsid w:val="002C181E"/>
    <w:rsid w:val="002C1985"/>
    <w:rsid w:val="002C211D"/>
    <w:rsid w:val="002C269C"/>
    <w:rsid w:val="002C273C"/>
    <w:rsid w:val="002C2E3F"/>
    <w:rsid w:val="002C2FD1"/>
    <w:rsid w:val="002C3B33"/>
    <w:rsid w:val="002C3E04"/>
    <w:rsid w:val="002C40D2"/>
    <w:rsid w:val="002C43CB"/>
    <w:rsid w:val="002C459C"/>
    <w:rsid w:val="002C479E"/>
    <w:rsid w:val="002C506A"/>
    <w:rsid w:val="002C52D1"/>
    <w:rsid w:val="002C5353"/>
    <w:rsid w:val="002C56F0"/>
    <w:rsid w:val="002C5BD4"/>
    <w:rsid w:val="002C60D4"/>
    <w:rsid w:val="002C617D"/>
    <w:rsid w:val="002C6974"/>
    <w:rsid w:val="002C6DA3"/>
    <w:rsid w:val="002C6DDA"/>
    <w:rsid w:val="002C7219"/>
    <w:rsid w:val="002C7566"/>
    <w:rsid w:val="002C7B45"/>
    <w:rsid w:val="002D03E3"/>
    <w:rsid w:val="002D0402"/>
    <w:rsid w:val="002D0F2C"/>
    <w:rsid w:val="002D17B7"/>
    <w:rsid w:val="002D297B"/>
    <w:rsid w:val="002D3262"/>
    <w:rsid w:val="002D37A2"/>
    <w:rsid w:val="002D3FA2"/>
    <w:rsid w:val="002D4182"/>
    <w:rsid w:val="002D4223"/>
    <w:rsid w:val="002D424A"/>
    <w:rsid w:val="002D42C7"/>
    <w:rsid w:val="002D455F"/>
    <w:rsid w:val="002D5C9B"/>
    <w:rsid w:val="002D5EBA"/>
    <w:rsid w:val="002D6311"/>
    <w:rsid w:val="002D6B16"/>
    <w:rsid w:val="002D6C5A"/>
    <w:rsid w:val="002E0352"/>
    <w:rsid w:val="002E0388"/>
    <w:rsid w:val="002E046E"/>
    <w:rsid w:val="002E05F2"/>
    <w:rsid w:val="002E0652"/>
    <w:rsid w:val="002E078F"/>
    <w:rsid w:val="002E0F12"/>
    <w:rsid w:val="002E134B"/>
    <w:rsid w:val="002E13E9"/>
    <w:rsid w:val="002E15A2"/>
    <w:rsid w:val="002E1A41"/>
    <w:rsid w:val="002E1B74"/>
    <w:rsid w:val="002E1D15"/>
    <w:rsid w:val="002E1EFC"/>
    <w:rsid w:val="002E2199"/>
    <w:rsid w:val="002E238E"/>
    <w:rsid w:val="002E2885"/>
    <w:rsid w:val="002E2BA7"/>
    <w:rsid w:val="002E30C8"/>
    <w:rsid w:val="002E3330"/>
    <w:rsid w:val="002E3512"/>
    <w:rsid w:val="002E3A9E"/>
    <w:rsid w:val="002E3DF3"/>
    <w:rsid w:val="002E3EA2"/>
    <w:rsid w:val="002E3F86"/>
    <w:rsid w:val="002E40AB"/>
    <w:rsid w:val="002E45AE"/>
    <w:rsid w:val="002E4910"/>
    <w:rsid w:val="002E5008"/>
    <w:rsid w:val="002E54C0"/>
    <w:rsid w:val="002E5656"/>
    <w:rsid w:val="002E5C94"/>
    <w:rsid w:val="002E69CD"/>
    <w:rsid w:val="002E6AF6"/>
    <w:rsid w:val="002E6C6F"/>
    <w:rsid w:val="002E77B3"/>
    <w:rsid w:val="002F0666"/>
    <w:rsid w:val="002F0CCB"/>
    <w:rsid w:val="002F14A2"/>
    <w:rsid w:val="002F188B"/>
    <w:rsid w:val="002F1B2E"/>
    <w:rsid w:val="002F1DD3"/>
    <w:rsid w:val="002F1ECD"/>
    <w:rsid w:val="002F24CD"/>
    <w:rsid w:val="002F2D9F"/>
    <w:rsid w:val="002F3682"/>
    <w:rsid w:val="002F3749"/>
    <w:rsid w:val="002F3DA5"/>
    <w:rsid w:val="002F43EA"/>
    <w:rsid w:val="002F455D"/>
    <w:rsid w:val="002F4A05"/>
    <w:rsid w:val="002F4E20"/>
    <w:rsid w:val="002F50A2"/>
    <w:rsid w:val="002F523E"/>
    <w:rsid w:val="002F53D9"/>
    <w:rsid w:val="002F5BD5"/>
    <w:rsid w:val="002F6A0F"/>
    <w:rsid w:val="002F707B"/>
    <w:rsid w:val="002F7C72"/>
    <w:rsid w:val="002F7C88"/>
    <w:rsid w:val="002F7D96"/>
    <w:rsid w:val="00300297"/>
    <w:rsid w:val="00300D80"/>
    <w:rsid w:val="0030118C"/>
    <w:rsid w:val="003018EE"/>
    <w:rsid w:val="00301B36"/>
    <w:rsid w:val="00301B44"/>
    <w:rsid w:val="00301BC7"/>
    <w:rsid w:val="00302EA1"/>
    <w:rsid w:val="003034EA"/>
    <w:rsid w:val="003039EF"/>
    <w:rsid w:val="00303E83"/>
    <w:rsid w:val="00304195"/>
    <w:rsid w:val="003041E9"/>
    <w:rsid w:val="003050E2"/>
    <w:rsid w:val="003051C5"/>
    <w:rsid w:val="00305400"/>
    <w:rsid w:val="003058A9"/>
    <w:rsid w:val="0030632D"/>
    <w:rsid w:val="00306386"/>
    <w:rsid w:val="00306C9C"/>
    <w:rsid w:val="00306DF3"/>
    <w:rsid w:val="00306E3A"/>
    <w:rsid w:val="00307448"/>
    <w:rsid w:val="00307682"/>
    <w:rsid w:val="00310207"/>
    <w:rsid w:val="003102B3"/>
    <w:rsid w:val="003109BB"/>
    <w:rsid w:val="003109E2"/>
    <w:rsid w:val="00310B25"/>
    <w:rsid w:val="00310B71"/>
    <w:rsid w:val="00310E10"/>
    <w:rsid w:val="00311637"/>
    <w:rsid w:val="00311B00"/>
    <w:rsid w:val="00311F2E"/>
    <w:rsid w:val="00312244"/>
    <w:rsid w:val="00312803"/>
    <w:rsid w:val="00313BAE"/>
    <w:rsid w:val="00314064"/>
    <w:rsid w:val="003141E2"/>
    <w:rsid w:val="00314314"/>
    <w:rsid w:val="00315150"/>
    <w:rsid w:val="00315197"/>
    <w:rsid w:val="003154D9"/>
    <w:rsid w:val="00316174"/>
    <w:rsid w:val="003164B0"/>
    <w:rsid w:val="00316EAE"/>
    <w:rsid w:val="0031730B"/>
    <w:rsid w:val="00317421"/>
    <w:rsid w:val="003176E2"/>
    <w:rsid w:val="00317DA6"/>
    <w:rsid w:val="00317DF1"/>
    <w:rsid w:val="00320C3B"/>
    <w:rsid w:val="0032103C"/>
    <w:rsid w:val="003213F9"/>
    <w:rsid w:val="0032144B"/>
    <w:rsid w:val="00321569"/>
    <w:rsid w:val="003219E2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9F5"/>
    <w:rsid w:val="00323EF4"/>
    <w:rsid w:val="00324768"/>
    <w:rsid w:val="00324F77"/>
    <w:rsid w:val="00325A8A"/>
    <w:rsid w:val="00325F30"/>
    <w:rsid w:val="003263E2"/>
    <w:rsid w:val="00327019"/>
    <w:rsid w:val="00327088"/>
    <w:rsid w:val="003271DA"/>
    <w:rsid w:val="00327A07"/>
    <w:rsid w:val="00327D48"/>
    <w:rsid w:val="00330B78"/>
    <w:rsid w:val="00330B7D"/>
    <w:rsid w:val="00330D9F"/>
    <w:rsid w:val="003312CC"/>
    <w:rsid w:val="00331A85"/>
    <w:rsid w:val="00331B67"/>
    <w:rsid w:val="00332AEF"/>
    <w:rsid w:val="00332D69"/>
    <w:rsid w:val="00333420"/>
    <w:rsid w:val="00333479"/>
    <w:rsid w:val="003342D1"/>
    <w:rsid w:val="003343EE"/>
    <w:rsid w:val="00334762"/>
    <w:rsid w:val="003349EA"/>
    <w:rsid w:val="00334EB4"/>
    <w:rsid w:val="0033538C"/>
    <w:rsid w:val="003358CE"/>
    <w:rsid w:val="00336134"/>
    <w:rsid w:val="003364B5"/>
    <w:rsid w:val="003367E4"/>
    <w:rsid w:val="00336A54"/>
    <w:rsid w:val="00336B29"/>
    <w:rsid w:val="00336D00"/>
    <w:rsid w:val="00336F07"/>
    <w:rsid w:val="00336FAE"/>
    <w:rsid w:val="0033782B"/>
    <w:rsid w:val="0034001A"/>
    <w:rsid w:val="003402C5"/>
    <w:rsid w:val="00340E78"/>
    <w:rsid w:val="00341502"/>
    <w:rsid w:val="00341A12"/>
    <w:rsid w:val="00341CBD"/>
    <w:rsid w:val="003424EE"/>
    <w:rsid w:val="00342627"/>
    <w:rsid w:val="00342899"/>
    <w:rsid w:val="003434E6"/>
    <w:rsid w:val="003436CC"/>
    <w:rsid w:val="00343970"/>
    <w:rsid w:val="00343A61"/>
    <w:rsid w:val="00343F0E"/>
    <w:rsid w:val="00344250"/>
    <w:rsid w:val="00344F51"/>
    <w:rsid w:val="00345031"/>
    <w:rsid w:val="0034508B"/>
    <w:rsid w:val="0034569F"/>
    <w:rsid w:val="00345A30"/>
    <w:rsid w:val="003460C5"/>
    <w:rsid w:val="00346700"/>
    <w:rsid w:val="00346A7C"/>
    <w:rsid w:val="00346AE9"/>
    <w:rsid w:val="00346CFA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0F3B"/>
    <w:rsid w:val="00351526"/>
    <w:rsid w:val="00351798"/>
    <w:rsid w:val="00351799"/>
    <w:rsid w:val="00351B83"/>
    <w:rsid w:val="00351FE3"/>
    <w:rsid w:val="00352144"/>
    <w:rsid w:val="00352B64"/>
    <w:rsid w:val="00352DFA"/>
    <w:rsid w:val="00353337"/>
    <w:rsid w:val="00353388"/>
    <w:rsid w:val="003539D7"/>
    <w:rsid w:val="00353CAB"/>
    <w:rsid w:val="003549CB"/>
    <w:rsid w:val="00354C46"/>
    <w:rsid w:val="00354DC1"/>
    <w:rsid w:val="00354E68"/>
    <w:rsid w:val="00354E6F"/>
    <w:rsid w:val="00355612"/>
    <w:rsid w:val="00355B32"/>
    <w:rsid w:val="0035604A"/>
    <w:rsid w:val="00356D14"/>
    <w:rsid w:val="0035713F"/>
    <w:rsid w:val="00357567"/>
    <w:rsid w:val="003575D9"/>
    <w:rsid w:val="00360173"/>
    <w:rsid w:val="003603DD"/>
    <w:rsid w:val="003604BF"/>
    <w:rsid w:val="00361C4F"/>
    <w:rsid w:val="00361F94"/>
    <w:rsid w:val="003621B2"/>
    <w:rsid w:val="00362565"/>
    <w:rsid w:val="003625C3"/>
    <w:rsid w:val="00362925"/>
    <w:rsid w:val="00362A2E"/>
    <w:rsid w:val="003631BC"/>
    <w:rsid w:val="003637E2"/>
    <w:rsid w:val="00363AB7"/>
    <w:rsid w:val="00363F84"/>
    <w:rsid w:val="00363FEF"/>
    <w:rsid w:val="0036413F"/>
    <w:rsid w:val="00364C15"/>
    <w:rsid w:val="00364EEE"/>
    <w:rsid w:val="003658F7"/>
    <w:rsid w:val="00365CB0"/>
    <w:rsid w:val="00365DB8"/>
    <w:rsid w:val="00365E86"/>
    <w:rsid w:val="00365FA2"/>
    <w:rsid w:val="00366010"/>
    <w:rsid w:val="0036649A"/>
    <w:rsid w:val="003666BC"/>
    <w:rsid w:val="003666F4"/>
    <w:rsid w:val="003669F8"/>
    <w:rsid w:val="00366A7B"/>
    <w:rsid w:val="00366DF6"/>
    <w:rsid w:val="00366F51"/>
    <w:rsid w:val="00366FC2"/>
    <w:rsid w:val="00367135"/>
    <w:rsid w:val="0036759C"/>
    <w:rsid w:val="0037029D"/>
    <w:rsid w:val="00370959"/>
    <w:rsid w:val="00370F6B"/>
    <w:rsid w:val="0037114F"/>
    <w:rsid w:val="003715B9"/>
    <w:rsid w:val="00371D6F"/>
    <w:rsid w:val="00371F71"/>
    <w:rsid w:val="0037280E"/>
    <w:rsid w:val="00372B3C"/>
    <w:rsid w:val="00372B8C"/>
    <w:rsid w:val="00372EB3"/>
    <w:rsid w:val="0037307F"/>
    <w:rsid w:val="00374EDE"/>
    <w:rsid w:val="00374F12"/>
    <w:rsid w:val="00374FF1"/>
    <w:rsid w:val="00375839"/>
    <w:rsid w:val="00375E21"/>
    <w:rsid w:val="003763F0"/>
    <w:rsid w:val="00376CD0"/>
    <w:rsid w:val="003774E5"/>
    <w:rsid w:val="0037762D"/>
    <w:rsid w:val="003777DB"/>
    <w:rsid w:val="00377B1F"/>
    <w:rsid w:val="00377B45"/>
    <w:rsid w:val="00377C70"/>
    <w:rsid w:val="00377CED"/>
    <w:rsid w:val="00380044"/>
    <w:rsid w:val="00380305"/>
    <w:rsid w:val="00380541"/>
    <w:rsid w:val="0038123E"/>
    <w:rsid w:val="0038193E"/>
    <w:rsid w:val="00382473"/>
    <w:rsid w:val="003824B4"/>
    <w:rsid w:val="00382EBA"/>
    <w:rsid w:val="00382F16"/>
    <w:rsid w:val="003830B7"/>
    <w:rsid w:val="00383171"/>
    <w:rsid w:val="003839A0"/>
    <w:rsid w:val="00383C6C"/>
    <w:rsid w:val="00384808"/>
    <w:rsid w:val="00384C77"/>
    <w:rsid w:val="00384F0C"/>
    <w:rsid w:val="00384F6F"/>
    <w:rsid w:val="00385141"/>
    <w:rsid w:val="003852EC"/>
    <w:rsid w:val="00386049"/>
    <w:rsid w:val="00386528"/>
    <w:rsid w:val="0038652D"/>
    <w:rsid w:val="0038664F"/>
    <w:rsid w:val="00386C4C"/>
    <w:rsid w:val="00387084"/>
    <w:rsid w:val="003875EF"/>
    <w:rsid w:val="00387CDD"/>
    <w:rsid w:val="00387FEB"/>
    <w:rsid w:val="00390E78"/>
    <w:rsid w:val="00390EEF"/>
    <w:rsid w:val="003913F0"/>
    <w:rsid w:val="00391C32"/>
    <w:rsid w:val="00391C91"/>
    <w:rsid w:val="00391D4A"/>
    <w:rsid w:val="00392151"/>
    <w:rsid w:val="00392269"/>
    <w:rsid w:val="0039241E"/>
    <w:rsid w:val="003931BE"/>
    <w:rsid w:val="00393E5F"/>
    <w:rsid w:val="003942E7"/>
    <w:rsid w:val="0039433E"/>
    <w:rsid w:val="00394592"/>
    <w:rsid w:val="00394D33"/>
    <w:rsid w:val="00395545"/>
    <w:rsid w:val="00395D58"/>
    <w:rsid w:val="003961E6"/>
    <w:rsid w:val="0039626F"/>
    <w:rsid w:val="00396356"/>
    <w:rsid w:val="00396449"/>
    <w:rsid w:val="003966F6"/>
    <w:rsid w:val="00396B0A"/>
    <w:rsid w:val="00396B71"/>
    <w:rsid w:val="00396E6D"/>
    <w:rsid w:val="0039744D"/>
    <w:rsid w:val="00397AE2"/>
    <w:rsid w:val="00397AE8"/>
    <w:rsid w:val="00397D4D"/>
    <w:rsid w:val="00397D7F"/>
    <w:rsid w:val="00397D8C"/>
    <w:rsid w:val="00397E60"/>
    <w:rsid w:val="003A002F"/>
    <w:rsid w:val="003A003F"/>
    <w:rsid w:val="003A015E"/>
    <w:rsid w:val="003A0248"/>
    <w:rsid w:val="003A0397"/>
    <w:rsid w:val="003A044E"/>
    <w:rsid w:val="003A0594"/>
    <w:rsid w:val="003A06DA"/>
    <w:rsid w:val="003A102B"/>
    <w:rsid w:val="003A121A"/>
    <w:rsid w:val="003A1323"/>
    <w:rsid w:val="003A1473"/>
    <w:rsid w:val="003A17AF"/>
    <w:rsid w:val="003A1E45"/>
    <w:rsid w:val="003A2417"/>
    <w:rsid w:val="003A2683"/>
    <w:rsid w:val="003A28FE"/>
    <w:rsid w:val="003A2978"/>
    <w:rsid w:val="003A2C0E"/>
    <w:rsid w:val="003A31EB"/>
    <w:rsid w:val="003A32C8"/>
    <w:rsid w:val="003A3374"/>
    <w:rsid w:val="003A3489"/>
    <w:rsid w:val="003A376B"/>
    <w:rsid w:val="003A3829"/>
    <w:rsid w:val="003A3C61"/>
    <w:rsid w:val="003A3CB1"/>
    <w:rsid w:val="003A47DA"/>
    <w:rsid w:val="003A4C08"/>
    <w:rsid w:val="003A4C54"/>
    <w:rsid w:val="003A4C84"/>
    <w:rsid w:val="003A507D"/>
    <w:rsid w:val="003A5685"/>
    <w:rsid w:val="003A5889"/>
    <w:rsid w:val="003A5CCC"/>
    <w:rsid w:val="003A6163"/>
    <w:rsid w:val="003A66D7"/>
    <w:rsid w:val="003A6C1B"/>
    <w:rsid w:val="003A70ED"/>
    <w:rsid w:val="003A74D3"/>
    <w:rsid w:val="003B03E0"/>
    <w:rsid w:val="003B0831"/>
    <w:rsid w:val="003B0A81"/>
    <w:rsid w:val="003B0CFF"/>
    <w:rsid w:val="003B0D2D"/>
    <w:rsid w:val="003B2EC3"/>
    <w:rsid w:val="003B35C1"/>
    <w:rsid w:val="003B369E"/>
    <w:rsid w:val="003B397F"/>
    <w:rsid w:val="003B40C5"/>
    <w:rsid w:val="003B41F8"/>
    <w:rsid w:val="003B45BF"/>
    <w:rsid w:val="003B4771"/>
    <w:rsid w:val="003B4A71"/>
    <w:rsid w:val="003B4D08"/>
    <w:rsid w:val="003B4E0B"/>
    <w:rsid w:val="003B4E4E"/>
    <w:rsid w:val="003B511B"/>
    <w:rsid w:val="003B611E"/>
    <w:rsid w:val="003B6683"/>
    <w:rsid w:val="003B7061"/>
    <w:rsid w:val="003B708B"/>
    <w:rsid w:val="003B73BA"/>
    <w:rsid w:val="003B7B4B"/>
    <w:rsid w:val="003B7BE7"/>
    <w:rsid w:val="003B7DEE"/>
    <w:rsid w:val="003B7ECD"/>
    <w:rsid w:val="003B7F3F"/>
    <w:rsid w:val="003C05BE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734"/>
    <w:rsid w:val="003C287F"/>
    <w:rsid w:val="003C30E5"/>
    <w:rsid w:val="003C3712"/>
    <w:rsid w:val="003C3B4D"/>
    <w:rsid w:val="003C403D"/>
    <w:rsid w:val="003C4157"/>
    <w:rsid w:val="003C4E6B"/>
    <w:rsid w:val="003C4FE6"/>
    <w:rsid w:val="003C59D0"/>
    <w:rsid w:val="003C5A4C"/>
    <w:rsid w:val="003C5B1F"/>
    <w:rsid w:val="003C5C09"/>
    <w:rsid w:val="003C5F27"/>
    <w:rsid w:val="003C6200"/>
    <w:rsid w:val="003C646E"/>
    <w:rsid w:val="003C67C7"/>
    <w:rsid w:val="003C681F"/>
    <w:rsid w:val="003C7241"/>
    <w:rsid w:val="003C72E3"/>
    <w:rsid w:val="003C766D"/>
    <w:rsid w:val="003C7705"/>
    <w:rsid w:val="003C7BC8"/>
    <w:rsid w:val="003C7C8C"/>
    <w:rsid w:val="003C7E34"/>
    <w:rsid w:val="003D09AF"/>
    <w:rsid w:val="003D0F59"/>
    <w:rsid w:val="003D0F80"/>
    <w:rsid w:val="003D12F4"/>
    <w:rsid w:val="003D2340"/>
    <w:rsid w:val="003D2A54"/>
    <w:rsid w:val="003D2B29"/>
    <w:rsid w:val="003D2C38"/>
    <w:rsid w:val="003D2E01"/>
    <w:rsid w:val="003D2E76"/>
    <w:rsid w:val="003D3161"/>
    <w:rsid w:val="003D318E"/>
    <w:rsid w:val="003D3688"/>
    <w:rsid w:val="003D41B7"/>
    <w:rsid w:val="003D41F7"/>
    <w:rsid w:val="003D471A"/>
    <w:rsid w:val="003D489A"/>
    <w:rsid w:val="003D5628"/>
    <w:rsid w:val="003D56D2"/>
    <w:rsid w:val="003D56D6"/>
    <w:rsid w:val="003D5801"/>
    <w:rsid w:val="003D5D77"/>
    <w:rsid w:val="003D5E47"/>
    <w:rsid w:val="003D63DE"/>
    <w:rsid w:val="003D6BDD"/>
    <w:rsid w:val="003D766C"/>
    <w:rsid w:val="003D7F29"/>
    <w:rsid w:val="003E0050"/>
    <w:rsid w:val="003E0241"/>
    <w:rsid w:val="003E08D6"/>
    <w:rsid w:val="003E0E5F"/>
    <w:rsid w:val="003E11AF"/>
    <w:rsid w:val="003E1328"/>
    <w:rsid w:val="003E1875"/>
    <w:rsid w:val="003E292F"/>
    <w:rsid w:val="003E3153"/>
    <w:rsid w:val="003E3284"/>
    <w:rsid w:val="003E346E"/>
    <w:rsid w:val="003E36E9"/>
    <w:rsid w:val="003E3753"/>
    <w:rsid w:val="003E3DAD"/>
    <w:rsid w:val="003E44B6"/>
    <w:rsid w:val="003E4883"/>
    <w:rsid w:val="003E490E"/>
    <w:rsid w:val="003E4A0F"/>
    <w:rsid w:val="003E4EC2"/>
    <w:rsid w:val="003E51B9"/>
    <w:rsid w:val="003E553E"/>
    <w:rsid w:val="003E5CA2"/>
    <w:rsid w:val="003E5F44"/>
    <w:rsid w:val="003E6E51"/>
    <w:rsid w:val="003E6EA6"/>
    <w:rsid w:val="003E6F73"/>
    <w:rsid w:val="003E7167"/>
    <w:rsid w:val="003E7652"/>
    <w:rsid w:val="003E78A4"/>
    <w:rsid w:val="003F0146"/>
    <w:rsid w:val="003F0204"/>
    <w:rsid w:val="003F1570"/>
    <w:rsid w:val="003F1DB9"/>
    <w:rsid w:val="003F275A"/>
    <w:rsid w:val="003F2773"/>
    <w:rsid w:val="003F27EE"/>
    <w:rsid w:val="003F2B6F"/>
    <w:rsid w:val="003F33F6"/>
    <w:rsid w:val="003F38EC"/>
    <w:rsid w:val="003F38ED"/>
    <w:rsid w:val="003F3F55"/>
    <w:rsid w:val="003F4022"/>
    <w:rsid w:val="003F46C7"/>
    <w:rsid w:val="003F4876"/>
    <w:rsid w:val="003F4AAF"/>
    <w:rsid w:val="003F4B16"/>
    <w:rsid w:val="003F51E8"/>
    <w:rsid w:val="003F5CEB"/>
    <w:rsid w:val="003F5ED7"/>
    <w:rsid w:val="003F5F1C"/>
    <w:rsid w:val="003F61C8"/>
    <w:rsid w:val="003F76E4"/>
    <w:rsid w:val="003F7DD0"/>
    <w:rsid w:val="00400503"/>
    <w:rsid w:val="004015AE"/>
    <w:rsid w:val="00401B9F"/>
    <w:rsid w:val="00402864"/>
    <w:rsid w:val="00402BE5"/>
    <w:rsid w:val="00403348"/>
    <w:rsid w:val="00403561"/>
    <w:rsid w:val="0040376B"/>
    <w:rsid w:val="0040382E"/>
    <w:rsid w:val="00403B43"/>
    <w:rsid w:val="00404524"/>
    <w:rsid w:val="004049B8"/>
    <w:rsid w:val="00405921"/>
    <w:rsid w:val="00405A34"/>
    <w:rsid w:val="00405B42"/>
    <w:rsid w:val="00405D4E"/>
    <w:rsid w:val="00405F77"/>
    <w:rsid w:val="00406441"/>
    <w:rsid w:val="004065A1"/>
    <w:rsid w:val="004069A8"/>
    <w:rsid w:val="004070FD"/>
    <w:rsid w:val="0040727F"/>
    <w:rsid w:val="0040787E"/>
    <w:rsid w:val="00407DBF"/>
    <w:rsid w:val="00407FB2"/>
    <w:rsid w:val="004104FF"/>
    <w:rsid w:val="00410523"/>
    <w:rsid w:val="004108BC"/>
    <w:rsid w:val="00410E09"/>
    <w:rsid w:val="00410FF3"/>
    <w:rsid w:val="00411454"/>
    <w:rsid w:val="00411AED"/>
    <w:rsid w:val="004120BB"/>
    <w:rsid w:val="004123E1"/>
    <w:rsid w:val="004125DA"/>
    <w:rsid w:val="00412C81"/>
    <w:rsid w:val="00413202"/>
    <w:rsid w:val="00414851"/>
    <w:rsid w:val="00414859"/>
    <w:rsid w:val="00414CAB"/>
    <w:rsid w:val="00415A93"/>
    <w:rsid w:val="0041665F"/>
    <w:rsid w:val="00417C2A"/>
    <w:rsid w:val="00417C77"/>
    <w:rsid w:val="00417E8D"/>
    <w:rsid w:val="00417FBC"/>
    <w:rsid w:val="004202B9"/>
    <w:rsid w:val="00420BA4"/>
    <w:rsid w:val="00420CA8"/>
    <w:rsid w:val="0042113E"/>
    <w:rsid w:val="0042166C"/>
    <w:rsid w:val="00421685"/>
    <w:rsid w:val="00421D92"/>
    <w:rsid w:val="004223A9"/>
    <w:rsid w:val="004223D3"/>
    <w:rsid w:val="00422666"/>
    <w:rsid w:val="004233E3"/>
    <w:rsid w:val="00423541"/>
    <w:rsid w:val="004238A0"/>
    <w:rsid w:val="00423BEF"/>
    <w:rsid w:val="00424719"/>
    <w:rsid w:val="00424DBA"/>
    <w:rsid w:val="00424E4E"/>
    <w:rsid w:val="00424F13"/>
    <w:rsid w:val="00424F5C"/>
    <w:rsid w:val="00425158"/>
    <w:rsid w:val="0042559C"/>
    <w:rsid w:val="0042567E"/>
    <w:rsid w:val="00425844"/>
    <w:rsid w:val="00425ACA"/>
    <w:rsid w:val="00425CEB"/>
    <w:rsid w:val="00425DAE"/>
    <w:rsid w:val="00426125"/>
    <w:rsid w:val="00426214"/>
    <w:rsid w:val="00426C7D"/>
    <w:rsid w:val="00427537"/>
    <w:rsid w:val="00427B2F"/>
    <w:rsid w:val="00427D84"/>
    <w:rsid w:val="00427EA2"/>
    <w:rsid w:val="00430464"/>
    <w:rsid w:val="0043046C"/>
    <w:rsid w:val="00430DFE"/>
    <w:rsid w:val="00431093"/>
    <w:rsid w:val="004319B3"/>
    <w:rsid w:val="00431C6B"/>
    <w:rsid w:val="00432178"/>
    <w:rsid w:val="00432A86"/>
    <w:rsid w:val="00433237"/>
    <w:rsid w:val="0043329D"/>
    <w:rsid w:val="004332A8"/>
    <w:rsid w:val="00433CEA"/>
    <w:rsid w:val="00433D80"/>
    <w:rsid w:val="00433E2D"/>
    <w:rsid w:val="00433F23"/>
    <w:rsid w:val="004342E4"/>
    <w:rsid w:val="00434C77"/>
    <w:rsid w:val="004353E2"/>
    <w:rsid w:val="00435DB6"/>
    <w:rsid w:val="00436019"/>
    <w:rsid w:val="00436139"/>
    <w:rsid w:val="00436185"/>
    <w:rsid w:val="00436601"/>
    <w:rsid w:val="004367F1"/>
    <w:rsid w:val="00436A98"/>
    <w:rsid w:val="00436F4F"/>
    <w:rsid w:val="00436F85"/>
    <w:rsid w:val="00437314"/>
    <w:rsid w:val="004376CC"/>
    <w:rsid w:val="00440391"/>
    <w:rsid w:val="004403F8"/>
    <w:rsid w:val="00440BED"/>
    <w:rsid w:val="00440CD6"/>
    <w:rsid w:val="00441063"/>
    <w:rsid w:val="00441402"/>
    <w:rsid w:val="0044142E"/>
    <w:rsid w:val="0044198B"/>
    <w:rsid w:val="004419E6"/>
    <w:rsid w:val="00441B4E"/>
    <w:rsid w:val="0044304A"/>
    <w:rsid w:val="00443E14"/>
    <w:rsid w:val="004443C8"/>
    <w:rsid w:val="0044454C"/>
    <w:rsid w:val="00444592"/>
    <w:rsid w:val="00444A7B"/>
    <w:rsid w:val="00445118"/>
    <w:rsid w:val="00445980"/>
    <w:rsid w:val="004463CB"/>
    <w:rsid w:val="00446792"/>
    <w:rsid w:val="004468A1"/>
    <w:rsid w:val="0044750F"/>
    <w:rsid w:val="00447588"/>
    <w:rsid w:val="00447694"/>
    <w:rsid w:val="00447814"/>
    <w:rsid w:val="00447D6E"/>
    <w:rsid w:val="00447DD7"/>
    <w:rsid w:val="00447E51"/>
    <w:rsid w:val="004505D9"/>
    <w:rsid w:val="00450755"/>
    <w:rsid w:val="0045085F"/>
    <w:rsid w:val="00451B09"/>
    <w:rsid w:val="00452458"/>
    <w:rsid w:val="0045253F"/>
    <w:rsid w:val="004526AB"/>
    <w:rsid w:val="00452E82"/>
    <w:rsid w:val="00453065"/>
    <w:rsid w:val="00453719"/>
    <w:rsid w:val="004537FD"/>
    <w:rsid w:val="00453CC7"/>
    <w:rsid w:val="004545E0"/>
    <w:rsid w:val="00454D71"/>
    <w:rsid w:val="0045510D"/>
    <w:rsid w:val="00455743"/>
    <w:rsid w:val="00455F89"/>
    <w:rsid w:val="004561AA"/>
    <w:rsid w:val="004562F9"/>
    <w:rsid w:val="00456879"/>
    <w:rsid w:val="00456F57"/>
    <w:rsid w:val="00457044"/>
    <w:rsid w:val="004575FB"/>
    <w:rsid w:val="00457695"/>
    <w:rsid w:val="004578B6"/>
    <w:rsid w:val="00461077"/>
    <w:rsid w:val="004611DD"/>
    <w:rsid w:val="004612E3"/>
    <w:rsid w:val="004614E9"/>
    <w:rsid w:val="0046166D"/>
    <w:rsid w:val="00462157"/>
    <w:rsid w:val="004626D8"/>
    <w:rsid w:val="00462E73"/>
    <w:rsid w:val="00462EC5"/>
    <w:rsid w:val="00462FE9"/>
    <w:rsid w:val="004630A6"/>
    <w:rsid w:val="00463119"/>
    <w:rsid w:val="00463974"/>
    <w:rsid w:val="00463D10"/>
    <w:rsid w:val="0046448E"/>
    <w:rsid w:val="00464E34"/>
    <w:rsid w:val="00464E9F"/>
    <w:rsid w:val="004651AE"/>
    <w:rsid w:val="0046574F"/>
    <w:rsid w:val="00465A4B"/>
    <w:rsid w:val="00465B90"/>
    <w:rsid w:val="00465C54"/>
    <w:rsid w:val="0046662D"/>
    <w:rsid w:val="00466712"/>
    <w:rsid w:val="00467829"/>
    <w:rsid w:val="00467A2A"/>
    <w:rsid w:val="00467ABE"/>
    <w:rsid w:val="00467B3E"/>
    <w:rsid w:val="00467E0A"/>
    <w:rsid w:val="004701E8"/>
    <w:rsid w:val="004706DF"/>
    <w:rsid w:val="00470BDB"/>
    <w:rsid w:val="00470DE3"/>
    <w:rsid w:val="00471736"/>
    <w:rsid w:val="00471BAF"/>
    <w:rsid w:val="00471FC1"/>
    <w:rsid w:val="004723D2"/>
    <w:rsid w:val="004728EC"/>
    <w:rsid w:val="00472E4D"/>
    <w:rsid w:val="004736E8"/>
    <w:rsid w:val="004737B3"/>
    <w:rsid w:val="00473B39"/>
    <w:rsid w:val="00473D4D"/>
    <w:rsid w:val="00473D8A"/>
    <w:rsid w:val="00473FF6"/>
    <w:rsid w:val="00474415"/>
    <w:rsid w:val="00474E6F"/>
    <w:rsid w:val="00475B0F"/>
    <w:rsid w:val="00475F31"/>
    <w:rsid w:val="004763A4"/>
    <w:rsid w:val="004764A2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E67"/>
    <w:rsid w:val="00481370"/>
    <w:rsid w:val="00481390"/>
    <w:rsid w:val="0048141F"/>
    <w:rsid w:val="004817A7"/>
    <w:rsid w:val="004819D9"/>
    <w:rsid w:val="004822BE"/>
    <w:rsid w:val="00482619"/>
    <w:rsid w:val="00482865"/>
    <w:rsid w:val="00482FF7"/>
    <w:rsid w:val="004830DE"/>
    <w:rsid w:val="004834F8"/>
    <w:rsid w:val="00483511"/>
    <w:rsid w:val="00483DFB"/>
    <w:rsid w:val="00484395"/>
    <w:rsid w:val="00484759"/>
    <w:rsid w:val="00484C9D"/>
    <w:rsid w:val="00484CA9"/>
    <w:rsid w:val="004851A3"/>
    <w:rsid w:val="0048535D"/>
    <w:rsid w:val="0048547F"/>
    <w:rsid w:val="00485CC7"/>
    <w:rsid w:val="004864B1"/>
    <w:rsid w:val="004864D0"/>
    <w:rsid w:val="00486B75"/>
    <w:rsid w:val="00486DDB"/>
    <w:rsid w:val="0048708B"/>
    <w:rsid w:val="00487815"/>
    <w:rsid w:val="00487C4D"/>
    <w:rsid w:val="004906E2"/>
    <w:rsid w:val="00490847"/>
    <w:rsid w:val="004910B0"/>
    <w:rsid w:val="00491419"/>
    <w:rsid w:val="00491576"/>
    <w:rsid w:val="00492018"/>
    <w:rsid w:val="00492288"/>
    <w:rsid w:val="00492362"/>
    <w:rsid w:val="0049246F"/>
    <w:rsid w:val="0049256E"/>
    <w:rsid w:val="00492E23"/>
    <w:rsid w:val="00493576"/>
    <w:rsid w:val="00493D41"/>
    <w:rsid w:val="0049411E"/>
    <w:rsid w:val="004946DA"/>
    <w:rsid w:val="00494FB0"/>
    <w:rsid w:val="0049583F"/>
    <w:rsid w:val="00495D93"/>
    <w:rsid w:val="00496076"/>
    <w:rsid w:val="00496715"/>
    <w:rsid w:val="004968F6"/>
    <w:rsid w:val="004969AE"/>
    <w:rsid w:val="00496ABC"/>
    <w:rsid w:val="00496B99"/>
    <w:rsid w:val="00496D61"/>
    <w:rsid w:val="004970EB"/>
    <w:rsid w:val="00497635"/>
    <w:rsid w:val="00497A54"/>
    <w:rsid w:val="00497D61"/>
    <w:rsid w:val="004A0361"/>
    <w:rsid w:val="004A0E79"/>
    <w:rsid w:val="004A1784"/>
    <w:rsid w:val="004A17CD"/>
    <w:rsid w:val="004A1CBF"/>
    <w:rsid w:val="004A1E20"/>
    <w:rsid w:val="004A1ECA"/>
    <w:rsid w:val="004A2065"/>
    <w:rsid w:val="004A247E"/>
    <w:rsid w:val="004A24CF"/>
    <w:rsid w:val="004A2BA2"/>
    <w:rsid w:val="004A3025"/>
    <w:rsid w:val="004A328D"/>
    <w:rsid w:val="004A32E9"/>
    <w:rsid w:val="004A3614"/>
    <w:rsid w:val="004A39C0"/>
    <w:rsid w:val="004A3D0E"/>
    <w:rsid w:val="004A3DAF"/>
    <w:rsid w:val="004A45D7"/>
    <w:rsid w:val="004A4BC4"/>
    <w:rsid w:val="004A4C01"/>
    <w:rsid w:val="004A5F18"/>
    <w:rsid w:val="004A657E"/>
    <w:rsid w:val="004A65A8"/>
    <w:rsid w:val="004A6636"/>
    <w:rsid w:val="004A6958"/>
    <w:rsid w:val="004A6BCE"/>
    <w:rsid w:val="004A6D2F"/>
    <w:rsid w:val="004A71A9"/>
    <w:rsid w:val="004A721D"/>
    <w:rsid w:val="004A7692"/>
    <w:rsid w:val="004A7758"/>
    <w:rsid w:val="004A7861"/>
    <w:rsid w:val="004A7885"/>
    <w:rsid w:val="004A7901"/>
    <w:rsid w:val="004B09A9"/>
    <w:rsid w:val="004B0CFF"/>
    <w:rsid w:val="004B1165"/>
    <w:rsid w:val="004B154B"/>
    <w:rsid w:val="004B1746"/>
    <w:rsid w:val="004B1AEE"/>
    <w:rsid w:val="004B1B47"/>
    <w:rsid w:val="004B21B0"/>
    <w:rsid w:val="004B2202"/>
    <w:rsid w:val="004B223F"/>
    <w:rsid w:val="004B24E1"/>
    <w:rsid w:val="004B25D8"/>
    <w:rsid w:val="004B29C6"/>
    <w:rsid w:val="004B2C92"/>
    <w:rsid w:val="004B2ECA"/>
    <w:rsid w:val="004B30FA"/>
    <w:rsid w:val="004B35BC"/>
    <w:rsid w:val="004B3F54"/>
    <w:rsid w:val="004B4034"/>
    <w:rsid w:val="004B4686"/>
    <w:rsid w:val="004B5B28"/>
    <w:rsid w:val="004B5BC9"/>
    <w:rsid w:val="004B5D28"/>
    <w:rsid w:val="004B5F95"/>
    <w:rsid w:val="004B646F"/>
    <w:rsid w:val="004B66DF"/>
    <w:rsid w:val="004B6863"/>
    <w:rsid w:val="004B6C80"/>
    <w:rsid w:val="004B7071"/>
    <w:rsid w:val="004B729F"/>
    <w:rsid w:val="004B72D4"/>
    <w:rsid w:val="004B78DC"/>
    <w:rsid w:val="004B7F20"/>
    <w:rsid w:val="004C03F5"/>
    <w:rsid w:val="004C09D5"/>
    <w:rsid w:val="004C0B87"/>
    <w:rsid w:val="004C1035"/>
    <w:rsid w:val="004C10D2"/>
    <w:rsid w:val="004C10D8"/>
    <w:rsid w:val="004C15DB"/>
    <w:rsid w:val="004C1950"/>
    <w:rsid w:val="004C1E65"/>
    <w:rsid w:val="004C2292"/>
    <w:rsid w:val="004C22F1"/>
    <w:rsid w:val="004C3F95"/>
    <w:rsid w:val="004C467E"/>
    <w:rsid w:val="004C4CC1"/>
    <w:rsid w:val="004C4E8F"/>
    <w:rsid w:val="004C50D1"/>
    <w:rsid w:val="004C523F"/>
    <w:rsid w:val="004C5631"/>
    <w:rsid w:val="004C5E20"/>
    <w:rsid w:val="004C6472"/>
    <w:rsid w:val="004C69E0"/>
    <w:rsid w:val="004C6BFF"/>
    <w:rsid w:val="004C6D19"/>
    <w:rsid w:val="004C7240"/>
    <w:rsid w:val="004C73C3"/>
    <w:rsid w:val="004C76F1"/>
    <w:rsid w:val="004C7805"/>
    <w:rsid w:val="004C7B9D"/>
    <w:rsid w:val="004C7D71"/>
    <w:rsid w:val="004C7F17"/>
    <w:rsid w:val="004C7F6D"/>
    <w:rsid w:val="004D02D0"/>
    <w:rsid w:val="004D0C61"/>
    <w:rsid w:val="004D0E46"/>
    <w:rsid w:val="004D14CD"/>
    <w:rsid w:val="004D153E"/>
    <w:rsid w:val="004D180A"/>
    <w:rsid w:val="004D23CF"/>
    <w:rsid w:val="004D27E1"/>
    <w:rsid w:val="004D283D"/>
    <w:rsid w:val="004D2FA8"/>
    <w:rsid w:val="004D30BA"/>
    <w:rsid w:val="004D320F"/>
    <w:rsid w:val="004D39C4"/>
    <w:rsid w:val="004D3A47"/>
    <w:rsid w:val="004D3B60"/>
    <w:rsid w:val="004D3D2C"/>
    <w:rsid w:val="004D4160"/>
    <w:rsid w:val="004D41A9"/>
    <w:rsid w:val="004D522D"/>
    <w:rsid w:val="004D5574"/>
    <w:rsid w:val="004D5C0D"/>
    <w:rsid w:val="004D663E"/>
    <w:rsid w:val="004D6792"/>
    <w:rsid w:val="004D6A25"/>
    <w:rsid w:val="004D7026"/>
    <w:rsid w:val="004D7269"/>
    <w:rsid w:val="004D794F"/>
    <w:rsid w:val="004D79B7"/>
    <w:rsid w:val="004D7BBA"/>
    <w:rsid w:val="004E0090"/>
    <w:rsid w:val="004E0128"/>
    <w:rsid w:val="004E0D4A"/>
    <w:rsid w:val="004E0E01"/>
    <w:rsid w:val="004E158F"/>
    <w:rsid w:val="004E1624"/>
    <w:rsid w:val="004E19F8"/>
    <w:rsid w:val="004E2415"/>
    <w:rsid w:val="004E25D3"/>
    <w:rsid w:val="004E2967"/>
    <w:rsid w:val="004E3174"/>
    <w:rsid w:val="004E3BEA"/>
    <w:rsid w:val="004E4234"/>
    <w:rsid w:val="004E5119"/>
    <w:rsid w:val="004E53A6"/>
    <w:rsid w:val="004E5875"/>
    <w:rsid w:val="004E600F"/>
    <w:rsid w:val="004E6074"/>
    <w:rsid w:val="004E677D"/>
    <w:rsid w:val="004E73D9"/>
    <w:rsid w:val="004E7523"/>
    <w:rsid w:val="004E7567"/>
    <w:rsid w:val="004E77D7"/>
    <w:rsid w:val="004E78A6"/>
    <w:rsid w:val="004E7966"/>
    <w:rsid w:val="004E7FEF"/>
    <w:rsid w:val="004F0039"/>
    <w:rsid w:val="004F02BE"/>
    <w:rsid w:val="004F03DE"/>
    <w:rsid w:val="004F0749"/>
    <w:rsid w:val="004F0994"/>
    <w:rsid w:val="004F0A54"/>
    <w:rsid w:val="004F10D3"/>
    <w:rsid w:val="004F1A35"/>
    <w:rsid w:val="004F2534"/>
    <w:rsid w:val="004F2636"/>
    <w:rsid w:val="004F2771"/>
    <w:rsid w:val="004F2AB6"/>
    <w:rsid w:val="004F2C62"/>
    <w:rsid w:val="004F2C93"/>
    <w:rsid w:val="004F334E"/>
    <w:rsid w:val="004F385B"/>
    <w:rsid w:val="004F3A6B"/>
    <w:rsid w:val="004F3EFF"/>
    <w:rsid w:val="004F4664"/>
    <w:rsid w:val="004F48AD"/>
    <w:rsid w:val="004F4C5B"/>
    <w:rsid w:val="004F5111"/>
    <w:rsid w:val="004F5C37"/>
    <w:rsid w:val="004F5EE1"/>
    <w:rsid w:val="004F605C"/>
    <w:rsid w:val="004F619E"/>
    <w:rsid w:val="004F6383"/>
    <w:rsid w:val="004F6459"/>
    <w:rsid w:val="004F77CB"/>
    <w:rsid w:val="004F79FF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847"/>
    <w:rsid w:val="00502B29"/>
    <w:rsid w:val="00503D9B"/>
    <w:rsid w:val="005043A5"/>
    <w:rsid w:val="00504837"/>
    <w:rsid w:val="00504C17"/>
    <w:rsid w:val="00504E57"/>
    <w:rsid w:val="0050513C"/>
    <w:rsid w:val="005057A3"/>
    <w:rsid w:val="00505875"/>
    <w:rsid w:val="00505E37"/>
    <w:rsid w:val="0050608F"/>
    <w:rsid w:val="00506594"/>
    <w:rsid w:val="00506AEC"/>
    <w:rsid w:val="00506E9C"/>
    <w:rsid w:val="00507481"/>
    <w:rsid w:val="005074B0"/>
    <w:rsid w:val="0051062B"/>
    <w:rsid w:val="00511362"/>
    <w:rsid w:val="005115D8"/>
    <w:rsid w:val="00511A83"/>
    <w:rsid w:val="00511B6E"/>
    <w:rsid w:val="00511B94"/>
    <w:rsid w:val="00511F75"/>
    <w:rsid w:val="00512D7F"/>
    <w:rsid w:val="00512D95"/>
    <w:rsid w:val="00512EA4"/>
    <w:rsid w:val="005133B7"/>
    <w:rsid w:val="0051372C"/>
    <w:rsid w:val="00513BC8"/>
    <w:rsid w:val="005140E7"/>
    <w:rsid w:val="0051415B"/>
    <w:rsid w:val="005144E1"/>
    <w:rsid w:val="00515630"/>
    <w:rsid w:val="00515819"/>
    <w:rsid w:val="00515D61"/>
    <w:rsid w:val="005162D4"/>
    <w:rsid w:val="005163FA"/>
    <w:rsid w:val="0051685E"/>
    <w:rsid w:val="00516A6E"/>
    <w:rsid w:val="00516A8E"/>
    <w:rsid w:val="00516E7C"/>
    <w:rsid w:val="00517152"/>
    <w:rsid w:val="00517410"/>
    <w:rsid w:val="0051750C"/>
    <w:rsid w:val="00517984"/>
    <w:rsid w:val="00517D44"/>
    <w:rsid w:val="00517E1C"/>
    <w:rsid w:val="005209E1"/>
    <w:rsid w:val="00520F32"/>
    <w:rsid w:val="005210F4"/>
    <w:rsid w:val="005219EE"/>
    <w:rsid w:val="00521BCF"/>
    <w:rsid w:val="00521DB1"/>
    <w:rsid w:val="00522303"/>
    <w:rsid w:val="005227A8"/>
    <w:rsid w:val="00522B06"/>
    <w:rsid w:val="00522BF8"/>
    <w:rsid w:val="005232B1"/>
    <w:rsid w:val="00523349"/>
    <w:rsid w:val="00523638"/>
    <w:rsid w:val="00523985"/>
    <w:rsid w:val="00523D27"/>
    <w:rsid w:val="00524294"/>
    <w:rsid w:val="005243AB"/>
    <w:rsid w:val="005250C8"/>
    <w:rsid w:val="005251D2"/>
    <w:rsid w:val="005251E7"/>
    <w:rsid w:val="005255E6"/>
    <w:rsid w:val="00525CC7"/>
    <w:rsid w:val="00526982"/>
    <w:rsid w:val="00526DAF"/>
    <w:rsid w:val="00527C7B"/>
    <w:rsid w:val="00527EF9"/>
    <w:rsid w:val="00530A9C"/>
    <w:rsid w:val="00530C0C"/>
    <w:rsid w:val="005310E7"/>
    <w:rsid w:val="0053144B"/>
    <w:rsid w:val="0053185C"/>
    <w:rsid w:val="00531E8F"/>
    <w:rsid w:val="00532F2E"/>
    <w:rsid w:val="005331BF"/>
    <w:rsid w:val="00534201"/>
    <w:rsid w:val="005344F6"/>
    <w:rsid w:val="005344FD"/>
    <w:rsid w:val="00534BC3"/>
    <w:rsid w:val="00534DFA"/>
    <w:rsid w:val="0053629B"/>
    <w:rsid w:val="00536948"/>
    <w:rsid w:val="00536B88"/>
    <w:rsid w:val="00536C48"/>
    <w:rsid w:val="00536EC1"/>
    <w:rsid w:val="0053780B"/>
    <w:rsid w:val="00537B97"/>
    <w:rsid w:val="0054025C"/>
    <w:rsid w:val="0054095A"/>
    <w:rsid w:val="00541039"/>
    <w:rsid w:val="00541157"/>
    <w:rsid w:val="00541256"/>
    <w:rsid w:val="00541897"/>
    <w:rsid w:val="00541F4B"/>
    <w:rsid w:val="00541F84"/>
    <w:rsid w:val="00542064"/>
    <w:rsid w:val="0054228A"/>
    <w:rsid w:val="00542582"/>
    <w:rsid w:val="00542AE5"/>
    <w:rsid w:val="00542D65"/>
    <w:rsid w:val="00542E12"/>
    <w:rsid w:val="0054314D"/>
    <w:rsid w:val="00543547"/>
    <w:rsid w:val="0054383B"/>
    <w:rsid w:val="00543AD5"/>
    <w:rsid w:val="00543C5D"/>
    <w:rsid w:val="00543E61"/>
    <w:rsid w:val="005443A5"/>
    <w:rsid w:val="00544971"/>
    <w:rsid w:val="00544A38"/>
    <w:rsid w:val="00544EDB"/>
    <w:rsid w:val="005459D9"/>
    <w:rsid w:val="00545E00"/>
    <w:rsid w:val="005461EC"/>
    <w:rsid w:val="00546839"/>
    <w:rsid w:val="00546CAE"/>
    <w:rsid w:val="00550030"/>
    <w:rsid w:val="00550B74"/>
    <w:rsid w:val="005511AD"/>
    <w:rsid w:val="00551EFD"/>
    <w:rsid w:val="0055271F"/>
    <w:rsid w:val="00552A5E"/>
    <w:rsid w:val="00552A9F"/>
    <w:rsid w:val="00553170"/>
    <w:rsid w:val="005537D8"/>
    <w:rsid w:val="00553B45"/>
    <w:rsid w:val="00553BBF"/>
    <w:rsid w:val="00553EB4"/>
    <w:rsid w:val="00553F3C"/>
    <w:rsid w:val="00554EFC"/>
    <w:rsid w:val="00555364"/>
    <w:rsid w:val="005553C4"/>
    <w:rsid w:val="0055556F"/>
    <w:rsid w:val="005555A1"/>
    <w:rsid w:val="00555C9B"/>
    <w:rsid w:val="00555D9B"/>
    <w:rsid w:val="0055647F"/>
    <w:rsid w:val="00556932"/>
    <w:rsid w:val="00556A41"/>
    <w:rsid w:val="0055706F"/>
    <w:rsid w:val="005574B7"/>
    <w:rsid w:val="005574D4"/>
    <w:rsid w:val="005574FF"/>
    <w:rsid w:val="00557E7F"/>
    <w:rsid w:val="00560B21"/>
    <w:rsid w:val="00560C45"/>
    <w:rsid w:val="00560CAA"/>
    <w:rsid w:val="00560D03"/>
    <w:rsid w:val="00561BC0"/>
    <w:rsid w:val="00561C35"/>
    <w:rsid w:val="00561CC0"/>
    <w:rsid w:val="00561F3A"/>
    <w:rsid w:val="0056230E"/>
    <w:rsid w:val="0056287B"/>
    <w:rsid w:val="00562DF9"/>
    <w:rsid w:val="00562E2C"/>
    <w:rsid w:val="005635F6"/>
    <w:rsid w:val="0056361D"/>
    <w:rsid w:val="005639ED"/>
    <w:rsid w:val="00564224"/>
    <w:rsid w:val="00564637"/>
    <w:rsid w:val="00564715"/>
    <w:rsid w:val="00564EC4"/>
    <w:rsid w:val="00565339"/>
    <w:rsid w:val="0056556E"/>
    <w:rsid w:val="00565AE7"/>
    <w:rsid w:val="00566312"/>
    <w:rsid w:val="00566E09"/>
    <w:rsid w:val="005671FF"/>
    <w:rsid w:val="0056731F"/>
    <w:rsid w:val="00567D43"/>
    <w:rsid w:val="00570305"/>
    <w:rsid w:val="00570F7E"/>
    <w:rsid w:val="005715FD"/>
    <w:rsid w:val="00571B35"/>
    <w:rsid w:val="00571D3C"/>
    <w:rsid w:val="00572400"/>
    <w:rsid w:val="00572847"/>
    <w:rsid w:val="00572A09"/>
    <w:rsid w:val="00572B7F"/>
    <w:rsid w:val="00572E7E"/>
    <w:rsid w:val="00573542"/>
    <w:rsid w:val="00573765"/>
    <w:rsid w:val="00573C4A"/>
    <w:rsid w:val="00573FCB"/>
    <w:rsid w:val="00574482"/>
    <w:rsid w:val="0057454D"/>
    <w:rsid w:val="005755AD"/>
    <w:rsid w:val="00575655"/>
    <w:rsid w:val="00575BF9"/>
    <w:rsid w:val="00576358"/>
    <w:rsid w:val="0057652C"/>
    <w:rsid w:val="00576549"/>
    <w:rsid w:val="00576700"/>
    <w:rsid w:val="00576785"/>
    <w:rsid w:val="005767F2"/>
    <w:rsid w:val="00576E9A"/>
    <w:rsid w:val="005771CE"/>
    <w:rsid w:val="005771FB"/>
    <w:rsid w:val="00577AD3"/>
    <w:rsid w:val="00577EA3"/>
    <w:rsid w:val="00580817"/>
    <w:rsid w:val="00580BE1"/>
    <w:rsid w:val="0058104D"/>
    <w:rsid w:val="005810C4"/>
    <w:rsid w:val="00581146"/>
    <w:rsid w:val="005814E3"/>
    <w:rsid w:val="00582073"/>
    <w:rsid w:val="005821C2"/>
    <w:rsid w:val="00582648"/>
    <w:rsid w:val="00583805"/>
    <w:rsid w:val="0058425C"/>
    <w:rsid w:val="005844A0"/>
    <w:rsid w:val="00584652"/>
    <w:rsid w:val="005846CC"/>
    <w:rsid w:val="0058568F"/>
    <w:rsid w:val="005859ED"/>
    <w:rsid w:val="00585DC6"/>
    <w:rsid w:val="00585F0F"/>
    <w:rsid w:val="00585F59"/>
    <w:rsid w:val="005864AD"/>
    <w:rsid w:val="00586877"/>
    <w:rsid w:val="00586A81"/>
    <w:rsid w:val="005872F4"/>
    <w:rsid w:val="005900B5"/>
    <w:rsid w:val="005901FA"/>
    <w:rsid w:val="005902F0"/>
    <w:rsid w:val="0059047E"/>
    <w:rsid w:val="00590670"/>
    <w:rsid w:val="005906F7"/>
    <w:rsid w:val="00590723"/>
    <w:rsid w:val="00591100"/>
    <w:rsid w:val="005913B9"/>
    <w:rsid w:val="00591A86"/>
    <w:rsid w:val="00591ACA"/>
    <w:rsid w:val="005920AA"/>
    <w:rsid w:val="0059220E"/>
    <w:rsid w:val="005922E6"/>
    <w:rsid w:val="005926BD"/>
    <w:rsid w:val="00592887"/>
    <w:rsid w:val="00593EFF"/>
    <w:rsid w:val="00593F10"/>
    <w:rsid w:val="005941F7"/>
    <w:rsid w:val="005944B3"/>
    <w:rsid w:val="005945C2"/>
    <w:rsid w:val="00595361"/>
    <w:rsid w:val="00595579"/>
    <w:rsid w:val="0059564B"/>
    <w:rsid w:val="00595AFF"/>
    <w:rsid w:val="00595D27"/>
    <w:rsid w:val="00596240"/>
    <w:rsid w:val="005964AF"/>
    <w:rsid w:val="005966D7"/>
    <w:rsid w:val="005966E7"/>
    <w:rsid w:val="005968EA"/>
    <w:rsid w:val="00596FD2"/>
    <w:rsid w:val="00597484"/>
    <w:rsid w:val="00597CE1"/>
    <w:rsid w:val="00597E0E"/>
    <w:rsid w:val="005A03B4"/>
    <w:rsid w:val="005A111B"/>
    <w:rsid w:val="005A1679"/>
    <w:rsid w:val="005A1805"/>
    <w:rsid w:val="005A18AC"/>
    <w:rsid w:val="005A1C8B"/>
    <w:rsid w:val="005A2202"/>
    <w:rsid w:val="005A2218"/>
    <w:rsid w:val="005A2311"/>
    <w:rsid w:val="005A245D"/>
    <w:rsid w:val="005A30A6"/>
    <w:rsid w:val="005A31B5"/>
    <w:rsid w:val="005A3337"/>
    <w:rsid w:val="005A3380"/>
    <w:rsid w:val="005A362F"/>
    <w:rsid w:val="005A3C79"/>
    <w:rsid w:val="005A43AC"/>
    <w:rsid w:val="005A54C1"/>
    <w:rsid w:val="005A56A7"/>
    <w:rsid w:val="005A5F88"/>
    <w:rsid w:val="005A65DF"/>
    <w:rsid w:val="005A672E"/>
    <w:rsid w:val="005A6814"/>
    <w:rsid w:val="005A7027"/>
    <w:rsid w:val="005A74DD"/>
    <w:rsid w:val="005A771A"/>
    <w:rsid w:val="005A782E"/>
    <w:rsid w:val="005A785F"/>
    <w:rsid w:val="005A791C"/>
    <w:rsid w:val="005B02EA"/>
    <w:rsid w:val="005B1385"/>
    <w:rsid w:val="005B1981"/>
    <w:rsid w:val="005B1C89"/>
    <w:rsid w:val="005B1CB9"/>
    <w:rsid w:val="005B1F98"/>
    <w:rsid w:val="005B22A4"/>
    <w:rsid w:val="005B266E"/>
    <w:rsid w:val="005B303D"/>
    <w:rsid w:val="005B3480"/>
    <w:rsid w:val="005B42BB"/>
    <w:rsid w:val="005B4AB2"/>
    <w:rsid w:val="005B52D9"/>
    <w:rsid w:val="005B6670"/>
    <w:rsid w:val="005B680C"/>
    <w:rsid w:val="005B6ACD"/>
    <w:rsid w:val="005B735A"/>
    <w:rsid w:val="005B77D7"/>
    <w:rsid w:val="005B78FE"/>
    <w:rsid w:val="005B7A9A"/>
    <w:rsid w:val="005B7BCB"/>
    <w:rsid w:val="005C007B"/>
    <w:rsid w:val="005C0D61"/>
    <w:rsid w:val="005C1178"/>
    <w:rsid w:val="005C17B7"/>
    <w:rsid w:val="005C1B81"/>
    <w:rsid w:val="005C1D96"/>
    <w:rsid w:val="005C1EB3"/>
    <w:rsid w:val="005C276F"/>
    <w:rsid w:val="005C29FA"/>
    <w:rsid w:val="005C2F7C"/>
    <w:rsid w:val="005C30F4"/>
    <w:rsid w:val="005C3B82"/>
    <w:rsid w:val="005C44FF"/>
    <w:rsid w:val="005C55EB"/>
    <w:rsid w:val="005C5651"/>
    <w:rsid w:val="005C587F"/>
    <w:rsid w:val="005C66CE"/>
    <w:rsid w:val="005C6A37"/>
    <w:rsid w:val="005C6C5A"/>
    <w:rsid w:val="005C6DE1"/>
    <w:rsid w:val="005C7067"/>
    <w:rsid w:val="005C717A"/>
    <w:rsid w:val="005C7589"/>
    <w:rsid w:val="005C75B4"/>
    <w:rsid w:val="005C789A"/>
    <w:rsid w:val="005C7F16"/>
    <w:rsid w:val="005D004D"/>
    <w:rsid w:val="005D0316"/>
    <w:rsid w:val="005D041C"/>
    <w:rsid w:val="005D05ED"/>
    <w:rsid w:val="005D06B9"/>
    <w:rsid w:val="005D0777"/>
    <w:rsid w:val="005D079A"/>
    <w:rsid w:val="005D0E80"/>
    <w:rsid w:val="005D21C5"/>
    <w:rsid w:val="005D22D0"/>
    <w:rsid w:val="005D266C"/>
    <w:rsid w:val="005D26A0"/>
    <w:rsid w:val="005D2B3B"/>
    <w:rsid w:val="005D30D4"/>
    <w:rsid w:val="005D33A8"/>
    <w:rsid w:val="005D35A6"/>
    <w:rsid w:val="005D395D"/>
    <w:rsid w:val="005D398B"/>
    <w:rsid w:val="005D3DFC"/>
    <w:rsid w:val="005D3E00"/>
    <w:rsid w:val="005D404F"/>
    <w:rsid w:val="005D444E"/>
    <w:rsid w:val="005D4814"/>
    <w:rsid w:val="005D4B64"/>
    <w:rsid w:val="005D4FCC"/>
    <w:rsid w:val="005D5236"/>
    <w:rsid w:val="005D52F9"/>
    <w:rsid w:val="005D554F"/>
    <w:rsid w:val="005D5552"/>
    <w:rsid w:val="005D5D26"/>
    <w:rsid w:val="005D5F62"/>
    <w:rsid w:val="005D6AB5"/>
    <w:rsid w:val="005D6CE0"/>
    <w:rsid w:val="005D710D"/>
    <w:rsid w:val="005D7812"/>
    <w:rsid w:val="005D7B5F"/>
    <w:rsid w:val="005E0B6A"/>
    <w:rsid w:val="005E221A"/>
    <w:rsid w:val="005E221E"/>
    <w:rsid w:val="005E223A"/>
    <w:rsid w:val="005E2745"/>
    <w:rsid w:val="005E29C3"/>
    <w:rsid w:val="005E32E3"/>
    <w:rsid w:val="005E32EA"/>
    <w:rsid w:val="005E39B3"/>
    <w:rsid w:val="005E3AF4"/>
    <w:rsid w:val="005E4477"/>
    <w:rsid w:val="005E5F62"/>
    <w:rsid w:val="005E622E"/>
    <w:rsid w:val="005E63FA"/>
    <w:rsid w:val="005E63FB"/>
    <w:rsid w:val="005E6C3A"/>
    <w:rsid w:val="005E72CC"/>
    <w:rsid w:val="005E7BFF"/>
    <w:rsid w:val="005E7EFD"/>
    <w:rsid w:val="005F00A6"/>
    <w:rsid w:val="005F016B"/>
    <w:rsid w:val="005F0A47"/>
    <w:rsid w:val="005F0CB4"/>
    <w:rsid w:val="005F0FFE"/>
    <w:rsid w:val="005F111B"/>
    <w:rsid w:val="005F135C"/>
    <w:rsid w:val="005F1666"/>
    <w:rsid w:val="005F1B4F"/>
    <w:rsid w:val="005F2FDF"/>
    <w:rsid w:val="005F3A48"/>
    <w:rsid w:val="005F4425"/>
    <w:rsid w:val="005F5321"/>
    <w:rsid w:val="005F5858"/>
    <w:rsid w:val="005F5B2A"/>
    <w:rsid w:val="005F5B77"/>
    <w:rsid w:val="005F65EC"/>
    <w:rsid w:val="005F68BF"/>
    <w:rsid w:val="005F7D8C"/>
    <w:rsid w:val="005F7EB8"/>
    <w:rsid w:val="00600519"/>
    <w:rsid w:val="00600F36"/>
    <w:rsid w:val="00601217"/>
    <w:rsid w:val="00601A56"/>
    <w:rsid w:val="006026FE"/>
    <w:rsid w:val="0060297E"/>
    <w:rsid w:val="006030B9"/>
    <w:rsid w:val="006038B1"/>
    <w:rsid w:val="00603C2B"/>
    <w:rsid w:val="00603E0B"/>
    <w:rsid w:val="0060456A"/>
    <w:rsid w:val="006045B2"/>
    <w:rsid w:val="006045D1"/>
    <w:rsid w:val="00605274"/>
    <w:rsid w:val="00605C4B"/>
    <w:rsid w:val="00606122"/>
    <w:rsid w:val="006061C0"/>
    <w:rsid w:val="006062CD"/>
    <w:rsid w:val="006063BC"/>
    <w:rsid w:val="00606828"/>
    <w:rsid w:val="00606FB8"/>
    <w:rsid w:val="00607476"/>
    <w:rsid w:val="006077CA"/>
    <w:rsid w:val="0060780C"/>
    <w:rsid w:val="00607C07"/>
    <w:rsid w:val="0061095E"/>
    <w:rsid w:val="006111DF"/>
    <w:rsid w:val="0061150E"/>
    <w:rsid w:val="0061166A"/>
    <w:rsid w:val="00611771"/>
    <w:rsid w:val="00611A2C"/>
    <w:rsid w:val="00611D47"/>
    <w:rsid w:val="00612A89"/>
    <w:rsid w:val="006143E2"/>
    <w:rsid w:val="00614867"/>
    <w:rsid w:val="00614989"/>
    <w:rsid w:val="006153C0"/>
    <w:rsid w:val="006157BE"/>
    <w:rsid w:val="00615D95"/>
    <w:rsid w:val="00616223"/>
    <w:rsid w:val="0061679E"/>
    <w:rsid w:val="00616B57"/>
    <w:rsid w:val="00617024"/>
    <w:rsid w:val="0061736C"/>
    <w:rsid w:val="0061766C"/>
    <w:rsid w:val="00617769"/>
    <w:rsid w:val="00617941"/>
    <w:rsid w:val="00617E3F"/>
    <w:rsid w:val="0062006E"/>
    <w:rsid w:val="00620291"/>
    <w:rsid w:val="0062097D"/>
    <w:rsid w:val="00620C78"/>
    <w:rsid w:val="00620D53"/>
    <w:rsid w:val="00620F1F"/>
    <w:rsid w:val="00621365"/>
    <w:rsid w:val="006213D3"/>
    <w:rsid w:val="0062189D"/>
    <w:rsid w:val="00621BB5"/>
    <w:rsid w:val="00621E11"/>
    <w:rsid w:val="00621E78"/>
    <w:rsid w:val="00622187"/>
    <w:rsid w:val="0062227E"/>
    <w:rsid w:val="00622280"/>
    <w:rsid w:val="00622F51"/>
    <w:rsid w:val="006230D6"/>
    <w:rsid w:val="00623665"/>
    <w:rsid w:val="006237F1"/>
    <w:rsid w:val="006238C0"/>
    <w:rsid w:val="00623BD0"/>
    <w:rsid w:val="00623EE2"/>
    <w:rsid w:val="006242B7"/>
    <w:rsid w:val="00624783"/>
    <w:rsid w:val="00624A93"/>
    <w:rsid w:val="00625265"/>
    <w:rsid w:val="00625FC5"/>
    <w:rsid w:val="00626113"/>
    <w:rsid w:val="00626173"/>
    <w:rsid w:val="00626404"/>
    <w:rsid w:val="006264B2"/>
    <w:rsid w:val="0062670B"/>
    <w:rsid w:val="00627170"/>
    <w:rsid w:val="00627195"/>
    <w:rsid w:val="0062750C"/>
    <w:rsid w:val="00630121"/>
    <w:rsid w:val="006309A4"/>
    <w:rsid w:val="00630C28"/>
    <w:rsid w:val="006313EC"/>
    <w:rsid w:val="00631473"/>
    <w:rsid w:val="00631531"/>
    <w:rsid w:val="006317B7"/>
    <w:rsid w:val="00631C83"/>
    <w:rsid w:val="00631F7B"/>
    <w:rsid w:val="00631FB6"/>
    <w:rsid w:val="00631FFA"/>
    <w:rsid w:val="00632664"/>
    <w:rsid w:val="00632BD5"/>
    <w:rsid w:val="00632C79"/>
    <w:rsid w:val="00633662"/>
    <w:rsid w:val="006336AB"/>
    <w:rsid w:val="00633939"/>
    <w:rsid w:val="00634791"/>
    <w:rsid w:val="00635005"/>
    <w:rsid w:val="0063524D"/>
    <w:rsid w:val="006353EE"/>
    <w:rsid w:val="00636241"/>
    <w:rsid w:val="006367F4"/>
    <w:rsid w:val="00636926"/>
    <w:rsid w:val="006369BB"/>
    <w:rsid w:val="00636BA6"/>
    <w:rsid w:val="00636F5D"/>
    <w:rsid w:val="00637128"/>
    <w:rsid w:val="00637C04"/>
    <w:rsid w:val="00640404"/>
    <w:rsid w:val="006404F7"/>
    <w:rsid w:val="00640814"/>
    <w:rsid w:val="00640FB8"/>
    <w:rsid w:val="00641959"/>
    <w:rsid w:val="00641C3B"/>
    <w:rsid w:val="00641D61"/>
    <w:rsid w:val="00641EB1"/>
    <w:rsid w:val="0064249F"/>
    <w:rsid w:val="006424AD"/>
    <w:rsid w:val="00642D08"/>
    <w:rsid w:val="00643C69"/>
    <w:rsid w:val="006442D7"/>
    <w:rsid w:val="00644A49"/>
    <w:rsid w:val="00644D4B"/>
    <w:rsid w:val="0064545B"/>
    <w:rsid w:val="0064567F"/>
    <w:rsid w:val="0064574E"/>
    <w:rsid w:val="00645CA3"/>
    <w:rsid w:val="00646291"/>
    <w:rsid w:val="0064654B"/>
    <w:rsid w:val="00646720"/>
    <w:rsid w:val="006472B4"/>
    <w:rsid w:val="00647824"/>
    <w:rsid w:val="00647B78"/>
    <w:rsid w:val="00647F88"/>
    <w:rsid w:val="006501DB"/>
    <w:rsid w:val="00650262"/>
    <w:rsid w:val="0065091F"/>
    <w:rsid w:val="00650A34"/>
    <w:rsid w:val="00650C97"/>
    <w:rsid w:val="00650EE6"/>
    <w:rsid w:val="0065113A"/>
    <w:rsid w:val="006512EF"/>
    <w:rsid w:val="00651E20"/>
    <w:rsid w:val="006521AB"/>
    <w:rsid w:val="00652CF4"/>
    <w:rsid w:val="006532D4"/>
    <w:rsid w:val="00653446"/>
    <w:rsid w:val="0065358F"/>
    <w:rsid w:val="00653BB2"/>
    <w:rsid w:val="00653BCB"/>
    <w:rsid w:val="0065414E"/>
    <w:rsid w:val="00654382"/>
    <w:rsid w:val="00654623"/>
    <w:rsid w:val="006547D2"/>
    <w:rsid w:val="0065526A"/>
    <w:rsid w:val="00655BED"/>
    <w:rsid w:val="00655E1C"/>
    <w:rsid w:val="00655FB5"/>
    <w:rsid w:val="00655FE0"/>
    <w:rsid w:val="0065620D"/>
    <w:rsid w:val="0065648B"/>
    <w:rsid w:val="00656601"/>
    <w:rsid w:val="006566CC"/>
    <w:rsid w:val="00656C6B"/>
    <w:rsid w:val="00657112"/>
    <w:rsid w:val="006573A6"/>
    <w:rsid w:val="0065790E"/>
    <w:rsid w:val="00657944"/>
    <w:rsid w:val="006607A9"/>
    <w:rsid w:val="00660940"/>
    <w:rsid w:val="006616D1"/>
    <w:rsid w:val="00661768"/>
    <w:rsid w:val="00661FC1"/>
    <w:rsid w:val="006626C5"/>
    <w:rsid w:val="006635D2"/>
    <w:rsid w:val="00663688"/>
    <w:rsid w:val="00663BD1"/>
    <w:rsid w:val="00663C71"/>
    <w:rsid w:val="0066441E"/>
    <w:rsid w:val="00664431"/>
    <w:rsid w:val="0066466C"/>
    <w:rsid w:val="006649DF"/>
    <w:rsid w:val="00665B29"/>
    <w:rsid w:val="00666899"/>
    <w:rsid w:val="006673ED"/>
    <w:rsid w:val="006677B4"/>
    <w:rsid w:val="006678EB"/>
    <w:rsid w:val="00667C69"/>
    <w:rsid w:val="0067051A"/>
    <w:rsid w:val="0067070C"/>
    <w:rsid w:val="00670DAA"/>
    <w:rsid w:val="00671703"/>
    <w:rsid w:val="00671A23"/>
    <w:rsid w:val="00671B80"/>
    <w:rsid w:val="00671CB7"/>
    <w:rsid w:val="00671F5E"/>
    <w:rsid w:val="0067206A"/>
    <w:rsid w:val="00672997"/>
    <w:rsid w:val="00672D16"/>
    <w:rsid w:val="006733BF"/>
    <w:rsid w:val="00673787"/>
    <w:rsid w:val="006738D9"/>
    <w:rsid w:val="00673CC3"/>
    <w:rsid w:val="00673DF1"/>
    <w:rsid w:val="00674696"/>
    <w:rsid w:val="006747BC"/>
    <w:rsid w:val="00674F7F"/>
    <w:rsid w:val="006756A6"/>
    <w:rsid w:val="006757DB"/>
    <w:rsid w:val="00675BE0"/>
    <w:rsid w:val="00675C04"/>
    <w:rsid w:val="00676805"/>
    <w:rsid w:val="0067699E"/>
    <w:rsid w:val="00676A97"/>
    <w:rsid w:val="00676CFC"/>
    <w:rsid w:val="00676DB8"/>
    <w:rsid w:val="00676E42"/>
    <w:rsid w:val="006771BC"/>
    <w:rsid w:val="00677584"/>
    <w:rsid w:val="006775B6"/>
    <w:rsid w:val="0067762D"/>
    <w:rsid w:val="00680C6B"/>
    <w:rsid w:val="00681A18"/>
    <w:rsid w:val="006825D0"/>
    <w:rsid w:val="00683C01"/>
    <w:rsid w:val="00683D97"/>
    <w:rsid w:val="00684074"/>
    <w:rsid w:val="00684567"/>
    <w:rsid w:val="00684765"/>
    <w:rsid w:val="006849B6"/>
    <w:rsid w:val="006849B9"/>
    <w:rsid w:val="00684D46"/>
    <w:rsid w:val="006853A4"/>
    <w:rsid w:val="00685743"/>
    <w:rsid w:val="00685A45"/>
    <w:rsid w:val="00686131"/>
    <w:rsid w:val="00687386"/>
    <w:rsid w:val="0068773F"/>
    <w:rsid w:val="00687A39"/>
    <w:rsid w:val="00687A91"/>
    <w:rsid w:val="00687D25"/>
    <w:rsid w:val="00687EAE"/>
    <w:rsid w:val="00687FBE"/>
    <w:rsid w:val="00690171"/>
    <w:rsid w:val="00690807"/>
    <w:rsid w:val="006908C9"/>
    <w:rsid w:val="006912D6"/>
    <w:rsid w:val="006914AB"/>
    <w:rsid w:val="00691704"/>
    <w:rsid w:val="00691A63"/>
    <w:rsid w:val="00691F71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4DA"/>
    <w:rsid w:val="006936CF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58F"/>
    <w:rsid w:val="0069565A"/>
    <w:rsid w:val="00695F3D"/>
    <w:rsid w:val="006966B6"/>
    <w:rsid w:val="00697E69"/>
    <w:rsid w:val="00697F55"/>
    <w:rsid w:val="00697FE1"/>
    <w:rsid w:val="006A0159"/>
    <w:rsid w:val="006A01E0"/>
    <w:rsid w:val="006A086A"/>
    <w:rsid w:val="006A0B84"/>
    <w:rsid w:val="006A0F81"/>
    <w:rsid w:val="006A1285"/>
    <w:rsid w:val="006A1322"/>
    <w:rsid w:val="006A18FC"/>
    <w:rsid w:val="006A1EC3"/>
    <w:rsid w:val="006A2350"/>
    <w:rsid w:val="006A2FB2"/>
    <w:rsid w:val="006A3E1A"/>
    <w:rsid w:val="006A3FF3"/>
    <w:rsid w:val="006A4D06"/>
    <w:rsid w:val="006A58DD"/>
    <w:rsid w:val="006A5989"/>
    <w:rsid w:val="006A5A64"/>
    <w:rsid w:val="006A5DB2"/>
    <w:rsid w:val="006A5DC9"/>
    <w:rsid w:val="006A5E03"/>
    <w:rsid w:val="006A5F21"/>
    <w:rsid w:val="006A61C4"/>
    <w:rsid w:val="006A6F55"/>
    <w:rsid w:val="006A7814"/>
    <w:rsid w:val="006A78BC"/>
    <w:rsid w:val="006B03E1"/>
    <w:rsid w:val="006B044A"/>
    <w:rsid w:val="006B04FE"/>
    <w:rsid w:val="006B068A"/>
    <w:rsid w:val="006B0A54"/>
    <w:rsid w:val="006B0B52"/>
    <w:rsid w:val="006B1576"/>
    <w:rsid w:val="006B1706"/>
    <w:rsid w:val="006B1880"/>
    <w:rsid w:val="006B1C25"/>
    <w:rsid w:val="006B1EFB"/>
    <w:rsid w:val="006B2005"/>
    <w:rsid w:val="006B23A5"/>
    <w:rsid w:val="006B282A"/>
    <w:rsid w:val="006B32A3"/>
    <w:rsid w:val="006B3351"/>
    <w:rsid w:val="006B39DF"/>
    <w:rsid w:val="006B39FA"/>
    <w:rsid w:val="006B3A8C"/>
    <w:rsid w:val="006B3AAC"/>
    <w:rsid w:val="006B3C4E"/>
    <w:rsid w:val="006B4310"/>
    <w:rsid w:val="006B492A"/>
    <w:rsid w:val="006B4AA8"/>
    <w:rsid w:val="006B54C4"/>
    <w:rsid w:val="006B5568"/>
    <w:rsid w:val="006B58E4"/>
    <w:rsid w:val="006B5927"/>
    <w:rsid w:val="006B61BE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228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34A7"/>
    <w:rsid w:val="006C38D4"/>
    <w:rsid w:val="006C3BC6"/>
    <w:rsid w:val="006C402A"/>
    <w:rsid w:val="006C5668"/>
    <w:rsid w:val="006C58B7"/>
    <w:rsid w:val="006C5E63"/>
    <w:rsid w:val="006C61F1"/>
    <w:rsid w:val="006C667E"/>
    <w:rsid w:val="006C698C"/>
    <w:rsid w:val="006C69B5"/>
    <w:rsid w:val="006C6D05"/>
    <w:rsid w:val="006D09A6"/>
    <w:rsid w:val="006D0BF6"/>
    <w:rsid w:val="006D0E2F"/>
    <w:rsid w:val="006D17C0"/>
    <w:rsid w:val="006D2E62"/>
    <w:rsid w:val="006D3580"/>
    <w:rsid w:val="006D3F15"/>
    <w:rsid w:val="006D41EA"/>
    <w:rsid w:val="006D4746"/>
    <w:rsid w:val="006D4BB2"/>
    <w:rsid w:val="006D503E"/>
    <w:rsid w:val="006D5809"/>
    <w:rsid w:val="006D6485"/>
    <w:rsid w:val="006D650D"/>
    <w:rsid w:val="006D657A"/>
    <w:rsid w:val="006D6844"/>
    <w:rsid w:val="006D6D77"/>
    <w:rsid w:val="006D6EFB"/>
    <w:rsid w:val="006D7BE3"/>
    <w:rsid w:val="006D7C36"/>
    <w:rsid w:val="006E05B8"/>
    <w:rsid w:val="006E0872"/>
    <w:rsid w:val="006E0EDF"/>
    <w:rsid w:val="006E1375"/>
    <w:rsid w:val="006E13B7"/>
    <w:rsid w:val="006E14BF"/>
    <w:rsid w:val="006E2771"/>
    <w:rsid w:val="006E2828"/>
    <w:rsid w:val="006E2AAA"/>
    <w:rsid w:val="006E33E2"/>
    <w:rsid w:val="006E3847"/>
    <w:rsid w:val="006E38B5"/>
    <w:rsid w:val="006E3BD7"/>
    <w:rsid w:val="006E4142"/>
    <w:rsid w:val="006E48D6"/>
    <w:rsid w:val="006E4B15"/>
    <w:rsid w:val="006E50D0"/>
    <w:rsid w:val="006E555D"/>
    <w:rsid w:val="006E55EB"/>
    <w:rsid w:val="006E56CF"/>
    <w:rsid w:val="006E5A19"/>
    <w:rsid w:val="006E6270"/>
    <w:rsid w:val="006E6FC7"/>
    <w:rsid w:val="006E73B5"/>
    <w:rsid w:val="006E7475"/>
    <w:rsid w:val="006E78CC"/>
    <w:rsid w:val="006E7BED"/>
    <w:rsid w:val="006E7F81"/>
    <w:rsid w:val="006F0D19"/>
    <w:rsid w:val="006F14ED"/>
    <w:rsid w:val="006F177D"/>
    <w:rsid w:val="006F1E2D"/>
    <w:rsid w:val="006F20D7"/>
    <w:rsid w:val="006F23EC"/>
    <w:rsid w:val="006F242F"/>
    <w:rsid w:val="006F28FF"/>
    <w:rsid w:val="006F292D"/>
    <w:rsid w:val="006F3A93"/>
    <w:rsid w:val="006F3F0F"/>
    <w:rsid w:val="006F4182"/>
    <w:rsid w:val="006F47A5"/>
    <w:rsid w:val="006F48AC"/>
    <w:rsid w:val="006F4C59"/>
    <w:rsid w:val="006F4D05"/>
    <w:rsid w:val="006F4EDE"/>
    <w:rsid w:val="006F5285"/>
    <w:rsid w:val="006F59F8"/>
    <w:rsid w:val="006F5A78"/>
    <w:rsid w:val="006F5BFC"/>
    <w:rsid w:val="006F5D5A"/>
    <w:rsid w:val="006F5E75"/>
    <w:rsid w:val="006F671E"/>
    <w:rsid w:val="006F6B93"/>
    <w:rsid w:val="006F6D3D"/>
    <w:rsid w:val="006F7489"/>
    <w:rsid w:val="006F793C"/>
    <w:rsid w:val="006F7E54"/>
    <w:rsid w:val="006F7FB3"/>
    <w:rsid w:val="00700254"/>
    <w:rsid w:val="0070065D"/>
    <w:rsid w:val="00700AD7"/>
    <w:rsid w:val="007012C1"/>
    <w:rsid w:val="00701701"/>
    <w:rsid w:val="00701AB7"/>
    <w:rsid w:val="00701F1E"/>
    <w:rsid w:val="00702532"/>
    <w:rsid w:val="0070254A"/>
    <w:rsid w:val="00702AA8"/>
    <w:rsid w:val="00702E5C"/>
    <w:rsid w:val="00703216"/>
    <w:rsid w:val="0070360A"/>
    <w:rsid w:val="0070360F"/>
    <w:rsid w:val="007037C1"/>
    <w:rsid w:val="00703C7C"/>
    <w:rsid w:val="00704018"/>
    <w:rsid w:val="00704424"/>
    <w:rsid w:val="00704549"/>
    <w:rsid w:val="007045E0"/>
    <w:rsid w:val="00704F00"/>
    <w:rsid w:val="007053EC"/>
    <w:rsid w:val="0070581E"/>
    <w:rsid w:val="00705F38"/>
    <w:rsid w:val="00705FAA"/>
    <w:rsid w:val="00706A29"/>
    <w:rsid w:val="007073CC"/>
    <w:rsid w:val="00707618"/>
    <w:rsid w:val="007078C8"/>
    <w:rsid w:val="007103C0"/>
    <w:rsid w:val="007103F6"/>
    <w:rsid w:val="007103F8"/>
    <w:rsid w:val="00710868"/>
    <w:rsid w:val="00710B18"/>
    <w:rsid w:val="00710D49"/>
    <w:rsid w:val="00710DA4"/>
    <w:rsid w:val="00711300"/>
    <w:rsid w:val="007113E9"/>
    <w:rsid w:val="0071157D"/>
    <w:rsid w:val="007116D8"/>
    <w:rsid w:val="00711756"/>
    <w:rsid w:val="00712A06"/>
    <w:rsid w:val="00712A2E"/>
    <w:rsid w:val="00712AA4"/>
    <w:rsid w:val="00713091"/>
    <w:rsid w:val="00713174"/>
    <w:rsid w:val="007136B9"/>
    <w:rsid w:val="007138D8"/>
    <w:rsid w:val="0071399C"/>
    <w:rsid w:val="00713A79"/>
    <w:rsid w:val="00714477"/>
    <w:rsid w:val="00714D47"/>
    <w:rsid w:val="007153BB"/>
    <w:rsid w:val="0071541A"/>
    <w:rsid w:val="00715617"/>
    <w:rsid w:val="00715903"/>
    <w:rsid w:val="00715B4A"/>
    <w:rsid w:val="00715D66"/>
    <w:rsid w:val="00716231"/>
    <w:rsid w:val="00716878"/>
    <w:rsid w:val="0071699E"/>
    <w:rsid w:val="0071708C"/>
    <w:rsid w:val="00717DD8"/>
    <w:rsid w:val="007206A7"/>
    <w:rsid w:val="00720788"/>
    <w:rsid w:val="007208D8"/>
    <w:rsid w:val="00720A3F"/>
    <w:rsid w:val="00720B05"/>
    <w:rsid w:val="007210A3"/>
    <w:rsid w:val="0072113D"/>
    <w:rsid w:val="00721899"/>
    <w:rsid w:val="007228A3"/>
    <w:rsid w:val="00723797"/>
    <w:rsid w:val="007245B0"/>
    <w:rsid w:val="007245EE"/>
    <w:rsid w:val="00724734"/>
    <w:rsid w:val="0072498A"/>
    <w:rsid w:val="00724CA1"/>
    <w:rsid w:val="0072500A"/>
    <w:rsid w:val="007268EA"/>
    <w:rsid w:val="007270DD"/>
    <w:rsid w:val="00727835"/>
    <w:rsid w:val="007305FE"/>
    <w:rsid w:val="00730BB6"/>
    <w:rsid w:val="00731A10"/>
    <w:rsid w:val="00731C81"/>
    <w:rsid w:val="00731F19"/>
    <w:rsid w:val="00732BA5"/>
    <w:rsid w:val="007337A2"/>
    <w:rsid w:val="00733E57"/>
    <w:rsid w:val="0073448F"/>
    <w:rsid w:val="007346B9"/>
    <w:rsid w:val="007347DB"/>
    <w:rsid w:val="007357B5"/>
    <w:rsid w:val="0073592F"/>
    <w:rsid w:val="00735A35"/>
    <w:rsid w:val="00735E72"/>
    <w:rsid w:val="00736013"/>
    <w:rsid w:val="0073634A"/>
    <w:rsid w:val="0073647A"/>
    <w:rsid w:val="00736677"/>
    <w:rsid w:val="0073667A"/>
    <w:rsid w:val="007368E1"/>
    <w:rsid w:val="007370C8"/>
    <w:rsid w:val="007372F8"/>
    <w:rsid w:val="0073755C"/>
    <w:rsid w:val="00737E1E"/>
    <w:rsid w:val="00737E5F"/>
    <w:rsid w:val="00737EA8"/>
    <w:rsid w:val="0074014C"/>
    <w:rsid w:val="0074051F"/>
    <w:rsid w:val="00740BA8"/>
    <w:rsid w:val="007414BC"/>
    <w:rsid w:val="007415CF"/>
    <w:rsid w:val="00741AEE"/>
    <w:rsid w:val="0074204A"/>
    <w:rsid w:val="0074228D"/>
    <w:rsid w:val="00742C90"/>
    <w:rsid w:val="00743073"/>
    <w:rsid w:val="007431FC"/>
    <w:rsid w:val="00743A6B"/>
    <w:rsid w:val="0074414E"/>
    <w:rsid w:val="00744506"/>
    <w:rsid w:val="007448EB"/>
    <w:rsid w:val="00744A4F"/>
    <w:rsid w:val="007453E9"/>
    <w:rsid w:val="007456E2"/>
    <w:rsid w:val="007460B2"/>
    <w:rsid w:val="00746176"/>
    <w:rsid w:val="007465E3"/>
    <w:rsid w:val="00746621"/>
    <w:rsid w:val="0074694C"/>
    <w:rsid w:val="00746B24"/>
    <w:rsid w:val="00746C54"/>
    <w:rsid w:val="007474E0"/>
    <w:rsid w:val="00747767"/>
    <w:rsid w:val="00747846"/>
    <w:rsid w:val="00747954"/>
    <w:rsid w:val="00747986"/>
    <w:rsid w:val="007504EC"/>
    <w:rsid w:val="00750BB7"/>
    <w:rsid w:val="00751268"/>
    <w:rsid w:val="007514A1"/>
    <w:rsid w:val="007514B1"/>
    <w:rsid w:val="00752372"/>
    <w:rsid w:val="00752964"/>
    <w:rsid w:val="00752B6E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5E57"/>
    <w:rsid w:val="007566E4"/>
    <w:rsid w:val="0075683D"/>
    <w:rsid w:val="00756D1E"/>
    <w:rsid w:val="0075757A"/>
    <w:rsid w:val="007579DE"/>
    <w:rsid w:val="00757B20"/>
    <w:rsid w:val="00757E50"/>
    <w:rsid w:val="00757F2B"/>
    <w:rsid w:val="007601FA"/>
    <w:rsid w:val="0076038E"/>
    <w:rsid w:val="007610C2"/>
    <w:rsid w:val="007613CE"/>
    <w:rsid w:val="007616CC"/>
    <w:rsid w:val="00761D27"/>
    <w:rsid w:val="007627A7"/>
    <w:rsid w:val="00762823"/>
    <w:rsid w:val="00762D7E"/>
    <w:rsid w:val="00762E35"/>
    <w:rsid w:val="007633A6"/>
    <w:rsid w:val="00763AED"/>
    <w:rsid w:val="00763D9A"/>
    <w:rsid w:val="00764B3B"/>
    <w:rsid w:val="00764F67"/>
    <w:rsid w:val="0076597E"/>
    <w:rsid w:val="00765D29"/>
    <w:rsid w:val="007663BC"/>
    <w:rsid w:val="00766800"/>
    <w:rsid w:val="00767484"/>
    <w:rsid w:val="0076784C"/>
    <w:rsid w:val="00770389"/>
    <w:rsid w:val="00770CED"/>
    <w:rsid w:val="0077115F"/>
    <w:rsid w:val="007723D7"/>
    <w:rsid w:val="007727DF"/>
    <w:rsid w:val="00772A09"/>
    <w:rsid w:val="00772F06"/>
    <w:rsid w:val="0077307F"/>
    <w:rsid w:val="00773137"/>
    <w:rsid w:val="007738AE"/>
    <w:rsid w:val="007738EC"/>
    <w:rsid w:val="00773FF3"/>
    <w:rsid w:val="00774017"/>
    <w:rsid w:val="00774880"/>
    <w:rsid w:val="007748A0"/>
    <w:rsid w:val="00774A17"/>
    <w:rsid w:val="007751D0"/>
    <w:rsid w:val="0077576C"/>
    <w:rsid w:val="007759CF"/>
    <w:rsid w:val="00775ACB"/>
    <w:rsid w:val="00775BD4"/>
    <w:rsid w:val="00775BDE"/>
    <w:rsid w:val="00775C3A"/>
    <w:rsid w:val="0077618A"/>
    <w:rsid w:val="007770BA"/>
    <w:rsid w:val="00777A72"/>
    <w:rsid w:val="007806F9"/>
    <w:rsid w:val="00780D22"/>
    <w:rsid w:val="00780D4C"/>
    <w:rsid w:val="00781436"/>
    <w:rsid w:val="00781588"/>
    <w:rsid w:val="007815AC"/>
    <w:rsid w:val="00781AE9"/>
    <w:rsid w:val="00782007"/>
    <w:rsid w:val="007821BF"/>
    <w:rsid w:val="007822B1"/>
    <w:rsid w:val="007825D2"/>
    <w:rsid w:val="00782A4C"/>
    <w:rsid w:val="00782BE5"/>
    <w:rsid w:val="00783101"/>
    <w:rsid w:val="0078327D"/>
    <w:rsid w:val="007833B7"/>
    <w:rsid w:val="007834BC"/>
    <w:rsid w:val="007837C2"/>
    <w:rsid w:val="00783D03"/>
    <w:rsid w:val="00783D48"/>
    <w:rsid w:val="007851CF"/>
    <w:rsid w:val="007853EE"/>
    <w:rsid w:val="00785A3C"/>
    <w:rsid w:val="00786084"/>
    <w:rsid w:val="00786908"/>
    <w:rsid w:val="007873DC"/>
    <w:rsid w:val="00787606"/>
    <w:rsid w:val="00787620"/>
    <w:rsid w:val="007876E6"/>
    <w:rsid w:val="00787CCE"/>
    <w:rsid w:val="00790376"/>
    <w:rsid w:val="007903E7"/>
    <w:rsid w:val="007907E1"/>
    <w:rsid w:val="00790A19"/>
    <w:rsid w:val="00790DA1"/>
    <w:rsid w:val="00790F26"/>
    <w:rsid w:val="007913BF"/>
    <w:rsid w:val="00791545"/>
    <w:rsid w:val="00791569"/>
    <w:rsid w:val="00792073"/>
    <w:rsid w:val="00792969"/>
    <w:rsid w:val="00792E6F"/>
    <w:rsid w:val="007942E2"/>
    <w:rsid w:val="00794731"/>
    <w:rsid w:val="007949A6"/>
    <w:rsid w:val="007949B0"/>
    <w:rsid w:val="00794C9A"/>
    <w:rsid w:val="00794DC6"/>
    <w:rsid w:val="007959FC"/>
    <w:rsid w:val="00795DA1"/>
    <w:rsid w:val="00795E8A"/>
    <w:rsid w:val="00796172"/>
    <w:rsid w:val="00796312"/>
    <w:rsid w:val="00796400"/>
    <w:rsid w:val="0079658F"/>
    <w:rsid w:val="00796969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E4D"/>
    <w:rsid w:val="007A2A9A"/>
    <w:rsid w:val="007A2C42"/>
    <w:rsid w:val="007A2DC4"/>
    <w:rsid w:val="007A3221"/>
    <w:rsid w:val="007A38AE"/>
    <w:rsid w:val="007A3AB3"/>
    <w:rsid w:val="007A4400"/>
    <w:rsid w:val="007A4EEF"/>
    <w:rsid w:val="007A5178"/>
    <w:rsid w:val="007A6649"/>
    <w:rsid w:val="007A6743"/>
    <w:rsid w:val="007A6910"/>
    <w:rsid w:val="007A699D"/>
    <w:rsid w:val="007A6AE3"/>
    <w:rsid w:val="007A6BDC"/>
    <w:rsid w:val="007A70DA"/>
    <w:rsid w:val="007A7586"/>
    <w:rsid w:val="007A7E94"/>
    <w:rsid w:val="007B0733"/>
    <w:rsid w:val="007B07F6"/>
    <w:rsid w:val="007B0C66"/>
    <w:rsid w:val="007B1A61"/>
    <w:rsid w:val="007B22DB"/>
    <w:rsid w:val="007B3678"/>
    <w:rsid w:val="007B443F"/>
    <w:rsid w:val="007B51C0"/>
    <w:rsid w:val="007B5321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33C"/>
    <w:rsid w:val="007B73D1"/>
    <w:rsid w:val="007B7DBE"/>
    <w:rsid w:val="007C06C3"/>
    <w:rsid w:val="007C0F99"/>
    <w:rsid w:val="007C1675"/>
    <w:rsid w:val="007C1C54"/>
    <w:rsid w:val="007C25C5"/>
    <w:rsid w:val="007C2FCA"/>
    <w:rsid w:val="007C3070"/>
    <w:rsid w:val="007C325B"/>
    <w:rsid w:val="007C380D"/>
    <w:rsid w:val="007C3D5A"/>
    <w:rsid w:val="007C44B6"/>
    <w:rsid w:val="007C49C3"/>
    <w:rsid w:val="007C51D7"/>
    <w:rsid w:val="007C5658"/>
    <w:rsid w:val="007C587A"/>
    <w:rsid w:val="007C5A1E"/>
    <w:rsid w:val="007C5B4D"/>
    <w:rsid w:val="007C5B5D"/>
    <w:rsid w:val="007C6D62"/>
    <w:rsid w:val="007C6FDB"/>
    <w:rsid w:val="007C7304"/>
    <w:rsid w:val="007C76EB"/>
    <w:rsid w:val="007D05D0"/>
    <w:rsid w:val="007D06ED"/>
    <w:rsid w:val="007D0868"/>
    <w:rsid w:val="007D0E0F"/>
    <w:rsid w:val="007D0F6D"/>
    <w:rsid w:val="007D1455"/>
    <w:rsid w:val="007D208C"/>
    <w:rsid w:val="007D2D14"/>
    <w:rsid w:val="007D33CE"/>
    <w:rsid w:val="007D35F0"/>
    <w:rsid w:val="007D3643"/>
    <w:rsid w:val="007D3763"/>
    <w:rsid w:val="007D3838"/>
    <w:rsid w:val="007D3AEA"/>
    <w:rsid w:val="007D3E83"/>
    <w:rsid w:val="007D3F45"/>
    <w:rsid w:val="007D460C"/>
    <w:rsid w:val="007D4675"/>
    <w:rsid w:val="007D48EB"/>
    <w:rsid w:val="007D4B6C"/>
    <w:rsid w:val="007D4E83"/>
    <w:rsid w:val="007D5528"/>
    <w:rsid w:val="007D5A1C"/>
    <w:rsid w:val="007D5B71"/>
    <w:rsid w:val="007D5E11"/>
    <w:rsid w:val="007D5F6E"/>
    <w:rsid w:val="007D6C58"/>
    <w:rsid w:val="007D6C96"/>
    <w:rsid w:val="007D77FF"/>
    <w:rsid w:val="007D795C"/>
    <w:rsid w:val="007D7C1F"/>
    <w:rsid w:val="007E0223"/>
    <w:rsid w:val="007E033E"/>
    <w:rsid w:val="007E0347"/>
    <w:rsid w:val="007E04A9"/>
    <w:rsid w:val="007E0A85"/>
    <w:rsid w:val="007E0C73"/>
    <w:rsid w:val="007E0E45"/>
    <w:rsid w:val="007E12DD"/>
    <w:rsid w:val="007E2011"/>
    <w:rsid w:val="007E215F"/>
    <w:rsid w:val="007E23BF"/>
    <w:rsid w:val="007E248A"/>
    <w:rsid w:val="007E2918"/>
    <w:rsid w:val="007E2919"/>
    <w:rsid w:val="007E2CC0"/>
    <w:rsid w:val="007E2D00"/>
    <w:rsid w:val="007E2E39"/>
    <w:rsid w:val="007E2E57"/>
    <w:rsid w:val="007E33F6"/>
    <w:rsid w:val="007E34C1"/>
    <w:rsid w:val="007E36DB"/>
    <w:rsid w:val="007E3E14"/>
    <w:rsid w:val="007E4B18"/>
    <w:rsid w:val="007E4DF8"/>
    <w:rsid w:val="007E5F20"/>
    <w:rsid w:val="007E5F6C"/>
    <w:rsid w:val="007E6F55"/>
    <w:rsid w:val="007E6F59"/>
    <w:rsid w:val="007E6F5A"/>
    <w:rsid w:val="007E7548"/>
    <w:rsid w:val="007E7D4C"/>
    <w:rsid w:val="007E7DEB"/>
    <w:rsid w:val="007E7FBA"/>
    <w:rsid w:val="007F03C6"/>
    <w:rsid w:val="007F0535"/>
    <w:rsid w:val="007F1514"/>
    <w:rsid w:val="007F1A23"/>
    <w:rsid w:val="007F1D19"/>
    <w:rsid w:val="007F212C"/>
    <w:rsid w:val="007F25FC"/>
    <w:rsid w:val="007F26AC"/>
    <w:rsid w:val="007F2826"/>
    <w:rsid w:val="007F28A2"/>
    <w:rsid w:val="007F2EFE"/>
    <w:rsid w:val="007F33C6"/>
    <w:rsid w:val="007F3A06"/>
    <w:rsid w:val="007F3EAE"/>
    <w:rsid w:val="007F40E6"/>
    <w:rsid w:val="007F42AA"/>
    <w:rsid w:val="007F4CB9"/>
    <w:rsid w:val="007F4CF6"/>
    <w:rsid w:val="007F4E57"/>
    <w:rsid w:val="007F53EF"/>
    <w:rsid w:val="007F54D9"/>
    <w:rsid w:val="007F54DA"/>
    <w:rsid w:val="007F5742"/>
    <w:rsid w:val="007F583A"/>
    <w:rsid w:val="007F5866"/>
    <w:rsid w:val="007F5D0F"/>
    <w:rsid w:val="007F5E71"/>
    <w:rsid w:val="007F61D1"/>
    <w:rsid w:val="007F6B25"/>
    <w:rsid w:val="007F6B79"/>
    <w:rsid w:val="007F6C88"/>
    <w:rsid w:val="007F6F6C"/>
    <w:rsid w:val="007F7833"/>
    <w:rsid w:val="008002FE"/>
    <w:rsid w:val="008003CC"/>
    <w:rsid w:val="008006B0"/>
    <w:rsid w:val="00800CBE"/>
    <w:rsid w:val="008019F4"/>
    <w:rsid w:val="008020EE"/>
    <w:rsid w:val="008025B8"/>
    <w:rsid w:val="00803340"/>
    <w:rsid w:val="0080373C"/>
    <w:rsid w:val="008043C0"/>
    <w:rsid w:val="00804532"/>
    <w:rsid w:val="00804546"/>
    <w:rsid w:val="00804D41"/>
    <w:rsid w:val="00804E95"/>
    <w:rsid w:val="008051A2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28"/>
    <w:rsid w:val="00805F3E"/>
    <w:rsid w:val="00806663"/>
    <w:rsid w:val="008067B5"/>
    <w:rsid w:val="00806C82"/>
    <w:rsid w:val="0080721D"/>
    <w:rsid w:val="00807649"/>
    <w:rsid w:val="0080789A"/>
    <w:rsid w:val="008078F7"/>
    <w:rsid w:val="00807D67"/>
    <w:rsid w:val="00807E35"/>
    <w:rsid w:val="0081002E"/>
    <w:rsid w:val="008102AE"/>
    <w:rsid w:val="00810C2A"/>
    <w:rsid w:val="00810CBB"/>
    <w:rsid w:val="00811525"/>
    <w:rsid w:val="00811652"/>
    <w:rsid w:val="00811A6E"/>
    <w:rsid w:val="00811A6F"/>
    <w:rsid w:val="00812833"/>
    <w:rsid w:val="008132CF"/>
    <w:rsid w:val="00813713"/>
    <w:rsid w:val="00813B8A"/>
    <w:rsid w:val="0081401C"/>
    <w:rsid w:val="00814545"/>
    <w:rsid w:val="008148B5"/>
    <w:rsid w:val="0081493A"/>
    <w:rsid w:val="00814E59"/>
    <w:rsid w:val="0081536E"/>
    <w:rsid w:val="0081574D"/>
    <w:rsid w:val="0081599C"/>
    <w:rsid w:val="00815B59"/>
    <w:rsid w:val="00815FCD"/>
    <w:rsid w:val="008161DC"/>
    <w:rsid w:val="008163CF"/>
    <w:rsid w:val="0081665D"/>
    <w:rsid w:val="008166B7"/>
    <w:rsid w:val="008167DC"/>
    <w:rsid w:val="008167F0"/>
    <w:rsid w:val="00816B1F"/>
    <w:rsid w:val="00817221"/>
    <w:rsid w:val="00817DC2"/>
    <w:rsid w:val="008201AF"/>
    <w:rsid w:val="00820504"/>
    <w:rsid w:val="00820547"/>
    <w:rsid w:val="0082082E"/>
    <w:rsid w:val="00820BA5"/>
    <w:rsid w:val="00820CC4"/>
    <w:rsid w:val="0082136E"/>
    <w:rsid w:val="008219A9"/>
    <w:rsid w:val="00821DEA"/>
    <w:rsid w:val="00822317"/>
    <w:rsid w:val="00822DA9"/>
    <w:rsid w:val="008235C7"/>
    <w:rsid w:val="008239DB"/>
    <w:rsid w:val="00823C95"/>
    <w:rsid w:val="00823CFE"/>
    <w:rsid w:val="0082441F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304D5"/>
    <w:rsid w:val="00830573"/>
    <w:rsid w:val="00830A29"/>
    <w:rsid w:val="00830B51"/>
    <w:rsid w:val="00830F9E"/>
    <w:rsid w:val="00831742"/>
    <w:rsid w:val="00831EBE"/>
    <w:rsid w:val="0083253D"/>
    <w:rsid w:val="00832DA7"/>
    <w:rsid w:val="00833069"/>
    <w:rsid w:val="00833210"/>
    <w:rsid w:val="00833508"/>
    <w:rsid w:val="008335F9"/>
    <w:rsid w:val="0083398E"/>
    <w:rsid w:val="008339B1"/>
    <w:rsid w:val="00833BFC"/>
    <w:rsid w:val="008340D5"/>
    <w:rsid w:val="00834208"/>
    <w:rsid w:val="00834F72"/>
    <w:rsid w:val="00835050"/>
    <w:rsid w:val="008353F1"/>
    <w:rsid w:val="008357BE"/>
    <w:rsid w:val="00835C9B"/>
    <w:rsid w:val="00835D4F"/>
    <w:rsid w:val="0083621F"/>
    <w:rsid w:val="008362DF"/>
    <w:rsid w:val="0083640F"/>
    <w:rsid w:val="00836CD1"/>
    <w:rsid w:val="008373A6"/>
    <w:rsid w:val="008375A7"/>
    <w:rsid w:val="00837EFB"/>
    <w:rsid w:val="00837F78"/>
    <w:rsid w:val="00840200"/>
    <w:rsid w:val="00840262"/>
    <w:rsid w:val="00840846"/>
    <w:rsid w:val="008409C8"/>
    <w:rsid w:val="008418C8"/>
    <w:rsid w:val="00841F0A"/>
    <w:rsid w:val="008420B2"/>
    <w:rsid w:val="0084213F"/>
    <w:rsid w:val="008423BB"/>
    <w:rsid w:val="00842CAB"/>
    <w:rsid w:val="008441CB"/>
    <w:rsid w:val="00845516"/>
    <w:rsid w:val="00845B70"/>
    <w:rsid w:val="008460C8"/>
    <w:rsid w:val="0084634A"/>
    <w:rsid w:val="00847041"/>
    <w:rsid w:val="00847210"/>
    <w:rsid w:val="008474EB"/>
    <w:rsid w:val="00847F2A"/>
    <w:rsid w:val="0085007D"/>
    <w:rsid w:val="00850FAB"/>
    <w:rsid w:val="00851F37"/>
    <w:rsid w:val="008521BC"/>
    <w:rsid w:val="008525D4"/>
    <w:rsid w:val="00852C76"/>
    <w:rsid w:val="00852CF2"/>
    <w:rsid w:val="00852E4B"/>
    <w:rsid w:val="00852F4B"/>
    <w:rsid w:val="008530A7"/>
    <w:rsid w:val="0085357D"/>
    <w:rsid w:val="008535EF"/>
    <w:rsid w:val="008541EB"/>
    <w:rsid w:val="008550A3"/>
    <w:rsid w:val="00855760"/>
    <w:rsid w:val="00855B1F"/>
    <w:rsid w:val="00855D18"/>
    <w:rsid w:val="00855DC7"/>
    <w:rsid w:val="00855DE8"/>
    <w:rsid w:val="008564E6"/>
    <w:rsid w:val="0085659B"/>
    <w:rsid w:val="00856E24"/>
    <w:rsid w:val="00856E3C"/>
    <w:rsid w:val="0085719E"/>
    <w:rsid w:val="00860293"/>
    <w:rsid w:val="00860357"/>
    <w:rsid w:val="00860A02"/>
    <w:rsid w:val="00860B4E"/>
    <w:rsid w:val="00860E6B"/>
    <w:rsid w:val="0086122A"/>
    <w:rsid w:val="00861302"/>
    <w:rsid w:val="00861AE3"/>
    <w:rsid w:val="00861D58"/>
    <w:rsid w:val="00861EEA"/>
    <w:rsid w:val="0086249B"/>
    <w:rsid w:val="00862963"/>
    <w:rsid w:val="00862EBC"/>
    <w:rsid w:val="00863878"/>
    <w:rsid w:val="008648DC"/>
    <w:rsid w:val="00864950"/>
    <w:rsid w:val="00864CC6"/>
    <w:rsid w:val="00865213"/>
    <w:rsid w:val="0086521F"/>
    <w:rsid w:val="00865A32"/>
    <w:rsid w:val="00865ACB"/>
    <w:rsid w:val="00866CC4"/>
    <w:rsid w:val="00866F33"/>
    <w:rsid w:val="00867A06"/>
    <w:rsid w:val="00867ABC"/>
    <w:rsid w:val="00867C0C"/>
    <w:rsid w:val="0087006E"/>
    <w:rsid w:val="00870877"/>
    <w:rsid w:val="008709C8"/>
    <w:rsid w:val="00871179"/>
    <w:rsid w:val="00871462"/>
    <w:rsid w:val="00871980"/>
    <w:rsid w:val="00871BAD"/>
    <w:rsid w:val="00871D22"/>
    <w:rsid w:val="00871D43"/>
    <w:rsid w:val="00872748"/>
    <w:rsid w:val="008727D2"/>
    <w:rsid w:val="00873437"/>
    <w:rsid w:val="00873535"/>
    <w:rsid w:val="00873690"/>
    <w:rsid w:val="008739E2"/>
    <w:rsid w:val="00873A95"/>
    <w:rsid w:val="00873D09"/>
    <w:rsid w:val="008741B4"/>
    <w:rsid w:val="00874AA1"/>
    <w:rsid w:val="00874FA2"/>
    <w:rsid w:val="0087508E"/>
    <w:rsid w:val="00875412"/>
    <w:rsid w:val="0087583E"/>
    <w:rsid w:val="008761F0"/>
    <w:rsid w:val="008763DF"/>
    <w:rsid w:val="00876A62"/>
    <w:rsid w:val="00876D71"/>
    <w:rsid w:val="008770BE"/>
    <w:rsid w:val="0087713D"/>
    <w:rsid w:val="0087734C"/>
    <w:rsid w:val="008777B7"/>
    <w:rsid w:val="008777C9"/>
    <w:rsid w:val="00877B8A"/>
    <w:rsid w:val="0088040E"/>
    <w:rsid w:val="00880682"/>
    <w:rsid w:val="008807BA"/>
    <w:rsid w:val="00880856"/>
    <w:rsid w:val="00880CE6"/>
    <w:rsid w:val="00881410"/>
    <w:rsid w:val="00881632"/>
    <w:rsid w:val="00881718"/>
    <w:rsid w:val="0088211A"/>
    <w:rsid w:val="00882246"/>
    <w:rsid w:val="0088267E"/>
    <w:rsid w:val="00883C44"/>
    <w:rsid w:val="00883EFD"/>
    <w:rsid w:val="008848CD"/>
    <w:rsid w:val="00884AC3"/>
    <w:rsid w:val="00885252"/>
    <w:rsid w:val="00885257"/>
    <w:rsid w:val="008859F5"/>
    <w:rsid w:val="00885A1C"/>
    <w:rsid w:val="00885BD6"/>
    <w:rsid w:val="008863C8"/>
    <w:rsid w:val="00886A54"/>
    <w:rsid w:val="00886B2F"/>
    <w:rsid w:val="00886FB3"/>
    <w:rsid w:val="00887314"/>
    <w:rsid w:val="00887534"/>
    <w:rsid w:val="0088768F"/>
    <w:rsid w:val="00887F24"/>
    <w:rsid w:val="00887F63"/>
    <w:rsid w:val="00890346"/>
    <w:rsid w:val="0089037D"/>
    <w:rsid w:val="00890BAB"/>
    <w:rsid w:val="00890D55"/>
    <w:rsid w:val="00890FD8"/>
    <w:rsid w:val="00891852"/>
    <w:rsid w:val="0089203F"/>
    <w:rsid w:val="00892211"/>
    <w:rsid w:val="008925B0"/>
    <w:rsid w:val="0089281C"/>
    <w:rsid w:val="00892AD8"/>
    <w:rsid w:val="0089324F"/>
    <w:rsid w:val="00893279"/>
    <w:rsid w:val="0089327C"/>
    <w:rsid w:val="008937C7"/>
    <w:rsid w:val="00893A6E"/>
    <w:rsid w:val="008942E2"/>
    <w:rsid w:val="0089474E"/>
    <w:rsid w:val="008948FA"/>
    <w:rsid w:val="00894D6B"/>
    <w:rsid w:val="00895360"/>
    <w:rsid w:val="00895B63"/>
    <w:rsid w:val="00895D33"/>
    <w:rsid w:val="00896091"/>
    <w:rsid w:val="00896514"/>
    <w:rsid w:val="008969FC"/>
    <w:rsid w:val="00896A0F"/>
    <w:rsid w:val="00896B30"/>
    <w:rsid w:val="00896B36"/>
    <w:rsid w:val="00896C07"/>
    <w:rsid w:val="00896D16"/>
    <w:rsid w:val="00896E33"/>
    <w:rsid w:val="00897B4E"/>
    <w:rsid w:val="00897E94"/>
    <w:rsid w:val="008A0A3F"/>
    <w:rsid w:val="008A0D82"/>
    <w:rsid w:val="008A0E64"/>
    <w:rsid w:val="008A1099"/>
    <w:rsid w:val="008A1391"/>
    <w:rsid w:val="008A1992"/>
    <w:rsid w:val="008A19AF"/>
    <w:rsid w:val="008A1E4D"/>
    <w:rsid w:val="008A1EA4"/>
    <w:rsid w:val="008A1F92"/>
    <w:rsid w:val="008A23B3"/>
    <w:rsid w:val="008A3566"/>
    <w:rsid w:val="008A47F6"/>
    <w:rsid w:val="008A4A3A"/>
    <w:rsid w:val="008A4B8A"/>
    <w:rsid w:val="008A4BCA"/>
    <w:rsid w:val="008A4BFA"/>
    <w:rsid w:val="008A4DDA"/>
    <w:rsid w:val="008A4DE2"/>
    <w:rsid w:val="008A527F"/>
    <w:rsid w:val="008A5943"/>
    <w:rsid w:val="008A5E59"/>
    <w:rsid w:val="008A6622"/>
    <w:rsid w:val="008A6984"/>
    <w:rsid w:val="008A70BC"/>
    <w:rsid w:val="008A7275"/>
    <w:rsid w:val="008A7442"/>
    <w:rsid w:val="008A76DD"/>
    <w:rsid w:val="008A7B73"/>
    <w:rsid w:val="008A7DCC"/>
    <w:rsid w:val="008A7FD5"/>
    <w:rsid w:val="008B0848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8AC"/>
    <w:rsid w:val="008B2D20"/>
    <w:rsid w:val="008B2E81"/>
    <w:rsid w:val="008B301C"/>
    <w:rsid w:val="008B3594"/>
    <w:rsid w:val="008B3A29"/>
    <w:rsid w:val="008B403D"/>
    <w:rsid w:val="008B40A5"/>
    <w:rsid w:val="008B44C5"/>
    <w:rsid w:val="008B4507"/>
    <w:rsid w:val="008B451D"/>
    <w:rsid w:val="008B4598"/>
    <w:rsid w:val="008B48D0"/>
    <w:rsid w:val="008B4B10"/>
    <w:rsid w:val="008B5A7D"/>
    <w:rsid w:val="008B5EF6"/>
    <w:rsid w:val="008B63EC"/>
    <w:rsid w:val="008B65E2"/>
    <w:rsid w:val="008B7627"/>
    <w:rsid w:val="008B7E89"/>
    <w:rsid w:val="008C006D"/>
    <w:rsid w:val="008C025E"/>
    <w:rsid w:val="008C0551"/>
    <w:rsid w:val="008C07BE"/>
    <w:rsid w:val="008C0AF4"/>
    <w:rsid w:val="008C1067"/>
    <w:rsid w:val="008C1934"/>
    <w:rsid w:val="008C1E6F"/>
    <w:rsid w:val="008C2264"/>
    <w:rsid w:val="008C2548"/>
    <w:rsid w:val="008C25C5"/>
    <w:rsid w:val="008C2892"/>
    <w:rsid w:val="008C34C0"/>
    <w:rsid w:val="008C4240"/>
    <w:rsid w:val="008C4E47"/>
    <w:rsid w:val="008C4FE1"/>
    <w:rsid w:val="008C5585"/>
    <w:rsid w:val="008C6105"/>
    <w:rsid w:val="008C6868"/>
    <w:rsid w:val="008C7DAD"/>
    <w:rsid w:val="008D0B3E"/>
    <w:rsid w:val="008D1401"/>
    <w:rsid w:val="008D1433"/>
    <w:rsid w:val="008D1452"/>
    <w:rsid w:val="008D14AF"/>
    <w:rsid w:val="008D18F9"/>
    <w:rsid w:val="008D1B13"/>
    <w:rsid w:val="008D23AB"/>
    <w:rsid w:val="008D27A8"/>
    <w:rsid w:val="008D289C"/>
    <w:rsid w:val="008D2A4E"/>
    <w:rsid w:val="008D2A6E"/>
    <w:rsid w:val="008D3456"/>
    <w:rsid w:val="008D3480"/>
    <w:rsid w:val="008D3B91"/>
    <w:rsid w:val="008D40BC"/>
    <w:rsid w:val="008D42B2"/>
    <w:rsid w:val="008D42FA"/>
    <w:rsid w:val="008D54A2"/>
    <w:rsid w:val="008D5940"/>
    <w:rsid w:val="008D5EFE"/>
    <w:rsid w:val="008D6328"/>
    <w:rsid w:val="008D6415"/>
    <w:rsid w:val="008D681E"/>
    <w:rsid w:val="008D6C4F"/>
    <w:rsid w:val="008D6FBB"/>
    <w:rsid w:val="008D70EF"/>
    <w:rsid w:val="008D718E"/>
    <w:rsid w:val="008D72FF"/>
    <w:rsid w:val="008D7A23"/>
    <w:rsid w:val="008E036A"/>
    <w:rsid w:val="008E09EE"/>
    <w:rsid w:val="008E1CCC"/>
    <w:rsid w:val="008E23EF"/>
    <w:rsid w:val="008E258E"/>
    <w:rsid w:val="008E26DA"/>
    <w:rsid w:val="008E29D1"/>
    <w:rsid w:val="008E2C76"/>
    <w:rsid w:val="008E2D37"/>
    <w:rsid w:val="008E2E13"/>
    <w:rsid w:val="008E3090"/>
    <w:rsid w:val="008E3443"/>
    <w:rsid w:val="008E347B"/>
    <w:rsid w:val="008E409E"/>
    <w:rsid w:val="008E4376"/>
    <w:rsid w:val="008E4E88"/>
    <w:rsid w:val="008E511D"/>
    <w:rsid w:val="008E58B2"/>
    <w:rsid w:val="008E5A69"/>
    <w:rsid w:val="008E5CC5"/>
    <w:rsid w:val="008E5D3E"/>
    <w:rsid w:val="008E5FAA"/>
    <w:rsid w:val="008E68CA"/>
    <w:rsid w:val="008E69FE"/>
    <w:rsid w:val="008E7081"/>
    <w:rsid w:val="008E7206"/>
    <w:rsid w:val="008E7458"/>
    <w:rsid w:val="008F0E00"/>
    <w:rsid w:val="008F10EE"/>
    <w:rsid w:val="008F1BC8"/>
    <w:rsid w:val="008F1DEF"/>
    <w:rsid w:val="008F20EA"/>
    <w:rsid w:val="008F2189"/>
    <w:rsid w:val="008F2689"/>
    <w:rsid w:val="008F29AB"/>
    <w:rsid w:val="008F2AD7"/>
    <w:rsid w:val="008F2B93"/>
    <w:rsid w:val="008F35D1"/>
    <w:rsid w:val="008F394D"/>
    <w:rsid w:val="008F3AC6"/>
    <w:rsid w:val="008F3C35"/>
    <w:rsid w:val="008F3CE0"/>
    <w:rsid w:val="008F409A"/>
    <w:rsid w:val="008F421A"/>
    <w:rsid w:val="008F47D6"/>
    <w:rsid w:val="008F5124"/>
    <w:rsid w:val="008F54A6"/>
    <w:rsid w:val="008F56BA"/>
    <w:rsid w:val="008F5746"/>
    <w:rsid w:val="008F59E7"/>
    <w:rsid w:val="008F5D4B"/>
    <w:rsid w:val="008F62B7"/>
    <w:rsid w:val="008F6C96"/>
    <w:rsid w:val="008F7229"/>
    <w:rsid w:val="008F771C"/>
    <w:rsid w:val="008F779F"/>
    <w:rsid w:val="008F7AA0"/>
    <w:rsid w:val="00900335"/>
    <w:rsid w:val="00900831"/>
    <w:rsid w:val="00900A79"/>
    <w:rsid w:val="00900AB7"/>
    <w:rsid w:val="009016B0"/>
    <w:rsid w:val="00901D35"/>
    <w:rsid w:val="00902E1E"/>
    <w:rsid w:val="00903216"/>
    <w:rsid w:val="009039D9"/>
    <w:rsid w:val="00903CFA"/>
    <w:rsid w:val="0090415B"/>
    <w:rsid w:val="009045D3"/>
    <w:rsid w:val="00904D7E"/>
    <w:rsid w:val="00904DE6"/>
    <w:rsid w:val="00904E5D"/>
    <w:rsid w:val="009052ED"/>
    <w:rsid w:val="00905B74"/>
    <w:rsid w:val="00905BD2"/>
    <w:rsid w:val="00905E18"/>
    <w:rsid w:val="00905E5C"/>
    <w:rsid w:val="009061C7"/>
    <w:rsid w:val="009063FF"/>
    <w:rsid w:val="00906676"/>
    <w:rsid w:val="00906A59"/>
    <w:rsid w:val="0090715F"/>
    <w:rsid w:val="0090743D"/>
    <w:rsid w:val="00907570"/>
    <w:rsid w:val="009075F6"/>
    <w:rsid w:val="00907C81"/>
    <w:rsid w:val="009100EA"/>
    <w:rsid w:val="0091067E"/>
    <w:rsid w:val="009108EA"/>
    <w:rsid w:val="009112CD"/>
    <w:rsid w:val="00911334"/>
    <w:rsid w:val="0091172D"/>
    <w:rsid w:val="0091221C"/>
    <w:rsid w:val="0091269A"/>
    <w:rsid w:val="0091283B"/>
    <w:rsid w:val="00912C9F"/>
    <w:rsid w:val="009135F9"/>
    <w:rsid w:val="00913C08"/>
    <w:rsid w:val="00913DE1"/>
    <w:rsid w:val="00915317"/>
    <w:rsid w:val="009157CA"/>
    <w:rsid w:val="00915E71"/>
    <w:rsid w:val="009172D9"/>
    <w:rsid w:val="009173CF"/>
    <w:rsid w:val="00917E7E"/>
    <w:rsid w:val="0092026E"/>
    <w:rsid w:val="00920659"/>
    <w:rsid w:val="0092096A"/>
    <w:rsid w:val="00920ECE"/>
    <w:rsid w:val="009210ED"/>
    <w:rsid w:val="0092256D"/>
    <w:rsid w:val="00923545"/>
    <w:rsid w:val="00923845"/>
    <w:rsid w:val="00923AB3"/>
    <w:rsid w:val="00923F6E"/>
    <w:rsid w:val="00924181"/>
    <w:rsid w:val="0092449C"/>
    <w:rsid w:val="009244E4"/>
    <w:rsid w:val="00924A30"/>
    <w:rsid w:val="0092508E"/>
    <w:rsid w:val="009254A2"/>
    <w:rsid w:val="00925B71"/>
    <w:rsid w:val="00925C5C"/>
    <w:rsid w:val="00926432"/>
    <w:rsid w:val="00926662"/>
    <w:rsid w:val="00926754"/>
    <w:rsid w:val="00926910"/>
    <w:rsid w:val="00926D60"/>
    <w:rsid w:val="0092709A"/>
    <w:rsid w:val="009274CD"/>
    <w:rsid w:val="00927F4D"/>
    <w:rsid w:val="00927F6A"/>
    <w:rsid w:val="009300D5"/>
    <w:rsid w:val="00930B46"/>
    <w:rsid w:val="00930C1C"/>
    <w:rsid w:val="00930DA5"/>
    <w:rsid w:val="0093175E"/>
    <w:rsid w:val="0093203D"/>
    <w:rsid w:val="00932065"/>
    <w:rsid w:val="00932B5E"/>
    <w:rsid w:val="00933330"/>
    <w:rsid w:val="009337B2"/>
    <w:rsid w:val="00933D6B"/>
    <w:rsid w:val="009341B6"/>
    <w:rsid w:val="00934432"/>
    <w:rsid w:val="009345A8"/>
    <w:rsid w:val="009345D7"/>
    <w:rsid w:val="00934686"/>
    <w:rsid w:val="0093469E"/>
    <w:rsid w:val="009347D2"/>
    <w:rsid w:val="00934F58"/>
    <w:rsid w:val="00935026"/>
    <w:rsid w:val="00935209"/>
    <w:rsid w:val="0093541E"/>
    <w:rsid w:val="00935874"/>
    <w:rsid w:val="009360C5"/>
    <w:rsid w:val="00936758"/>
    <w:rsid w:val="00936B1B"/>
    <w:rsid w:val="00936B33"/>
    <w:rsid w:val="00936FCB"/>
    <w:rsid w:val="0093759A"/>
    <w:rsid w:val="00937E17"/>
    <w:rsid w:val="0094044C"/>
    <w:rsid w:val="0094098C"/>
    <w:rsid w:val="00940D18"/>
    <w:rsid w:val="00940EB6"/>
    <w:rsid w:val="00941032"/>
    <w:rsid w:val="00941405"/>
    <w:rsid w:val="00941896"/>
    <w:rsid w:val="009418DA"/>
    <w:rsid w:val="009419B9"/>
    <w:rsid w:val="00941AC4"/>
    <w:rsid w:val="00941D01"/>
    <w:rsid w:val="009422A5"/>
    <w:rsid w:val="00942B4D"/>
    <w:rsid w:val="00942BA5"/>
    <w:rsid w:val="0094306F"/>
    <w:rsid w:val="00943B6A"/>
    <w:rsid w:val="00943D3F"/>
    <w:rsid w:val="0094427A"/>
    <w:rsid w:val="009443C1"/>
    <w:rsid w:val="009444CE"/>
    <w:rsid w:val="00944DE7"/>
    <w:rsid w:val="00944E32"/>
    <w:rsid w:val="00944F25"/>
    <w:rsid w:val="009452C4"/>
    <w:rsid w:val="00945B19"/>
    <w:rsid w:val="0094645D"/>
    <w:rsid w:val="00946545"/>
    <w:rsid w:val="009469A1"/>
    <w:rsid w:val="00946D8F"/>
    <w:rsid w:val="00946FC7"/>
    <w:rsid w:val="00947554"/>
    <w:rsid w:val="0094777A"/>
    <w:rsid w:val="00950091"/>
    <w:rsid w:val="00950DA7"/>
    <w:rsid w:val="00951225"/>
    <w:rsid w:val="0095143F"/>
    <w:rsid w:val="009517B1"/>
    <w:rsid w:val="00953220"/>
    <w:rsid w:val="00953251"/>
    <w:rsid w:val="009534CA"/>
    <w:rsid w:val="00953A0A"/>
    <w:rsid w:val="009550CA"/>
    <w:rsid w:val="009552A9"/>
    <w:rsid w:val="009556CA"/>
    <w:rsid w:val="00955B1D"/>
    <w:rsid w:val="00955B91"/>
    <w:rsid w:val="00956EFC"/>
    <w:rsid w:val="009602B5"/>
    <w:rsid w:val="009607C4"/>
    <w:rsid w:val="009608A1"/>
    <w:rsid w:val="00960FA3"/>
    <w:rsid w:val="009610AD"/>
    <w:rsid w:val="00961D43"/>
    <w:rsid w:val="0096207F"/>
    <w:rsid w:val="0096220E"/>
    <w:rsid w:val="0096262E"/>
    <w:rsid w:val="00962693"/>
    <w:rsid w:val="0096357F"/>
    <w:rsid w:val="0096367F"/>
    <w:rsid w:val="00963BC8"/>
    <w:rsid w:val="0096403B"/>
    <w:rsid w:val="00964323"/>
    <w:rsid w:val="00964333"/>
    <w:rsid w:val="009645B7"/>
    <w:rsid w:val="00964763"/>
    <w:rsid w:val="00964EA8"/>
    <w:rsid w:val="00965455"/>
    <w:rsid w:val="0096548B"/>
    <w:rsid w:val="00965A62"/>
    <w:rsid w:val="00965C6D"/>
    <w:rsid w:val="00965CD6"/>
    <w:rsid w:val="00965D35"/>
    <w:rsid w:val="0096614A"/>
    <w:rsid w:val="00966290"/>
    <w:rsid w:val="009666DC"/>
    <w:rsid w:val="00966ACB"/>
    <w:rsid w:val="00966E79"/>
    <w:rsid w:val="00967440"/>
    <w:rsid w:val="00967441"/>
    <w:rsid w:val="00967B46"/>
    <w:rsid w:val="0097005E"/>
    <w:rsid w:val="00970B58"/>
    <w:rsid w:val="00970EE6"/>
    <w:rsid w:val="00971B6C"/>
    <w:rsid w:val="00972079"/>
    <w:rsid w:val="00972192"/>
    <w:rsid w:val="009734E2"/>
    <w:rsid w:val="009739BD"/>
    <w:rsid w:val="00973D99"/>
    <w:rsid w:val="00973E6D"/>
    <w:rsid w:val="0097490F"/>
    <w:rsid w:val="00974AF0"/>
    <w:rsid w:val="00974CED"/>
    <w:rsid w:val="009750FC"/>
    <w:rsid w:val="009753FD"/>
    <w:rsid w:val="00975495"/>
    <w:rsid w:val="00975801"/>
    <w:rsid w:val="00975B2F"/>
    <w:rsid w:val="00975D82"/>
    <w:rsid w:val="009762B1"/>
    <w:rsid w:val="0097631B"/>
    <w:rsid w:val="009769AA"/>
    <w:rsid w:val="00976FB9"/>
    <w:rsid w:val="00977116"/>
    <w:rsid w:val="0097730F"/>
    <w:rsid w:val="009777CB"/>
    <w:rsid w:val="00977C58"/>
    <w:rsid w:val="00977FAD"/>
    <w:rsid w:val="00980131"/>
    <w:rsid w:val="00980415"/>
    <w:rsid w:val="0098084A"/>
    <w:rsid w:val="0098134A"/>
    <w:rsid w:val="00981926"/>
    <w:rsid w:val="00982132"/>
    <w:rsid w:val="00982A93"/>
    <w:rsid w:val="00982C54"/>
    <w:rsid w:val="00983233"/>
    <w:rsid w:val="00983449"/>
    <w:rsid w:val="00983F94"/>
    <w:rsid w:val="009840E3"/>
    <w:rsid w:val="00984209"/>
    <w:rsid w:val="009844D5"/>
    <w:rsid w:val="00984DFB"/>
    <w:rsid w:val="009850ED"/>
    <w:rsid w:val="00985315"/>
    <w:rsid w:val="00985450"/>
    <w:rsid w:val="00985746"/>
    <w:rsid w:val="00986656"/>
    <w:rsid w:val="00986C39"/>
    <w:rsid w:val="00987C68"/>
    <w:rsid w:val="00987DE7"/>
    <w:rsid w:val="00987EF5"/>
    <w:rsid w:val="0099016B"/>
    <w:rsid w:val="0099095C"/>
    <w:rsid w:val="00990D3F"/>
    <w:rsid w:val="00990EF3"/>
    <w:rsid w:val="0099123D"/>
    <w:rsid w:val="00991588"/>
    <w:rsid w:val="0099164B"/>
    <w:rsid w:val="00991D37"/>
    <w:rsid w:val="00992CD5"/>
    <w:rsid w:val="00994071"/>
    <w:rsid w:val="00994187"/>
    <w:rsid w:val="0099494D"/>
    <w:rsid w:val="00994967"/>
    <w:rsid w:val="00994A9F"/>
    <w:rsid w:val="009953E2"/>
    <w:rsid w:val="009953F5"/>
    <w:rsid w:val="00995B87"/>
    <w:rsid w:val="009960B3"/>
    <w:rsid w:val="009967D8"/>
    <w:rsid w:val="00997FEE"/>
    <w:rsid w:val="009A036C"/>
    <w:rsid w:val="009A055C"/>
    <w:rsid w:val="009A0784"/>
    <w:rsid w:val="009A1A1B"/>
    <w:rsid w:val="009A1C8C"/>
    <w:rsid w:val="009A1CF0"/>
    <w:rsid w:val="009A1F55"/>
    <w:rsid w:val="009A2494"/>
    <w:rsid w:val="009A263F"/>
    <w:rsid w:val="009A361F"/>
    <w:rsid w:val="009A3774"/>
    <w:rsid w:val="009A3A33"/>
    <w:rsid w:val="009A40AD"/>
    <w:rsid w:val="009A4315"/>
    <w:rsid w:val="009A4827"/>
    <w:rsid w:val="009A4A32"/>
    <w:rsid w:val="009A523F"/>
    <w:rsid w:val="009A5619"/>
    <w:rsid w:val="009A5708"/>
    <w:rsid w:val="009A5E68"/>
    <w:rsid w:val="009A6090"/>
    <w:rsid w:val="009A62B3"/>
    <w:rsid w:val="009A7B9D"/>
    <w:rsid w:val="009B09E1"/>
    <w:rsid w:val="009B0B65"/>
    <w:rsid w:val="009B1183"/>
    <w:rsid w:val="009B1296"/>
    <w:rsid w:val="009B1B07"/>
    <w:rsid w:val="009B2961"/>
    <w:rsid w:val="009B2963"/>
    <w:rsid w:val="009B2A08"/>
    <w:rsid w:val="009B2AD7"/>
    <w:rsid w:val="009B2E40"/>
    <w:rsid w:val="009B393F"/>
    <w:rsid w:val="009B3E6A"/>
    <w:rsid w:val="009B4145"/>
    <w:rsid w:val="009B41CA"/>
    <w:rsid w:val="009B4551"/>
    <w:rsid w:val="009B4602"/>
    <w:rsid w:val="009B4686"/>
    <w:rsid w:val="009B4949"/>
    <w:rsid w:val="009B4BDE"/>
    <w:rsid w:val="009B4CAE"/>
    <w:rsid w:val="009B4D7E"/>
    <w:rsid w:val="009B5404"/>
    <w:rsid w:val="009B54C5"/>
    <w:rsid w:val="009B5794"/>
    <w:rsid w:val="009B621A"/>
    <w:rsid w:val="009B6285"/>
    <w:rsid w:val="009B642A"/>
    <w:rsid w:val="009B6622"/>
    <w:rsid w:val="009B679A"/>
    <w:rsid w:val="009B67E3"/>
    <w:rsid w:val="009B6867"/>
    <w:rsid w:val="009B7316"/>
    <w:rsid w:val="009B77F1"/>
    <w:rsid w:val="009C02E9"/>
    <w:rsid w:val="009C0554"/>
    <w:rsid w:val="009C07B0"/>
    <w:rsid w:val="009C0AA9"/>
    <w:rsid w:val="009C0B11"/>
    <w:rsid w:val="009C11ED"/>
    <w:rsid w:val="009C2093"/>
    <w:rsid w:val="009C2927"/>
    <w:rsid w:val="009C2A45"/>
    <w:rsid w:val="009C2D33"/>
    <w:rsid w:val="009C30CF"/>
    <w:rsid w:val="009C37E3"/>
    <w:rsid w:val="009C3B0F"/>
    <w:rsid w:val="009C4284"/>
    <w:rsid w:val="009C46F0"/>
    <w:rsid w:val="009C48E5"/>
    <w:rsid w:val="009C4E43"/>
    <w:rsid w:val="009C4FB9"/>
    <w:rsid w:val="009C5086"/>
    <w:rsid w:val="009C50A6"/>
    <w:rsid w:val="009C5408"/>
    <w:rsid w:val="009C5860"/>
    <w:rsid w:val="009C5F2B"/>
    <w:rsid w:val="009C627A"/>
    <w:rsid w:val="009C6A2B"/>
    <w:rsid w:val="009C6A58"/>
    <w:rsid w:val="009C6AFB"/>
    <w:rsid w:val="009C6D4B"/>
    <w:rsid w:val="009C7105"/>
    <w:rsid w:val="009C7DBB"/>
    <w:rsid w:val="009C7DE0"/>
    <w:rsid w:val="009D1284"/>
    <w:rsid w:val="009D155E"/>
    <w:rsid w:val="009D1BE4"/>
    <w:rsid w:val="009D1C76"/>
    <w:rsid w:val="009D1D36"/>
    <w:rsid w:val="009D1E53"/>
    <w:rsid w:val="009D1F26"/>
    <w:rsid w:val="009D2778"/>
    <w:rsid w:val="009D2EE5"/>
    <w:rsid w:val="009D2FFC"/>
    <w:rsid w:val="009D38C9"/>
    <w:rsid w:val="009D3D6C"/>
    <w:rsid w:val="009D3E26"/>
    <w:rsid w:val="009D3E87"/>
    <w:rsid w:val="009D3FA8"/>
    <w:rsid w:val="009D41EE"/>
    <w:rsid w:val="009D4541"/>
    <w:rsid w:val="009D46D9"/>
    <w:rsid w:val="009D5095"/>
    <w:rsid w:val="009D549D"/>
    <w:rsid w:val="009D55C3"/>
    <w:rsid w:val="009D5638"/>
    <w:rsid w:val="009D56BE"/>
    <w:rsid w:val="009D59F4"/>
    <w:rsid w:val="009D5A1F"/>
    <w:rsid w:val="009D5BD2"/>
    <w:rsid w:val="009D5F12"/>
    <w:rsid w:val="009D642D"/>
    <w:rsid w:val="009D65D7"/>
    <w:rsid w:val="009D6777"/>
    <w:rsid w:val="009D6AF9"/>
    <w:rsid w:val="009D6F21"/>
    <w:rsid w:val="009D70FD"/>
    <w:rsid w:val="009D7462"/>
    <w:rsid w:val="009D7603"/>
    <w:rsid w:val="009D7F25"/>
    <w:rsid w:val="009E0232"/>
    <w:rsid w:val="009E0AE1"/>
    <w:rsid w:val="009E167E"/>
    <w:rsid w:val="009E16DA"/>
    <w:rsid w:val="009E1C71"/>
    <w:rsid w:val="009E1EF5"/>
    <w:rsid w:val="009E20D1"/>
    <w:rsid w:val="009E2B2E"/>
    <w:rsid w:val="009E30FE"/>
    <w:rsid w:val="009E320A"/>
    <w:rsid w:val="009E3416"/>
    <w:rsid w:val="009E3A56"/>
    <w:rsid w:val="009E3AAA"/>
    <w:rsid w:val="009E3F2A"/>
    <w:rsid w:val="009E40EC"/>
    <w:rsid w:val="009E4466"/>
    <w:rsid w:val="009E449D"/>
    <w:rsid w:val="009E47F9"/>
    <w:rsid w:val="009E49AB"/>
    <w:rsid w:val="009E4A5B"/>
    <w:rsid w:val="009E4B9D"/>
    <w:rsid w:val="009E549D"/>
    <w:rsid w:val="009E5ECC"/>
    <w:rsid w:val="009E65C8"/>
    <w:rsid w:val="009E67BD"/>
    <w:rsid w:val="009E6873"/>
    <w:rsid w:val="009E6B19"/>
    <w:rsid w:val="009E6C33"/>
    <w:rsid w:val="009E7687"/>
    <w:rsid w:val="009E7ED7"/>
    <w:rsid w:val="009F06D5"/>
    <w:rsid w:val="009F097C"/>
    <w:rsid w:val="009F09F3"/>
    <w:rsid w:val="009F0B2C"/>
    <w:rsid w:val="009F1105"/>
    <w:rsid w:val="009F113E"/>
    <w:rsid w:val="009F11A7"/>
    <w:rsid w:val="009F11C7"/>
    <w:rsid w:val="009F124A"/>
    <w:rsid w:val="009F1482"/>
    <w:rsid w:val="009F148D"/>
    <w:rsid w:val="009F1641"/>
    <w:rsid w:val="009F233F"/>
    <w:rsid w:val="009F245F"/>
    <w:rsid w:val="009F255D"/>
    <w:rsid w:val="009F2A91"/>
    <w:rsid w:val="009F2CBF"/>
    <w:rsid w:val="009F32E6"/>
    <w:rsid w:val="009F3336"/>
    <w:rsid w:val="009F3D01"/>
    <w:rsid w:val="009F4195"/>
    <w:rsid w:val="009F443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DB7"/>
    <w:rsid w:val="009F741F"/>
    <w:rsid w:val="009F74DB"/>
    <w:rsid w:val="00A012B8"/>
    <w:rsid w:val="00A01FD5"/>
    <w:rsid w:val="00A02137"/>
    <w:rsid w:val="00A02368"/>
    <w:rsid w:val="00A0291A"/>
    <w:rsid w:val="00A02D2E"/>
    <w:rsid w:val="00A02D6D"/>
    <w:rsid w:val="00A02F1E"/>
    <w:rsid w:val="00A02F6A"/>
    <w:rsid w:val="00A0388C"/>
    <w:rsid w:val="00A03A8A"/>
    <w:rsid w:val="00A03B1E"/>
    <w:rsid w:val="00A0401B"/>
    <w:rsid w:val="00A04300"/>
    <w:rsid w:val="00A04A53"/>
    <w:rsid w:val="00A04E88"/>
    <w:rsid w:val="00A05306"/>
    <w:rsid w:val="00A06DA7"/>
    <w:rsid w:val="00A079D8"/>
    <w:rsid w:val="00A07B72"/>
    <w:rsid w:val="00A07D4E"/>
    <w:rsid w:val="00A07ED5"/>
    <w:rsid w:val="00A07F09"/>
    <w:rsid w:val="00A10368"/>
    <w:rsid w:val="00A10C01"/>
    <w:rsid w:val="00A10F0F"/>
    <w:rsid w:val="00A115FF"/>
    <w:rsid w:val="00A1186F"/>
    <w:rsid w:val="00A11FE0"/>
    <w:rsid w:val="00A12292"/>
    <w:rsid w:val="00A13190"/>
    <w:rsid w:val="00A13B1A"/>
    <w:rsid w:val="00A13B54"/>
    <w:rsid w:val="00A13E94"/>
    <w:rsid w:val="00A14793"/>
    <w:rsid w:val="00A15192"/>
    <w:rsid w:val="00A151AF"/>
    <w:rsid w:val="00A15582"/>
    <w:rsid w:val="00A15A6F"/>
    <w:rsid w:val="00A15BD9"/>
    <w:rsid w:val="00A15C1E"/>
    <w:rsid w:val="00A15CD2"/>
    <w:rsid w:val="00A16279"/>
    <w:rsid w:val="00A162A4"/>
    <w:rsid w:val="00A16D6C"/>
    <w:rsid w:val="00A170B3"/>
    <w:rsid w:val="00A1734B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1C9D"/>
    <w:rsid w:val="00A22ABD"/>
    <w:rsid w:val="00A22B8F"/>
    <w:rsid w:val="00A22C9B"/>
    <w:rsid w:val="00A22D76"/>
    <w:rsid w:val="00A232C2"/>
    <w:rsid w:val="00A23596"/>
    <w:rsid w:val="00A2368D"/>
    <w:rsid w:val="00A238A7"/>
    <w:rsid w:val="00A23C90"/>
    <w:rsid w:val="00A23E48"/>
    <w:rsid w:val="00A23F76"/>
    <w:rsid w:val="00A24813"/>
    <w:rsid w:val="00A24905"/>
    <w:rsid w:val="00A24CAA"/>
    <w:rsid w:val="00A25002"/>
    <w:rsid w:val="00A25440"/>
    <w:rsid w:val="00A260CA"/>
    <w:rsid w:val="00A26801"/>
    <w:rsid w:val="00A26C8D"/>
    <w:rsid w:val="00A30376"/>
    <w:rsid w:val="00A307E5"/>
    <w:rsid w:val="00A30FBA"/>
    <w:rsid w:val="00A31A29"/>
    <w:rsid w:val="00A31FCB"/>
    <w:rsid w:val="00A33A67"/>
    <w:rsid w:val="00A33DD4"/>
    <w:rsid w:val="00A3429E"/>
    <w:rsid w:val="00A3487E"/>
    <w:rsid w:val="00A34B7E"/>
    <w:rsid w:val="00A34D27"/>
    <w:rsid w:val="00A35004"/>
    <w:rsid w:val="00A3538E"/>
    <w:rsid w:val="00A356F4"/>
    <w:rsid w:val="00A3598A"/>
    <w:rsid w:val="00A35EDA"/>
    <w:rsid w:val="00A35FCE"/>
    <w:rsid w:val="00A36E44"/>
    <w:rsid w:val="00A37280"/>
    <w:rsid w:val="00A37457"/>
    <w:rsid w:val="00A374E3"/>
    <w:rsid w:val="00A37505"/>
    <w:rsid w:val="00A37FC4"/>
    <w:rsid w:val="00A4004A"/>
    <w:rsid w:val="00A401E1"/>
    <w:rsid w:val="00A403EA"/>
    <w:rsid w:val="00A40BEC"/>
    <w:rsid w:val="00A41434"/>
    <w:rsid w:val="00A417E1"/>
    <w:rsid w:val="00A41859"/>
    <w:rsid w:val="00A4188A"/>
    <w:rsid w:val="00A419E6"/>
    <w:rsid w:val="00A41C62"/>
    <w:rsid w:val="00A421E3"/>
    <w:rsid w:val="00A42471"/>
    <w:rsid w:val="00A42977"/>
    <w:rsid w:val="00A42E54"/>
    <w:rsid w:val="00A43D32"/>
    <w:rsid w:val="00A44019"/>
    <w:rsid w:val="00A44E8D"/>
    <w:rsid w:val="00A45065"/>
    <w:rsid w:val="00A45804"/>
    <w:rsid w:val="00A458F5"/>
    <w:rsid w:val="00A46211"/>
    <w:rsid w:val="00A463A5"/>
    <w:rsid w:val="00A467B6"/>
    <w:rsid w:val="00A46940"/>
    <w:rsid w:val="00A46A84"/>
    <w:rsid w:val="00A46B6C"/>
    <w:rsid w:val="00A46DF9"/>
    <w:rsid w:val="00A46F72"/>
    <w:rsid w:val="00A47458"/>
    <w:rsid w:val="00A476FC"/>
    <w:rsid w:val="00A477FF"/>
    <w:rsid w:val="00A47D47"/>
    <w:rsid w:val="00A50055"/>
    <w:rsid w:val="00A502BA"/>
    <w:rsid w:val="00A502DE"/>
    <w:rsid w:val="00A50566"/>
    <w:rsid w:val="00A51403"/>
    <w:rsid w:val="00A51523"/>
    <w:rsid w:val="00A51606"/>
    <w:rsid w:val="00A5325A"/>
    <w:rsid w:val="00A539FF"/>
    <w:rsid w:val="00A53B2D"/>
    <w:rsid w:val="00A53C4E"/>
    <w:rsid w:val="00A5465C"/>
    <w:rsid w:val="00A54B4B"/>
    <w:rsid w:val="00A56212"/>
    <w:rsid w:val="00A566D3"/>
    <w:rsid w:val="00A57065"/>
    <w:rsid w:val="00A5759B"/>
    <w:rsid w:val="00A575AF"/>
    <w:rsid w:val="00A57678"/>
    <w:rsid w:val="00A577B8"/>
    <w:rsid w:val="00A57AA0"/>
    <w:rsid w:val="00A60612"/>
    <w:rsid w:val="00A6096F"/>
    <w:rsid w:val="00A60C21"/>
    <w:rsid w:val="00A60CC4"/>
    <w:rsid w:val="00A60CD6"/>
    <w:rsid w:val="00A61283"/>
    <w:rsid w:val="00A6163C"/>
    <w:rsid w:val="00A61968"/>
    <w:rsid w:val="00A61D12"/>
    <w:rsid w:val="00A6221F"/>
    <w:rsid w:val="00A62AAB"/>
    <w:rsid w:val="00A62AED"/>
    <w:rsid w:val="00A633B1"/>
    <w:rsid w:val="00A6369A"/>
    <w:rsid w:val="00A63759"/>
    <w:rsid w:val="00A63B27"/>
    <w:rsid w:val="00A643A0"/>
    <w:rsid w:val="00A643D6"/>
    <w:rsid w:val="00A6461A"/>
    <w:rsid w:val="00A64978"/>
    <w:rsid w:val="00A64D1A"/>
    <w:rsid w:val="00A6572A"/>
    <w:rsid w:val="00A66176"/>
    <w:rsid w:val="00A66184"/>
    <w:rsid w:val="00A661F9"/>
    <w:rsid w:val="00A66F2C"/>
    <w:rsid w:val="00A674A5"/>
    <w:rsid w:val="00A67B1B"/>
    <w:rsid w:val="00A67CE5"/>
    <w:rsid w:val="00A67D2C"/>
    <w:rsid w:val="00A705C4"/>
    <w:rsid w:val="00A7082C"/>
    <w:rsid w:val="00A70A1A"/>
    <w:rsid w:val="00A70AF7"/>
    <w:rsid w:val="00A70BD9"/>
    <w:rsid w:val="00A70DB5"/>
    <w:rsid w:val="00A715DA"/>
    <w:rsid w:val="00A71912"/>
    <w:rsid w:val="00A721FA"/>
    <w:rsid w:val="00A72429"/>
    <w:rsid w:val="00A72571"/>
    <w:rsid w:val="00A7268B"/>
    <w:rsid w:val="00A72B50"/>
    <w:rsid w:val="00A72F0E"/>
    <w:rsid w:val="00A73241"/>
    <w:rsid w:val="00A735AB"/>
    <w:rsid w:val="00A73664"/>
    <w:rsid w:val="00A738FD"/>
    <w:rsid w:val="00A73B25"/>
    <w:rsid w:val="00A73EB3"/>
    <w:rsid w:val="00A7407B"/>
    <w:rsid w:val="00A74253"/>
    <w:rsid w:val="00A7450C"/>
    <w:rsid w:val="00A74870"/>
    <w:rsid w:val="00A74A81"/>
    <w:rsid w:val="00A74BD1"/>
    <w:rsid w:val="00A74E57"/>
    <w:rsid w:val="00A75414"/>
    <w:rsid w:val="00A75487"/>
    <w:rsid w:val="00A75735"/>
    <w:rsid w:val="00A7575A"/>
    <w:rsid w:val="00A76212"/>
    <w:rsid w:val="00A76295"/>
    <w:rsid w:val="00A7710D"/>
    <w:rsid w:val="00A774B7"/>
    <w:rsid w:val="00A77519"/>
    <w:rsid w:val="00A7780F"/>
    <w:rsid w:val="00A77C78"/>
    <w:rsid w:val="00A77E8C"/>
    <w:rsid w:val="00A8054F"/>
    <w:rsid w:val="00A805DE"/>
    <w:rsid w:val="00A80679"/>
    <w:rsid w:val="00A81008"/>
    <w:rsid w:val="00A810D9"/>
    <w:rsid w:val="00A81397"/>
    <w:rsid w:val="00A816F0"/>
    <w:rsid w:val="00A819B0"/>
    <w:rsid w:val="00A81C0E"/>
    <w:rsid w:val="00A82756"/>
    <w:rsid w:val="00A836CD"/>
    <w:rsid w:val="00A836EA"/>
    <w:rsid w:val="00A83E60"/>
    <w:rsid w:val="00A842B5"/>
    <w:rsid w:val="00A84D3A"/>
    <w:rsid w:val="00A84DB4"/>
    <w:rsid w:val="00A850A3"/>
    <w:rsid w:val="00A85104"/>
    <w:rsid w:val="00A85243"/>
    <w:rsid w:val="00A85249"/>
    <w:rsid w:val="00A852F0"/>
    <w:rsid w:val="00A856E7"/>
    <w:rsid w:val="00A85873"/>
    <w:rsid w:val="00A85998"/>
    <w:rsid w:val="00A85A48"/>
    <w:rsid w:val="00A86BD2"/>
    <w:rsid w:val="00A86EA1"/>
    <w:rsid w:val="00A87774"/>
    <w:rsid w:val="00A87FD0"/>
    <w:rsid w:val="00A9046E"/>
    <w:rsid w:val="00A907DB"/>
    <w:rsid w:val="00A907F4"/>
    <w:rsid w:val="00A90D3D"/>
    <w:rsid w:val="00A90E7A"/>
    <w:rsid w:val="00A913D1"/>
    <w:rsid w:val="00A91437"/>
    <w:rsid w:val="00A91E23"/>
    <w:rsid w:val="00A91F71"/>
    <w:rsid w:val="00A9218D"/>
    <w:rsid w:val="00A9229B"/>
    <w:rsid w:val="00A92665"/>
    <w:rsid w:val="00A9272D"/>
    <w:rsid w:val="00A927F4"/>
    <w:rsid w:val="00A92D6D"/>
    <w:rsid w:val="00A92FD9"/>
    <w:rsid w:val="00A93217"/>
    <w:rsid w:val="00A93CA9"/>
    <w:rsid w:val="00A94296"/>
    <w:rsid w:val="00A9476D"/>
    <w:rsid w:val="00A94868"/>
    <w:rsid w:val="00A9503D"/>
    <w:rsid w:val="00A95224"/>
    <w:rsid w:val="00A953A1"/>
    <w:rsid w:val="00A95780"/>
    <w:rsid w:val="00A9699D"/>
    <w:rsid w:val="00A97256"/>
    <w:rsid w:val="00A977CA"/>
    <w:rsid w:val="00AA03A2"/>
    <w:rsid w:val="00AA04F4"/>
    <w:rsid w:val="00AA0B70"/>
    <w:rsid w:val="00AA0C95"/>
    <w:rsid w:val="00AA0D22"/>
    <w:rsid w:val="00AA1EED"/>
    <w:rsid w:val="00AA2566"/>
    <w:rsid w:val="00AA2AD2"/>
    <w:rsid w:val="00AA3B2B"/>
    <w:rsid w:val="00AA4377"/>
    <w:rsid w:val="00AA57C1"/>
    <w:rsid w:val="00AA5EA7"/>
    <w:rsid w:val="00AA5F06"/>
    <w:rsid w:val="00AA62CF"/>
    <w:rsid w:val="00AA6947"/>
    <w:rsid w:val="00AA6E68"/>
    <w:rsid w:val="00AA76ED"/>
    <w:rsid w:val="00AA7725"/>
    <w:rsid w:val="00AB005B"/>
    <w:rsid w:val="00AB102E"/>
    <w:rsid w:val="00AB155E"/>
    <w:rsid w:val="00AB18D4"/>
    <w:rsid w:val="00AB1E41"/>
    <w:rsid w:val="00AB2706"/>
    <w:rsid w:val="00AB275E"/>
    <w:rsid w:val="00AB27AF"/>
    <w:rsid w:val="00AB2DFD"/>
    <w:rsid w:val="00AB2EDB"/>
    <w:rsid w:val="00AB31F5"/>
    <w:rsid w:val="00AB3E15"/>
    <w:rsid w:val="00AB4474"/>
    <w:rsid w:val="00AB48AE"/>
    <w:rsid w:val="00AB49B4"/>
    <w:rsid w:val="00AB4A42"/>
    <w:rsid w:val="00AB4A99"/>
    <w:rsid w:val="00AB4AC8"/>
    <w:rsid w:val="00AB4C24"/>
    <w:rsid w:val="00AB4D31"/>
    <w:rsid w:val="00AB537F"/>
    <w:rsid w:val="00AB53BD"/>
    <w:rsid w:val="00AB5CAE"/>
    <w:rsid w:val="00AB69BF"/>
    <w:rsid w:val="00AB6F2A"/>
    <w:rsid w:val="00AB78F2"/>
    <w:rsid w:val="00AC01AD"/>
    <w:rsid w:val="00AC034C"/>
    <w:rsid w:val="00AC0440"/>
    <w:rsid w:val="00AC1F02"/>
    <w:rsid w:val="00AC2278"/>
    <w:rsid w:val="00AC29AC"/>
    <w:rsid w:val="00AC354F"/>
    <w:rsid w:val="00AC35E3"/>
    <w:rsid w:val="00AC40B5"/>
    <w:rsid w:val="00AC4951"/>
    <w:rsid w:val="00AC4992"/>
    <w:rsid w:val="00AC4D96"/>
    <w:rsid w:val="00AC4EA7"/>
    <w:rsid w:val="00AC50FC"/>
    <w:rsid w:val="00AC51FB"/>
    <w:rsid w:val="00AC557A"/>
    <w:rsid w:val="00AC5B97"/>
    <w:rsid w:val="00AC6961"/>
    <w:rsid w:val="00AC697A"/>
    <w:rsid w:val="00AC7968"/>
    <w:rsid w:val="00AC79BF"/>
    <w:rsid w:val="00AC7E05"/>
    <w:rsid w:val="00AD057D"/>
    <w:rsid w:val="00AD0D42"/>
    <w:rsid w:val="00AD1016"/>
    <w:rsid w:val="00AD1A97"/>
    <w:rsid w:val="00AD1C15"/>
    <w:rsid w:val="00AD1C26"/>
    <w:rsid w:val="00AD1FDE"/>
    <w:rsid w:val="00AD2001"/>
    <w:rsid w:val="00AD21D8"/>
    <w:rsid w:val="00AD220A"/>
    <w:rsid w:val="00AD2298"/>
    <w:rsid w:val="00AD2692"/>
    <w:rsid w:val="00AD27C1"/>
    <w:rsid w:val="00AD2CBF"/>
    <w:rsid w:val="00AD303F"/>
    <w:rsid w:val="00AD329C"/>
    <w:rsid w:val="00AD36FD"/>
    <w:rsid w:val="00AD3C7B"/>
    <w:rsid w:val="00AD4625"/>
    <w:rsid w:val="00AD4FC9"/>
    <w:rsid w:val="00AD56BF"/>
    <w:rsid w:val="00AD5AC8"/>
    <w:rsid w:val="00AD5C01"/>
    <w:rsid w:val="00AD5E66"/>
    <w:rsid w:val="00AD64C2"/>
    <w:rsid w:val="00AD7434"/>
    <w:rsid w:val="00AD7980"/>
    <w:rsid w:val="00AD7A54"/>
    <w:rsid w:val="00AD7AC8"/>
    <w:rsid w:val="00AD7B8E"/>
    <w:rsid w:val="00AD7BA4"/>
    <w:rsid w:val="00AD7FEC"/>
    <w:rsid w:val="00AE06B1"/>
    <w:rsid w:val="00AE07A3"/>
    <w:rsid w:val="00AE0BA2"/>
    <w:rsid w:val="00AE103F"/>
    <w:rsid w:val="00AE1106"/>
    <w:rsid w:val="00AE22B2"/>
    <w:rsid w:val="00AE22EC"/>
    <w:rsid w:val="00AE243F"/>
    <w:rsid w:val="00AE2597"/>
    <w:rsid w:val="00AE2CA0"/>
    <w:rsid w:val="00AE35E6"/>
    <w:rsid w:val="00AE39C2"/>
    <w:rsid w:val="00AE3B91"/>
    <w:rsid w:val="00AE4282"/>
    <w:rsid w:val="00AE457B"/>
    <w:rsid w:val="00AE468D"/>
    <w:rsid w:val="00AE4737"/>
    <w:rsid w:val="00AE4D2E"/>
    <w:rsid w:val="00AE52AD"/>
    <w:rsid w:val="00AE53BC"/>
    <w:rsid w:val="00AE5638"/>
    <w:rsid w:val="00AE59D5"/>
    <w:rsid w:val="00AE68FA"/>
    <w:rsid w:val="00AE75C8"/>
    <w:rsid w:val="00AE7931"/>
    <w:rsid w:val="00AE7E96"/>
    <w:rsid w:val="00AF0679"/>
    <w:rsid w:val="00AF072E"/>
    <w:rsid w:val="00AF0A9A"/>
    <w:rsid w:val="00AF0DA3"/>
    <w:rsid w:val="00AF1BE1"/>
    <w:rsid w:val="00AF1CCA"/>
    <w:rsid w:val="00AF1FAB"/>
    <w:rsid w:val="00AF202F"/>
    <w:rsid w:val="00AF212A"/>
    <w:rsid w:val="00AF23AC"/>
    <w:rsid w:val="00AF2857"/>
    <w:rsid w:val="00AF2C4A"/>
    <w:rsid w:val="00AF359A"/>
    <w:rsid w:val="00AF38FA"/>
    <w:rsid w:val="00AF3CD5"/>
    <w:rsid w:val="00AF3F36"/>
    <w:rsid w:val="00AF4786"/>
    <w:rsid w:val="00AF48DA"/>
    <w:rsid w:val="00AF49CF"/>
    <w:rsid w:val="00AF4A73"/>
    <w:rsid w:val="00AF4C4F"/>
    <w:rsid w:val="00AF5EBD"/>
    <w:rsid w:val="00AF683A"/>
    <w:rsid w:val="00AF69BE"/>
    <w:rsid w:val="00AF6AF6"/>
    <w:rsid w:val="00AF6D19"/>
    <w:rsid w:val="00AF6DB8"/>
    <w:rsid w:val="00AF747E"/>
    <w:rsid w:val="00AF76B5"/>
    <w:rsid w:val="00B001A0"/>
    <w:rsid w:val="00B00267"/>
    <w:rsid w:val="00B00738"/>
    <w:rsid w:val="00B00B1F"/>
    <w:rsid w:val="00B00C0C"/>
    <w:rsid w:val="00B00EED"/>
    <w:rsid w:val="00B0193A"/>
    <w:rsid w:val="00B01F31"/>
    <w:rsid w:val="00B028FF"/>
    <w:rsid w:val="00B03512"/>
    <w:rsid w:val="00B03562"/>
    <w:rsid w:val="00B036A6"/>
    <w:rsid w:val="00B04978"/>
    <w:rsid w:val="00B04FE9"/>
    <w:rsid w:val="00B05158"/>
    <w:rsid w:val="00B05277"/>
    <w:rsid w:val="00B05B79"/>
    <w:rsid w:val="00B05CA0"/>
    <w:rsid w:val="00B05ECE"/>
    <w:rsid w:val="00B07088"/>
    <w:rsid w:val="00B072A3"/>
    <w:rsid w:val="00B07C37"/>
    <w:rsid w:val="00B07D24"/>
    <w:rsid w:val="00B07D90"/>
    <w:rsid w:val="00B10D00"/>
    <w:rsid w:val="00B10DDF"/>
    <w:rsid w:val="00B112E7"/>
    <w:rsid w:val="00B115EB"/>
    <w:rsid w:val="00B11885"/>
    <w:rsid w:val="00B11D79"/>
    <w:rsid w:val="00B11EA5"/>
    <w:rsid w:val="00B12356"/>
    <w:rsid w:val="00B127F7"/>
    <w:rsid w:val="00B1294B"/>
    <w:rsid w:val="00B12A13"/>
    <w:rsid w:val="00B12B5F"/>
    <w:rsid w:val="00B12DFE"/>
    <w:rsid w:val="00B12E71"/>
    <w:rsid w:val="00B13041"/>
    <w:rsid w:val="00B13482"/>
    <w:rsid w:val="00B13512"/>
    <w:rsid w:val="00B13D45"/>
    <w:rsid w:val="00B141DE"/>
    <w:rsid w:val="00B14B52"/>
    <w:rsid w:val="00B1530C"/>
    <w:rsid w:val="00B1538C"/>
    <w:rsid w:val="00B15471"/>
    <w:rsid w:val="00B15506"/>
    <w:rsid w:val="00B157B8"/>
    <w:rsid w:val="00B16678"/>
    <w:rsid w:val="00B16938"/>
    <w:rsid w:val="00B1698D"/>
    <w:rsid w:val="00B16ABE"/>
    <w:rsid w:val="00B16F06"/>
    <w:rsid w:val="00B17553"/>
    <w:rsid w:val="00B1777F"/>
    <w:rsid w:val="00B17F7E"/>
    <w:rsid w:val="00B20DA9"/>
    <w:rsid w:val="00B2135B"/>
    <w:rsid w:val="00B218BC"/>
    <w:rsid w:val="00B218BD"/>
    <w:rsid w:val="00B21B05"/>
    <w:rsid w:val="00B21C87"/>
    <w:rsid w:val="00B21E31"/>
    <w:rsid w:val="00B220B4"/>
    <w:rsid w:val="00B2260A"/>
    <w:rsid w:val="00B229F6"/>
    <w:rsid w:val="00B22E67"/>
    <w:rsid w:val="00B22F76"/>
    <w:rsid w:val="00B232D3"/>
    <w:rsid w:val="00B233AA"/>
    <w:rsid w:val="00B234DE"/>
    <w:rsid w:val="00B23661"/>
    <w:rsid w:val="00B237A8"/>
    <w:rsid w:val="00B242F6"/>
    <w:rsid w:val="00B244B2"/>
    <w:rsid w:val="00B249DB"/>
    <w:rsid w:val="00B2528A"/>
    <w:rsid w:val="00B25819"/>
    <w:rsid w:val="00B25996"/>
    <w:rsid w:val="00B25B66"/>
    <w:rsid w:val="00B273FF"/>
    <w:rsid w:val="00B278C8"/>
    <w:rsid w:val="00B27F7F"/>
    <w:rsid w:val="00B301E1"/>
    <w:rsid w:val="00B30898"/>
    <w:rsid w:val="00B30AFD"/>
    <w:rsid w:val="00B30C4A"/>
    <w:rsid w:val="00B314A8"/>
    <w:rsid w:val="00B31541"/>
    <w:rsid w:val="00B31CC1"/>
    <w:rsid w:val="00B31FC8"/>
    <w:rsid w:val="00B3200D"/>
    <w:rsid w:val="00B32634"/>
    <w:rsid w:val="00B33132"/>
    <w:rsid w:val="00B33517"/>
    <w:rsid w:val="00B33BD7"/>
    <w:rsid w:val="00B33BF3"/>
    <w:rsid w:val="00B33C88"/>
    <w:rsid w:val="00B34067"/>
    <w:rsid w:val="00B34685"/>
    <w:rsid w:val="00B3494B"/>
    <w:rsid w:val="00B34BAF"/>
    <w:rsid w:val="00B34E5F"/>
    <w:rsid w:val="00B35AAF"/>
    <w:rsid w:val="00B35D18"/>
    <w:rsid w:val="00B35E9E"/>
    <w:rsid w:val="00B35FCC"/>
    <w:rsid w:val="00B36B04"/>
    <w:rsid w:val="00B377BE"/>
    <w:rsid w:val="00B37A54"/>
    <w:rsid w:val="00B37BCD"/>
    <w:rsid w:val="00B37C63"/>
    <w:rsid w:val="00B40061"/>
    <w:rsid w:val="00B40210"/>
    <w:rsid w:val="00B403B3"/>
    <w:rsid w:val="00B408D9"/>
    <w:rsid w:val="00B412D4"/>
    <w:rsid w:val="00B42434"/>
    <w:rsid w:val="00B42755"/>
    <w:rsid w:val="00B42793"/>
    <w:rsid w:val="00B430E3"/>
    <w:rsid w:val="00B4348A"/>
    <w:rsid w:val="00B4386C"/>
    <w:rsid w:val="00B43B1F"/>
    <w:rsid w:val="00B43D08"/>
    <w:rsid w:val="00B44670"/>
    <w:rsid w:val="00B44C45"/>
    <w:rsid w:val="00B45B6C"/>
    <w:rsid w:val="00B46119"/>
    <w:rsid w:val="00B4622F"/>
    <w:rsid w:val="00B4660D"/>
    <w:rsid w:val="00B46D01"/>
    <w:rsid w:val="00B46D46"/>
    <w:rsid w:val="00B47265"/>
    <w:rsid w:val="00B4752D"/>
    <w:rsid w:val="00B47A00"/>
    <w:rsid w:val="00B50515"/>
    <w:rsid w:val="00B50A9A"/>
    <w:rsid w:val="00B50CD1"/>
    <w:rsid w:val="00B50D10"/>
    <w:rsid w:val="00B51542"/>
    <w:rsid w:val="00B5191F"/>
    <w:rsid w:val="00B52234"/>
    <w:rsid w:val="00B5260B"/>
    <w:rsid w:val="00B528A6"/>
    <w:rsid w:val="00B52AC9"/>
    <w:rsid w:val="00B52CFC"/>
    <w:rsid w:val="00B535A9"/>
    <w:rsid w:val="00B53820"/>
    <w:rsid w:val="00B53A53"/>
    <w:rsid w:val="00B54049"/>
    <w:rsid w:val="00B5435F"/>
    <w:rsid w:val="00B545D4"/>
    <w:rsid w:val="00B55531"/>
    <w:rsid w:val="00B557CA"/>
    <w:rsid w:val="00B55826"/>
    <w:rsid w:val="00B567FA"/>
    <w:rsid w:val="00B5704D"/>
    <w:rsid w:val="00B570BF"/>
    <w:rsid w:val="00B57306"/>
    <w:rsid w:val="00B5783C"/>
    <w:rsid w:val="00B578D4"/>
    <w:rsid w:val="00B57A35"/>
    <w:rsid w:val="00B57C9A"/>
    <w:rsid w:val="00B606CE"/>
    <w:rsid w:val="00B606D6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4A5"/>
    <w:rsid w:val="00B62CC5"/>
    <w:rsid w:val="00B63082"/>
    <w:rsid w:val="00B6311E"/>
    <w:rsid w:val="00B6334F"/>
    <w:rsid w:val="00B63F80"/>
    <w:rsid w:val="00B64DFF"/>
    <w:rsid w:val="00B65882"/>
    <w:rsid w:val="00B659E9"/>
    <w:rsid w:val="00B65BB9"/>
    <w:rsid w:val="00B65D8F"/>
    <w:rsid w:val="00B66330"/>
    <w:rsid w:val="00B665C5"/>
    <w:rsid w:val="00B66BFE"/>
    <w:rsid w:val="00B66CF6"/>
    <w:rsid w:val="00B66DCC"/>
    <w:rsid w:val="00B6742F"/>
    <w:rsid w:val="00B67507"/>
    <w:rsid w:val="00B677ED"/>
    <w:rsid w:val="00B67ADC"/>
    <w:rsid w:val="00B70375"/>
    <w:rsid w:val="00B70ABF"/>
    <w:rsid w:val="00B7130B"/>
    <w:rsid w:val="00B71323"/>
    <w:rsid w:val="00B716B6"/>
    <w:rsid w:val="00B71D2E"/>
    <w:rsid w:val="00B71F07"/>
    <w:rsid w:val="00B73EF3"/>
    <w:rsid w:val="00B74362"/>
    <w:rsid w:val="00B74831"/>
    <w:rsid w:val="00B74AAA"/>
    <w:rsid w:val="00B74CEC"/>
    <w:rsid w:val="00B7550C"/>
    <w:rsid w:val="00B75736"/>
    <w:rsid w:val="00B75B4E"/>
    <w:rsid w:val="00B75EB5"/>
    <w:rsid w:val="00B75EEB"/>
    <w:rsid w:val="00B761F0"/>
    <w:rsid w:val="00B762EF"/>
    <w:rsid w:val="00B77A62"/>
    <w:rsid w:val="00B77B88"/>
    <w:rsid w:val="00B8067B"/>
    <w:rsid w:val="00B80880"/>
    <w:rsid w:val="00B81C40"/>
    <w:rsid w:val="00B81F01"/>
    <w:rsid w:val="00B82126"/>
    <w:rsid w:val="00B822A2"/>
    <w:rsid w:val="00B82662"/>
    <w:rsid w:val="00B826B4"/>
    <w:rsid w:val="00B826D7"/>
    <w:rsid w:val="00B82EBA"/>
    <w:rsid w:val="00B836D0"/>
    <w:rsid w:val="00B83A87"/>
    <w:rsid w:val="00B83AD6"/>
    <w:rsid w:val="00B83F77"/>
    <w:rsid w:val="00B849B8"/>
    <w:rsid w:val="00B861BF"/>
    <w:rsid w:val="00B86637"/>
    <w:rsid w:val="00B86B8F"/>
    <w:rsid w:val="00B87302"/>
    <w:rsid w:val="00B873A5"/>
    <w:rsid w:val="00B873F3"/>
    <w:rsid w:val="00B878E6"/>
    <w:rsid w:val="00B87E8A"/>
    <w:rsid w:val="00B87F16"/>
    <w:rsid w:val="00B87F1F"/>
    <w:rsid w:val="00B90F48"/>
    <w:rsid w:val="00B90FA1"/>
    <w:rsid w:val="00B91279"/>
    <w:rsid w:val="00B913E8"/>
    <w:rsid w:val="00B9157D"/>
    <w:rsid w:val="00B916A7"/>
    <w:rsid w:val="00B918CE"/>
    <w:rsid w:val="00B9219C"/>
    <w:rsid w:val="00B925A2"/>
    <w:rsid w:val="00B925E7"/>
    <w:rsid w:val="00B93095"/>
    <w:rsid w:val="00B9361D"/>
    <w:rsid w:val="00B946DE"/>
    <w:rsid w:val="00B94D01"/>
    <w:rsid w:val="00B953C4"/>
    <w:rsid w:val="00B95509"/>
    <w:rsid w:val="00B95919"/>
    <w:rsid w:val="00B9598E"/>
    <w:rsid w:val="00B96529"/>
    <w:rsid w:val="00B966B8"/>
    <w:rsid w:val="00B96726"/>
    <w:rsid w:val="00B969A4"/>
    <w:rsid w:val="00B96A79"/>
    <w:rsid w:val="00B96C3B"/>
    <w:rsid w:val="00B96C66"/>
    <w:rsid w:val="00B96CC3"/>
    <w:rsid w:val="00B96F64"/>
    <w:rsid w:val="00B96FE8"/>
    <w:rsid w:val="00B97D0F"/>
    <w:rsid w:val="00B97D6D"/>
    <w:rsid w:val="00B97DE9"/>
    <w:rsid w:val="00BA01D8"/>
    <w:rsid w:val="00BA08FE"/>
    <w:rsid w:val="00BA0A15"/>
    <w:rsid w:val="00BA0A6F"/>
    <w:rsid w:val="00BA10C3"/>
    <w:rsid w:val="00BA1522"/>
    <w:rsid w:val="00BA1572"/>
    <w:rsid w:val="00BA18D6"/>
    <w:rsid w:val="00BA1E2C"/>
    <w:rsid w:val="00BA2529"/>
    <w:rsid w:val="00BA295C"/>
    <w:rsid w:val="00BA2E04"/>
    <w:rsid w:val="00BA3748"/>
    <w:rsid w:val="00BA374D"/>
    <w:rsid w:val="00BA3D0E"/>
    <w:rsid w:val="00BA4402"/>
    <w:rsid w:val="00BA45EC"/>
    <w:rsid w:val="00BA470F"/>
    <w:rsid w:val="00BA52FB"/>
    <w:rsid w:val="00BA568D"/>
    <w:rsid w:val="00BA5736"/>
    <w:rsid w:val="00BA590E"/>
    <w:rsid w:val="00BA5A1F"/>
    <w:rsid w:val="00BA5AFE"/>
    <w:rsid w:val="00BA5F32"/>
    <w:rsid w:val="00BA64DA"/>
    <w:rsid w:val="00BA69BD"/>
    <w:rsid w:val="00BA6A23"/>
    <w:rsid w:val="00BA6E6D"/>
    <w:rsid w:val="00BA6E7F"/>
    <w:rsid w:val="00BA720E"/>
    <w:rsid w:val="00BA7388"/>
    <w:rsid w:val="00BA74BA"/>
    <w:rsid w:val="00BA74C3"/>
    <w:rsid w:val="00BA763F"/>
    <w:rsid w:val="00BA7A17"/>
    <w:rsid w:val="00BB02C5"/>
    <w:rsid w:val="00BB02D4"/>
    <w:rsid w:val="00BB0421"/>
    <w:rsid w:val="00BB0777"/>
    <w:rsid w:val="00BB12E3"/>
    <w:rsid w:val="00BB1A53"/>
    <w:rsid w:val="00BB2230"/>
    <w:rsid w:val="00BB2623"/>
    <w:rsid w:val="00BB326E"/>
    <w:rsid w:val="00BB3808"/>
    <w:rsid w:val="00BB3DF0"/>
    <w:rsid w:val="00BB3E9F"/>
    <w:rsid w:val="00BB3F02"/>
    <w:rsid w:val="00BB4006"/>
    <w:rsid w:val="00BB4179"/>
    <w:rsid w:val="00BB43D8"/>
    <w:rsid w:val="00BB4C9E"/>
    <w:rsid w:val="00BB4D48"/>
    <w:rsid w:val="00BB4F5C"/>
    <w:rsid w:val="00BB4FCC"/>
    <w:rsid w:val="00BB537E"/>
    <w:rsid w:val="00BB53E6"/>
    <w:rsid w:val="00BB56BF"/>
    <w:rsid w:val="00BB5D96"/>
    <w:rsid w:val="00BB63D2"/>
    <w:rsid w:val="00BB69ED"/>
    <w:rsid w:val="00BB6F2D"/>
    <w:rsid w:val="00BB73AD"/>
    <w:rsid w:val="00BB7BC6"/>
    <w:rsid w:val="00BB7EDD"/>
    <w:rsid w:val="00BC02AB"/>
    <w:rsid w:val="00BC172A"/>
    <w:rsid w:val="00BC1B6D"/>
    <w:rsid w:val="00BC1D18"/>
    <w:rsid w:val="00BC2613"/>
    <w:rsid w:val="00BC2BEE"/>
    <w:rsid w:val="00BC2F77"/>
    <w:rsid w:val="00BC3146"/>
    <w:rsid w:val="00BC3B8E"/>
    <w:rsid w:val="00BC40A0"/>
    <w:rsid w:val="00BC4645"/>
    <w:rsid w:val="00BC4A72"/>
    <w:rsid w:val="00BC54AA"/>
    <w:rsid w:val="00BC587F"/>
    <w:rsid w:val="00BC5B04"/>
    <w:rsid w:val="00BC5CC3"/>
    <w:rsid w:val="00BC5DEA"/>
    <w:rsid w:val="00BC5F04"/>
    <w:rsid w:val="00BC6DB4"/>
    <w:rsid w:val="00BC6FB4"/>
    <w:rsid w:val="00BC77B8"/>
    <w:rsid w:val="00BC7A29"/>
    <w:rsid w:val="00BC7B74"/>
    <w:rsid w:val="00BD066B"/>
    <w:rsid w:val="00BD09B6"/>
    <w:rsid w:val="00BD1652"/>
    <w:rsid w:val="00BD16DB"/>
    <w:rsid w:val="00BD1A92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3DD4"/>
    <w:rsid w:val="00BD402C"/>
    <w:rsid w:val="00BD4256"/>
    <w:rsid w:val="00BD48A5"/>
    <w:rsid w:val="00BD4E15"/>
    <w:rsid w:val="00BD51BA"/>
    <w:rsid w:val="00BD5783"/>
    <w:rsid w:val="00BD5ACC"/>
    <w:rsid w:val="00BD6519"/>
    <w:rsid w:val="00BD69DC"/>
    <w:rsid w:val="00BD6A96"/>
    <w:rsid w:val="00BD7E8C"/>
    <w:rsid w:val="00BE0678"/>
    <w:rsid w:val="00BE125F"/>
    <w:rsid w:val="00BE131F"/>
    <w:rsid w:val="00BE18C1"/>
    <w:rsid w:val="00BE199D"/>
    <w:rsid w:val="00BE1C7E"/>
    <w:rsid w:val="00BE1DE8"/>
    <w:rsid w:val="00BE207B"/>
    <w:rsid w:val="00BE208C"/>
    <w:rsid w:val="00BE346B"/>
    <w:rsid w:val="00BE397C"/>
    <w:rsid w:val="00BE3BE2"/>
    <w:rsid w:val="00BE3CC3"/>
    <w:rsid w:val="00BE4351"/>
    <w:rsid w:val="00BE4411"/>
    <w:rsid w:val="00BE4B3F"/>
    <w:rsid w:val="00BE4E5A"/>
    <w:rsid w:val="00BE5216"/>
    <w:rsid w:val="00BE56D2"/>
    <w:rsid w:val="00BE69F5"/>
    <w:rsid w:val="00BE6AE1"/>
    <w:rsid w:val="00BE6BAF"/>
    <w:rsid w:val="00BE6D1C"/>
    <w:rsid w:val="00BE7662"/>
    <w:rsid w:val="00BE7732"/>
    <w:rsid w:val="00BE7A33"/>
    <w:rsid w:val="00BE7C1C"/>
    <w:rsid w:val="00BF03C2"/>
    <w:rsid w:val="00BF045D"/>
    <w:rsid w:val="00BF068D"/>
    <w:rsid w:val="00BF0895"/>
    <w:rsid w:val="00BF12AA"/>
    <w:rsid w:val="00BF13E9"/>
    <w:rsid w:val="00BF188D"/>
    <w:rsid w:val="00BF1DD5"/>
    <w:rsid w:val="00BF23ED"/>
    <w:rsid w:val="00BF254C"/>
    <w:rsid w:val="00BF282D"/>
    <w:rsid w:val="00BF2E8D"/>
    <w:rsid w:val="00BF2F8A"/>
    <w:rsid w:val="00BF31DD"/>
    <w:rsid w:val="00BF320B"/>
    <w:rsid w:val="00BF4471"/>
    <w:rsid w:val="00BF4857"/>
    <w:rsid w:val="00BF4A7D"/>
    <w:rsid w:val="00BF4BC3"/>
    <w:rsid w:val="00BF4DB7"/>
    <w:rsid w:val="00BF4FE6"/>
    <w:rsid w:val="00BF5181"/>
    <w:rsid w:val="00BF5443"/>
    <w:rsid w:val="00BF5583"/>
    <w:rsid w:val="00BF59E7"/>
    <w:rsid w:val="00BF5D5B"/>
    <w:rsid w:val="00BF5DB1"/>
    <w:rsid w:val="00BF6BDF"/>
    <w:rsid w:val="00BF7059"/>
    <w:rsid w:val="00BF7538"/>
    <w:rsid w:val="00BF76A2"/>
    <w:rsid w:val="00C0050D"/>
    <w:rsid w:val="00C018AE"/>
    <w:rsid w:val="00C01D0E"/>
    <w:rsid w:val="00C01EAB"/>
    <w:rsid w:val="00C022BE"/>
    <w:rsid w:val="00C02ED5"/>
    <w:rsid w:val="00C02F98"/>
    <w:rsid w:val="00C030F3"/>
    <w:rsid w:val="00C03519"/>
    <w:rsid w:val="00C03A66"/>
    <w:rsid w:val="00C03C46"/>
    <w:rsid w:val="00C0485C"/>
    <w:rsid w:val="00C05B3C"/>
    <w:rsid w:val="00C061E6"/>
    <w:rsid w:val="00C0629D"/>
    <w:rsid w:val="00C06555"/>
    <w:rsid w:val="00C06586"/>
    <w:rsid w:val="00C068CE"/>
    <w:rsid w:val="00C06BB1"/>
    <w:rsid w:val="00C06E3A"/>
    <w:rsid w:val="00C071D1"/>
    <w:rsid w:val="00C0778C"/>
    <w:rsid w:val="00C10C84"/>
    <w:rsid w:val="00C10D4A"/>
    <w:rsid w:val="00C10DAD"/>
    <w:rsid w:val="00C10EC0"/>
    <w:rsid w:val="00C114D4"/>
    <w:rsid w:val="00C11728"/>
    <w:rsid w:val="00C11BAA"/>
    <w:rsid w:val="00C11FFD"/>
    <w:rsid w:val="00C1209C"/>
    <w:rsid w:val="00C1298C"/>
    <w:rsid w:val="00C12F0C"/>
    <w:rsid w:val="00C1312F"/>
    <w:rsid w:val="00C13510"/>
    <w:rsid w:val="00C13AA3"/>
    <w:rsid w:val="00C13BB5"/>
    <w:rsid w:val="00C14338"/>
    <w:rsid w:val="00C1516A"/>
    <w:rsid w:val="00C16393"/>
    <w:rsid w:val="00C164AA"/>
    <w:rsid w:val="00C16E58"/>
    <w:rsid w:val="00C17D45"/>
    <w:rsid w:val="00C20272"/>
    <w:rsid w:val="00C20783"/>
    <w:rsid w:val="00C20A08"/>
    <w:rsid w:val="00C20FA2"/>
    <w:rsid w:val="00C213EB"/>
    <w:rsid w:val="00C216DA"/>
    <w:rsid w:val="00C218AB"/>
    <w:rsid w:val="00C219DD"/>
    <w:rsid w:val="00C21D33"/>
    <w:rsid w:val="00C22358"/>
    <w:rsid w:val="00C223C0"/>
    <w:rsid w:val="00C22953"/>
    <w:rsid w:val="00C22D45"/>
    <w:rsid w:val="00C23239"/>
    <w:rsid w:val="00C23667"/>
    <w:rsid w:val="00C238AD"/>
    <w:rsid w:val="00C23C63"/>
    <w:rsid w:val="00C23D09"/>
    <w:rsid w:val="00C240A3"/>
    <w:rsid w:val="00C2460D"/>
    <w:rsid w:val="00C24695"/>
    <w:rsid w:val="00C24706"/>
    <w:rsid w:val="00C24D2A"/>
    <w:rsid w:val="00C2516C"/>
    <w:rsid w:val="00C25717"/>
    <w:rsid w:val="00C25E30"/>
    <w:rsid w:val="00C25F06"/>
    <w:rsid w:val="00C26846"/>
    <w:rsid w:val="00C268DB"/>
    <w:rsid w:val="00C26C37"/>
    <w:rsid w:val="00C26D06"/>
    <w:rsid w:val="00C27238"/>
    <w:rsid w:val="00C273CC"/>
    <w:rsid w:val="00C27766"/>
    <w:rsid w:val="00C27788"/>
    <w:rsid w:val="00C27828"/>
    <w:rsid w:val="00C27ACA"/>
    <w:rsid w:val="00C27DEE"/>
    <w:rsid w:val="00C30518"/>
    <w:rsid w:val="00C32230"/>
    <w:rsid w:val="00C324CE"/>
    <w:rsid w:val="00C329EC"/>
    <w:rsid w:val="00C334A2"/>
    <w:rsid w:val="00C33A14"/>
    <w:rsid w:val="00C33A9E"/>
    <w:rsid w:val="00C33DD1"/>
    <w:rsid w:val="00C34620"/>
    <w:rsid w:val="00C3474F"/>
    <w:rsid w:val="00C34899"/>
    <w:rsid w:val="00C34DA7"/>
    <w:rsid w:val="00C34EDF"/>
    <w:rsid w:val="00C3538E"/>
    <w:rsid w:val="00C3553A"/>
    <w:rsid w:val="00C35947"/>
    <w:rsid w:val="00C35B01"/>
    <w:rsid w:val="00C36017"/>
    <w:rsid w:val="00C3653C"/>
    <w:rsid w:val="00C36619"/>
    <w:rsid w:val="00C366D3"/>
    <w:rsid w:val="00C3678B"/>
    <w:rsid w:val="00C3681B"/>
    <w:rsid w:val="00C36D29"/>
    <w:rsid w:val="00C36E51"/>
    <w:rsid w:val="00C3765C"/>
    <w:rsid w:val="00C37B5E"/>
    <w:rsid w:val="00C37ED6"/>
    <w:rsid w:val="00C412AA"/>
    <w:rsid w:val="00C414EC"/>
    <w:rsid w:val="00C415D7"/>
    <w:rsid w:val="00C41DCF"/>
    <w:rsid w:val="00C41F05"/>
    <w:rsid w:val="00C42060"/>
    <w:rsid w:val="00C42CEF"/>
    <w:rsid w:val="00C42EF5"/>
    <w:rsid w:val="00C4302F"/>
    <w:rsid w:val="00C4385D"/>
    <w:rsid w:val="00C43C71"/>
    <w:rsid w:val="00C43FEF"/>
    <w:rsid w:val="00C44170"/>
    <w:rsid w:val="00C4470E"/>
    <w:rsid w:val="00C4495D"/>
    <w:rsid w:val="00C45F52"/>
    <w:rsid w:val="00C45FF1"/>
    <w:rsid w:val="00C46F51"/>
    <w:rsid w:val="00C477C9"/>
    <w:rsid w:val="00C47888"/>
    <w:rsid w:val="00C47B00"/>
    <w:rsid w:val="00C47C3A"/>
    <w:rsid w:val="00C47D62"/>
    <w:rsid w:val="00C509DB"/>
    <w:rsid w:val="00C509F9"/>
    <w:rsid w:val="00C50B57"/>
    <w:rsid w:val="00C512C5"/>
    <w:rsid w:val="00C51A76"/>
    <w:rsid w:val="00C51E6A"/>
    <w:rsid w:val="00C51FF4"/>
    <w:rsid w:val="00C523F8"/>
    <w:rsid w:val="00C53869"/>
    <w:rsid w:val="00C539DB"/>
    <w:rsid w:val="00C53E77"/>
    <w:rsid w:val="00C53FE6"/>
    <w:rsid w:val="00C54544"/>
    <w:rsid w:val="00C54A2A"/>
    <w:rsid w:val="00C54D49"/>
    <w:rsid w:val="00C54F18"/>
    <w:rsid w:val="00C551C8"/>
    <w:rsid w:val="00C55388"/>
    <w:rsid w:val="00C555B0"/>
    <w:rsid w:val="00C5573F"/>
    <w:rsid w:val="00C56907"/>
    <w:rsid w:val="00C569A7"/>
    <w:rsid w:val="00C56E09"/>
    <w:rsid w:val="00C57741"/>
    <w:rsid w:val="00C577F6"/>
    <w:rsid w:val="00C57879"/>
    <w:rsid w:val="00C57ACA"/>
    <w:rsid w:val="00C57B8C"/>
    <w:rsid w:val="00C57F45"/>
    <w:rsid w:val="00C603C0"/>
    <w:rsid w:val="00C60719"/>
    <w:rsid w:val="00C6074B"/>
    <w:rsid w:val="00C6085E"/>
    <w:rsid w:val="00C60BDA"/>
    <w:rsid w:val="00C6141D"/>
    <w:rsid w:val="00C61816"/>
    <w:rsid w:val="00C61D62"/>
    <w:rsid w:val="00C62A7E"/>
    <w:rsid w:val="00C62B38"/>
    <w:rsid w:val="00C6329F"/>
    <w:rsid w:val="00C632D6"/>
    <w:rsid w:val="00C63E07"/>
    <w:rsid w:val="00C64306"/>
    <w:rsid w:val="00C64F0F"/>
    <w:rsid w:val="00C656BF"/>
    <w:rsid w:val="00C658E7"/>
    <w:rsid w:val="00C65941"/>
    <w:rsid w:val="00C66AC9"/>
    <w:rsid w:val="00C66ACF"/>
    <w:rsid w:val="00C66C9D"/>
    <w:rsid w:val="00C66CAF"/>
    <w:rsid w:val="00C66D43"/>
    <w:rsid w:val="00C6707C"/>
    <w:rsid w:val="00C672D4"/>
    <w:rsid w:val="00C6744E"/>
    <w:rsid w:val="00C67873"/>
    <w:rsid w:val="00C678AD"/>
    <w:rsid w:val="00C67B6F"/>
    <w:rsid w:val="00C67C6C"/>
    <w:rsid w:val="00C67C88"/>
    <w:rsid w:val="00C67D45"/>
    <w:rsid w:val="00C70466"/>
    <w:rsid w:val="00C706CC"/>
    <w:rsid w:val="00C70A48"/>
    <w:rsid w:val="00C70FA3"/>
    <w:rsid w:val="00C70FF6"/>
    <w:rsid w:val="00C710E4"/>
    <w:rsid w:val="00C7184D"/>
    <w:rsid w:val="00C718CD"/>
    <w:rsid w:val="00C71949"/>
    <w:rsid w:val="00C71E1D"/>
    <w:rsid w:val="00C72491"/>
    <w:rsid w:val="00C72AF3"/>
    <w:rsid w:val="00C72C6A"/>
    <w:rsid w:val="00C731E8"/>
    <w:rsid w:val="00C733F8"/>
    <w:rsid w:val="00C73F55"/>
    <w:rsid w:val="00C740C9"/>
    <w:rsid w:val="00C742EF"/>
    <w:rsid w:val="00C7468C"/>
    <w:rsid w:val="00C747B1"/>
    <w:rsid w:val="00C74E12"/>
    <w:rsid w:val="00C74E32"/>
    <w:rsid w:val="00C74F33"/>
    <w:rsid w:val="00C75196"/>
    <w:rsid w:val="00C75E13"/>
    <w:rsid w:val="00C76292"/>
    <w:rsid w:val="00C7634B"/>
    <w:rsid w:val="00C76929"/>
    <w:rsid w:val="00C76982"/>
    <w:rsid w:val="00C76989"/>
    <w:rsid w:val="00C77641"/>
    <w:rsid w:val="00C80D3C"/>
    <w:rsid w:val="00C80F30"/>
    <w:rsid w:val="00C80F9F"/>
    <w:rsid w:val="00C81212"/>
    <w:rsid w:val="00C81453"/>
    <w:rsid w:val="00C81E5C"/>
    <w:rsid w:val="00C81EFD"/>
    <w:rsid w:val="00C824F8"/>
    <w:rsid w:val="00C83006"/>
    <w:rsid w:val="00C8343A"/>
    <w:rsid w:val="00C83988"/>
    <w:rsid w:val="00C839A9"/>
    <w:rsid w:val="00C83C0C"/>
    <w:rsid w:val="00C83D1E"/>
    <w:rsid w:val="00C84569"/>
    <w:rsid w:val="00C84753"/>
    <w:rsid w:val="00C8565F"/>
    <w:rsid w:val="00C85FC6"/>
    <w:rsid w:val="00C8614D"/>
    <w:rsid w:val="00C86C4D"/>
    <w:rsid w:val="00C8701A"/>
    <w:rsid w:val="00C87053"/>
    <w:rsid w:val="00C87108"/>
    <w:rsid w:val="00C8795F"/>
    <w:rsid w:val="00C8797F"/>
    <w:rsid w:val="00C879E8"/>
    <w:rsid w:val="00C87B96"/>
    <w:rsid w:val="00C907BE"/>
    <w:rsid w:val="00C90AC8"/>
    <w:rsid w:val="00C90AE1"/>
    <w:rsid w:val="00C90B8A"/>
    <w:rsid w:val="00C90D8D"/>
    <w:rsid w:val="00C914F7"/>
    <w:rsid w:val="00C924E8"/>
    <w:rsid w:val="00C92822"/>
    <w:rsid w:val="00C92A0A"/>
    <w:rsid w:val="00C92DFA"/>
    <w:rsid w:val="00C92FDC"/>
    <w:rsid w:val="00C93F16"/>
    <w:rsid w:val="00C949E0"/>
    <w:rsid w:val="00C9510B"/>
    <w:rsid w:val="00C95199"/>
    <w:rsid w:val="00C951DD"/>
    <w:rsid w:val="00C95400"/>
    <w:rsid w:val="00C95949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D67"/>
    <w:rsid w:val="00CA0245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6"/>
    <w:rsid w:val="00CA19DE"/>
    <w:rsid w:val="00CA22FF"/>
    <w:rsid w:val="00CA26A4"/>
    <w:rsid w:val="00CA2B04"/>
    <w:rsid w:val="00CA2FC4"/>
    <w:rsid w:val="00CA359D"/>
    <w:rsid w:val="00CA3BA0"/>
    <w:rsid w:val="00CA423B"/>
    <w:rsid w:val="00CA45E9"/>
    <w:rsid w:val="00CA51CA"/>
    <w:rsid w:val="00CA5A97"/>
    <w:rsid w:val="00CA5B00"/>
    <w:rsid w:val="00CA5B28"/>
    <w:rsid w:val="00CA5F2A"/>
    <w:rsid w:val="00CA614C"/>
    <w:rsid w:val="00CA6812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10A8"/>
    <w:rsid w:val="00CB1132"/>
    <w:rsid w:val="00CB19B5"/>
    <w:rsid w:val="00CB243F"/>
    <w:rsid w:val="00CB2A0A"/>
    <w:rsid w:val="00CB2E40"/>
    <w:rsid w:val="00CB31A1"/>
    <w:rsid w:val="00CB33C6"/>
    <w:rsid w:val="00CB3479"/>
    <w:rsid w:val="00CB43E2"/>
    <w:rsid w:val="00CB4497"/>
    <w:rsid w:val="00CB540F"/>
    <w:rsid w:val="00CB585B"/>
    <w:rsid w:val="00CB5889"/>
    <w:rsid w:val="00CB6028"/>
    <w:rsid w:val="00CB67C4"/>
    <w:rsid w:val="00CB6AC1"/>
    <w:rsid w:val="00CB6C16"/>
    <w:rsid w:val="00CB758D"/>
    <w:rsid w:val="00CB7820"/>
    <w:rsid w:val="00CB79A3"/>
    <w:rsid w:val="00CB7D7A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EBB"/>
    <w:rsid w:val="00CC30D6"/>
    <w:rsid w:val="00CC3136"/>
    <w:rsid w:val="00CC3410"/>
    <w:rsid w:val="00CC36F8"/>
    <w:rsid w:val="00CC40F2"/>
    <w:rsid w:val="00CC5022"/>
    <w:rsid w:val="00CC51A7"/>
    <w:rsid w:val="00CC582F"/>
    <w:rsid w:val="00CC5F5D"/>
    <w:rsid w:val="00CC61F5"/>
    <w:rsid w:val="00CC62AE"/>
    <w:rsid w:val="00CC63AF"/>
    <w:rsid w:val="00CC68D9"/>
    <w:rsid w:val="00CC6C38"/>
    <w:rsid w:val="00CC6E9A"/>
    <w:rsid w:val="00CC6EC3"/>
    <w:rsid w:val="00CC7228"/>
    <w:rsid w:val="00CC72E2"/>
    <w:rsid w:val="00CC7CF8"/>
    <w:rsid w:val="00CD009B"/>
    <w:rsid w:val="00CD0121"/>
    <w:rsid w:val="00CD0361"/>
    <w:rsid w:val="00CD2068"/>
    <w:rsid w:val="00CD22F4"/>
    <w:rsid w:val="00CD2EF8"/>
    <w:rsid w:val="00CD2F46"/>
    <w:rsid w:val="00CD3450"/>
    <w:rsid w:val="00CD3AA7"/>
    <w:rsid w:val="00CD3ECF"/>
    <w:rsid w:val="00CD40F2"/>
    <w:rsid w:val="00CD4811"/>
    <w:rsid w:val="00CD525F"/>
    <w:rsid w:val="00CD56E9"/>
    <w:rsid w:val="00CD6334"/>
    <w:rsid w:val="00CD6377"/>
    <w:rsid w:val="00CD661D"/>
    <w:rsid w:val="00CD6CC6"/>
    <w:rsid w:val="00CE0362"/>
    <w:rsid w:val="00CE0CDB"/>
    <w:rsid w:val="00CE0D90"/>
    <w:rsid w:val="00CE122A"/>
    <w:rsid w:val="00CE1573"/>
    <w:rsid w:val="00CE1BD8"/>
    <w:rsid w:val="00CE1DC1"/>
    <w:rsid w:val="00CE1F0A"/>
    <w:rsid w:val="00CE231F"/>
    <w:rsid w:val="00CE23BB"/>
    <w:rsid w:val="00CE28C8"/>
    <w:rsid w:val="00CE28F7"/>
    <w:rsid w:val="00CE2C5B"/>
    <w:rsid w:val="00CE2D10"/>
    <w:rsid w:val="00CE2ECB"/>
    <w:rsid w:val="00CE35A5"/>
    <w:rsid w:val="00CE35C1"/>
    <w:rsid w:val="00CE3880"/>
    <w:rsid w:val="00CE3999"/>
    <w:rsid w:val="00CE39F1"/>
    <w:rsid w:val="00CE4336"/>
    <w:rsid w:val="00CE4E2F"/>
    <w:rsid w:val="00CE5C9D"/>
    <w:rsid w:val="00CE605D"/>
    <w:rsid w:val="00CE64A2"/>
    <w:rsid w:val="00CE6CEF"/>
    <w:rsid w:val="00CE7076"/>
    <w:rsid w:val="00CE749A"/>
    <w:rsid w:val="00CE7503"/>
    <w:rsid w:val="00CE7506"/>
    <w:rsid w:val="00CF0B94"/>
    <w:rsid w:val="00CF10EC"/>
    <w:rsid w:val="00CF18F7"/>
    <w:rsid w:val="00CF21D0"/>
    <w:rsid w:val="00CF268C"/>
    <w:rsid w:val="00CF2984"/>
    <w:rsid w:val="00CF2FFB"/>
    <w:rsid w:val="00CF314E"/>
    <w:rsid w:val="00CF35C2"/>
    <w:rsid w:val="00CF425F"/>
    <w:rsid w:val="00CF47D1"/>
    <w:rsid w:val="00CF4DE1"/>
    <w:rsid w:val="00CF4F6D"/>
    <w:rsid w:val="00CF5018"/>
    <w:rsid w:val="00CF517F"/>
    <w:rsid w:val="00CF675C"/>
    <w:rsid w:val="00CF6BD8"/>
    <w:rsid w:val="00CF6FC6"/>
    <w:rsid w:val="00CF6FEA"/>
    <w:rsid w:val="00CF70A8"/>
    <w:rsid w:val="00CF71A2"/>
    <w:rsid w:val="00CF7459"/>
    <w:rsid w:val="00D004F1"/>
    <w:rsid w:val="00D008A2"/>
    <w:rsid w:val="00D00C27"/>
    <w:rsid w:val="00D01974"/>
    <w:rsid w:val="00D01AF9"/>
    <w:rsid w:val="00D01B4D"/>
    <w:rsid w:val="00D01E94"/>
    <w:rsid w:val="00D01F7C"/>
    <w:rsid w:val="00D022C8"/>
    <w:rsid w:val="00D0263C"/>
    <w:rsid w:val="00D032EF"/>
    <w:rsid w:val="00D03825"/>
    <w:rsid w:val="00D03C9C"/>
    <w:rsid w:val="00D03F52"/>
    <w:rsid w:val="00D04296"/>
    <w:rsid w:val="00D0479F"/>
    <w:rsid w:val="00D05427"/>
    <w:rsid w:val="00D064EB"/>
    <w:rsid w:val="00D06502"/>
    <w:rsid w:val="00D06720"/>
    <w:rsid w:val="00D0683E"/>
    <w:rsid w:val="00D06950"/>
    <w:rsid w:val="00D069CC"/>
    <w:rsid w:val="00D06FE9"/>
    <w:rsid w:val="00D0786D"/>
    <w:rsid w:val="00D07B7B"/>
    <w:rsid w:val="00D07C17"/>
    <w:rsid w:val="00D1065E"/>
    <w:rsid w:val="00D10D04"/>
    <w:rsid w:val="00D112BB"/>
    <w:rsid w:val="00D11890"/>
    <w:rsid w:val="00D11BF8"/>
    <w:rsid w:val="00D11D6D"/>
    <w:rsid w:val="00D12076"/>
    <w:rsid w:val="00D124F0"/>
    <w:rsid w:val="00D12638"/>
    <w:rsid w:val="00D147DB"/>
    <w:rsid w:val="00D14907"/>
    <w:rsid w:val="00D14B78"/>
    <w:rsid w:val="00D1524F"/>
    <w:rsid w:val="00D1580D"/>
    <w:rsid w:val="00D1583A"/>
    <w:rsid w:val="00D15A18"/>
    <w:rsid w:val="00D15B2C"/>
    <w:rsid w:val="00D15C25"/>
    <w:rsid w:val="00D15D1A"/>
    <w:rsid w:val="00D15F04"/>
    <w:rsid w:val="00D16809"/>
    <w:rsid w:val="00D16D26"/>
    <w:rsid w:val="00D16EEB"/>
    <w:rsid w:val="00D17B42"/>
    <w:rsid w:val="00D20099"/>
    <w:rsid w:val="00D2014A"/>
    <w:rsid w:val="00D2016B"/>
    <w:rsid w:val="00D21736"/>
    <w:rsid w:val="00D2197F"/>
    <w:rsid w:val="00D21D1E"/>
    <w:rsid w:val="00D2215C"/>
    <w:rsid w:val="00D22C95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5F6"/>
    <w:rsid w:val="00D26AA1"/>
    <w:rsid w:val="00D2740D"/>
    <w:rsid w:val="00D27486"/>
    <w:rsid w:val="00D27715"/>
    <w:rsid w:val="00D27A5D"/>
    <w:rsid w:val="00D27B69"/>
    <w:rsid w:val="00D27D27"/>
    <w:rsid w:val="00D3016C"/>
    <w:rsid w:val="00D30C1E"/>
    <w:rsid w:val="00D30DA5"/>
    <w:rsid w:val="00D30E82"/>
    <w:rsid w:val="00D30F5D"/>
    <w:rsid w:val="00D310CB"/>
    <w:rsid w:val="00D31659"/>
    <w:rsid w:val="00D31F84"/>
    <w:rsid w:val="00D327F6"/>
    <w:rsid w:val="00D333A3"/>
    <w:rsid w:val="00D33456"/>
    <w:rsid w:val="00D337FD"/>
    <w:rsid w:val="00D3416D"/>
    <w:rsid w:val="00D341E4"/>
    <w:rsid w:val="00D3529D"/>
    <w:rsid w:val="00D35311"/>
    <w:rsid w:val="00D367E0"/>
    <w:rsid w:val="00D36EF8"/>
    <w:rsid w:val="00D37764"/>
    <w:rsid w:val="00D37C38"/>
    <w:rsid w:val="00D37CC8"/>
    <w:rsid w:val="00D400E7"/>
    <w:rsid w:val="00D40409"/>
    <w:rsid w:val="00D409D8"/>
    <w:rsid w:val="00D410B8"/>
    <w:rsid w:val="00D41380"/>
    <w:rsid w:val="00D41405"/>
    <w:rsid w:val="00D41634"/>
    <w:rsid w:val="00D4168B"/>
    <w:rsid w:val="00D416D6"/>
    <w:rsid w:val="00D4187A"/>
    <w:rsid w:val="00D41DCB"/>
    <w:rsid w:val="00D42073"/>
    <w:rsid w:val="00D42256"/>
    <w:rsid w:val="00D42EC5"/>
    <w:rsid w:val="00D43029"/>
    <w:rsid w:val="00D43702"/>
    <w:rsid w:val="00D43741"/>
    <w:rsid w:val="00D439E1"/>
    <w:rsid w:val="00D443CE"/>
    <w:rsid w:val="00D4452E"/>
    <w:rsid w:val="00D448B5"/>
    <w:rsid w:val="00D44C34"/>
    <w:rsid w:val="00D44F98"/>
    <w:rsid w:val="00D45120"/>
    <w:rsid w:val="00D45398"/>
    <w:rsid w:val="00D457B5"/>
    <w:rsid w:val="00D45C39"/>
    <w:rsid w:val="00D46733"/>
    <w:rsid w:val="00D46D45"/>
    <w:rsid w:val="00D47018"/>
    <w:rsid w:val="00D47623"/>
    <w:rsid w:val="00D47DA9"/>
    <w:rsid w:val="00D47F9B"/>
    <w:rsid w:val="00D500E7"/>
    <w:rsid w:val="00D509F0"/>
    <w:rsid w:val="00D50ED4"/>
    <w:rsid w:val="00D50F07"/>
    <w:rsid w:val="00D5122A"/>
    <w:rsid w:val="00D51A9B"/>
    <w:rsid w:val="00D51BD6"/>
    <w:rsid w:val="00D51DB2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26B"/>
    <w:rsid w:val="00D5329C"/>
    <w:rsid w:val="00D537DA"/>
    <w:rsid w:val="00D53890"/>
    <w:rsid w:val="00D53CBB"/>
    <w:rsid w:val="00D53D8E"/>
    <w:rsid w:val="00D53DFA"/>
    <w:rsid w:val="00D53F6D"/>
    <w:rsid w:val="00D5444F"/>
    <w:rsid w:val="00D54A5F"/>
    <w:rsid w:val="00D54CF8"/>
    <w:rsid w:val="00D550F4"/>
    <w:rsid w:val="00D55193"/>
    <w:rsid w:val="00D551ED"/>
    <w:rsid w:val="00D552EC"/>
    <w:rsid w:val="00D55445"/>
    <w:rsid w:val="00D55605"/>
    <w:rsid w:val="00D55F34"/>
    <w:rsid w:val="00D5656C"/>
    <w:rsid w:val="00D56599"/>
    <w:rsid w:val="00D56BBA"/>
    <w:rsid w:val="00D571DD"/>
    <w:rsid w:val="00D57651"/>
    <w:rsid w:val="00D57B7F"/>
    <w:rsid w:val="00D57D96"/>
    <w:rsid w:val="00D601F6"/>
    <w:rsid w:val="00D6029F"/>
    <w:rsid w:val="00D607A2"/>
    <w:rsid w:val="00D60FBC"/>
    <w:rsid w:val="00D61190"/>
    <w:rsid w:val="00D61562"/>
    <w:rsid w:val="00D61774"/>
    <w:rsid w:val="00D6195C"/>
    <w:rsid w:val="00D6196E"/>
    <w:rsid w:val="00D61A03"/>
    <w:rsid w:val="00D61D41"/>
    <w:rsid w:val="00D61EB4"/>
    <w:rsid w:val="00D620D5"/>
    <w:rsid w:val="00D62622"/>
    <w:rsid w:val="00D626EB"/>
    <w:rsid w:val="00D62818"/>
    <w:rsid w:val="00D62E51"/>
    <w:rsid w:val="00D63014"/>
    <w:rsid w:val="00D63232"/>
    <w:rsid w:val="00D63765"/>
    <w:rsid w:val="00D63A64"/>
    <w:rsid w:val="00D6433A"/>
    <w:rsid w:val="00D65C16"/>
    <w:rsid w:val="00D6680A"/>
    <w:rsid w:val="00D6695B"/>
    <w:rsid w:val="00D66B57"/>
    <w:rsid w:val="00D66CAE"/>
    <w:rsid w:val="00D66D75"/>
    <w:rsid w:val="00D67555"/>
    <w:rsid w:val="00D67590"/>
    <w:rsid w:val="00D67FC9"/>
    <w:rsid w:val="00D709E7"/>
    <w:rsid w:val="00D7151E"/>
    <w:rsid w:val="00D718EA"/>
    <w:rsid w:val="00D71956"/>
    <w:rsid w:val="00D720B4"/>
    <w:rsid w:val="00D72B54"/>
    <w:rsid w:val="00D72F69"/>
    <w:rsid w:val="00D736C2"/>
    <w:rsid w:val="00D73A4C"/>
    <w:rsid w:val="00D73B40"/>
    <w:rsid w:val="00D7469D"/>
    <w:rsid w:val="00D748FF"/>
    <w:rsid w:val="00D74C6A"/>
    <w:rsid w:val="00D756AE"/>
    <w:rsid w:val="00D7608E"/>
    <w:rsid w:val="00D761BB"/>
    <w:rsid w:val="00D7780C"/>
    <w:rsid w:val="00D77928"/>
    <w:rsid w:val="00D77BAC"/>
    <w:rsid w:val="00D803A0"/>
    <w:rsid w:val="00D80AF7"/>
    <w:rsid w:val="00D80B71"/>
    <w:rsid w:val="00D81546"/>
    <w:rsid w:val="00D82901"/>
    <w:rsid w:val="00D8335A"/>
    <w:rsid w:val="00D83F3C"/>
    <w:rsid w:val="00D83FA8"/>
    <w:rsid w:val="00D840D1"/>
    <w:rsid w:val="00D8497A"/>
    <w:rsid w:val="00D849EE"/>
    <w:rsid w:val="00D84B57"/>
    <w:rsid w:val="00D85113"/>
    <w:rsid w:val="00D860A1"/>
    <w:rsid w:val="00D860F6"/>
    <w:rsid w:val="00D8658B"/>
    <w:rsid w:val="00D86795"/>
    <w:rsid w:val="00D86DA5"/>
    <w:rsid w:val="00D87BC3"/>
    <w:rsid w:val="00D900A2"/>
    <w:rsid w:val="00D90337"/>
    <w:rsid w:val="00D90821"/>
    <w:rsid w:val="00D9083F"/>
    <w:rsid w:val="00D90CA0"/>
    <w:rsid w:val="00D921A7"/>
    <w:rsid w:val="00D921F4"/>
    <w:rsid w:val="00D92B37"/>
    <w:rsid w:val="00D93009"/>
    <w:rsid w:val="00D93565"/>
    <w:rsid w:val="00D9444A"/>
    <w:rsid w:val="00D9458E"/>
    <w:rsid w:val="00D94A8D"/>
    <w:rsid w:val="00D9583E"/>
    <w:rsid w:val="00D95A70"/>
    <w:rsid w:val="00D96131"/>
    <w:rsid w:val="00D9636A"/>
    <w:rsid w:val="00D96BB7"/>
    <w:rsid w:val="00D96C24"/>
    <w:rsid w:val="00D97068"/>
    <w:rsid w:val="00D9722E"/>
    <w:rsid w:val="00D972D0"/>
    <w:rsid w:val="00D978B2"/>
    <w:rsid w:val="00D97F19"/>
    <w:rsid w:val="00DA0567"/>
    <w:rsid w:val="00DA07F4"/>
    <w:rsid w:val="00DA0A21"/>
    <w:rsid w:val="00DA0C6C"/>
    <w:rsid w:val="00DA0F6E"/>
    <w:rsid w:val="00DA110D"/>
    <w:rsid w:val="00DA1183"/>
    <w:rsid w:val="00DA12BD"/>
    <w:rsid w:val="00DA18EB"/>
    <w:rsid w:val="00DA22CC"/>
    <w:rsid w:val="00DA25D4"/>
    <w:rsid w:val="00DA2AA5"/>
    <w:rsid w:val="00DA2EBD"/>
    <w:rsid w:val="00DA3253"/>
    <w:rsid w:val="00DA3263"/>
    <w:rsid w:val="00DA3416"/>
    <w:rsid w:val="00DA38E8"/>
    <w:rsid w:val="00DA39A0"/>
    <w:rsid w:val="00DA3D92"/>
    <w:rsid w:val="00DA499A"/>
    <w:rsid w:val="00DA4ACB"/>
    <w:rsid w:val="00DA4CD0"/>
    <w:rsid w:val="00DA4EA7"/>
    <w:rsid w:val="00DA51C2"/>
    <w:rsid w:val="00DA5EC8"/>
    <w:rsid w:val="00DA5F9F"/>
    <w:rsid w:val="00DA648D"/>
    <w:rsid w:val="00DA7E61"/>
    <w:rsid w:val="00DA7FFA"/>
    <w:rsid w:val="00DB0502"/>
    <w:rsid w:val="00DB05DC"/>
    <w:rsid w:val="00DB0B94"/>
    <w:rsid w:val="00DB0F04"/>
    <w:rsid w:val="00DB11FF"/>
    <w:rsid w:val="00DB13D6"/>
    <w:rsid w:val="00DB1501"/>
    <w:rsid w:val="00DB1751"/>
    <w:rsid w:val="00DB18BE"/>
    <w:rsid w:val="00DB1D54"/>
    <w:rsid w:val="00DB1EEC"/>
    <w:rsid w:val="00DB28D7"/>
    <w:rsid w:val="00DB29AA"/>
    <w:rsid w:val="00DB2CB6"/>
    <w:rsid w:val="00DB3149"/>
    <w:rsid w:val="00DB31AD"/>
    <w:rsid w:val="00DB3213"/>
    <w:rsid w:val="00DB3897"/>
    <w:rsid w:val="00DB3EAA"/>
    <w:rsid w:val="00DB5121"/>
    <w:rsid w:val="00DB5210"/>
    <w:rsid w:val="00DB5513"/>
    <w:rsid w:val="00DB5CC1"/>
    <w:rsid w:val="00DB68D0"/>
    <w:rsid w:val="00DB6990"/>
    <w:rsid w:val="00DB6BD3"/>
    <w:rsid w:val="00DB6C37"/>
    <w:rsid w:val="00DB6CF9"/>
    <w:rsid w:val="00DB6D9F"/>
    <w:rsid w:val="00DB70B4"/>
    <w:rsid w:val="00DB739D"/>
    <w:rsid w:val="00DB7A62"/>
    <w:rsid w:val="00DC003D"/>
    <w:rsid w:val="00DC0AF1"/>
    <w:rsid w:val="00DC0C95"/>
    <w:rsid w:val="00DC113E"/>
    <w:rsid w:val="00DC14BC"/>
    <w:rsid w:val="00DC2345"/>
    <w:rsid w:val="00DC24D6"/>
    <w:rsid w:val="00DC26B3"/>
    <w:rsid w:val="00DC279F"/>
    <w:rsid w:val="00DC2A14"/>
    <w:rsid w:val="00DC2EAA"/>
    <w:rsid w:val="00DC392B"/>
    <w:rsid w:val="00DC3A8F"/>
    <w:rsid w:val="00DC3E3C"/>
    <w:rsid w:val="00DC401A"/>
    <w:rsid w:val="00DC4329"/>
    <w:rsid w:val="00DC443B"/>
    <w:rsid w:val="00DC49ED"/>
    <w:rsid w:val="00DC4AEB"/>
    <w:rsid w:val="00DC4B4B"/>
    <w:rsid w:val="00DC4CC1"/>
    <w:rsid w:val="00DC4CF1"/>
    <w:rsid w:val="00DC4D04"/>
    <w:rsid w:val="00DC4D4F"/>
    <w:rsid w:val="00DC4FE3"/>
    <w:rsid w:val="00DC52FD"/>
    <w:rsid w:val="00DC5C25"/>
    <w:rsid w:val="00DC6B86"/>
    <w:rsid w:val="00DC7211"/>
    <w:rsid w:val="00DC7573"/>
    <w:rsid w:val="00DC7C8A"/>
    <w:rsid w:val="00DC7EB4"/>
    <w:rsid w:val="00DD0388"/>
    <w:rsid w:val="00DD04DE"/>
    <w:rsid w:val="00DD083D"/>
    <w:rsid w:val="00DD08F3"/>
    <w:rsid w:val="00DD0EC6"/>
    <w:rsid w:val="00DD11EC"/>
    <w:rsid w:val="00DD17B9"/>
    <w:rsid w:val="00DD1AE5"/>
    <w:rsid w:val="00DD1BDE"/>
    <w:rsid w:val="00DD205F"/>
    <w:rsid w:val="00DD25DB"/>
    <w:rsid w:val="00DD27D1"/>
    <w:rsid w:val="00DD28F9"/>
    <w:rsid w:val="00DD2C5F"/>
    <w:rsid w:val="00DD2D57"/>
    <w:rsid w:val="00DD2EC4"/>
    <w:rsid w:val="00DD30A7"/>
    <w:rsid w:val="00DD4277"/>
    <w:rsid w:val="00DD4A70"/>
    <w:rsid w:val="00DD4BAC"/>
    <w:rsid w:val="00DD4F3C"/>
    <w:rsid w:val="00DD514E"/>
    <w:rsid w:val="00DD586D"/>
    <w:rsid w:val="00DD611A"/>
    <w:rsid w:val="00DD6174"/>
    <w:rsid w:val="00DD6E91"/>
    <w:rsid w:val="00DD6E95"/>
    <w:rsid w:val="00DD708A"/>
    <w:rsid w:val="00DD77D1"/>
    <w:rsid w:val="00DD7951"/>
    <w:rsid w:val="00DD7CA6"/>
    <w:rsid w:val="00DD7D30"/>
    <w:rsid w:val="00DD7FF4"/>
    <w:rsid w:val="00DE0CDA"/>
    <w:rsid w:val="00DE0E6E"/>
    <w:rsid w:val="00DE1252"/>
    <w:rsid w:val="00DE1D98"/>
    <w:rsid w:val="00DE1E6C"/>
    <w:rsid w:val="00DE1E9B"/>
    <w:rsid w:val="00DE2012"/>
    <w:rsid w:val="00DE3B03"/>
    <w:rsid w:val="00DE3D17"/>
    <w:rsid w:val="00DE40A3"/>
    <w:rsid w:val="00DE417A"/>
    <w:rsid w:val="00DE42DD"/>
    <w:rsid w:val="00DE453D"/>
    <w:rsid w:val="00DE4865"/>
    <w:rsid w:val="00DE4BFB"/>
    <w:rsid w:val="00DE54EB"/>
    <w:rsid w:val="00DE57E5"/>
    <w:rsid w:val="00DE58CB"/>
    <w:rsid w:val="00DE6038"/>
    <w:rsid w:val="00DE60AA"/>
    <w:rsid w:val="00DE60D5"/>
    <w:rsid w:val="00DE60D6"/>
    <w:rsid w:val="00DE6275"/>
    <w:rsid w:val="00DE673A"/>
    <w:rsid w:val="00DE70D4"/>
    <w:rsid w:val="00DE76FA"/>
    <w:rsid w:val="00DE7C79"/>
    <w:rsid w:val="00DE7CD1"/>
    <w:rsid w:val="00DF0752"/>
    <w:rsid w:val="00DF0959"/>
    <w:rsid w:val="00DF0D26"/>
    <w:rsid w:val="00DF1036"/>
    <w:rsid w:val="00DF2343"/>
    <w:rsid w:val="00DF2A74"/>
    <w:rsid w:val="00DF2B39"/>
    <w:rsid w:val="00DF2C3F"/>
    <w:rsid w:val="00DF2CC8"/>
    <w:rsid w:val="00DF2E3D"/>
    <w:rsid w:val="00DF2E67"/>
    <w:rsid w:val="00DF2EA3"/>
    <w:rsid w:val="00DF2EC3"/>
    <w:rsid w:val="00DF426D"/>
    <w:rsid w:val="00DF4AC9"/>
    <w:rsid w:val="00DF4E71"/>
    <w:rsid w:val="00DF53CA"/>
    <w:rsid w:val="00DF54FC"/>
    <w:rsid w:val="00DF5FFD"/>
    <w:rsid w:val="00DF667D"/>
    <w:rsid w:val="00DF68EF"/>
    <w:rsid w:val="00DF6C2D"/>
    <w:rsid w:val="00DF7A38"/>
    <w:rsid w:val="00DF7CB3"/>
    <w:rsid w:val="00DF7F1C"/>
    <w:rsid w:val="00E0048F"/>
    <w:rsid w:val="00E00497"/>
    <w:rsid w:val="00E00626"/>
    <w:rsid w:val="00E00CB7"/>
    <w:rsid w:val="00E00D33"/>
    <w:rsid w:val="00E01101"/>
    <w:rsid w:val="00E0166B"/>
    <w:rsid w:val="00E01F41"/>
    <w:rsid w:val="00E01F56"/>
    <w:rsid w:val="00E01FD6"/>
    <w:rsid w:val="00E0255A"/>
    <w:rsid w:val="00E0266B"/>
    <w:rsid w:val="00E026DF"/>
    <w:rsid w:val="00E02828"/>
    <w:rsid w:val="00E02E55"/>
    <w:rsid w:val="00E02EDF"/>
    <w:rsid w:val="00E03513"/>
    <w:rsid w:val="00E0388B"/>
    <w:rsid w:val="00E0402E"/>
    <w:rsid w:val="00E04228"/>
    <w:rsid w:val="00E042F8"/>
    <w:rsid w:val="00E04528"/>
    <w:rsid w:val="00E04652"/>
    <w:rsid w:val="00E04F82"/>
    <w:rsid w:val="00E0506B"/>
    <w:rsid w:val="00E05C11"/>
    <w:rsid w:val="00E05D82"/>
    <w:rsid w:val="00E06031"/>
    <w:rsid w:val="00E06834"/>
    <w:rsid w:val="00E06CD4"/>
    <w:rsid w:val="00E075E4"/>
    <w:rsid w:val="00E079AB"/>
    <w:rsid w:val="00E07AC8"/>
    <w:rsid w:val="00E10A7F"/>
    <w:rsid w:val="00E11301"/>
    <w:rsid w:val="00E11735"/>
    <w:rsid w:val="00E11A66"/>
    <w:rsid w:val="00E12267"/>
    <w:rsid w:val="00E12811"/>
    <w:rsid w:val="00E12874"/>
    <w:rsid w:val="00E12B07"/>
    <w:rsid w:val="00E13345"/>
    <w:rsid w:val="00E13966"/>
    <w:rsid w:val="00E148DE"/>
    <w:rsid w:val="00E14DBE"/>
    <w:rsid w:val="00E14FDC"/>
    <w:rsid w:val="00E155DA"/>
    <w:rsid w:val="00E15A00"/>
    <w:rsid w:val="00E15BA9"/>
    <w:rsid w:val="00E15D35"/>
    <w:rsid w:val="00E1608D"/>
    <w:rsid w:val="00E1704D"/>
    <w:rsid w:val="00E17909"/>
    <w:rsid w:val="00E17D05"/>
    <w:rsid w:val="00E203DD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C9F"/>
    <w:rsid w:val="00E230ED"/>
    <w:rsid w:val="00E236F2"/>
    <w:rsid w:val="00E239B6"/>
    <w:rsid w:val="00E23C8F"/>
    <w:rsid w:val="00E24162"/>
    <w:rsid w:val="00E244FA"/>
    <w:rsid w:val="00E246D6"/>
    <w:rsid w:val="00E24EED"/>
    <w:rsid w:val="00E25429"/>
    <w:rsid w:val="00E2569C"/>
    <w:rsid w:val="00E25776"/>
    <w:rsid w:val="00E25B1F"/>
    <w:rsid w:val="00E25E13"/>
    <w:rsid w:val="00E25F7C"/>
    <w:rsid w:val="00E26668"/>
    <w:rsid w:val="00E2682A"/>
    <w:rsid w:val="00E26A44"/>
    <w:rsid w:val="00E27334"/>
    <w:rsid w:val="00E27B10"/>
    <w:rsid w:val="00E30050"/>
    <w:rsid w:val="00E30691"/>
    <w:rsid w:val="00E306D8"/>
    <w:rsid w:val="00E30C3F"/>
    <w:rsid w:val="00E30FD2"/>
    <w:rsid w:val="00E319B5"/>
    <w:rsid w:val="00E31CD2"/>
    <w:rsid w:val="00E31CEC"/>
    <w:rsid w:val="00E31D54"/>
    <w:rsid w:val="00E324A0"/>
    <w:rsid w:val="00E324E8"/>
    <w:rsid w:val="00E32B7C"/>
    <w:rsid w:val="00E32EB9"/>
    <w:rsid w:val="00E33105"/>
    <w:rsid w:val="00E3322B"/>
    <w:rsid w:val="00E3341D"/>
    <w:rsid w:val="00E3343A"/>
    <w:rsid w:val="00E3371D"/>
    <w:rsid w:val="00E338E8"/>
    <w:rsid w:val="00E342DD"/>
    <w:rsid w:val="00E3451A"/>
    <w:rsid w:val="00E34650"/>
    <w:rsid w:val="00E3467B"/>
    <w:rsid w:val="00E34842"/>
    <w:rsid w:val="00E3529C"/>
    <w:rsid w:val="00E353B3"/>
    <w:rsid w:val="00E35936"/>
    <w:rsid w:val="00E35C13"/>
    <w:rsid w:val="00E35CBD"/>
    <w:rsid w:val="00E36C29"/>
    <w:rsid w:val="00E36DB1"/>
    <w:rsid w:val="00E37054"/>
    <w:rsid w:val="00E376E9"/>
    <w:rsid w:val="00E37993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3AE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6221"/>
    <w:rsid w:val="00E463AD"/>
    <w:rsid w:val="00E46A48"/>
    <w:rsid w:val="00E46ABB"/>
    <w:rsid w:val="00E46BC7"/>
    <w:rsid w:val="00E46E50"/>
    <w:rsid w:val="00E46E69"/>
    <w:rsid w:val="00E47138"/>
    <w:rsid w:val="00E4745D"/>
    <w:rsid w:val="00E4770C"/>
    <w:rsid w:val="00E47851"/>
    <w:rsid w:val="00E5023F"/>
    <w:rsid w:val="00E502CD"/>
    <w:rsid w:val="00E50ABD"/>
    <w:rsid w:val="00E51446"/>
    <w:rsid w:val="00E518C8"/>
    <w:rsid w:val="00E51C79"/>
    <w:rsid w:val="00E51DA4"/>
    <w:rsid w:val="00E5207F"/>
    <w:rsid w:val="00E52390"/>
    <w:rsid w:val="00E52610"/>
    <w:rsid w:val="00E52CCE"/>
    <w:rsid w:val="00E53023"/>
    <w:rsid w:val="00E531D1"/>
    <w:rsid w:val="00E53436"/>
    <w:rsid w:val="00E534A4"/>
    <w:rsid w:val="00E5370B"/>
    <w:rsid w:val="00E5374B"/>
    <w:rsid w:val="00E545C4"/>
    <w:rsid w:val="00E5472B"/>
    <w:rsid w:val="00E55310"/>
    <w:rsid w:val="00E55636"/>
    <w:rsid w:val="00E55F86"/>
    <w:rsid w:val="00E563D0"/>
    <w:rsid w:val="00E56506"/>
    <w:rsid w:val="00E56771"/>
    <w:rsid w:val="00E56FA5"/>
    <w:rsid w:val="00E57009"/>
    <w:rsid w:val="00E60115"/>
    <w:rsid w:val="00E60407"/>
    <w:rsid w:val="00E60B13"/>
    <w:rsid w:val="00E60D79"/>
    <w:rsid w:val="00E6118F"/>
    <w:rsid w:val="00E611B0"/>
    <w:rsid w:val="00E61600"/>
    <w:rsid w:val="00E61848"/>
    <w:rsid w:val="00E618BE"/>
    <w:rsid w:val="00E62547"/>
    <w:rsid w:val="00E62FF8"/>
    <w:rsid w:val="00E63C31"/>
    <w:rsid w:val="00E63DB1"/>
    <w:rsid w:val="00E64606"/>
    <w:rsid w:val="00E6551B"/>
    <w:rsid w:val="00E65D95"/>
    <w:rsid w:val="00E65EC1"/>
    <w:rsid w:val="00E66515"/>
    <w:rsid w:val="00E66582"/>
    <w:rsid w:val="00E666C2"/>
    <w:rsid w:val="00E6672C"/>
    <w:rsid w:val="00E66B1D"/>
    <w:rsid w:val="00E66D4F"/>
    <w:rsid w:val="00E66DAD"/>
    <w:rsid w:val="00E6733E"/>
    <w:rsid w:val="00E6740A"/>
    <w:rsid w:val="00E70516"/>
    <w:rsid w:val="00E70529"/>
    <w:rsid w:val="00E70956"/>
    <w:rsid w:val="00E713E8"/>
    <w:rsid w:val="00E7141C"/>
    <w:rsid w:val="00E7155F"/>
    <w:rsid w:val="00E71720"/>
    <w:rsid w:val="00E71CEC"/>
    <w:rsid w:val="00E725B9"/>
    <w:rsid w:val="00E72635"/>
    <w:rsid w:val="00E72957"/>
    <w:rsid w:val="00E729A2"/>
    <w:rsid w:val="00E73026"/>
    <w:rsid w:val="00E733A4"/>
    <w:rsid w:val="00E73806"/>
    <w:rsid w:val="00E73D38"/>
    <w:rsid w:val="00E73EB7"/>
    <w:rsid w:val="00E7483A"/>
    <w:rsid w:val="00E748A3"/>
    <w:rsid w:val="00E74A12"/>
    <w:rsid w:val="00E75211"/>
    <w:rsid w:val="00E754A7"/>
    <w:rsid w:val="00E75631"/>
    <w:rsid w:val="00E76673"/>
    <w:rsid w:val="00E76A6B"/>
    <w:rsid w:val="00E770D6"/>
    <w:rsid w:val="00E77944"/>
    <w:rsid w:val="00E77BF2"/>
    <w:rsid w:val="00E77D3D"/>
    <w:rsid w:val="00E80AA6"/>
    <w:rsid w:val="00E80B77"/>
    <w:rsid w:val="00E80B7C"/>
    <w:rsid w:val="00E80E28"/>
    <w:rsid w:val="00E81117"/>
    <w:rsid w:val="00E817C6"/>
    <w:rsid w:val="00E81E52"/>
    <w:rsid w:val="00E81EEE"/>
    <w:rsid w:val="00E82583"/>
    <w:rsid w:val="00E8274D"/>
    <w:rsid w:val="00E829FA"/>
    <w:rsid w:val="00E82C2D"/>
    <w:rsid w:val="00E82D18"/>
    <w:rsid w:val="00E82DF9"/>
    <w:rsid w:val="00E8338A"/>
    <w:rsid w:val="00E83601"/>
    <w:rsid w:val="00E8419C"/>
    <w:rsid w:val="00E847A7"/>
    <w:rsid w:val="00E84921"/>
    <w:rsid w:val="00E84B19"/>
    <w:rsid w:val="00E84CFB"/>
    <w:rsid w:val="00E852A4"/>
    <w:rsid w:val="00E85575"/>
    <w:rsid w:val="00E85B24"/>
    <w:rsid w:val="00E85C7A"/>
    <w:rsid w:val="00E85DB9"/>
    <w:rsid w:val="00E85E24"/>
    <w:rsid w:val="00E860BB"/>
    <w:rsid w:val="00E862FE"/>
    <w:rsid w:val="00E87116"/>
    <w:rsid w:val="00E8754C"/>
    <w:rsid w:val="00E87558"/>
    <w:rsid w:val="00E875E5"/>
    <w:rsid w:val="00E87773"/>
    <w:rsid w:val="00E87D42"/>
    <w:rsid w:val="00E905CA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3496"/>
    <w:rsid w:val="00E94714"/>
    <w:rsid w:val="00E95D4A"/>
    <w:rsid w:val="00E96333"/>
    <w:rsid w:val="00E968D0"/>
    <w:rsid w:val="00E96953"/>
    <w:rsid w:val="00EA0C2A"/>
    <w:rsid w:val="00EA0CA2"/>
    <w:rsid w:val="00EA0E4E"/>
    <w:rsid w:val="00EA133B"/>
    <w:rsid w:val="00EA16DB"/>
    <w:rsid w:val="00EA1A1D"/>
    <w:rsid w:val="00EA1EE5"/>
    <w:rsid w:val="00EA224A"/>
    <w:rsid w:val="00EA296C"/>
    <w:rsid w:val="00EA29FC"/>
    <w:rsid w:val="00EA2C5F"/>
    <w:rsid w:val="00EA3BA6"/>
    <w:rsid w:val="00EA3EDD"/>
    <w:rsid w:val="00EA46A1"/>
    <w:rsid w:val="00EA4C2E"/>
    <w:rsid w:val="00EA5941"/>
    <w:rsid w:val="00EA5C7A"/>
    <w:rsid w:val="00EA5F11"/>
    <w:rsid w:val="00EA61A7"/>
    <w:rsid w:val="00EA65B2"/>
    <w:rsid w:val="00EA76CA"/>
    <w:rsid w:val="00EA7790"/>
    <w:rsid w:val="00EA7823"/>
    <w:rsid w:val="00EA7D9B"/>
    <w:rsid w:val="00EB0508"/>
    <w:rsid w:val="00EB0F90"/>
    <w:rsid w:val="00EB1148"/>
    <w:rsid w:val="00EB14FF"/>
    <w:rsid w:val="00EB1942"/>
    <w:rsid w:val="00EB221B"/>
    <w:rsid w:val="00EB25D5"/>
    <w:rsid w:val="00EB2699"/>
    <w:rsid w:val="00EB2AB4"/>
    <w:rsid w:val="00EB2C50"/>
    <w:rsid w:val="00EB2F60"/>
    <w:rsid w:val="00EB3885"/>
    <w:rsid w:val="00EB3F04"/>
    <w:rsid w:val="00EB4976"/>
    <w:rsid w:val="00EB575D"/>
    <w:rsid w:val="00EB59DE"/>
    <w:rsid w:val="00EB5A14"/>
    <w:rsid w:val="00EB5ADE"/>
    <w:rsid w:val="00EB5AE6"/>
    <w:rsid w:val="00EB6040"/>
    <w:rsid w:val="00EB6143"/>
    <w:rsid w:val="00EB63FE"/>
    <w:rsid w:val="00EB6969"/>
    <w:rsid w:val="00EB69E0"/>
    <w:rsid w:val="00EB6FB7"/>
    <w:rsid w:val="00EB7053"/>
    <w:rsid w:val="00EB723E"/>
    <w:rsid w:val="00EB7B57"/>
    <w:rsid w:val="00EB7F9A"/>
    <w:rsid w:val="00EC0A85"/>
    <w:rsid w:val="00EC0DDB"/>
    <w:rsid w:val="00EC1132"/>
    <w:rsid w:val="00EC1F7E"/>
    <w:rsid w:val="00EC2585"/>
    <w:rsid w:val="00EC3540"/>
    <w:rsid w:val="00EC37D6"/>
    <w:rsid w:val="00EC3801"/>
    <w:rsid w:val="00EC3EDB"/>
    <w:rsid w:val="00EC45D1"/>
    <w:rsid w:val="00EC46DA"/>
    <w:rsid w:val="00EC474F"/>
    <w:rsid w:val="00EC4B73"/>
    <w:rsid w:val="00EC4E1D"/>
    <w:rsid w:val="00EC4F65"/>
    <w:rsid w:val="00EC62DB"/>
    <w:rsid w:val="00EC6374"/>
    <w:rsid w:val="00EC6910"/>
    <w:rsid w:val="00EC7B6A"/>
    <w:rsid w:val="00EC7C52"/>
    <w:rsid w:val="00ED0270"/>
    <w:rsid w:val="00ED047D"/>
    <w:rsid w:val="00ED07D4"/>
    <w:rsid w:val="00ED0B88"/>
    <w:rsid w:val="00ED1413"/>
    <w:rsid w:val="00ED240A"/>
    <w:rsid w:val="00ED26E4"/>
    <w:rsid w:val="00ED29F8"/>
    <w:rsid w:val="00ED3A6D"/>
    <w:rsid w:val="00ED3FEF"/>
    <w:rsid w:val="00ED4D75"/>
    <w:rsid w:val="00ED4E07"/>
    <w:rsid w:val="00ED517E"/>
    <w:rsid w:val="00ED55AA"/>
    <w:rsid w:val="00ED5726"/>
    <w:rsid w:val="00ED5876"/>
    <w:rsid w:val="00ED597C"/>
    <w:rsid w:val="00ED59DB"/>
    <w:rsid w:val="00ED6959"/>
    <w:rsid w:val="00ED6FB9"/>
    <w:rsid w:val="00ED708F"/>
    <w:rsid w:val="00ED73FD"/>
    <w:rsid w:val="00ED77BF"/>
    <w:rsid w:val="00EE0439"/>
    <w:rsid w:val="00EE0803"/>
    <w:rsid w:val="00EE11BD"/>
    <w:rsid w:val="00EE12B0"/>
    <w:rsid w:val="00EE1519"/>
    <w:rsid w:val="00EE1929"/>
    <w:rsid w:val="00EE2318"/>
    <w:rsid w:val="00EE260B"/>
    <w:rsid w:val="00EE2AAF"/>
    <w:rsid w:val="00EE2D2F"/>
    <w:rsid w:val="00EE31C9"/>
    <w:rsid w:val="00EE3281"/>
    <w:rsid w:val="00EE379A"/>
    <w:rsid w:val="00EE3F9A"/>
    <w:rsid w:val="00EE451E"/>
    <w:rsid w:val="00EE455C"/>
    <w:rsid w:val="00EE4876"/>
    <w:rsid w:val="00EE4C1C"/>
    <w:rsid w:val="00EE4E9B"/>
    <w:rsid w:val="00EE52F1"/>
    <w:rsid w:val="00EE53BE"/>
    <w:rsid w:val="00EE58B3"/>
    <w:rsid w:val="00EE621B"/>
    <w:rsid w:val="00EE667E"/>
    <w:rsid w:val="00EE66B3"/>
    <w:rsid w:val="00EE7634"/>
    <w:rsid w:val="00EE78DF"/>
    <w:rsid w:val="00EE7C45"/>
    <w:rsid w:val="00EE7D16"/>
    <w:rsid w:val="00EF02ED"/>
    <w:rsid w:val="00EF08EB"/>
    <w:rsid w:val="00EF09B1"/>
    <w:rsid w:val="00EF0D5E"/>
    <w:rsid w:val="00EF1C13"/>
    <w:rsid w:val="00EF2B08"/>
    <w:rsid w:val="00EF2EE1"/>
    <w:rsid w:val="00EF381F"/>
    <w:rsid w:val="00EF38D8"/>
    <w:rsid w:val="00EF3D6A"/>
    <w:rsid w:val="00EF3F84"/>
    <w:rsid w:val="00EF44B8"/>
    <w:rsid w:val="00EF4566"/>
    <w:rsid w:val="00EF46CA"/>
    <w:rsid w:val="00EF4705"/>
    <w:rsid w:val="00EF4915"/>
    <w:rsid w:val="00EF515F"/>
    <w:rsid w:val="00EF5527"/>
    <w:rsid w:val="00EF606B"/>
    <w:rsid w:val="00EF6184"/>
    <w:rsid w:val="00EF6559"/>
    <w:rsid w:val="00EF6807"/>
    <w:rsid w:val="00EF6BAD"/>
    <w:rsid w:val="00EF6BB4"/>
    <w:rsid w:val="00EF77AC"/>
    <w:rsid w:val="00EF79F2"/>
    <w:rsid w:val="00F005A3"/>
    <w:rsid w:val="00F00B76"/>
    <w:rsid w:val="00F00D32"/>
    <w:rsid w:val="00F00E22"/>
    <w:rsid w:val="00F010FF"/>
    <w:rsid w:val="00F021FD"/>
    <w:rsid w:val="00F0233D"/>
    <w:rsid w:val="00F028CB"/>
    <w:rsid w:val="00F02A97"/>
    <w:rsid w:val="00F0351D"/>
    <w:rsid w:val="00F039BE"/>
    <w:rsid w:val="00F03B1B"/>
    <w:rsid w:val="00F04B2C"/>
    <w:rsid w:val="00F05250"/>
    <w:rsid w:val="00F059F5"/>
    <w:rsid w:val="00F060FE"/>
    <w:rsid w:val="00F064F8"/>
    <w:rsid w:val="00F06A52"/>
    <w:rsid w:val="00F06ED0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29A"/>
    <w:rsid w:val="00F114BD"/>
    <w:rsid w:val="00F11E08"/>
    <w:rsid w:val="00F11E9B"/>
    <w:rsid w:val="00F11FB2"/>
    <w:rsid w:val="00F1219A"/>
    <w:rsid w:val="00F12595"/>
    <w:rsid w:val="00F12E04"/>
    <w:rsid w:val="00F132FB"/>
    <w:rsid w:val="00F134CD"/>
    <w:rsid w:val="00F152BE"/>
    <w:rsid w:val="00F157DF"/>
    <w:rsid w:val="00F161B9"/>
    <w:rsid w:val="00F16701"/>
    <w:rsid w:val="00F16832"/>
    <w:rsid w:val="00F16FDD"/>
    <w:rsid w:val="00F17282"/>
    <w:rsid w:val="00F2008F"/>
    <w:rsid w:val="00F200E4"/>
    <w:rsid w:val="00F20124"/>
    <w:rsid w:val="00F2067B"/>
    <w:rsid w:val="00F215AC"/>
    <w:rsid w:val="00F22A0C"/>
    <w:rsid w:val="00F22B16"/>
    <w:rsid w:val="00F239F5"/>
    <w:rsid w:val="00F23C31"/>
    <w:rsid w:val="00F244A1"/>
    <w:rsid w:val="00F245FE"/>
    <w:rsid w:val="00F2498E"/>
    <w:rsid w:val="00F24B57"/>
    <w:rsid w:val="00F24BAF"/>
    <w:rsid w:val="00F24E53"/>
    <w:rsid w:val="00F252A6"/>
    <w:rsid w:val="00F255C7"/>
    <w:rsid w:val="00F25C65"/>
    <w:rsid w:val="00F25D89"/>
    <w:rsid w:val="00F2604D"/>
    <w:rsid w:val="00F263F9"/>
    <w:rsid w:val="00F26A8B"/>
    <w:rsid w:val="00F26AA5"/>
    <w:rsid w:val="00F2720C"/>
    <w:rsid w:val="00F2779C"/>
    <w:rsid w:val="00F278FF"/>
    <w:rsid w:val="00F27CF2"/>
    <w:rsid w:val="00F304FD"/>
    <w:rsid w:val="00F3069F"/>
    <w:rsid w:val="00F3099D"/>
    <w:rsid w:val="00F30EEE"/>
    <w:rsid w:val="00F312B4"/>
    <w:rsid w:val="00F31394"/>
    <w:rsid w:val="00F31F30"/>
    <w:rsid w:val="00F3214B"/>
    <w:rsid w:val="00F32160"/>
    <w:rsid w:val="00F3373C"/>
    <w:rsid w:val="00F339A4"/>
    <w:rsid w:val="00F33E41"/>
    <w:rsid w:val="00F33FAE"/>
    <w:rsid w:val="00F340B3"/>
    <w:rsid w:val="00F3430D"/>
    <w:rsid w:val="00F3454E"/>
    <w:rsid w:val="00F34659"/>
    <w:rsid w:val="00F34766"/>
    <w:rsid w:val="00F34962"/>
    <w:rsid w:val="00F34ACD"/>
    <w:rsid w:val="00F34AEE"/>
    <w:rsid w:val="00F34DCF"/>
    <w:rsid w:val="00F351A9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7360"/>
    <w:rsid w:val="00F37388"/>
    <w:rsid w:val="00F375C5"/>
    <w:rsid w:val="00F37D12"/>
    <w:rsid w:val="00F4004A"/>
    <w:rsid w:val="00F405BF"/>
    <w:rsid w:val="00F40B39"/>
    <w:rsid w:val="00F411A5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BFB"/>
    <w:rsid w:val="00F43EF4"/>
    <w:rsid w:val="00F446B1"/>
    <w:rsid w:val="00F44C82"/>
    <w:rsid w:val="00F45295"/>
    <w:rsid w:val="00F452FB"/>
    <w:rsid w:val="00F454DD"/>
    <w:rsid w:val="00F45C6C"/>
    <w:rsid w:val="00F45D89"/>
    <w:rsid w:val="00F45F06"/>
    <w:rsid w:val="00F46373"/>
    <w:rsid w:val="00F46D8A"/>
    <w:rsid w:val="00F47BD6"/>
    <w:rsid w:val="00F47C71"/>
    <w:rsid w:val="00F47CD0"/>
    <w:rsid w:val="00F47CF5"/>
    <w:rsid w:val="00F50020"/>
    <w:rsid w:val="00F507DF"/>
    <w:rsid w:val="00F50A51"/>
    <w:rsid w:val="00F50B8E"/>
    <w:rsid w:val="00F51224"/>
    <w:rsid w:val="00F5141E"/>
    <w:rsid w:val="00F5158A"/>
    <w:rsid w:val="00F529D5"/>
    <w:rsid w:val="00F52A95"/>
    <w:rsid w:val="00F52DDC"/>
    <w:rsid w:val="00F53061"/>
    <w:rsid w:val="00F5337B"/>
    <w:rsid w:val="00F53402"/>
    <w:rsid w:val="00F53BF0"/>
    <w:rsid w:val="00F54172"/>
    <w:rsid w:val="00F542E2"/>
    <w:rsid w:val="00F54756"/>
    <w:rsid w:val="00F54B2B"/>
    <w:rsid w:val="00F555EA"/>
    <w:rsid w:val="00F55EC1"/>
    <w:rsid w:val="00F55F1E"/>
    <w:rsid w:val="00F560DE"/>
    <w:rsid w:val="00F56270"/>
    <w:rsid w:val="00F56361"/>
    <w:rsid w:val="00F56A39"/>
    <w:rsid w:val="00F56ADF"/>
    <w:rsid w:val="00F5710A"/>
    <w:rsid w:val="00F57A3C"/>
    <w:rsid w:val="00F603A3"/>
    <w:rsid w:val="00F607D3"/>
    <w:rsid w:val="00F611AD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DE"/>
    <w:rsid w:val="00F64776"/>
    <w:rsid w:val="00F649A4"/>
    <w:rsid w:val="00F658FF"/>
    <w:rsid w:val="00F65E2B"/>
    <w:rsid w:val="00F65F13"/>
    <w:rsid w:val="00F6620B"/>
    <w:rsid w:val="00F66ABE"/>
    <w:rsid w:val="00F66E28"/>
    <w:rsid w:val="00F670F7"/>
    <w:rsid w:val="00F671A8"/>
    <w:rsid w:val="00F67BBA"/>
    <w:rsid w:val="00F70293"/>
    <w:rsid w:val="00F70617"/>
    <w:rsid w:val="00F706F0"/>
    <w:rsid w:val="00F706FC"/>
    <w:rsid w:val="00F70867"/>
    <w:rsid w:val="00F70D38"/>
    <w:rsid w:val="00F70E5C"/>
    <w:rsid w:val="00F7137A"/>
    <w:rsid w:val="00F7177C"/>
    <w:rsid w:val="00F717EB"/>
    <w:rsid w:val="00F727C8"/>
    <w:rsid w:val="00F72A17"/>
    <w:rsid w:val="00F72F29"/>
    <w:rsid w:val="00F72F78"/>
    <w:rsid w:val="00F72FC0"/>
    <w:rsid w:val="00F731E7"/>
    <w:rsid w:val="00F733F6"/>
    <w:rsid w:val="00F73663"/>
    <w:rsid w:val="00F73BF8"/>
    <w:rsid w:val="00F73F72"/>
    <w:rsid w:val="00F74050"/>
    <w:rsid w:val="00F7413C"/>
    <w:rsid w:val="00F749DA"/>
    <w:rsid w:val="00F750EC"/>
    <w:rsid w:val="00F75B28"/>
    <w:rsid w:val="00F75B59"/>
    <w:rsid w:val="00F75E02"/>
    <w:rsid w:val="00F7607D"/>
    <w:rsid w:val="00F761C2"/>
    <w:rsid w:val="00F76346"/>
    <w:rsid w:val="00F76F4C"/>
    <w:rsid w:val="00F772BA"/>
    <w:rsid w:val="00F7776B"/>
    <w:rsid w:val="00F779D3"/>
    <w:rsid w:val="00F801EA"/>
    <w:rsid w:val="00F8034D"/>
    <w:rsid w:val="00F81043"/>
    <w:rsid w:val="00F81103"/>
    <w:rsid w:val="00F81324"/>
    <w:rsid w:val="00F82277"/>
    <w:rsid w:val="00F82934"/>
    <w:rsid w:val="00F829A7"/>
    <w:rsid w:val="00F82C0A"/>
    <w:rsid w:val="00F82DF1"/>
    <w:rsid w:val="00F833DA"/>
    <w:rsid w:val="00F837BE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A3B"/>
    <w:rsid w:val="00F86FE3"/>
    <w:rsid w:val="00F90028"/>
    <w:rsid w:val="00F90040"/>
    <w:rsid w:val="00F9113E"/>
    <w:rsid w:val="00F913E0"/>
    <w:rsid w:val="00F9149C"/>
    <w:rsid w:val="00F919F2"/>
    <w:rsid w:val="00F91AEB"/>
    <w:rsid w:val="00F9241E"/>
    <w:rsid w:val="00F925A0"/>
    <w:rsid w:val="00F93B54"/>
    <w:rsid w:val="00F93E79"/>
    <w:rsid w:val="00F93EF3"/>
    <w:rsid w:val="00F94220"/>
    <w:rsid w:val="00F94333"/>
    <w:rsid w:val="00F9440B"/>
    <w:rsid w:val="00F94D3D"/>
    <w:rsid w:val="00F94EB4"/>
    <w:rsid w:val="00F951E8"/>
    <w:rsid w:val="00F95B21"/>
    <w:rsid w:val="00F9641D"/>
    <w:rsid w:val="00F96482"/>
    <w:rsid w:val="00F96CC5"/>
    <w:rsid w:val="00F96EB8"/>
    <w:rsid w:val="00FA00B1"/>
    <w:rsid w:val="00FA023D"/>
    <w:rsid w:val="00FA04A1"/>
    <w:rsid w:val="00FA1773"/>
    <w:rsid w:val="00FA198E"/>
    <w:rsid w:val="00FA1FEF"/>
    <w:rsid w:val="00FA20F5"/>
    <w:rsid w:val="00FA2795"/>
    <w:rsid w:val="00FA2885"/>
    <w:rsid w:val="00FA295C"/>
    <w:rsid w:val="00FA39CF"/>
    <w:rsid w:val="00FA3C20"/>
    <w:rsid w:val="00FA3F00"/>
    <w:rsid w:val="00FA4027"/>
    <w:rsid w:val="00FA4A5F"/>
    <w:rsid w:val="00FA4FF9"/>
    <w:rsid w:val="00FA517B"/>
    <w:rsid w:val="00FA53F5"/>
    <w:rsid w:val="00FA5A0F"/>
    <w:rsid w:val="00FA5F09"/>
    <w:rsid w:val="00FA5FCA"/>
    <w:rsid w:val="00FA6351"/>
    <w:rsid w:val="00FA646D"/>
    <w:rsid w:val="00FA655A"/>
    <w:rsid w:val="00FA6763"/>
    <w:rsid w:val="00FA6962"/>
    <w:rsid w:val="00FA72F5"/>
    <w:rsid w:val="00FB02DD"/>
    <w:rsid w:val="00FB0C22"/>
    <w:rsid w:val="00FB10CA"/>
    <w:rsid w:val="00FB123D"/>
    <w:rsid w:val="00FB1F30"/>
    <w:rsid w:val="00FB2021"/>
    <w:rsid w:val="00FB203E"/>
    <w:rsid w:val="00FB3112"/>
    <w:rsid w:val="00FB3565"/>
    <w:rsid w:val="00FB4008"/>
    <w:rsid w:val="00FB5195"/>
    <w:rsid w:val="00FB5359"/>
    <w:rsid w:val="00FB547D"/>
    <w:rsid w:val="00FB5814"/>
    <w:rsid w:val="00FB64A3"/>
    <w:rsid w:val="00FB660A"/>
    <w:rsid w:val="00FB6AA9"/>
    <w:rsid w:val="00FB718E"/>
    <w:rsid w:val="00FB789B"/>
    <w:rsid w:val="00FB7937"/>
    <w:rsid w:val="00FB7B48"/>
    <w:rsid w:val="00FB7BC5"/>
    <w:rsid w:val="00FB7DBB"/>
    <w:rsid w:val="00FC03DB"/>
    <w:rsid w:val="00FC04DD"/>
    <w:rsid w:val="00FC05A6"/>
    <w:rsid w:val="00FC128C"/>
    <w:rsid w:val="00FC129A"/>
    <w:rsid w:val="00FC20FB"/>
    <w:rsid w:val="00FC21E3"/>
    <w:rsid w:val="00FC2610"/>
    <w:rsid w:val="00FC3059"/>
    <w:rsid w:val="00FC3080"/>
    <w:rsid w:val="00FC3EA4"/>
    <w:rsid w:val="00FC404D"/>
    <w:rsid w:val="00FC412D"/>
    <w:rsid w:val="00FC4D67"/>
    <w:rsid w:val="00FC551D"/>
    <w:rsid w:val="00FC58DC"/>
    <w:rsid w:val="00FC64BB"/>
    <w:rsid w:val="00FC64ED"/>
    <w:rsid w:val="00FC6CAF"/>
    <w:rsid w:val="00FC6E28"/>
    <w:rsid w:val="00FC7016"/>
    <w:rsid w:val="00FC7914"/>
    <w:rsid w:val="00FC79CB"/>
    <w:rsid w:val="00FC7D93"/>
    <w:rsid w:val="00FC7DED"/>
    <w:rsid w:val="00FC7F3E"/>
    <w:rsid w:val="00FD0B8A"/>
    <w:rsid w:val="00FD0D8F"/>
    <w:rsid w:val="00FD1103"/>
    <w:rsid w:val="00FD16AD"/>
    <w:rsid w:val="00FD1B1F"/>
    <w:rsid w:val="00FD1E7A"/>
    <w:rsid w:val="00FD1F38"/>
    <w:rsid w:val="00FD2B92"/>
    <w:rsid w:val="00FD2D6E"/>
    <w:rsid w:val="00FD3487"/>
    <w:rsid w:val="00FD364A"/>
    <w:rsid w:val="00FD3A43"/>
    <w:rsid w:val="00FD3F21"/>
    <w:rsid w:val="00FD4D44"/>
    <w:rsid w:val="00FD5835"/>
    <w:rsid w:val="00FD5C7D"/>
    <w:rsid w:val="00FD5F60"/>
    <w:rsid w:val="00FD612B"/>
    <w:rsid w:val="00FD6573"/>
    <w:rsid w:val="00FD671C"/>
    <w:rsid w:val="00FD68E7"/>
    <w:rsid w:val="00FD6A3F"/>
    <w:rsid w:val="00FD72B2"/>
    <w:rsid w:val="00FD7711"/>
    <w:rsid w:val="00FD7909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BC6"/>
    <w:rsid w:val="00FE1F39"/>
    <w:rsid w:val="00FE24C4"/>
    <w:rsid w:val="00FE260F"/>
    <w:rsid w:val="00FE2A83"/>
    <w:rsid w:val="00FE2AC7"/>
    <w:rsid w:val="00FE2B4D"/>
    <w:rsid w:val="00FE2CFE"/>
    <w:rsid w:val="00FE2DDA"/>
    <w:rsid w:val="00FE3044"/>
    <w:rsid w:val="00FE30B8"/>
    <w:rsid w:val="00FE30E8"/>
    <w:rsid w:val="00FE359F"/>
    <w:rsid w:val="00FE3705"/>
    <w:rsid w:val="00FE3EA8"/>
    <w:rsid w:val="00FE4933"/>
    <w:rsid w:val="00FE4C60"/>
    <w:rsid w:val="00FE4CE8"/>
    <w:rsid w:val="00FE57B6"/>
    <w:rsid w:val="00FE5A89"/>
    <w:rsid w:val="00FE64D8"/>
    <w:rsid w:val="00FE65FC"/>
    <w:rsid w:val="00FE6A62"/>
    <w:rsid w:val="00FE6BB4"/>
    <w:rsid w:val="00FE7031"/>
    <w:rsid w:val="00FE7677"/>
    <w:rsid w:val="00FE77E3"/>
    <w:rsid w:val="00FE7B36"/>
    <w:rsid w:val="00FE7D61"/>
    <w:rsid w:val="00FE7E7C"/>
    <w:rsid w:val="00FE7FF0"/>
    <w:rsid w:val="00FF0340"/>
    <w:rsid w:val="00FF0802"/>
    <w:rsid w:val="00FF0BB5"/>
    <w:rsid w:val="00FF16E4"/>
    <w:rsid w:val="00FF1755"/>
    <w:rsid w:val="00FF1890"/>
    <w:rsid w:val="00FF215D"/>
    <w:rsid w:val="00FF2436"/>
    <w:rsid w:val="00FF2653"/>
    <w:rsid w:val="00FF29C3"/>
    <w:rsid w:val="00FF2D9B"/>
    <w:rsid w:val="00FF3587"/>
    <w:rsid w:val="00FF3588"/>
    <w:rsid w:val="00FF35CC"/>
    <w:rsid w:val="00FF3A86"/>
    <w:rsid w:val="00FF41EE"/>
    <w:rsid w:val="00FF498C"/>
    <w:rsid w:val="00FF4E3F"/>
    <w:rsid w:val="00FF513E"/>
    <w:rsid w:val="00FF5828"/>
    <w:rsid w:val="00FF5994"/>
    <w:rsid w:val="00FF5AC9"/>
    <w:rsid w:val="00FF5DC9"/>
    <w:rsid w:val="00FF615B"/>
    <w:rsid w:val="00FF6185"/>
    <w:rsid w:val="00FF6626"/>
    <w:rsid w:val="00FF6C13"/>
    <w:rsid w:val="00FF7604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09FA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F4D60-5020-415F-B518-D7A515D01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26</Pages>
  <Words>4034</Words>
  <Characters>22995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26976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creator>typist03</dc:creator>
  <cp:lastModifiedBy>TCBUser</cp:lastModifiedBy>
  <cp:revision>2</cp:revision>
  <cp:lastPrinted>2020-05-13T02:37:00Z</cp:lastPrinted>
  <dcterms:created xsi:type="dcterms:W3CDTF">2020-05-14T09:01:00Z</dcterms:created>
  <dcterms:modified xsi:type="dcterms:W3CDTF">2020-05-14T09:01:00Z</dcterms:modified>
</cp:coreProperties>
</file>