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90C13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7C10346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2A7947B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1F81CDC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677E629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0C57C41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033C766D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197D88A" w14:textId="77777777" w:rsidR="00DE4B1D" w:rsidRPr="00A4230F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95AEEAA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B270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082DA02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6F24815" w14:textId="77777777" w:rsidR="00DE4B1D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7C420CD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2B23C6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640851D2" w14:textId="77777777" w:rsidR="00F502E9" w:rsidRPr="00F502E9" w:rsidRDefault="00F502E9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E37DEE6" w14:textId="77777777"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306EEFD4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AF35C6D" w14:textId="77777777"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52D9537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0C25418" w14:textId="77777777" w:rsidR="003145BF" w:rsidRPr="005A6861" w:rsidRDefault="00F7070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="00945BEB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DE4B1D">
        <w:rPr>
          <w:rFonts w:ascii="Angsana New" w:hAnsi="Angsana New" w:cs="Angsana New" w:hint="cs"/>
          <w:sz w:val="30"/>
          <w:szCs w:val="30"/>
          <w:cs/>
        </w:rPr>
        <w:t>สาม</w:t>
      </w:r>
      <w:r w:rsidR="0009767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9767A" w:rsidRPr="00012D23">
        <w:rPr>
          <w:rFonts w:ascii="Angsana New" w:hAnsi="Angsana New" w:cs="Angsana New"/>
          <w:sz w:val="30"/>
          <w:szCs w:val="30"/>
          <w:cs/>
        </w:rPr>
        <w:t>สิ้นสุด</w:t>
      </w:r>
      <w:r w:rsidR="0009767A" w:rsidRPr="00012D23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7E4338" w:rsidRPr="007E4338">
        <w:rPr>
          <w:rFonts w:ascii="Angsana New" w:hAnsi="Angsana New" w:cs="Angsana New"/>
          <w:sz w:val="30"/>
          <w:szCs w:val="30"/>
          <w:lang w:val="en-US"/>
        </w:rPr>
        <w:t>3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1</w:t>
      </w:r>
      <w:r w:rsidR="0009767A">
        <w:rPr>
          <w:rFonts w:ascii="Angsana New" w:hAnsi="Angsana New" w:cs="Angsana New"/>
          <w:sz w:val="30"/>
          <w:szCs w:val="30"/>
          <w:cs/>
        </w:rPr>
        <w:t xml:space="preserve"> </w:t>
      </w:r>
      <w:r w:rsidR="00DE4B1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2E6FD9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</w:t>
      </w:r>
      <w:r w:rsidR="002E6FD9">
        <w:rPr>
          <w:rFonts w:ascii="Angsana New" w:hAnsi="Angsana New" w:cs="Angsana New"/>
          <w:spacing w:val="-10"/>
          <w:sz w:val="30"/>
          <w:szCs w:val="30"/>
          <w:cs/>
        </w:rPr>
        <w:br/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 w:rsidR="002E6FD9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20F2E3" w14:textId="77777777" w:rsidR="00DF141B" w:rsidRPr="005A6861" w:rsidRDefault="00DF141B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D12C3F5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3F47183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3B36A75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="00F26C7A" w:rsidRPr="005A6861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</w:t>
      </w:r>
      <w:r w:rsidR="00E35175"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507E95D" w14:textId="77777777" w:rsidR="002E0B47" w:rsidRPr="005A6861" w:rsidRDefault="002E0B4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B906CFA" w14:textId="77777777" w:rsidR="00EF12A9" w:rsidRDefault="00EF12A9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EB184A5" w14:textId="77777777" w:rsidR="00A0342A" w:rsidRPr="002856EF" w:rsidRDefault="00A0342A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A0342A" w:rsidRPr="002856EF" w:rsidSect="002730E0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6B3A6EE7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BBD8044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FEE7D5A" w14:textId="77777777" w:rsidR="003145BF" w:rsidRPr="005A6861" w:rsidRDefault="003145BF" w:rsidP="00D20405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20405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="00676C7F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E53C09"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E53C09"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B4BDEEE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18B42668" w14:textId="77777777" w:rsidR="00B44B77" w:rsidRPr="005A6861" w:rsidRDefault="00B44B77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232245E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8AA1A04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B4EC8F" w14:textId="77777777" w:rsidR="00376984" w:rsidRPr="005A6861" w:rsidRDefault="00376984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7E41360" w14:textId="77777777" w:rsidR="00B44B77" w:rsidRPr="005A6861" w:rsidRDefault="00A9780E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 w:rsidR="00945BEB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23C81328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D93B1BC" w14:textId="77777777" w:rsidR="00B44B77" w:rsidRPr="005A6861" w:rsidRDefault="00C116B1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45BEB">
        <w:rPr>
          <w:rFonts w:ascii="Angsana New" w:hAnsi="Angsana New"/>
          <w:sz w:val="30"/>
          <w:szCs w:val="30"/>
          <w:lang w:val="en-US"/>
        </w:rPr>
        <w:t>11766</w:t>
      </w:r>
    </w:p>
    <w:p w14:paraId="361648B9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FF0A95E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E9E2B8E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34F9A71A" w14:textId="77777777" w:rsidR="003A778F" w:rsidRDefault="00945BEB" w:rsidP="00EA65E1">
      <w:pPr>
        <w:pStyle w:val="BlockText"/>
        <w:spacing w:before="0" w:line="240" w:lineRule="atLeast"/>
        <w:ind w:left="0" w:right="-45" w:firstLine="0"/>
        <w:jc w:val="left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DE4B1D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58784131" w14:textId="77777777" w:rsidR="00792748" w:rsidRPr="001048E0" w:rsidRDefault="00792748" w:rsidP="002730E0">
      <w:pPr>
        <w:pStyle w:val="IndexHeading1"/>
        <w:spacing w:after="0"/>
        <w:ind w:left="1440" w:hanging="1440"/>
        <w:outlineLvl w:val="0"/>
        <w:rPr>
          <w:rFonts w:ascii="Angsana New" w:hAnsi="Angsana New"/>
          <w:b w:val="0"/>
          <w:bCs/>
          <w:sz w:val="30"/>
          <w:szCs w:val="30"/>
          <w:highlight w:val="yellow"/>
          <w:lang w:val="en-US"/>
        </w:rPr>
      </w:pPr>
      <w:bookmarkStart w:id="0" w:name="_GoBack"/>
      <w:bookmarkEnd w:id="0"/>
    </w:p>
    <w:sectPr w:rsidR="00792748" w:rsidRPr="001048E0" w:rsidSect="002730E0">
      <w:headerReference w:type="default" r:id="rId16"/>
      <w:footerReference w:type="default" r:id="rId17"/>
      <w:pgSz w:w="11907" w:h="16840" w:code="9"/>
      <w:pgMar w:top="691" w:right="1152" w:bottom="576" w:left="1152" w:header="720" w:footer="917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E2ACD" w14:textId="77777777" w:rsidR="00222BB1" w:rsidRDefault="00222BB1">
      <w:r>
        <w:separator/>
      </w:r>
    </w:p>
  </w:endnote>
  <w:endnote w:type="continuationSeparator" w:id="0">
    <w:p w14:paraId="49C83E64" w14:textId="77777777" w:rsidR="00222BB1" w:rsidRDefault="0022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4402E" w14:textId="77777777" w:rsidR="006C13E4" w:rsidRDefault="006C13E4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085F13D5" w14:textId="77777777" w:rsidR="006C13E4" w:rsidRDefault="006C13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8FB88" w14:textId="77777777" w:rsidR="006C13E4" w:rsidRDefault="006C13E4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9C655F0" w14:textId="77777777" w:rsidR="006C13E4" w:rsidRDefault="006C13E4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AC46B" w14:textId="77777777" w:rsidR="006C13E4" w:rsidRPr="005B2E06" w:rsidRDefault="006C13E4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9E30A3" w14:textId="77777777" w:rsidR="006C13E4" w:rsidRPr="00186B8D" w:rsidRDefault="006C13E4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C3703" w14:textId="77777777" w:rsidR="002730E0" w:rsidRDefault="002730E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89296" w14:textId="77777777" w:rsidR="006C13E4" w:rsidRPr="005B2E06" w:rsidRDefault="006C13E4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E4C36C4" w14:textId="77777777" w:rsidR="006C13E4" w:rsidRPr="00186B8D" w:rsidRDefault="006C13E4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AC38C" w14:textId="77777777" w:rsidR="00222BB1" w:rsidRDefault="00222BB1">
      <w:r>
        <w:separator/>
      </w:r>
    </w:p>
  </w:footnote>
  <w:footnote w:type="continuationSeparator" w:id="0">
    <w:p w14:paraId="274C846C" w14:textId="77777777" w:rsidR="00222BB1" w:rsidRDefault="0022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85ECD" w14:textId="77777777" w:rsidR="006C13E4" w:rsidRDefault="006C13E4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59A9B4" w14:textId="77777777" w:rsidR="006C13E4" w:rsidRDefault="006C13E4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65D01FF3" w14:textId="77777777" w:rsidR="006C13E4" w:rsidRPr="00006D1D" w:rsidRDefault="006C13E4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7C66AB01" w14:textId="77777777" w:rsidR="006C13E4" w:rsidRPr="00DF141B" w:rsidRDefault="006C13E4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09BB3DA0" w14:textId="77777777" w:rsidR="006C13E4" w:rsidRPr="00DF141B" w:rsidRDefault="006C13E4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562F9" w14:textId="77777777" w:rsidR="006C13E4" w:rsidRDefault="006C13E4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2329FE1" w14:textId="77777777" w:rsidR="006C13E4" w:rsidRPr="00DF141B" w:rsidRDefault="006C13E4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B2C6822" w14:textId="77777777" w:rsidR="006C13E4" w:rsidRDefault="006C13E4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1A3D8AF" w14:textId="77777777" w:rsidR="006C13E4" w:rsidRDefault="006C13E4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35BCA6FD" w14:textId="77777777" w:rsidR="006C13E4" w:rsidRPr="00DF141B" w:rsidRDefault="006C13E4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215F03AA" w14:textId="77777777" w:rsidR="006C13E4" w:rsidRPr="00DF141B" w:rsidRDefault="006C13E4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E313" w14:textId="77777777" w:rsidR="006C13E4" w:rsidRDefault="006C13E4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8CF416B" w14:textId="77777777" w:rsidR="006C13E4" w:rsidRDefault="006C13E4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20D86D5" w14:textId="77777777" w:rsidR="006C13E4" w:rsidRDefault="006C13E4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BFA4E80" w14:textId="77777777" w:rsidR="006C13E4" w:rsidRDefault="006C13E4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0BDD0" w14:textId="77777777" w:rsidR="006C13E4" w:rsidRPr="00012D23" w:rsidRDefault="006C13E4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6C6EAD33" w14:textId="77777777" w:rsidR="006C13E4" w:rsidRPr="00012D23" w:rsidRDefault="006C13E4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6CF77928" w14:textId="77777777" w:rsidR="006C13E4" w:rsidRPr="00012D23" w:rsidRDefault="006C13E4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6CEFE8A4" w14:textId="77777777" w:rsidR="006C13E4" w:rsidRPr="00012D23" w:rsidRDefault="006C13E4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ABCD82F" w14:textId="77777777" w:rsidR="006C13E4" w:rsidRPr="00012D23" w:rsidRDefault="006C13E4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9BE5F9C" w14:textId="77777777" w:rsidR="006C13E4" w:rsidRDefault="006C13E4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766CA07" w14:textId="77777777" w:rsidR="006C13E4" w:rsidRDefault="006C13E4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D6126AA" w14:textId="77777777" w:rsidR="006C13E4" w:rsidRPr="00EF12A9" w:rsidRDefault="006C13E4" w:rsidP="00EF12A9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95DC1" w14:textId="5B187F83" w:rsidR="000A3414" w:rsidRDefault="000A3414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55E0A433" w14:textId="77777777" w:rsidR="002730E0" w:rsidRDefault="002730E0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6"/>
  </w:num>
  <w:num w:numId="5">
    <w:abstractNumId w:val="3"/>
  </w:num>
  <w:num w:numId="6">
    <w:abstractNumId w:val="9"/>
  </w:num>
  <w:num w:numId="7">
    <w:abstractNumId w:val="1"/>
  </w:num>
  <w:num w:numId="8">
    <w:abstractNumId w:val="31"/>
  </w:num>
  <w:num w:numId="9">
    <w:abstractNumId w:val="28"/>
  </w:num>
  <w:num w:numId="10">
    <w:abstractNumId w:val="5"/>
  </w:num>
  <w:num w:numId="11">
    <w:abstractNumId w:val="0"/>
  </w:num>
  <w:num w:numId="12">
    <w:abstractNumId w:val="16"/>
  </w:num>
  <w:num w:numId="13">
    <w:abstractNumId w:val="30"/>
  </w:num>
  <w:num w:numId="14">
    <w:abstractNumId w:val="25"/>
  </w:num>
  <w:num w:numId="15">
    <w:abstractNumId w:val="26"/>
  </w:num>
  <w:num w:numId="16">
    <w:abstractNumId w:val="32"/>
  </w:num>
  <w:num w:numId="17">
    <w:abstractNumId w:val="26"/>
  </w:num>
  <w:num w:numId="18">
    <w:abstractNumId w:val="8"/>
  </w:num>
  <w:num w:numId="19">
    <w:abstractNumId w:val="2"/>
  </w:num>
  <w:num w:numId="20">
    <w:abstractNumId w:val="33"/>
  </w:num>
  <w:num w:numId="21">
    <w:abstractNumId w:val="18"/>
  </w:num>
  <w:num w:numId="22">
    <w:abstractNumId w:val="7"/>
  </w:num>
  <w:num w:numId="23">
    <w:abstractNumId w:val="34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29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5"/>
  </w:num>
  <w:num w:numId="37">
    <w:abstractNumId w:val="21"/>
  </w:num>
  <w:num w:numId="38">
    <w:abstractNumId w:val="27"/>
  </w:num>
  <w:num w:numId="39">
    <w:abstractNumId w:val="19"/>
  </w:num>
  <w:num w:numId="40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D30"/>
    <w:rsid w:val="00086ACE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3414"/>
    <w:rsid w:val="000A415F"/>
    <w:rsid w:val="000A6132"/>
    <w:rsid w:val="000A7CE0"/>
    <w:rsid w:val="000B0104"/>
    <w:rsid w:val="000B09CD"/>
    <w:rsid w:val="000B2393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8EB"/>
    <w:rsid w:val="001A2F95"/>
    <w:rsid w:val="001A46EA"/>
    <w:rsid w:val="001A5029"/>
    <w:rsid w:val="001A7840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30E0"/>
    <w:rsid w:val="002743F6"/>
    <w:rsid w:val="0027440B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4E0F"/>
    <w:rsid w:val="005050AB"/>
    <w:rsid w:val="00505987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20A4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5AB3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3960"/>
    <w:rsid w:val="00685E29"/>
    <w:rsid w:val="00686F15"/>
    <w:rsid w:val="0068771F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2477"/>
    <w:rsid w:val="006B2C16"/>
    <w:rsid w:val="006B307C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C0"/>
    <w:rsid w:val="006F19DA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4CD8"/>
    <w:rsid w:val="007760EC"/>
    <w:rsid w:val="0077708B"/>
    <w:rsid w:val="007774D1"/>
    <w:rsid w:val="00777CBC"/>
    <w:rsid w:val="00777D2D"/>
    <w:rsid w:val="00780CC5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4325"/>
    <w:rsid w:val="007E4338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B1F"/>
    <w:rsid w:val="009254F8"/>
    <w:rsid w:val="009258CC"/>
    <w:rsid w:val="00925AE1"/>
    <w:rsid w:val="00926D08"/>
    <w:rsid w:val="00927FF3"/>
    <w:rsid w:val="00930683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2E1C"/>
    <w:rsid w:val="00B0382E"/>
    <w:rsid w:val="00B03FF0"/>
    <w:rsid w:val="00B0521B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D4F"/>
    <w:rsid w:val="00B24D65"/>
    <w:rsid w:val="00B2584D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B84"/>
    <w:rsid w:val="00BE3135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DB8"/>
    <w:rsid w:val="00C553AA"/>
    <w:rsid w:val="00C56887"/>
    <w:rsid w:val="00C56D84"/>
    <w:rsid w:val="00C60BCC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D040D"/>
    <w:rsid w:val="00DD0E81"/>
    <w:rsid w:val="00DD141C"/>
    <w:rsid w:val="00DD239C"/>
    <w:rsid w:val="00DD5F3F"/>
    <w:rsid w:val="00DD606B"/>
    <w:rsid w:val="00DD63A9"/>
    <w:rsid w:val="00DD7DDA"/>
    <w:rsid w:val="00DD7FA3"/>
    <w:rsid w:val="00DE0044"/>
    <w:rsid w:val="00DE0319"/>
    <w:rsid w:val="00DE2757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5DE"/>
    <w:rsid w:val="00F05035"/>
    <w:rsid w:val="00F056D6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671"/>
    <w:rsid w:val="00F15C26"/>
    <w:rsid w:val="00F16CF8"/>
    <w:rsid w:val="00F1730A"/>
    <w:rsid w:val="00F17B42"/>
    <w:rsid w:val="00F17CD2"/>
    <w:rsid w:val="00F20385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922632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5F6E9-4F5B-4DE6-965F-9507589AE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</Pages>
  <Words>342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2020-04-28T05:12:00Z</cp:lastPrinted>
  <dcterms:created xsi:type="dcterms:W3CDTF">2020-05-10T16:18:00Z</dcterms:created>
  <dcterms:modified xsi:type="dcterms:W3CDTF">2020-05-10T16:24:00Z</dcterms:modified>
</cp:coreProperties>
</file>