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4257" w:rsidRDefault="00EF4257" w:rsidP="008D3065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:rsidR="006B7128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EF4257" w:rsidRPr="006E2288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F704A0"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EF4257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:rsidR="00EF4257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2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70F28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:rsidR="00EF4257" w:rsidRPr="002E2783" w:rsidRDefault="007E433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E4338">
        <w:rPr>
          <w:rFonts w:ascii="Angsana New" w:hAnsi="Angsana New" w:cs="Angsana New" w:hint="cs"/>
          <w:sz w:val="30"/>
          <w:szCs w:val="30"/>
          <w:lang w:val="en-US" w:bidi="th-TH"/>
        </w:rPr>
        <w:t>3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115109" w:rsidRPr="00115109" w:rsidRDefault="007D4BDF" w:rsidP="00115109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4</w:t>
      </w:r>
      <w:r w:rsidR="00115109">
        <w:rPr>
          <w:rFonts w:ascii="Angsana New" w:hAnsi="Angsana New" w:cs="Angsana New"/>
          <w:sz w:val="30"/>
          <w:szCs w:val="30"/>
          <w:lang w:bidi="th-TH"/>
        </w:rPr>
        <w:tab/>
      </w:r>
      <w:r w:rsidR="00115109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:rsidR="000A08FC" w:rsidRDefault="007D4BDF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5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:rsidR="000A08FC" w:rsidRDefault="007D4BDF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6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เจ้าหนี้การค้า</w:t>
      </w:r>
    </w:p>
    <w:p w:rsidR="00EF4257" w:rsidRDefault="007D4BDF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5A6861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="00E437E6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1E7707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4F6428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การจำแนกรายได้</w:t>
      </w:r>
    </w:p>
    <w:p w:rsidR="004F6428" w:rsidRDefault="007D4BDF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8</w:t>
      </w:r>
      <w:r w:rsidR="00470F28">
        <w:rPr>
          <w:rFonts w:ascii="Angsana New" w:hAnsi="Angsana New" w:cs="Angsana New"/>
          <w:sz w:val="30"/>
          <w:szCs w:val="30"/>
          <w:lang w:bidi="th-TH"/>
        </w:rPr>
        <w:tab/>
      </w:r>
      <w:r w:rsidR="00470F28" w:rsidRPr="002E2783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="00470F28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:rsidR="007D4BDF" w:rsidRPr="00584601" w:rsidRDefault="007D4BDF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9</w:t>
      </w:r>
      <w:r>
        <w:rPr>
          <w:rFonts w:ascii="Angsana New" w:hAnsi="Angsana New" w:cs="Angsana New"/>
          <w:sz w:val="30"/>
          <w:szCs w:val="30"/>
          <w:cs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0A08FC" w:rsidRDefault="004F64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C2174A">
        <w:rPr>
          <w:rFonts w:ascii="Angsana New" w:hAnsi="Angsana New" w:cs="Angsana New"/>
          <w:sz w:val="30"/>
          <w:szCs w:val="30"/>
          <w:lang w:val="en-US" w:bidi="th-TH"/>
        </w:rPr>
        <w:t>0</w:t>
      </w:r>
      <w:r>
        <w:rPr>
          <w:rFonts w:ascii="Angsana New" w:hAnsi="Angsana New" w:cs="Angsana New"/>
          <w:sz w:val="30"/>
          <w:szCs w:val="30"/>
          <w:lang w:val="en-US" w:bidi="th-TH"/>
        </w:rPr>
        <w:tab/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</w:t>
      </w:r>
      <w:r w:rsidR="00211A3C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</w:t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กิจการที่ไม่เกี่ยวข้องกัน</w:t>
      </w:r>
    </w:p>
    <w:p w:rsidR="00C2174A" w:rsidRDefault="00C2174A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11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CC1CB1" w:rsidRPr="009423A9" w:rsidRDefault="00CC1CB1" w:rsidP="00CC1CB1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23A9">
        <w:rPr>
          <w:rFonts w:ascii="Angsana New" w:hAnsi="Angsana New" w:cs="Angsana New"/>
          <w:sz w:val="30"/>
          <w:szCs w:val="30"/>
          <w:cs/>
          <w:lang w:bidi="th-TH"/>
        </w:rPr>
        <w:tab/>
      </w:r>
    </w:p>
    <w:p w:rsidR="00332D8B" w:rsidRPr="009827F1" w:rsidRDefault="00332D8B" w:rsidP="00332D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332D8B" w:rsidRPr="00332D8B" w:rsidRDefault="00332D8B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:rsidR="00332D8B" w:rsidRDefault="00332D8B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E737FF" w:rsidRDefault="00E737FF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314BE9" w:rsidRPr="002D2A21" w:rsidRDefault="00314BE9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2D2A21">
        <w:rPr>
          <w:rFonts w:ascii="Angsana New" w:hAnsi="Angsana New"/>
          <w:sz w:val="30"/>
          <w:szCs w:val="30"/>
          <w:cs/>
          <w:lang w:val="en-US"/>
        </w:rPr>
        <w:lastRenderedPageBreak/>
        <w:t>หมายเหตุประกอบงบการเงิน</w:t>
      </w:r>
      <w:r w:rsidR="002403F4" w:rsidRPr="002D2A21">
        <w:rPr>
          <w:rFonts w:ascii="Angsana New" w:hAnsi="Angsana New" w:hint="cs"/>
          <w:sz w:val="30"/>
          <w:szCs w:val="30"/>
          <w:cs/>
          <w:lang w:val="en-US"/>
        </w:rPr>
        <w:t>แบบย่อ</w:t>
      </w:r>
      <w:r w:rsidRPr="002D2A21">
        <w:rPr>
          <w:rFonts w:ascii="Angsana New" w:hAnsi="Angsana New"/>
          <w:sz w:val="30"/>
          <w:szCs w:val="30"/>
          <w:cs/>
          <w:lang w:val="en-US"/>
        </w:rPr>
        <w:t>เป็นส่วนหนึ่งของงบการเงิน</w:t>
      </w:r>
      <w:r w:rsidR="00F26C7A" w:rsidRPr="002D2A21">
        <w:rPr>
          <w:rFonts w:ascii="Angsana New" w:hAnsi="Angsana New" w:hint="cs"/>
          <w:sz w:val="30"/>
          <w:szCs w:val="30"/>
          <w:cs/>
          <w:lang w:val="en-US"/>
        </w:rPr>
        <w:t>ระหว่างกาล</w:t>
      </w:r>
      <w:r w:rsidRPr="002D2A21">
        <w:rPr>
          <w:rFonts w:ascii="Angsana New" w:hAnsi="Angsana New"/>
          <w:sz w:val="30"/>
          <w:szCs w:val="30"/>
          <w:cs/>
          <w:lang w:val="en-US"/>
        </w:rPr>
        <w:t>นี้</w:t>
      </w:r>
    </w:p>
    <w:p w:rsidR="00314BE9" w:rsidRPr="002D2A21" w:rsidRDefault="00314BE9" w:rsidP="008D0EA9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314BE9" w:rsidRPr="002D2A21" w:rsidRDefault="00314BE9" w:rsidP="008D0EA9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2D2A21">
        <w:rPr>
          <w:rFonts w:ascii="Angsana New" w:hAnsi="Angsana New"/>
          <w:sz w:val="30"/>
          <w:szCs w:val="30"/>
          <w:cs/>
          <w:lang w:val="en-US"/>
        </w:rPr>
        <w:t>งบกา</w:t>
      </w:r>
      <w:r w:rsidR="00AD7E77" w:rsidRPr="002D2A21">
        <w:rPr>
          <w:rFonts w:ascii="Angsana New" w:hAnsi="Angsana New"/>
          <w:sz w:val="30"/>
          <w:szCs w:val="30"/>
          <w:cs/>
          <w:lang w:val="en-US"/>
        </w:rPr>
        <w:t>รเงิน</w:t>
      </w:r>
      <w:r w:rsidR="00880C27" w:rsidRPr="002D2A21">
        <w:rPr>
          <w:rFonts w:ascii="Angsana New" w:hAnsi="Angsana New"/>
          <w:sz w:val="30"/>
          <w:szCs w:val="30"/>
          <w:cs/>
          <w:lang w:val="en-US"/>
        </w:rPr>
        <w:t>ระหว่างกาล</w:t>
      </w:r>
      <w:r w:rsidR="00523893" w:rsidRPr="002D2A21">
        <w:rPr>
          <w:rFonts w:ascii="Angsana New" w:hAnsi="Angsana New"/>
          <w:sz w:val="30"/>
          <w:szCs w:val="30"/>
          <w:cs/>
          <w:lang w:val="en-US"/>
        </w:rPr>
        <w:t>นี้</w:t>
      </w:r>
      <w:r w:rsidR="00AD7E77" w:rsidRPr="002D2A21">
        <w:rPr>
          <w:rFonts w:ascii="Angsana New" w:hAnsi="Angsana New"/>
          <w:sz w:val="30"/>
          <w:szCs w:val="30"/>
          <w:cs/>
          <w:lang w:val="en-US"/>
        </w:rPr>
        <w:t>ได้รับอนุมัติ</w:t>
      </w:r>
      <w:r w:rsidR="00DF141B" w:rsidRPr="002D2A21">
        <w:rPr>
          <w:rFonts w:ascii="Angsana New" w:hAnsi="Angsana New"/>
          <w:sz w:val="30"/>
          <w:szCs w:val="30"/>
          <w:cs/>
          <w:lang w:val="en-US"/>
        </w:rPr>
        <w:t>ให้ออกงบการเงินจาก</w:t>
      </w:r>
      <w:r w:rsidR="00667FC3" w:rsidRPr="002D2A21">
        <w:rPr>
          <w:rFonts w:ascii="Angsana New" w:hAnsi="Angsana New"/>
          <w:sz w:val="30"/>
          <w:szCs w:val="30"/>
          <w:cs/>
          <w:lang w:val="en-US"/>
        </w:rPr>
        <w:t>คณะ</w:t>
      </w:r>
      <w:r w:rsidR="00DF141B" w:rsidRPr="002D2A21">
        <w:rPr>
          <w:rFonts w:ascii="Angsana New" w:hAnsi="Angsana New"/>
          <w:sz w:val="30"/>
          <w:szCs w:val="30"/>
          <w:cs/>
          <w:lang w:val="en-US"/>
        </w:rPr>
        <w:t>กรรมการ</w:t>
      </w:r>
      <w:r w:rsidR="00B659CF" w:rsidRPr="002D2A21">
        <w:rPr>
          <w:rFonts w:ascii="Angsana New" w:hAnsi="Angsana New"/>
          <w:sz w:val="30"/>
          <w:szCs w:val="30"/>
          <w:cs/>
          <w:lang w:val="en-US"/>
        </w:rPr>
        <w:t>เมื่อ</w:t>
      </w:r>
      <w:r w:rsidR="003176FF" w:rsidRPr="002D2A21">
        <w:rPr>
          <w:rFonts w:ascii="Angsana New" w:hAnsi="Angsana New"/>
          <w:sz w:val="30"/>
          <w:szCs w:val="30"/>
          <w:cs/>
          <w:lang w:val="en-US"/>
        </w:rPr>
        <w:t>วันที่</w:t>
      </w:r>
      <w:r w:rsidR="004F6428" w:rsidRPr="002D2A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B2C16" w:rsidRPr="002D2A21">
        <w:rPr>
          <w:rFonts w:ascii="Angsana New" w:hAnsi="Angsana New"/>
          <w:sz w:val="30"/>
          <w:szCs w:val="30"/>
          <w:lang w:val="en-US"/>
        </w:rPr>
        <w:t xml:space="preserve">14 </w:t>
      </w:r>
      <w:r w:rsidR="006B2C16" w:rsidRPr="002D2A21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DE4B1D" w:rsidRPr="002D2A21">
        <w:rPr>
          <w:rFonts w:ascii="Angsana New" w:hAnsi="Angsana New"/>
          <w:sz w:val="30"/>
          <w:szCs w:val="30"/>
          <w:lang w:val="en-US"/>
        </w:rPr>
        <w:t>2563</w:t>
      </w:r>
    </w:p>
    <w:p w:rsidR="00880C27" w:rsidRPr="002D2A21" w:rsidRDefault="00880C27" w:rsidP="008D0EA9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4A5132" w:rsidRPr="002D2A21" w:rsidRDefault="007E4338" w:rsidP="008D0EA9">
      <w:pPr>
        <w:tabs>
          <w:tab w:val="left" w:pos="540"/>
        </w:tabs>
        <w:spacing w:line="240" w:lineRule="atLeast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E4338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4A5132" w:rsidRPr="002D2A21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ข้อมูลทั่วไป</w:t>
      </w:r>
    </w:p>
    <w:p w:rsidR="002F1A53" w:rsidRPr="002D2A21" w:rsidRDefault="002F1A53" w:rsidP="0044004D">
      <w:pPr>
        <w:spacing w:line="240" w:lineRule="atLeast"/>
        <w:ind w:left="547" w:right="-43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4A5132" w:rsidRPr="002D2A21" w:rsidRDefault="002F1A53" w:rsidP="0044004D">
      <w:pPr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2D2A21">
        <w:rPr>
          <w:rFonts w:ascii="Angsana New" w:hAnsi="Angsana New"/>
          <w:spacing w:val="-2"/>
          <w:sz w:val="30"/>
          <w:szCs w:val="30"/>
          <w:cs/>
          <w:lang w:val="en-US"/>
        </w:rPr>
        <w:t>บริษัทดำเนินธุรกิจหลักเกี่ยวกับ การผลิต และจำหน่าย</w:t>
      </w:r>
      <w:r w:rsidR="00B3490B" w:rsidRPr="002D2A21">
        <w:rPr>
          <w:rFonts w:ascii="Angsana New" w:hAnsi="Angsana New" w:hint="cs"/>
          <w:spacing w:val="-2"/>
          <w:sz w:val="30"/>
          <w:szCs w:val="30"/>
          <w:cs/>
          <w:lang w:val="en-US"/>
        </w:rPr>
        <w:t>ภาชนะ</w:t>
      </w:r>
      <w:r w:rsidRPr="002D2A21">
        <w:rPr>
          <w:rFonts w:ascii="Angsana New" w:hAnsi="Angsana New"/>
          <w:spacing w:val="-2"/>
          <w:sz w:val="30"/>
          <w:szCs w:val="30"/>
          <w:cs/>
          <w:lang w:val="en-US"/>
        </w:rPr>
        <w:t>อลูมิเนียม เช่น หลอดอลูมิเนียมชนิดนิ่ม ภาชนะสำหรับบรรจุแก๊ส</w:t>
      </w:r>
      <w:r w:rsidRPr="002D2A21">
        <w:rPr>
          <w:rFonts w:ascii="Angsana New" w:hAnsi="Angsana New"/>
          <w:sz w:val="30"/>
          <w:szCs w:val="30"/>
          <w:cs/>
          <w:lang w:val="en-US"/>
        </w:rPr>
        <w:t>และผลิตภัณฑ์แอโรโซล ภาชนะอลูมิเนียมชนิดผนั</w:t>
      </w:r>
      <w:r w:rsidR="00B3490B" w:rsidRPr="002D2A21">
        <w:rPr>
          <w:rFonts w:ascii="Angsana New" w:hAnsi="Angsana New"/>
          <w:sz w:val="30"/>
          <w:szCs w:val="30"/>
          <w:cs/>
          <w:lang w:val="en-US"/>
        </w:rPr>
        <w:t>งแข็ง ขวดอลูมิเนียมชนิดผนังแข็ง</w:t>
      </w:r>
      <w:r w:rsidR="00F154CD" w:rsidRPr="002D2A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154CD" w:rsidRPr="002D2A21">
        <w:rPr>
          <w:rFonts w:ascii="Angsana New" w:hAnsi="Angsana New"/>
          <w:sz w:val="30"/>
          <w:szCs w:val="30"/>
          <w:cs/>
          <w:lang w:val="en-US"/>
        </w:rPr>
        <w:t>ขวดอลูมิเนียม</w:t>
      </w:r>
      <w:r w:rsidR="00B3490B" w:rsidRPr="002D2A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154CD" w:rsidRPr="002D2A21">
        <w:rPr>
          <w:rFonts w:ascii="Angsana New" w:hAnsi="Angsana New"/>
          <w:sz w:val="30"/>
          <w:szCs w:val="30"/>
          <w:cs/>
          <w:lang w:val="en-US"/>
        </w:rPr>
        <w:br/>
      </w:r>
      <w:r w:rsidRPr="002D2A21">
        <w:rPr>
          <w:rFonts w:ascii="Angsana New" w:hAnsi="Angsana New"/>
          <w:sz w:val="30"/>
          <w:szCs w:val="30"/>
          <w:cs/>
          <w:lang w:val="en-US"/>
        </w:rPr>
        <w:t>งานประดิษฐ์ทางเทคนิคปั๊มขึ้นรูป เหรียญอลูมิเนียม คอยล์อลูมิเนียม เม็ดอลูมิเนียม และแผ่นอลูมิเนียม เป็นต้น</w:t>
      </w:r>
    </w:p>
    <w:p w:rsidR="002F1A53" w:rsidRPr="002D2A21" w:rsidRDefault="002F1A53" w:rsidP="008D0EA9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4A5132" w:rsidRPr="002D2A21" w:rsidRDefault="007E4338" w:rsidP="008D0EA9">
      <w:pPr>
        <w:tabs>
          <w:tab w:val="left" w:pos="540"/>
        </w:tabs>
        <w:spacing w:line="240" w:lineRule="atLeast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7E4338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4A5132" w:rsidRPr="002D2A21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เกณฑ์การจัดทำง</w:t>
      </w:r>
      <w:r w:rsidR="00794276" w:rsidRPr="002D2A21">
        <w:rPr>
          <w:rFonts w:ascii="Angsana New" w:hAnsi="Angsana New"/>
          <w:b/>
          <w:bCs/>
          <w:sz w:val="30"/>
          <w:szCs w:val="30"/>
          <w:cs/>
          <w:lang w:val="th-TH"/>
        </w:rPr>
        <w:t>บการเงิน</w:t>
      </w:r>
      <w:r w:rsidR="00121E04" w:rsidRPr="002D2A21">
        <w:rPr>
          <w:rFonts w:ascii="Angsana New" w:hAnsi="Angsana New"/>
          <w:b/>
          <w:bCs/>
          <w:sz w:val="30"/>
          <w:szCs w:val="30"/>
          <w:cs/>
          <w:lang w:val="th-TH"/>
        </w:rPr>
        <w:t>ระหว่างกาล</w:t>
      </w:r>
    </w:p>
    <w:p w:rsidR="008733B6" w:rsidRPr="002D2A21" w:rsidRDefault="008733B6" w:rsidP="008D0EA9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121E04" w:rsidRPr="002D2A21" w:rsidRDefault="00121E04" w:rsidP="00121E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2D2A21">
        <w:rPr>
          <w:rFonts w:ascii="Angsana New" w:hAnsi="Angsana New"/>
          <w:i/>
          <w:iCs/>
          <w:sz w:val="30"/>
          <w:szCs w:val="30"/>
          <w:cs/>
        </w:rPr>
        <w:t>(ก)</w:t>
      </w:r>
      <w:r w:rsidRPr="002D2A21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0E4830" w:rsidRPr="002D2A21" w:rsidRDefault="000E4830" w:rsidP="001B0382">
      <w:pPr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1B0382" w:rsidRPr="002D2A21" w:rsidRDefault="001B0382" w:rsidP="00134A85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D2A21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</w:t>
      </w:r>
      <w:r w:rsidR="00134A85" w:rsidRPr="002D2A21">
        <w:rPr>
          <w:rFonts w:ascii="Angsana New" w:hAnsi="Angsana New" w:hint="cs"/>
          <w:spacing w:val="-4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</w:t>
      </w:r>
      <w:r w:rsidR="00C26C3A" w:rsidRPr="002D2A21">
        <w:rPr>
          <w:rFonts w:ascii="Angsana New" w:hAnsi="Angsana New" w:hint="cs"/>
          <w:spacing w:val="-4"/>
          <w:sz w:val="30"/>
          <w:szCs w:val="30"/>
          <w:cs/>
        </w:rPr>
        <w:t>ัด</w:t>
      </w:r>
      <w:r w:rsidR="00134A85" w:rsidRPr="002D2A21">
        <w:rPr>
          <w:rFonts w:ascii="Angsana New" w:hAnsi="Angsana New" w:hint="cs"/>
          <w:spacing w:val="-4"/>
          <w:sz w:val="30"/>
          <w:szCs w:val="30"/>
          <w:cs/>
        </w:rPr>
        <w:t>ทำหมายเหตุ</w:t>
      </w:r>
      <w:r w:rsidR="00134A85" w:rsidRPr="002D2A21">
        <w:rPr>
          <w:rFonts w:ascii="Angsana New" w:hAnsi="Angsana New" w:hint="cs"/>
          <w:spacing w:val="-8"/>
          <w:sz w:val="30"/>
          <w:szCs w:val="30"/>
          <w:cs/>
        </w:rPr>
        <w:t>ประกอบงบการเงินระหว่างกาลในรูปแบบย่อ</w:t>
      </w:r>
      <w:r w:rsidR="00275DAD" w:rsidRPr="002D2A21">
        <w:rPr>
          <w:rFonts w:ascii="Angsana New" w:hAnsi="Angsana New" w:hint="cs"/>
          <w:spacing w:val="-8"/>
          <w:sz w:val="30"/>
          <w:szCs w:val="30"/>
          <w:cs/>
        </w:rPr>
        <w:t xml:space="preserve"> (“งบการเงินระหว่างกาล”) </w:t>
      </w:r>
      <w:r w:rsidR="00F35477" w:rsidRPr="002D2A21">
        <w:rPr>
          <w:rFonts w:ascii="Angsana New" w:hAnsi="Angsana New"/>
          <w:spacing w:val="-8"/>
          <w:sz w:val="30"/>
          <w:szCs w:val="30"/>
          <w:cs/>
        </w:rPr>
        <w:t>ตามมาตรฐานการบัญชี</w:t>
      </w:r>
      <w:r w:rsidR="00106B12" w:rsidRPr="002D2A21">
        <w:rPr>
          <w:rFonts w:ascii="Angsana New" w:hAnsi="Angsana New"/>
          <w:spacing w:val="-8"/>
          <w:sz w:val="30"/>
          <w:szCs w:val="30"/>
          <w:cs/>
        </w:rPr>
        <w:t xml:space="preserve"> ฉบับที่</w:t>
      </w:r>
      <w:r w:rsidR="00106B12" w:rsidRPr="002D2A21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106B12" w:rsidRPr="002D2A21">
        <w:rPr>
          <w:rFonts w:ascii="Angsana New" w:hAnsi="Angsana New"/>
          <w:spacing w:val="-8"/>
          <w:sz w:val="30"/>
          <w:szCs w:val="30"/>
        </w:rPr>
        <w:t>34</w:t>
      </w:r>
      <w:r w:rsidRPr="002D2A21">
        <w:rPr>
          <w:rFonts w:ascii="Angsana New" w:hAnsi="Angsana New"/>
          <w:spacing w:val="-8"/>
          <w:sz w:val="30"/>
          <w:szCs w:val="30"/>
        </w:rPr>
        <w:t xml:space="preserve"> </w:t>
      </w:r>
      <w:r w:rsidRPr="002D2A21">
        <w:rPr>
          <w:rFonts w:ascii="Angsana New" w:hAnsi="Angsana New"/>
          <w:spacing w:val="-8"/>
          <w:sz w:val="30"/>
          <w:szCs w:val="30"/>
          <w:cs/>
        </w:rPr>
        <w:t>เรื่อง</w:t>
      </w:r>
      <w:r w:rsidR="00677DEC" w:rsidRPr="002D2A21">
        <w:rPr>
          <w:rFonts w:ascii="Angsana New" w:hAnsi="Angsana New"/>
          <w:spacing w:val="-8"/>
          <w:sz w:val="30"/>
          <w:szCs w:val="30"/>
        </w:rPr>
        <w:t xml:space="preserve"> </w:t>
      </w:r>
      <w:r w:rsidR="00E53C09" w:rsidRPr="002D2A21">
        <w:rPr>
          <w:rFonts w:ascii="Angsana New" w:hAnsi="Angsana New" w:hint="cs"/>
          <w:i/>
          <w:iCs/>
          <w:spacing w:val="-8"/>
          <w:sz w:val="30"/>
          <w:szCs w:val="30"/>
          <w:cs/>
        </w:rPr>
        <w:t>การรายงานทาง</w:t>
      </w:r>
      <w:r w:rsidR="00E53C09" w:rsidRPr="002D2A21">
        <w:rPr>
          <w:rFonts w:ascii="Angsana New" w:hAnsi="Angsana New"/>
          <w:i/>
          <w:iCs/>
          <w:spacing w:val="-8"/>
          <w:sz w:val="30"/>
          <w:szCs w:val="30"/>
          <w:cs/>
        </w:rPr>
        <w:t>การเงินระหว่างกาล</w:t>
      </w:r>
      <w:r w:rsidR="00E53C09" w:rsidRPr="002D2A21">
        <w:rPr>
          <w:rFonts w:ascii="Angsana New" w:hAnsi="Angsana New"/>
          <w:sz w:val="30"/>
          <w:szCs w:val="30"/>
          <w:cs/>
        </w:rPr>
        <w:t xml:space="preserve"> </w:t>
      </w:r>
      <w:r w:rsidRPr="002D2A21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 w:rsidR="00106B12" w:rsidRPr="002D2A21"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="009423A9" w:rsidRPr="002D2A21">
        <w:rPr>
          <w:rFonts w:ascii="Angsana New" w:hAnsi="Angsana New"/>
          <w:sz w:val="30"/>
          <w:szCs w:val="30"/>
        </w:rPr>
        <w:t xml:space="preserve"> </w:t>
      </w:r>
      <w:r w:rsidRPr="002D2A21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131603" w:rsidRPr="002D2A21" w:rsidRDefault="00131603" w:rsidP="00134A85">
      <w:pPr>
        <w:ind w:left="547" w:right="-43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4A5826" w:rsidRPr="002D2A21" w:rsidRDefault="001B0382" w:rsidP="00106B12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D2A21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="004F42A8" w:rsidRPr="002D2A21">
        <w:rPr>
          <w:rFonts w:ascii="Angsana New" w:hAnsi="Angsana New" w:hint="cs"/>
          <w:sz w:val="30"/>
          <w:szCs w:val="30"/>
          <w:cs/>
        </w:rPr>
        <w:t>เ</w:t>
      </w:r>
      <w:r w:rsidRPr="002D2A21">
        <w:rPr>
          <w:rFonts w:ascii="Angsana New" w:hAnsi="Angsana New"/>
          <w:sz w:val="30"/>
          <w:szCs w:val="30"/>
          <w:cs/>
        </w:rPr>
        <w:t>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F154CD" w:rsidRPr="002D2A21">
        <w:rPr>
          <w:rFonts w:ascii="Angsana New" w:hAnsi="Angsana New" w:hint="cs"/>
          <w:sz w:val="30"/>
          <w:szCs w:val="30"/>
          <w:cs/>
        </w:rPr>
        <w:t xml:space="preserve"> </w:t>
      </w:r>
      <w:r w:rsidRPr="002D2A21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6B2C16" w:rsidRPr="002D2A21">
        <w:rPr>
          <w:rFonts w:ascii="Angsana New" w:hAnsi="Angsana New"/>
          <w:sz w:val="30"/>
          <w:szCs w:val="30"/>
        </w:rPr>
        <w:t xml:space="preserve">             </w:t>
      </w:r>
      <w:r w:rsidRPr="002D2A21">
        <w:rPr>
          <w:rFonts w:ascii="Angsana New" w:hAnsi="Angsana New"/>
          <w:sz w:val="30"/>
          <w:szCs w:val="30"/>
          <w:cs/>
        </w:rPr>
        <w:t xml:space="preserve"> </w:t>
      </w:r>
      <w:r w:rsidR="007E4338" w:rsidRPr="007E4338">
        <w:rPr>
          <w:rFonts w:ascii="Angsana New" w:hAnsi="Angsana New"/>
          <w:sz w:val="30"/>
          <w:szCs w:val="30"/>
          <w:lang w:val="en-US"/>
        </w:rPr>
        <w:t>31</w:t>
      </w:r>
      <w:r w:rsidR="003C5016" w:rsidRPr="002D2A2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775BB" w:rsidRPr="002D2A21">
        <w:rPr>
          <w:rFonts w:ascii="Angsana New" w:hAnsi="Angsana New"/>
          <w:sz w:val="30"/>
          <w:szCs w:val="30"/>
        </w:rPr>
        <w:t>256</w:t>
      </w:r>
      <w:r w:rsidR="006B2C16" w:rsidRPr="002D2A21">
        <w:rPr>
          <w:rFonts w:ascii="Angsana New" w:hAnsi="Angsana New"/>
          <w:sz w:val="30"/>
          <w:szCs w:val="30"/>
        </w:rPr>
        <w:t>2</w:t>
      </w:r>
    </w:p>
    <w:p w:rsidR="002C23C9" w:rsidRPr="002D2A21" w:rsidRDefault="002C23C9" w:rsidP="00106B12">
      <w:pPr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:rsidR="002C23C9" w:rsidRPr="002D2A21" w:rsidRDefault="002C23C9" w:rsidP="002C23C9">
      <w:pPr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  <w:r w:rsidRPr="002D2A21">
        <w:rPr>
          <w:rFonts w:ascii="Angsana New" w:hAnsi="Angsana New"/>
          <w:sz w:val="30"/>
          <w:szCs w:val="30"/>
          <w:cs/>
        </w:rPr>
        <w:t>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2D2A21">
        <w:rPr>
          <w:rFonts w:ascii="Angsana New" w:hAnsi="Angsana New" w:hint="cs"/>
          <w:sz w:val="30"/>
          <w:szCs w:val="30"/>
          <w:cs/>
        </w:rPr>
        <w:t xml:space="preserve"> </w:t>
      </w:r>
      <w:r w:rsidRPr="002D2A21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2D2A21">
        <w:rPr>
          <w:rFonts w:ascii="Angsana New" w:hAnsi="Angsana New"/>
          <w:sz w:val="30"/>
          <w:szCs w:val="30"/>
        </w:rPr>
        <w:t xml:space="preserve">16 </w:t>
      </w:r>
      <w:r w:rsidRPr="002D2A2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2D2A21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2D2A21">
        <w:rPr>
          <w:rFonts w:ascii="Angsana New" w:hAnsi="Angsana New"/>
          <w:sz w:val="30"/>
          <w:szCs w:val="30"/>
        </w:rPr>
        <w:t xml:space="preserve"> </w:t>
      </w:r>
      <w:r w:rsidRPr="002D2A21">
        <w:rPr>
          <w:rFonts w:ascii="Angsana New" w:hAnsi="Angsana New"/>
          <w:sz w:val="30"/>
          <w:szCs w:val="30"/>
          <w:cs/>
        </w:rPr>
        <w:t>(</w:t>
      </w:r>
      <w:r w:rsidRPr="002D2A21">
        <w:rPr>
          <w:rFonts w:ascii="Angsana New" w:hAnsi="Angsana New"/>
          <w:sz w:val="30"/>
          <w:szCs w:val="30"/>
        </w:rPr>
        <w:t>TFRS 16</w:t>
      </w:r>
      <w:r w:rsidRPr="002D2A21">
        <w:rPr>
          <w:rFonts w:ascii="Angsana New" w:hAnsi="Angsana New"/>
          <w:sz w:val="30"/>
          <w:szCs w:val="30"/>
          <w:cs/>
        </w:rPr>
        <w:t>) เป็นครั้งแรกซึ่งไม่มีผลกระทบต่องบการเงินอย่างมีสาระสำคัญ</w:t>
      </w:r>
    </w:p>
    <w:p w:rsidR="00C965BA" w:rsidRPr="002D2A21" w:rsidRDefault="00C965BA" w:rsidP="00363A3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F7278F" w:rsidRPr="002D2A21" w:rsidRDefault="00134A85" w:rsidP="00F614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2D2A21">
        <w:rPr>
          <w:rFonts w:ascii="Angsana New" w:hAnsi="Angsana New" w:hint="cs"/>
          <w:i/>
          <w:iCs/>
          <w:sz w:val="30"/>
          <w:szCs w:val="30"/>
          <w:cs/>
        </w:rPr>
        <w:t xml:space="preserve">(ข) </w:t>
      </w:r>
      <w:r w:rsidR="00C26C3A" w:rsidRPr="002D2A2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26C3A" w:rsidRPr="002D2A21">
        <w:rPr>
          <w:rFonts w:ascii="Angsana New" w:hAnsi="Angsana New"/>
          <w:i/>
          <w:iCs/>
          <w:sz w:val="30"/>
          <w:szCs w:val="30"/>
          <w:cs/>
        </w:rPr>
        <w:tab/>
      </w:r>
      <w:r w:rsidRPr="002D2A21">
        <w:rPr>
          <w:rFonts w:ascii="Angsana New" w:hAnsi="Angsana New" w:hint="cs"/>
          <w:i/>
          <w:iCs/>
          <w:sz w:val="30"/>
          <w:szCs w:val="30"/>
          <w:cs/>
        </w:rPr>
        <w:t xml:space="preserve">การใช้วิจารณญาณ การประมาณการ </w:t>
      </w:r>
      <w:r w:rsidR="006428C0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:rsidR="00F6147D" w:rsidRPr="002D2A21" w:rsidRDefault="00F6147D" w:rsidP="00F614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24"/>
          <w:szCs w:val="24"/>
        </w:rPr>
      </w:pPr>
    </w:p>
    <w:p w:rsidR="00F7278F" w:rsidRPr="002D2A21" w:rsidRDefault="00134A85" w:rsidP="00C965BA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D2A21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</w:t>
      </w:r>
      <w:r w:rsidR="00FC5478" w:rsidRPr="002D2A21">
        <w:rPr>
          <w:rFonts w:ascii="Angsana New" w:hAnsi="Angsana New"/>
          <w:sz w:val="30"/>
          <w:szCs w:val="30"/>
          <w:cs/>
        </w:rPr>
        <w:t>ในการถือปฎิบัติตามนโยบายการบัญชีของบริษัท ซึ่งผลที่เกิดขึ้นจริงอาจแตกต่างจากที่ประมาณการไว้ ทั้งนี้</w:t>
      </w:r>
      <w:r w:rsidR="00C26C3A" w:rsidRPr="002D2A21">
        <w:rPr>
          <w:rFonts w:ascii="Angsana New" w:hAnsi="Angsana New" w:hint="cs"/>
          <w:sz w:val="30"/>
          <w:szCs w:val="30"/>
          <w:cs/>
        </w:rPr>
        <w:t xml:space="preserve"> </w:t>
      </w:r>
      <w:r w:rsidR="00FC5478" w:rsidRPr="002D2A21">
        <w:rPr>
          <w:rFonts w:ascii="Angsana New" w:hAnsi="Angsana New"/>
          <w:sz w:val="30"/>
          <w:szCs w:val="30"/>
          <w:cs/>
        </w:rPr>
        <w:t>นโยบายการบัญชี</w:t>
      </w:r>
      <w:r w:rsidR="00C26C3A" w:rsidRPr="002D2A21">
        <w:rPr>
          <w:rFonts w:ascii="Angsana New" w:hAnsi="Angsana New" w:hint="cs"/>
          <w:sz w:val="30"/>
          <w:szCs w:val="30"/>
          <w:cs/>
        </w:rPr>
        <w:t xml:space="preserve"> </w:t>
      </w:r>
      <w:r w:rsidR="00FC5478" w:rsidRPr="002D2A21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</w:t>
      </w:r>
      <w:r w:rsidR="00C965BA" w:rsidRPr="002D2A21">
        <w:rPr>
          <w:rFonts w:ascii="Angsana New" w:hAnsi="Angsana New"/>
          <w:sz w:val="30"/>
          <w:szCs w:val="30"/>
          <w:cs/>
        </w:rPr>
        <w:t>ไม่แตกต่างจากที่ได้อธิบาย</w:t>
      </w:r>
      <w:r w:rsidR="00C965BA" w:rsidRPr="002D2A21">
        <w:rPr>
          <w:rFonts w:ascii="Angsana New" w:hAnsi="Angsana New" w:hint="cs"/>
          <w:sz w:val="30"/>
          <w:szCs w:val="30"/>
          <w:cs/>
        </w:rPr>
        <w:t>ไว้</w:t>
      </w:r>
      <w:r w:rsidR="002856EF" w:rsidRPr="002D2A21">
        <w:rPr>
          <w:rFonts w:ascii="Angsana New" w:hAnsi="Angsana New"/>
          <w:sz w:val="30"/>
          <w:szCs w:val="30"/>
        </w:rPr>
        <w:br/>
      </w:r>
      <w:r w:rsidR="00C965BA" w:rsidRPr="002D2A21">
        <w:rPr>
          <w:rFonts w:ascii="Angsana New" w:hAnsi="Angsana New"/>
          <w:sz w:val="30"/>
          <w:szCs w:val="30"/>
          <w:cs/>
        </w:rPr>
        <w:t>ใน</w:t>
      </w:r>
      <w:r w:rsidR="00FC5478" w:rsidRPr="002D2A21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FC5478" w:rsidRPr="002D2A21">
        <w:rPr>
          <w:rFonts w:ascii="Angsana New" w:hAnsi="Angsana New"/>
          <w:sz w:val="30"/>
          <w:szCs w:val="30"/>
        </w:rPr>
        <w:t>31</w:t>
      </w:r>
      <w:r w:rsidR="00FC5478" w:rsidRPr="002D2A2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C5478" w:rsidRPr="002D2A21">
        <w:rPr>
          <w:rFonts w:ascii="Angsana New" w:hAnsi="Angsana New"/>
          <w:sz w:val="30"/>
          <w:szCs w:val="30"/>
        </w:rPr>
        <w:t>256</w:t>
      </w:r>
      <w:r w:rsidR="00C965BA" w:rsidRPr="002D2A21">
        <w:rPr>
          <w:rFonts w:ascii="Angsana New" w:hAnsi="Angsana New"/>
          <w:sz w:val="30"/>
          <w:szCs w:val="30"/>
        </w:rPr>
        <w:t>2</w:t>
      </w:r>
      <w:r w:rsidR="00FC5478" w:rsidRPr="002D2A21">
        <w:rPr>
          <w:rFonts w:ascii="Angsana New" w:hAnsi="Angsana New"/>
          <w:sz w:val="30"/>
          <w:szCs w:val="30"/>
          <w:cs/>
        </w:rPr>
        <w:t xml:space="preserve"> </w:t>
      </w:r>
    </w:p>
    <w:p w:rsidR="00131603" w:rsidRPr="002D2A21" w:rsidRDefault="00131603" w:rsidP="00363A3F">
      <w:pPr>
        <w:pStyle w:val="block"/>
        <w:spacing w:after="0" w:line="240" w:lineRule="atLeast"/>
        <w:ind w:left="540"/>
        <w:jc w:val="thaiDistribute"/>
        <w:rPr>
          <w:rFonts w:ascii="Angsana New" w:hAnsi="Angsana New" w:cstheme="minorBidi"/>
          <w:sz w:val="30"/>
          <w:szCs w:val="30"/>
          <w:lang w:val="en-US" w:bidi="th-TH"/>
        </w:rPr>
      </w:pPr>
    </w:p>
    <w:p w:rsidR="00983CDB" w:rsidRPr="00423489" w:rsidRDefault="007E4338" w:rsidP="00E810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E4338">
        <w:rPr>
          <w:rFonts w:ascii="Angsana New" w:hAnsi="Angsana New" w:hint="cs"/>
          <w:b/>
          <w:bCs/>
          <w:sz w:val="30"/>
          <w:szCs w:val="30"/>
        </w:rPr>
        <w:lastRenderedPageBreak/>
        <w:t>3</w:t>
      </w:r>
      <w:r w:rsidR="00156989" w:rsidRPr="00423489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73598B" w:rsidRPr="00423489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150DC6" w:rsidRPr="00131603" w:rsidRDefault="00150DC6" w:rsidP="00AA3A45">
      <w:pPr>
        <w:ind w:left="562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:rsidR="00DE4B1D" w:rsidRPr="00423489" w:rsidRDefault="00DE4B1D" w:rsidP="00DE4B1D">
      <w:pPr>
        <w:ind w:left="562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23489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423489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423489">
        <w:rPr>
          <w:rFonts w:ascii="Angsana New" w:hAnsi="Angsana New"/>
          <w:spacing w:val="-2"/>
          <w:sz w:val="30"/>
          <w:szCs w:val="30"/>
          <w:rtl/>
          <w:cs/>
          <w:lang w:val="en-US"/>
        </w:rPr>
        <w:t xml:space="preserve"> </w:t>
      </w:r>
      <w:r w:rsidRPr="00423489">
        <w:rPr>
          <w:rFonts w:ascii="Angsana New" w:hAnsi="Angsana New"/>
          <w:spacing w:val="-2"/>
          <w:sz w:val="30"/>
          <w:szCs w:val="30"/>
          <w:cs/>
          <w:lang w:val="en-US"/>
        </w:rPr>
        <w:t>มีนาคม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423489">
        <w:rPr>
          <w:rFonts w:ascii="Angsana New" w:hAnsi="Angsana New"/>
          <w:spacing w:val="-2"/>
          <w:sz w:val="30"/>
          <w:szCs w:val="30"/>
          <w:cs/>
          <w:lang w:val="en-US"/>
        </w:rPr>
        <w:t>สรุปได้ดังนี้</w:t>
      </w:r>
    </w:p>
    <w:p w:rsidR="00DE4B1D" w:rsidRPr="00986EEB" w:rsidRDefault="00DE4B1D" w:rsidP="00DE4B1D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52"/>
        <w:gridCol w:w="1206"/>
        <w:gridCol w:w="245"/>
        <w:gridCol w:w="1177"/>
      </w:tblGrid>
      <w:tr w:rsidR="00DE4B1D" w:rsidRPr="00D31801" w:rsidTr="00DE4B1D">
        <w:tc>
          <w:tcPr>
            <w:tcW w:w="6652" w:type="dxa"/>
            <w:vAlign w:val="bottom"/>
          </w:tcPr>
          <w:p w:rsidR="00DE4B1D" w:rsidRPr="003E4311" w:rsidRDefault="00DE4B1D" w:rsidP="00DE4B1D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3E43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06" w:type="dxa"/>
            <w:vAlign w:val="bottom"/>
          </w:tcPr>
          <w:p w:rsidR="00DE4B1D" w:rsidRPr="003E4311" w:rsidRDefault="00DE4B1D" w:rsidP="00DE4B1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431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5" w:type="dxa"/>
            <w:vAlign w:val="bottom"/>
          </w:tcPr>
          <w:p w:rsidR="00DE4B1D" w:rsidRPr="003E4311" w:rsidRDefault="00DE4B1D" w:rsidP="00DE4B1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:rsidR="00DE4B1D" w:rsidRPr="003E4311" w:rsidRDefault="00DE4B1D" w:rsidP="00DE4B1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E4B1D" w:rsidRPr="00D31801" w:rsidTr="00DE4B1D">
        <w:tc>
          <w:tcPr>
            <w:tcW w:w="6652" w:type="dxa"/>
            <w:vAlign w:val="bottom"/>
          </w:tcPr>
          <w:p w:rsidR="00DE4B1D" w:rsidRPr="003E4311" w:rsidRDefault="00DE4B1D" w:rsidP="00DE4B1D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vAlign w:val="bottom"/>
          </w:tcPr>
          <w:p w:rsidR="00DE4B1D" w:rsidRPr="003E4311" w:rsidRDefault="00DE4B1D" w:rsidP="00DE4B1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E43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4B1D" w:rsidRPr="00D31801" w:rsidTr="00DE4B1D">
        <w:tc>
          <w:tcPr>
            <w:tcW w:w="6652" w:type="dxa"/>
          </w:tcPr>
          <w:p w:rsidR="00DE4B1D" w:rsidRPr="003E4311" w:rsidRDefault="00DE4B1D" w:rsidP="00DE4B1D">
            <w:pPr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06" w:type="dxa"/>
            <w:vAlign w:val="bottom"/>
          </w:tcPr>
          <w:p w:rsidR="00DE4B1D" w:rsidRPr="003E4311" w:rsidRDefault="00DE4B1D" w:rsidP="00DE4B1D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:rsidR="00DE4B1D" w:rsidRPr="003E4311" w:rsidRDefault="00DE4B1D" w:rsidP="00DE4B1D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:rsidR="00DE4B1D" w:rsidRPr="003E4311" w:rsidRDefault="00DE4B1D" w:rsidP="00DE4B1D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B1D" w:rsidRPr="00D31801" w:rsidTr="00DE4B1D">
        <w:tc>
          <w:tcPr>
            <w:tcW w:w="6652" w:type="dxa"/>
          </w:tcPr>
          <w:p w:rsidR="00DE4B1D" w:rsidRPr="003E4311" w:rsidRDefault="006C13E4" w:rsidP="00DE4B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="00DE4B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ขายสินค้า</w:t>
            </w:r>
          </w:p>
        </w:tc>
        <w:tc>
          <w:tcPr>
            <w:tcW w:w="1206" w:type="dxa"/>
          </w:tcPr>
          <w:p w:rsidR="00DE4B1D" w:rsidRPr="00F704A0" w:rsidRDefault="00EF4527" w:rsidP="00DE4B1D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4527">
              <w:rPr>
                <w:rFonts w:ascii="Angsana New" w:hAnsi="Angsana New"/>
                <w:sz w:val="30"/>
                <w:szCs w:val="30"/>
                <w:lang w:val="en-US"/>
              </w:rPr>
              <w:t>307,067</w:t>
            </w:r>
          </w:p>
        </w:tc>
        <w:tc>
          <w:tcPr>
            <w:tcW w:w="245" w:type="dxa"/>
            <w:vAlign w:val="bottom"/>
          </w:tcPr>
          <w:p w:rsidR="00DE4B1D" w:rsidRPr="003E4311" w:rsidRDefault="00DE4B1D" w:rsidP="00DE4B1D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DE4B1D" w:rsidRPr="00F704A0" w:rsidRDefault="007E4338" w:rsidP="00DE4B1D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4338">
              <w:rPr>
                <w:rFonts w:ascii="Angsana New" w:hAnsi="Angsana New"/>
                <w:sz w:val="30"/>
                <w:szCs w:val="30"/>
                <w:lang w:val="en-US"/>
              </w:rPr>
              <w:t>332</w:t>
            </w:r>
            <w:r w:rsidR="00DE4B1D" w:rsidRPr="004E018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4338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</w:p>
        </w:tc>
      </w:tr>
      <w:tr w:rsidR="00DE4B1D" w:rsidRPr="00D31801" w:rsidTr="00DE4B1D">
        <w:tc>
          <w:tcPr>
            <w:tcW w:w="6652" w:type="dxa"/>
          </w:tcPr>
          <w:p w:rsidR="00DE4B1D" w:rsidRPr="003E4311" w:rsidRDefault="00DE4B1D" w:rsidP="00DE4B1D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206" w:type="dxa"/>
          </w:tcPr>
          <w:p w:rsidR="00DE4B1D" w:rsidRPr="00F704A0" w:rsidRDefault="00EF4527" w:rsidP="00DE4B1D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4527">
              <w:rPr>
                <w:rFonts w:ascii="Angsana New" w:hAnsi="Angsana New"/>
                <w:sz w:val="30"/>
                <w:szCs w:val="30"/>
                <w:lang w:val="en-US"/>
              </w:rPr>
              <w:t>1,785</w:t>
            </w:r>
          </w:p>
        </w:tc>
        <w:tc>
          <w:tcPr>
            <w:tcW w:w="245" w:type="dxa"/>
            <w:vAlign w:val="bottom"/>
          </w:tcPr>
          <w:p w:rsidR="00DE4B1D" w:rsidRPr="003E4311" w:rsidRDefault="00DE4B1D" w:rsidP="00DE4B1D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DE4B1D" w:rsidRPr="00F704A0" w:rsidRDefault="007E4338" w:rsidP="00DE4B1D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433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E4B1D" w:rsidRPr="004E018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4338"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</w:p>
        </w:tc>
      </w:tr>
      <w:tr w:rsidR="00DE4B1D" w:rsidRPr="00D31801" w:rsidTr="00DE4B1D">
        <w:tc>
          <w:tcPr>
            <w:tcW w:w="6652" w:type="dxa"/>
          </w:tcPr>
          <w:p w:rsidR="00DE4B1D" w:rsidRPr="003E4311" w:rsidRDefault="00DE4B1D" w:rsidP="00DE4B1D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1206" w:type="dxa"/>
          </w:tcPr>
          <w:p w:rsidR="00DE4B1D" w:rsidRPr="00F704A0" w:rsidRDefault="00EF4527" w:rsidP="00DE4B1D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4527">
              <w:rPr>
                <w:rFonts w:ascii="Angsana New" w:hAnsi="Angsana New"/>
                <w:sz w:val="30"/>
                <w:szCs w:val="30"/>
                <w:lang w:val="en-US"/>
              </w:rPr>
              <w:t>4,181</w:t>
            </w:r>
          </w:p>
        </w:tc>
        <w:tc>
          <w:tcPr>
            <w:tcW w:w="245" w:type="dxa"/>
            <w:vAlign w:val="bottom"/>
          </w:tcPr>
          <w:p w:rsidR="00DE4B1D" w:rsidRPr="003E4311" w:rsidRDefault="00DE4B1D" w:rsidP="00DE4B1D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DE4B1D" w:rsidRPr="00F704A0" w:rsidRDefault="007E4338" w:rsidP="00DE4B1D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433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DE4B1D" w:rsidRPr="004E018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4338">
              <w:rPr>
                <w:rFonts w:ascii="Angsana New" w:hAnsi="Angsana New"/>
                <w:sz w:val="30"/>
                <w:szCs w:val="30"/>
                <w:lang w:val="en-US"/>
              </w:rPr>
              <w:t>308</w:t>
            </w:r>
          </w:p>
        </w:tc>
      </w:tr>
      <w:tr w:rsidR="00DE4B1D" w:rsidRPr="00D31801" w:rsidTr="00DE4B1D">
        <w:tc>
          <w:tcPr>
            <w:tcW w:w="6652" w:type="dxa"/>
          </w:tcPr>
          <w:p w:rsidR="00DE4B1D" w:rsidRPr="003E4311" w:rsidRDefault="00DE4B1D" w:rsidP="00DE4B1D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06" w:type="dxa"/>
          </w:tcPr>
          <w:p w:rsidR="00DE4B1D" w:rsidRPr="00F704A0" w:rsidRDefault="00EF4527" w:rsidP="00DE4B1D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4527">
              <w:rPr>
                <w:rFonts w:ascii="Angsana New" w:hAnsi="Angsana New"/>
                <w:sz w:val="30"/>
                <w:szCs w:val="30"/>
                <w:lang w:val="en-US"/>
              </w:rPr>
              <w:t>492</w:t>
            </w:r>
          </w:p>
        </w:tc>
        <w:tc>
          <w:tcPr>
            <w:tcW w:w="245" w:type="dxa"/>
            <w:vAlign w:val="bottom"/>
          </w:tcPr>
          <w:p w:rsidR="00DE4B1D" w:rsidRPr="003E4311" w:rsidRDefault="00DE4B1D" w:rsidP="00DE4B1D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DE4B1D" w:rsidRPr="00F704A0" w:rsidRDefault="007E4338" w:rsidP="00DE4B1D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4338"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</w:p>
        </w:tc>
      </w:tr>
      <w:tr w:rsidR="00DE4B1D" w:rsidRPr="00D31801" w:rsidTr="00DE4B1D">
        <w:tc>
          <w:tcPr>
            <w:tcW w:w="6652" w:type="dxa"/>
          </w:tcPr>
          <w:p w:rsidR="00DE4B1D" w:rsidRPr="003E4311" w:rsidRDefault="00DE4B1D" w:rsidP="00DE4B1D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3E431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06" w:type="dxa"/>
          </w:tcPr>
          <w:p w:rsidR="00DE4B1D" w:rsidRPr="00F704A0" w:rsidRDefault="00EF4527" w:rsidP="00DE4B1D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452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  <w:vAlign w:val="bottom"/>
          </w:tcPr>
          <w:p w:rsidR="00DE4B1D" w:rsidRPr="003E4311" w:rsidRDefault="00DE4B1D" w:rsidP="00DE4B1D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DE4B1D" w:rsidRPr="00F704A0" w:rsidRDefault="007E4338" w:rsidP="00DE4B1D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4338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</w:p>
        </w:tc>
      </w:tr>
      <w:tr w:rsidR="00DE4B1D" w:rsidRPr="00D31801" w:rsidTr="00DE4B1D">
        <w:tc>
          <w:tcPr>
            <w:tcW w:w="6652" w:type="dxa"/>
          </w:tcPr>
          <w:p w:rsidR="00DE4B1D" w:rsidRPr="003E4311" w:rsidRDefault="00DE4B1D" w:rsidP="00DE4B1D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06" w:type="dxa"/>
          </w:tcPr>
          <w:p w:rsidR="00DE4B1D" w:rsidRPr="00F704A0" w:rsidRDefault="00EF4527" w:rsidP="00DE4B1D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452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  <w:vAlign w:val="bottom"/>
          </w:tcPr>
          <w:p w:rsidR="00DE4B1D" w:rsidRPr="003E4311" w:rsidRDefault="00DE4B1D" w:rsidP="00DE4B1D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DE4B1D" w:rsidRPr="00F704A0" w:rsidRDefault="007E4338" w:rsidP="00DE4B1D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4338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="00DE4B1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DE4B1D" w:rsidRPr="0052610F" w:rsidTr="00DE4B1D">
        <w:tc>
          <w:tcPr>
            <w:tcW w:w="6652" w:type="dxa"/>
          </w:tcPr>
          <w:p w:rsidR="00DE4B1D" w:rsidRPr="00986EEB" w:rsidRDefault="00DE4B1D" w:rsidP="00DE4B1D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6" w:type="dxa"/>
          </w:tcPr>
          <w:p w:rsidR="00DE4B1D" w:rsidRPr="00986EEB" w:rsidRDefault="00DE4B1D" w:rsidP="00DE4B1D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:rsidR="00DE4B1D" w:rsidRPr="00986EEB" w:rsidRDefault="00DE4B1D" w:rsidP="00DE4B1D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DE4B1D" w:rsidRPr="00986EEB" w:rsidRDefault="00DE4B1D" w:rsidP="00DE4B1D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4B1D" w:rsidRPr="00D31801" w:rsidTr="00DE4B1D">
        <w:tc>
          <w:tcPr>
            <w:tcW w:w="6652" w:type="dxa"/>
          </w:tcPr>
          <w:p w:rsidR="00DE4B1D" w:rsidRPr="003E4311" w:rsidRDefault="00DE4B1D" w:rsidP="00DE4B1D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06" w:type="dxa"/>
          </w:tcPr>
          <w:p w:rsidR="00DE4B1D" w:rsidRPr="00F704A0" w:rsidRDefault="00DE4B1D" w:rsidP="00DE4B1D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:rsidR="00DE4B1D" w:rsidRPr="003E4311" w:rsidRDefault="00DE4B1D" w:rsidP="00DE4B1D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DE4B1D" w:rsidRPr="00F704A0" w:rsidRDefault="00DE4B1D" w:rsidP="00DE4B1D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4B1D" w:rsidRPr="00D31801" w:rsidTr="00DE4B1D">
        <w:tc>
          <w:tcPr>
            <w:tcW w:w="6652" w:type="dxa"/>
          </w:tcPr>
          <w:p w:rsidR="00DE4B1D" w:rsidRPr="003E4311" w:rsidRDefault="00DE4B1D" w:rsidP="00DE4B1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06" w:type="dxa"/>
          </w:tcPr>
          <w:p w:rsidR="00DE4B1D" w:rsidRPr="00F704A0" w:rsidRDefault="00DE4B1D" w:rsidP="00DE4B1D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:rsidR="00DE4B1D" w:rsidRPr="003E4311" w:rsidRDefault="00DE4B1D" w:rsidP="00DE4B1D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DE4B1D" w:rsidRPr="00F704A0" w:rsidRDefault="00DE4B1D" w:rsidP="00DE4B1D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4B1D" w:rsidRPr="00D31801" w:rsidTr="00DE4B1D">
        <w:tc>
          <w:tcPr>
            <w:tcW w:w="6652" w:type="dxa"/>
          </w:tcPr>
          <w:p w:rsidR="00DE4B1D" w:rsidRPr="003E4311" w:rsidRDefault="00DE4B1D" w:rsidP="00DE4B1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ผลประโยชน์ระยะสั้นของพนักงาน</w:t>
            </w:r>
          </w:p>
        </w:tc>
        <w:tc>
          <w:tcPr>
            <w:tcW w:w="1206" w:type="dxa"/>
          </w:tcPr>
          <w:p w:rsidR="00DE4B1D" w:rsidRPr="00F704A0" w:rsidRDefault="00EF4527" w:rsidP="00DE4B1D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4527">
              <w:rPr>
                <w:rFonts w:ascii="Angsana New" w:hAnsi="Angsana New"/>
                <w:sz w:val="30"/>
                <w:szCs w:val="30"/>
                <w:lang w:val="en-US"/>
              </w:rPr>
              <w:t>12,189</w:t>
            </w:r>
          </w:p>
        </w:tc>
        <w:tc>
          <w:tcPr>
            <w:tcW w:w="245" w:type="dxa"/>
            <w:vAlign w:val="bottom"/>
          </w:tcPr>
          <w:p w:rsidR="00DE4B1D" w:rsidRPr="003E4311" w:rsidRDefault="00DE4B1D" w:rsidP="00DE4B1D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DE4B1D" w:rsidRPr="00F704A0" w:rsidRDefault="007E4338" w:rsidP="00DE4B1D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4338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DE4B1D" w:rsidRPr="00F212E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4338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</w:tr>
      <w:tr w:rsidR="00DE4B1D" w:rsidRPr="00D31801" w:rsidTr="00DE4B1D">
        <w:tc>
          <w:tcPr>
            <w:tcW w:w="6652" w:type="dxa"/>
          </w:tcPr>
          <w:p w:rsidR="00DE4B1D" w:rsidRPr="003E4311" w:rsidRDefault="00DE4B1D" w:rsidP="00DE4B1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ผลประโยชน์เมื่อ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ออกจากงาน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DE4B1D" w:rsidRPr="00F704A0" w:rsidRDefault="00EF4527" w:rsidP="00DE4B1D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4527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</w:p>
        </w:tc>
        <w:tc>
          <w:tcPr>
            <w:tcW w:w="245" w:type="dxa"/>
            <w:vAlign w:val="bottom"/>
          </w:tcPr>
          <w:p w:rsidR="00DE4B1D" w:rsidRPr="003E4311" w:rsidRDefault="00DE4B1D" w:rsidP="00DE4B1D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DE4B1D" w:rsidRPr="00F704A0" w:rsidRDefault="007E4338" w:rsidP="00DE4B1D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4338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</w:tr>
      <w:tr w:rsidR="00DE4B1D" w:rsidRPr="00D31801" w:rsidTr="00DE4B1D">
        <w:tc>
          <w:tcPr>
            <w:tcW w:w="6652" w:type="dxa"/>
          </w:tcPr>
          <w:p w:rsidR="00DE4B1D" w:rsidRPr="003E4311" w:rsidRDefault="00DE4B1D" w:rsidP="00DE4B1D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รวมผลตอบแทนผู้บริหารสำคัญ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DE4B1D" w:rsidRPr="002D7D93" w:rsidRDefault="00EF4527" w:rsidP="00DE4B1D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F45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12,517</w:t>
            </w:r>
          </w:p>
        </w:tc>
        <w:tc>
          <w:tcPr>
            <w:tcW w:w="245" w:type="dxa"/>
            <w:vAlign w:val="bottom"/>
          </w:tcPr>
          <w:p w:rsidR="00DE4B1D" w:rsidRPr="003E4311" w:rsidRDefault="00DE4B1D" w:rsidP="00DE4B1D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:rsidR="00DE4B1D" w:rsidRPr="002D7D93" w:rsidRDefault="007E4338" w:rsidP="00DE4B1D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43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DE4B1D" w:rsidRPr="00F212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E43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736</w:t>
            </w:r>
          </w:p>
        </w:tc>
      </w:tr>
    </w:tbl>
    <w:p w:rsidR="001F7DE4" w:rsidRDefault="001F7DE4" w:rsidP="00DE4B1D">
      <w:pPr>
        <w:ind w:left="540"/>
        <w:rPr>
          <w:rFonts w:ascii="Angsana New" w:hAnsi="Angsana New"/>
          <w:sz w:val="30"/>
          <w:szCs w:val="30"/>
        </w:rPr>
      </w:pPr>
    </w:p>
    <w:p w:rsidR="00DE4B1D" w:rsidRPr="00423489" w:rsidRDefault="00DE4B1D" w:rsidP="00DE4B1D">
      <w:pPr>
        <w:ind w:left="540"/>
        <w:rPr>
          <w:rFonts w:ascii="Angsana New" w:hAnsi="Angsana New"/>
          <w:sz w:val="30"/>
          <w:szCs w:val="30"/>
        </w:rPr>
      </w:pPr>
      <w:r w:rsidRPr="00423489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</w:t>
      </w:r>
      <w:r>
        <w:rPr>
          <w:rFonts w:ascii="Angsana New" w:hAnsi="Angsana New"/>
          <w:sz w:val="30"/>
          <w:szCs w:val="30"/>
          <w:cs/>
        </w:rPr>
        <w:t xml:space="preserve">วข้องกัน ณ วันที่ </w:t>
      </w:r>
      <w:r w:rsidR="007E4338" w:rsidRPr="007E4338">
        <w:rPr>
          <w:rFonts w:ascii="Angsana New" w:hAnsi="Angsana New"/>
          <w:sz w:val="30"/>
          <w:szCs w:val="30"/>
          <w:lang w:val="en-US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มีนาคม </w:t>
      </w:r>
      <w:r w:rsidR="007E4338" w:rsidRPr="007E4338">
        <w:rPr>
          <w:rFonts w:ascii="Angsana New" w:hAnsi="Angsana New" w:hint="cs"/>
          <w:sz w:val="30"/>
          <w:szCs w:val="30"/>
          <w:lang w:val="en-US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423489">
        <w:rPr>
          <w:rFonts w:ascii="Angsana New" w:hAnsi="Angsana New"/>
          <w:sz w:val="30"/>
          <w:szCs w:val="30"/>
          <w:cs/>
        </w:rPr>
        <w:t xml:space="preserve">และ </w:t>
      </w:r>
      <w:r w:rsidRPr="00423489">
        <w:rPr>
          <w:rFonts w:ascii="Angsana New" w:hAnsi="Angsana New"/>
          <w:sz w:val="30"/>
          <w:szCs w:val="30"/>
        </w:rPr>
        <w:t>31</w:t>
      </w:r>
      <w:r w:rsidRPr="0042348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E4338" w:rsidRPr="007E4338">
        <w:rPr>
          <w:rFonts w:ascii="Angsana New" w:hAnsi="Angsana New" w:hint="cs"/>
          <w:sz w:val="30"/>
          <w:szCs w:val="30"/>
          <w:lang w:val="en-US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 w:rsidRPr="00423489">
        <w:rPr>
          <w:rFonts w:ascii="Angsana New" w:hAnsi="Angsana New"/>
          <w:sz w:val="30"/>
          <w:szCs w:val="30"/>
          <w:cs/>
        </w:rPr>
        <w:t>มีดังนี้</w:t>
      </w:r>
    </w:p>
    <w:p w:rsidR="00FB0DA2" w:rsidRPr="003A2E31" w:rsidRDefault="00FB0DA2" w:rsidP="00012D23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B32950" w:rsidRPr="00423489" w:rsidRDefault="00B32950" w:rsidP="00012D23">
      <w:pPr>
        <w:tabs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23489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  <w:r w:rsidR="00D14A1D" w:rsidRPr="0042348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D14A1D" w:rsidRPr="00423489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="00D14A1D" w:rsidRPr="0042348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3F7643" w:rsidRPr="00423489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391325" w:rsidRPr="003A2E31" w:rsidRDefault="00391325" w:rsidP="00012D23">
      <w:pPr>
        <w:tabs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750"/>
        <w:gridCol w:w="1170"/>
        <w:gridCol w:w="270"/>
        <w:gridCol w:w="1170"/>
      </w:tblGrid>
      <w:tr w:rsidR="00C810B2" w:rsidRPr="00A33503" w:rsidTr="002D2A21">
        <w:trPr>
          <w:cantSplit/>
        </w:trPr>
        <w:tc>
          <w:tcPr>
            <w:tcW w:w="6750" w:type="dxa"/>
          </w:tcPr>
          <w:p w:rsidR="00C810B2" w:rsidRPr="00A33503" w:rsidRDefault="00C810B2" w:rsidP="00CD2BA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0B2" w:rsidRDefault="00DE4B1D" w:rsidP="00CD2BA8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C810B2" w:rsidRPr="00151864" w:rsidRDefault="00C810B2" w:rsidP="00CD2BA8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0B2" w:rsidRPr="00C810B2" w:rsidRDefault="00C810B2" w:rsidP="00CD2BA8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810B2" w:rsidRPr="00A33503" w:rsidTr="002D2A21">
        <w:trPr>
          <w:cantSplit/>
        </w:trPr>
        <w:tc>
          <w:tcPr>
            <w:tcW w:w="6750" w:type="dxa"/>
          </w:tcPr>
          <w:p w:rsidR="00C810B2" w:rsidRPr="00A33503" w:rsidRDefault="00C810B2" w:rsidP="00CD2BA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0B2" w:rsidRPr="00151864" w:rsidRDefault="007E4338" w:rsidP="009033D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C810B2" w:rsidRPr="00151864" w:rsidRDefault="00C810B2" w:rsidP="00CD2BA8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0B2" w:rsidRPr="00C810B2" w:rsidRDefault="007830DE" w:rsidP="009033D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9033D4">
              <w:rPr>
                <w:rFonts w:ascii="Angsana New" w:hAnsi="Angsana New"/>
                <w:sz w:val="30"/>
                <w:szCs w:val="30"/>
              </w:rPr>
              <w:t>6</w:t>
            </w:r>
            <w:r w:rsidR="007E4338"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C810B2" w:rsidRPr="00A33503" w:rsidTr="002D2A21">
        <w:trPr>
          <w:cantSplit/>
        </w:trPr>
        <w:tc>
          <w:tcPr>
            <w:tcW w:w="6750" w:type="dxa"/>
          </w:tcPr>
          <w:p w:rsidR="00C810B2" w:rsidRPr="00A33503" w:rsidRDefault="00C810B2" w:rsidP="00CD2BA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C810B2" w:rsidRPr="00A33503" w:rsidRDefault="00C810B2" w:rsidP="00CD2BA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E4B1D" w:rsidRPr="00A33503" w:rsidTr="002D2A21">
        <w:trPr>
          <w:cantSplit/>
        </w:trPr>
        <w:tc>
          <w:tcPr>
            <w:tcW w:w="6750" w:type="dxa"/>
          </w:tcPr>
          <w:p w:rsidR="00DE4B1D" w:rsidRPr="00A33503" w:rsidRDefault="00DE4B1D" w:rsidP="00DE4B1D">
            <w:pPr>
              <w:spacing w:line="240" w:lineRule="auto"/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</w:tcPr>
          <w:p w:rsidR="00DE4B1D" w:rsidRPr="005148C3" w:rsidRDefault="00DE4B1D" w:rsidP="00DE4B1D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E4B1D" w:rsidRPr="00A33503" w:rsidRDefault="00DE4B1D" w:rsidP="00DE4B1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DE4B1D" w:rsidRPr="00E904F7" w:rsidRDefault="00DE4B1D" w:rsidP="00DE4B1D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4B1D" w:rsidRPr="00A33503" w:rsidTr="002D2A21">
        <w:trPr>
          <w:cantSplit/>
        </w:trPr>
        <w:tc>
          <w:tcPr>
            <w:tcW w:w="6750" w:type="dxa"/>
          </w:tcPr>
          <w:p w:rsidR="00DE4B1D" w:rsidRPr="00A33503" w:rsidRDefault="00DE4B1D" w:rsidP="00DE4B1D">
            <w:pPr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บริษัท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B1D" w:rsidRPr="005148C3" w:rsidRDefault="001F7DE4" w:rsidP="002D2A21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7DE4">
              <w:rPr>
                <w:rFonts w:ascii="Angsana New" w:hAnsi="Angsana New"/>
                <w:sz w:val="30"/>
                <w:szCs w:val="30"/>
                <w:lang w:val="en-US"/>
              </w:rPr>
              <w:t>87,639</w:t>
            </w:r>
          </w:p>
        </w:tc>
        <w:tc>
          <w:tcPr>
            <w:tcW w:w="270" w:type="dxa"/>
          </w:tcPr>
          <w:p w:rsidR="00DE4B1D" w:rsidRPr="002D7D93" w:rsidRDefault="00DE4B1D" w:rsidP="002D2A21">
            <w:pPr>
              <w:tabs>
                <w:tab w:val="decimal" w:pos="95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B1D" w:rsidRPr="00E904F7" w:rsidRDefault="00DE4B1D" w:rsidP="002D2A21">
            <w:pPr>
              <w:tabs>
                <w:tab w:val="decimal" w:pos="95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04F7">
              <w:rPr>
                <w:rFonts w:ascii="Angsana New" w:hAnsi="Angsana New" w:hint="cs"/>
                <w:sz w:val="30"/>
                <w:szCs w:val="30"/>
                <w:lang w:val="en-US"/>
              </w:rPr>
              <w:t>55,283</w:t>
            </w:r>
          </w:p>
        </w:tc>
      </w:tr>
    </w:tbl>
    <w:p w:rsidR="00E810A4" w:rsidRPr="003A2E31" w:rsidRDefault="00E810A4" w:rsidP="00C1467B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24"/>
          <w:szCs w:val="24"/>
          <w:cs/>
        </w:rPr>
      </w:pPr>
    </w:p>
    <w:p w:rsidR="002D2A21" w:rsidRDefault="002D2A21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930683" w:rsidRPr="003C34CD" w:rsidRDefault="00930683" w:rsidP="00C1467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C34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เจ้าหนี้การค้า</w:t>
      </w:r>
      <w:r w:rsidR="003F7643" w:rsidRPr="003C34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- กิจการที่เกี่ยวข้องกัน</w:t>
      </w:r>
    </w:p>
    <w:p w:rsidR="00D14A1D" w:rsidRPr="003C34CD" w:rsidRDefault="00D14A1D" w:rsidP="00C1467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858"/>
        <w:gridCol w:w="1170"/>
        <w:gridCol w:w="270"/>
        <w:gridCol w:w="1170"/>
      </w:tblGrid>
      <w:tr w:rsidR="00DE4B1D" w:rsidRPr="003C34CD" w:rsidTr="00847ED2">
        <w:trPr>
          <w:cantSplit/>
        </w:trPr>
        <w:tc>
          <w:tcPr>
            <w:tcW w:w="6858" w:type="dxa"/>
          </w:tcPr>
          <w:p w:rsidR="00DE4B1D" w:rsidRPr="003C34CD" w:rsidRDefault="00DE4B1D" w:rsidP="00DE4B1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1D" w:rsidRPr="003C34CD" w:rsidRDefault="00DE4B1D" w:rsidP="00DE4B1D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4C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C34C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DE4B1D" w:rsidRPr="003C34CD" w:rsidRDefault="00DE4B1D" w:rsidP="00DE4B1D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1D" w:rsidRPr="003C34CD" w:rsidRDefault="00DE4B1D" w:rsidP="00DE4B1D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C3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C34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E4B1D" w:rsidRPr="003C34CD" w:rsidTr="00847ED2">
        <w:trPr>
          <w:cantSplit/>
        </w:trPr>
        <w:tc>
          <w:tcPr>
            <w:tcW w:w="6858" w:type="dxa"/>
          </w:tcPr>
          <w:p w:rsidR="00DE4B1D" w:rsidRPr="003C34CD" w:rsidRDefault="00DE4B1D" w:rsidP="00DE4B1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1D" w:rsidRPr="003C34CD" w:rsidRDefault="007E4338" w:rsidP="00DE4B1D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DE4B1D" w:rsidRPr="003C34CD" w:rsidRDefault="00DE4B1D" w:rsidP="00DE4B1D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1D" w:rsidRPr="003C34CD" w:rsidRDefault="00DE4B1D" w:rsidP="00DE4B1D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34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4338"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DE4B1D" w:rsidRPr="003C34CD" w:rsidTr="00847ED2">
        <w:trPr>
          <w:cantSplit/>
        </w:trPr>
        <w:tc>
          <w:tcPr>
            <w:tcW w:w="6858" w:type="dxa"/>
          </w:tcPr>
          <w:p w:rsidR="00DE4B1D" w:rsidRPr="003C34CD" w:rsidRDefault="00DE4B1D" w:rsidP="00DE4B1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DE4B1D" w:rsidRPr="003C34CD" w:rsidRDefault="00DE4B1D" w:rsidP="00DE4B1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34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4B1D" w:rsidRPr="003C34CD" w:rsidTr="00847ED2">
        <w:trPr>
          <w:cantSplit/>
        </w:trPr>
        <w:tc>
          <w:tcPr>
            <w:tcW w:w="6858" w:type="dxa"/>
          </w:tcPr>
          <w:p w:rsidR="00DE4B1D" w:rsidRPr="003C34CD" w:rsidRDefault="00DE4B1D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C34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</w:tcPr>
          <w:p w:rsidR="00DE4B1D" w:rsidRPr="003C34CD" w:rsidRDefault="00DE4B1D" w:rsidP="00DE4B1D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E4B1D" w:rsidRPr="003C34CD" w:rsidRDefault="00DE4B1D" w:rsidP="00DE4B1D">
            <w:pPr>
              <w:tabs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DE4B1D" w:rsidRPr="003C34CD" w:rsidRDefault="00DE4B1D" w:rsidP="00DE4B1D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E4B1D" w:rsidRPr="003C34CD" w:rsidTr="008646F2">
        <w:trPr>
          <w:cantSplit/>
        </w:trPr>
        <w:tc>
          <w:tcPr>
            <w:tcW w:w="6858" w:type="dxa"/>
          </w:tcPr>
          <w:p w:rsidR="00DE4B1D" w:rsidRPr="003C34CD" w:rsidRDefault="00DE4B1D" w:rsidP="00DE4B1D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C34CD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B1D" w:rsidRPr="003C34CD" w:rsidRDefault="001F7DE4" w:rsidP="00DE4B1D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3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</w:p>
        </w:tc>
        <w:tc>
          <w:tcPr>
            <w:tcW w:w="270" w:type="dxa"/>
          </w:tcPr>
          <w:p w:rsidR="00DE4B1D" w:rsidRPr="003C34CD" w:rsidRDefault="00DE4B1D" w:rsidP="00DE4B1D">
            <w:pPr>
              <w:tabs>
                <w:tab w:val="decimal" w:pos="882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B1D" w:rsidRPr="003C34CD" w:rsidRDefault="00DE4B1D" w:rsidP="00DE4B1D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3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1,579</w:t>
            </w:r>
          </w:p>
        </w:tc>
      </w:tr>
    </w:tbl>
    <w:p w:rsidR="00AA29BE" w:rsidRPr="003C34CD" w:rsidRDefault="00AA29BE" w:rsidP="002561C7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:rsidR="00B32950" w:rsidRPr="003C34CD" w:rsidRDefault="007F6A7E" w:rsidP="007830DE">
      <w:pPr>
        <w:spacing w:line="240" w:lineRule="auto"/>
        <w:ind w:left="540" w:right="-1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C34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เจ้าหนี้อื่น</w:t>
      </w:r>
      <w:r w:rsidR="00C7355D" w:rsidRPr="003C34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จากบุคคลหรือ</w:t>
      </w:r>
      <w:r w:rsidRPr="003C34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</w:t>
      </w:r>
      <w:r w:rsidR="00C7355D" w:rsidRPr="003C34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อื่น</w:t>
      </w:r>
      <w:r w:rsidRPr="003C34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3A2E31" w:rsidRPr="003C34CD" w:rsidRDefault="003A2E31" w:rsidP="007830DE">
      <w:pPr>
        <w:spacing w:line="240" w:lineRule="auto"/>
        <w:ind w:left="540" w:right="-1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081"/>
        <w:gridCol w:w="271"/>
        <w:gridCol w:w="1185"/>
        <w:gridCol w:w="1170"/>
        <w:gridCol w:w="276"/>
        <w:gridCol w:w="1165"/>
      </w:tblGrid>
      <w:tr w:rsidR="00DE4B1D" w:rsidRPr="003C34CD" w:rsidTr="002777F3">
        <w:tc>
          <w:tcPr>
            <w:tcW w:w="2281" w:type="pct"/>
          </w:tcPr>
          <w:p w:rsidR="00DE4B1D" w:rsidRPr="003C34CD" w:rsidRDefault="00DE4B1D" w:rsidP="00DE4B1D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DE4B1D" w:rsidRPr="003C34CD" w:rsidRDefault="00DE4B1D" w:rsidP="00DE4B1D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DE4B1D" w:rsidRPr="003C34CD" w:rsidRDefault="00DE4B1D" w:rsidP="00DE4B1D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DE4B1D" w:rsidRPr="003C34CD" w:rsidRDefault="00DE4B1D" w:rsidP="00DE4B1D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:rsidR="00DE4B1D" w:rsidRPr="003C34CD" w:rsidRDefault="007E4338" w:rsidP="00DE4B1D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E4B1D" w:rsidRPr="003C34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:rsidR="00DE4B1D" w:rsidRPr="003C34CD" w:rsidRDefault="00DE4B1D" w:rsidP="00DE4B1D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:rsidR="00DE4B1D" w:rsidRPr="003C34CD" w:rsidRDefault="007E4338" w:rsidP="00DE4B1D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E4B1D" w:rsidRPr="003C34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E4B1D" w:rsidRPr="003C34CD" w:rsidTr="002777F3">
        <w:tc>
          <w:tcPr>
            <w:tcW w:w="2281" w:type="pct"/>
          </w:tcPr>
          <w:p w:rsidR="00DE4B1D" w:rsidRPr="003C34CD" w:rsidRDefault="00DE4B1D" w:rsidP="00DE4B1D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DE4B1D" w:rsidRPr="003C34CD" w:rsidRDefault="00DE4B1D" w:rsidP="00DE4B1D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DE4B1D" w:rsidRPr="003C34CD" w:rsidRDefault="00DE4B1D" w:rsidP="00DE4B1D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DE4B1D" w:rsidRPr="003C34CD" w:rsidRDefault="00DE4B1D" w:rsidP="00DE4B1D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:rsidR="00DE4B1D" w:rsidRPr="003C34CD" w:rsidRDefault="007E4338" w:rsidP="00DE4B1D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</w:tcPr>
          <w:p w:rsidR="00DE4B1D" w:rsidRPr="003C34CD" w:rsidRDefault="00DE4B1D" w:rsidP="00DE4B1D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:rsidR="00DE4B1D" w:rsidRPr="003C34CD" w:rsidRDefault="00DE4B1D" w:rsidP="00DE4B1D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4C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E4338"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</w:tr>
      <w:tr w:rsidR="00DE4B1D" w:rsidRPr="003C34CD" w:rsidTr="002777F3">
        <w:tc>
          <w:tcPr>
            <w:tcW w:w="2281" w:type="pct"/>
          </w:tcPr>
          <w:p w:rsidR="00DE4B1D" w:rsidRPr="003C34CD" w:rsidRDefault="00DE4B1D" w:rsidP="00DE4B1D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:rsidR="00DE4B1D" w:rsidRPr="003C34CD" w:rsidRDefault="00DE4B1D" w:rsidP="00DE4B1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:rsidR="00DE4B1D" w:rsidRPr="003C34CD" w:rsidRDefault="00DE4B1D" w:rsidP="00DE4B1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34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4B1D" w:rsidRPr="003C34CD" w:rsidTr="002777F3">
        <w:tc>
          <w:tcPr>
            <w:tcW w:w="2281" w:type="pct"/>
          </w:tcPr>
          <w:p w:rsidR="00DE4B1D" w:rsidRPr="003C34CD" w:rsidRDefault="00DE4B1D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34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571" w:type="pct"/>
          </w:tcPr>
          <w:p w:rsidR="00DE4B1D" w:rsidRPr="003C34CD" w:rsidRDefault="00DE4B1D" w:rsidP="00DE4B1D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DE4B1D" w:rsidRPr="003C34CD" w:rsidRDefault="00DE4B1D" w:rsidP="00DE4B1D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DE4B1D" w:rsidRPr="003C34CD" w:rsidRDefault="00DE4B1D" w:rsidP="00DE4B1D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:rsidR="00DE4B1D" w:rsidRPr="003C34CD" w:rsidRDefault="00DE4B1D" w:rsidP="00DE4B1D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DE4B1D" w:rsidRPr="003C34CD" w:rsidRDefault="00DE4B1D" w:rsidP="00DE4B1D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:rsidR="00DE4B1D" w:rsidRPr="003C34CD" w:rsidRDefault="00DE4B1D" w:rsidP="00DE4B1D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E4B1D" w:rsidRPr="003C34CD" w:rsidTr="002777F3">
        <w:tc>
          <w:tcPr>
            <w:tcW w:w="2281" w:type="pct"/>
          </w:tcPr>
          <w:p w:rsidR="00DE4B1D" w:rsidRPr="003C34CD" w:rsidRDefault="00DE4B1D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C34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571" w:type="pct"/>
          </w:tcPr>
          <w:p w:rsidR="00DE4B1D" w:rsidRPr="003C34CD" w:rsidRDefault="00DE4B1D" w:rsidP="00DE4B1D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DE4B1D" w:rsidRPr="003C34CD" w:rsidRDefault="00DE4B1D" w:rsidP="00DE4B1D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DE4B1D" w:rsidRPr="003C34CD" w:rsidRDefault="00DE4B1D" w:rsidP="00DE4B1D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:rsidR="00DE4B1D" w:rsidRPr="003C34CD" w:rsidRDefault="00DE4B1D" w:rsidP="00DE4B1D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DE4B1D" w:rsidRPr="003C34CD" w:rsidRDefault="00DE4B1D" w:rsidP="00DE4B1D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:rsidR="00DE4B1D" w:rsidRPr="003C34CD" w:rsidRDefault="00DE4B1D" w:rsidP="00DE4B1D">
            <w:pPr>
              <w:pStyle w:val="BodyText"/>
              <w:tabs>
                <w:tab w:val="decimal" w:pos="884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E4B1D" w:rsidRPr="003C34CD" w:rsidTr="002777F3">
        <w:tc>
          <w:tcPr>
            <w:tcW w:w="2281" w:type="pct"/>
          </w:tcPr>
          <w:p w:rsidR="00DE4B1D" w:rsidRPr="003C34CD" w:rsidRDefault="00DE4B1D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4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3C34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3C34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571" w:type="pct"/>
          </w:tcPr>
          <w:p w:rsidR="00DE4B1D" w:rsidRPr="003C34CD" w:rsidRDefault="00DE4B1D" w:rsidP="00DE4B1D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DE4B1D" w:rsidRPr="003C34CD" w:rsidRDefault="00DE4B1D" w:rsidP="00DE4B1D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DE4B1D" w:rsidRPr="003C34CD" w:rsidRDefault="00DE4B1D" w:rsidP="00DE4B1D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:rsidR="00DE4B1D" w:rsidRPr="003C34CD" w:rsidRDefault="001F7DE4" w:rsidP="003C34CD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3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4,181</w:t>
            </w:r>
          </w:p>
        </w:tc>
        <w:tc>
          <w:tcPr>
            <w:tcW w:w="146" w:type="pct"/>
          </w:tcPr>
          <w:p w:rsidR="00DE4B1D" w:rsidRPr="003C34CD" w:rsidRDefault="00DE4B1D" w:rsidP="00DE4B1D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:rsidR="00DE4B1D" w:rsidRPr="003C34CD" w:rsidRDefault="00DE4B1D" w:rsidP="003C34CD">
            <w:pPr>
              <w:pStyle w:val="BodyText"/>
              <w:tabs>
                <w:tab w:val="decimal" w:pos="947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3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3,714</w:t>
            </w:r>
          </w:p>
        </w:tc>
      </w:tr>
      <w:tr w:rsidR="001F7DE4" w:rsidRPr="003C34CD" w:rsidTr="003A2E31">
        <w:trPr>
          <w:trHeight w:hRule="exact" w:val="144"/>
        </w:trPr>
        <w:tc>
          <w:tcPr>
            <w:tcW w:w="2281" w:type="pct"/>
          </w:tcPr>
          <w:p w:rsidR="001F7DE4" w:rsidRPr="003C34CD" w:rsidRDefault="001F7DE4" w:rsidP="00DE4B1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:rsidR="001F7DE4" w:rsidRPr="003C34CD" w:rsidRDefault="001F7DE4" w:rsidP="00DE4B1D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1F7DE4" w:rsidRPr="003C34CD" w:rsidRDefault="001F7DE4" w:rsidP="00DE4B1D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1F7DE4" w:rsidRPr="003C34CD" w:rsidRDefault="001F7DE4" w:rsidP="00DE4B1D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:rsidR="001F7DE4" w:rsidRPr="003C34CD" w:rsidRDefault="001F7DE4" w:rsidP="00DE4B1D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1F7DE4" w:rsidRPr="003C34CD" w:rsidRDefault="001F7DE4" w:rsidP="00DE4B1D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:rsidR="001F7DE4" w:rsidRPr="003C34CD" w:rsidRDefault="001F7DE4" w:rsidP="00DE4B1D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336F" w:rsidRPr="003C34CD" w:rsidTr="002777F3">
        <w:tc>
          <w:tcPr>
            <w:tcW w:w="2281" w:type="pct"/>
          </w:tcPr>
          <w:p w:rsidR="003E336F" w:rsidRPr="003C34CD" w:rsidRDefault="003E336F" w:rsidP="003E336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4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571" w:type="pct"/>
          </w:tcPr>
          <w:p w:rsidR="003E336F" w:rsidRPr="003C34CD" w:rsidRDefault="003E336F" w:rsidP="003E336F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3E336F" w:rsidRPr="003C34CD" w:rsidRDefault="003E336F" w:rsidP="003E336F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3E336F" w:rsidRPr="003C34CD" w:rsidRDefault="003E336F" w:rsidP="003E336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:rsidR="003E336F" w:rsidRPr="003C34CD" w:rsidRDefault="003E336F" w:rsidP="003E336F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E336F" w:rsidRPr="003C34CD" w:rsidTr="002777F3">
        <w:tc>
          <w:tcPr>
            <w:tcW w:w="2281" w:type="pct"/>
          </w:tcPr>
          <w:p w:rsidR="003E336F" w:rsidRPr="003C34CD" w:rsidRDefault="003E336F" w:rsidP="003E336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C34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571" w:type="pct"/>
          </w:tcPr>
          <w:p w:rsidR="003E336F" w:rsidRPr="003C34CD" w:rsidRDefault="003E336F" w:rsidP="003E336F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3E336F" w:rsidRPr="003C34CD" w:rsidRDefault="003E336F" w:rsidP="003E336F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3E336F" w:rsidRPr="003C34CD" w:rsidRDefault="003E336F" w:rsidP="003E336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:rsidR="003E336F" w:rsidRPr="003C34CD" w:rsidRDefault="003E336F" w:rsidP="003E336F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3E336F" w:rsidRPr="003C34CD" w:rsidRDefault="003E336F" w:rsidP="003E336F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:rsidR="003E336F" w:rsidRPr="003C34CD" w:rsidRDefault="003E336F" w:rsidP="003E336F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336F" w:rsidRPr="003C34CD" w:rsidTr="002777F3">
        <w:tc>
          <w:tcPr>
            <w:tcW w:w="2281" w:type="pct"/>
          </w:tcPr>
          <w:p w:rsidR="003E336F" w:rsidRPr="003C34CD" w:rsidRDefault="003E336F" w:rsidP="003E336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4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3C34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3C34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571" w:type="pct"/>
          </w:tcPr>
          <w:p w:rsidR="003E336F" w:rsidRPr="003C34CD" w:rsidRDefault="003E336F" w:rsidP="003E336F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3E336F" w:rsidRPr="003C34CD" w:rsidRDefault="003E336F" w:rsidP="003E336F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3E336F" w:rsidRPr="003C34CD" w:rsidRDefault="003E336F" w:rsidP="003E336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:rsidR="003E336F" w:rsidRPr="003C34CD" w:rsidRDefault="001F7DE4" w:rsidP="003E336F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3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507</w:t>
            </w:r>
          </w:p>
        </w:tc>
        <w:tc>
          <w:tcPr>
            <w:tcW w:w="146" w:type="pct"/>
          </w:tcPr>
          <w:p w:rsidR="003E336F" w:rsidRPr="003C34CD" w:rsidRDefault="003E336F" w:rsidP="003E336F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:rsidR="003E336F" w:rsidRPr="003C34CD" w:rsidRDefault="003E336F" w:rsidP="003C34CD">
            <w:pPr>
              <w:pStyle w:val="BodyText"/>
              <w:tabs>
                <w:tab w:val="decimal" w:pos="952"/>
              </w:tabs>
              <w:spacing w:after="0" w:line="240" w:lineRule="auto"/>
              <w:ind w:left="-60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3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543</w:t>
            </w:r>
          </w:p>
        </w:tc>
      </w:tr>
      <w:tr w:rsidR="003E336F" w:rsidRPr="003C34CD" w:rsidTr="003A2E31">
        <w:trPr>
          <w:trHeight w:hRule="exact" w:val="144"/>
        </w:trPr>
        <w:tc>
          <w:tcPr>
            <w:tcW w:w="2281" w:type="pct"/>
          </w:tcPr>
          <w:p w:rsidR="003E336F" w:rsidRPr="003C34CD" w:rsidRDefault="003E336F" w:rsidP="003E336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:rsidR="003E336F" w:rsidRPr="003C34CD" w:rsidRDefault="003E336F" w:rsidP="003E336F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3E336F" w:rsidRPr="003C34CD" w:rsidRDefault="003E336F" w:rsidP="003E336F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3E336F" w:rsidRPr="003C34CD" w:rsidRDefault="003E336F" w:rsidP="003E336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:rsidR="003E336F" w:rsidRPr="003C34CD" w:rsidRDefault="003E336F" w:rsidP="003E336F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3E336F" w:rsidRPr="003C34CD" w:rsidRDefault="003E336F" w:rsidP="003E336F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:rsidR="003E336F" w:rsidRPr="003C34CD" w:rsidRDefault="003E336F" w:rsidP="003C34CD">
            <w:pPr>
              <w:tabs>
                <w:tab w:val="decimal" w:pos="9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777F3" w:rsidRPr="003C34CD" w:rsidTr="002777F3">
        <w:tc>
          <w:tcPr>
            <w:tcW w:w="2281" w:type="pct"/>
          </w:tcPr>
          <w:p w:rsidR="002777F3" w:rsidRPr="003C34CD" w:rsidRDefault="002777F3" w:rsidP="002777F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34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ค่าบำเหน็จผู้บริหารและผลตอบแทนอื่นค้างจ่าย</w:t>
            </w:r>
          </w:p>
        </w:tc>
        <w:tc>
          <w:tcPr>
            <w:tcW w:w="571" w:type="pct"/>
          </w:tcPr>
          <w:p w:rsidR="002777F3" w:rsidRPr="003C34CD" w:rsidRDefault="002777F3" w:rsidP="002777F3">
            <w:pPr>
              <w:pStyle w:val="BodyText"/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2777F3" w:rsidRPr="003C34CD" w:rsidRDefault="002777F3" w:rsidP="002777F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2777F3" w:rsidRPr="003C34CD" w:rsidRDefault="002777F3" w:rsidP="002777F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:rsidR="002777F3" w:rsidRPr="003C34CD" w:rsidRDefault="002777F3" w:rsidP="002777F3">
            <w:pPr>
              <w:pStyle w:val="BodyText"/>
              <w:tabs>
                <w:tab w:val="decimal" w:pos="883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2777F3" w:rsidRPr="003C34CD" w:rsidRDefault="002777F3" w:rsidP="002777F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:rsidR="002777F3" w:rsidRPr="003C34CD" w:rsidRDefault="002777F3" w:rsidP="003C34CD">
            <w:pPr>
              <w:pStyle w:val="BodyText"/>
              <w:tabs>
                <w:tab w:val="decimal" w:pos="95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777F3" w:rsidRPr="003C34CD" w:rsidTr="002777F3">
        <w:tc>
          <w:tcPr>
            <w:tcW w:w="2281" w:type="pct"/>
          </w:tcPr>
          <w:p w:rsidR="002777F3" w:rsidRPr="003C34CD" w:rsidRDefault="002777F3" w:rsidP="002777F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C34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571" w:type="pct"/>
          </w:tcPr>
          <w:p w:rsidR="002777F3" w:rsidRPr="003C34CD" w:rsidRDefault="002777F3" w:rsidP="002777F3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2777F3" w:rsidRPr="003C34CD" w:rsidRDefault="002777F3" w:rsidP="002777F3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:rsidR="002777F3" w:rsidRPr="003C34CD" w:rsidRDefault="002777F3" w:rsidP="002777F3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2777F3" w:rsidRPr="003C34CD" w:rsidRDefault="001F7DE4" w:rsidP="002777F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3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5,654</w:t>
            </w:r>
          </w:p>
        </w:tc>
        <w:tc>
          <w:tcPr>
            <w:tcW w:w="146" w:type="pct"/>
          </w:tcPr>
          <w:p w:rsidR="002777F3" w:rsidRPr="003C34CD" w:rsidRDefault="002777F3" w:rsidP="002777F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:rsidR="002777F3" w:rsidRPr="003C34CD" w:rsidRDefault="002777F3" w:rsidP="003C34CD">
            <w:pPr>
              <w:pStyle w:val="BodyText"/>
              <w:tabs>
                <w:tab w:val="decimal" w:pos="952"/>
              </w:tabs>
              <w:spacing w:after="0" w:line="240" w:lineRule="auto"/>
              <w:ind w:left="-60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34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4,674</w:t>
            </w:r>
          </w:p>
        </w:tc>
      </w:tr>
      <w:tr w:rsidR="002777F3" w:rsidRPr="003C34CD" w:rsidTr="002777F3">
        <w:tc>
          <w:tcPr>
            <w:tcW w:w="2281" w:type="pct"/>
          </w:tcPr>
          <w:p w:rsidR="002777F3" w:rsidRPr="003C34CD" w:rsidRDefault="002777F3" w:rsidP="002777F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4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pct"/>
            <w:gridSpan w:val="3"/>
          </w:tcPr>
          <w:p w:rsidR="002777F3" w:rsidRPr="003C34CD" w:rsidRDefault="002777F3" w:rsidP="002777F3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2777F3" w:rsidRPr="003C34CD" w:rsidRDefault="001F7DE4" w:rsidP="002777F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34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10,342</w:t>
            </w:r>
          </w:p>
        </w:tc>
        <w:tc>
          <w:tcPr>
            <w:tcW w:w="146" w:type="pct"/>
          </w:tcPr>
          <w:p w:rsidR="002777F3" w:rsidRPr="003C34CD" w:rsidRDefault="002777F3" w:rsidP="002777F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:rsidR="002777F3" w:rsidRPr="003C34CD" w:rsidRDefault="002777F3" w:rsidP="003C34CD">
            <w:pPr>
              <w:pStyle w:val="BodyText"/>
              <w:tabs>
                <w:tab w:val="decimal" w:pos="952"/>
              </w:tabs>
              <w:spacing w:after="0" w:line="240" w:lineRule="auto"/>
              <w:ind w:left="-60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34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8,931</w:t>
            </w:r>
          </w:p>
        </w:tc>
      </w:tr>
    </w:tbl>
    <w:p w:rsidR="003C34CD" w:rsidRPr="003C34CD" w:rsidRDefault="003C34CD" w:rsidP="00B0382E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9C4E73" w:rsidRDefault="009C4E73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370FDA" w:rsidRPr="004C18A3" w:rsidRDefault="00370FDA" w:rsidP="004C18A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18A3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รายการเคลื่อนไหวของเงินกู้ยืมระยะสั้นจากกิจการที่เกี่ยวข้องกันสำหรับ</w:t>
      </w:r>
      <w:r w:rsidR="009C4E73" w:rsidRPr="004C18A3">
        <w:rPr>
          <w:rFonts w:asciiTheme="majorBidi" w:hAnsiTheme="majorBidi" w:cstheme="majorBidi"/>
          <w:sz w:val="30"/>
          <w:szCs w:val="30"/>
          <w:cs/>
        </w:rPr>
        <w:t xml:space="preserve">งวดสามเดือนสิ้นสุดวันที่ </w:t>
      </w:r>
      <w:r w:rsidRPr="004C18A3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870657" w:rsidRPr="00870657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C18A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9C4E73" w:rsidRPr="004C18A3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9C4E73" w:rsidRPr="004C18A3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4C18A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370FDA" w:rsidRPr="004C18A3" w:rsidRDefault="00370FDA" w:rsidP="004C18A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5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48"/>
        <w:gridCol w:w="1170"/>
        <w:gridCol w:w="270"/>
        <w:gridCol w:w="1170"/>
      </w:tblGrid>
      <w:tr w:rsidR="00370FDA" w:rsidRPr="004C18A3" w:rsidTr="009C4E73">
        <w:trPr>
          <w:trHeight w:val="70"/>
        </w:trPr>
        <w:tc>
          <w:tcPr>
            <w:tcW w:w="6948" w:type="dxa"/>
            <w:vAlign w:val="bottom"/>
          </w:tcPr>
          <w:p w:rsidR="00370FDA" w:rsidRPr="004C18A3" w:rsidRDefault="00370FDA" w:rsidP="004C18A3">
            <w:pPr>
              <w:tabs>
                <w:tab w:val="left" w:pos="3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70FDA" w:rsidRPr="004C18A3" w:rsidRDefault="00370FDA" w:rsidP="004C18A3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18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51877" w:rsidRPr="004C18A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370FDA" w:rsidRPr="004C18A3" w:rsidRDefault="00370FDA" w:rsidP="004C18A3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0FDA" w:rsidRPr="004C18A3" w:rsidRDefault="00A905B1" w:rsidP="004C18A3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18A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70FDA" w:rsidRPr="004C18A3" w:rsidTr="009C4E73">
        <w:tc>
          <w:tcPr>
            <w:tcW w:w="6948" w:type="dxa"/>
            <w:vAlign w:val="bottom"/>
          </w:tcPr>
          <w:p w:rsidR="00370FDA" w:rsidRPr="004C18A3" w:rsidRDefault="00370FDA" w:rsidP="004C18A3">
            <w:pPr>
              <w:tabs>
                <w:tab w:val="left" w:pos="3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370FDA" w:rsidRPr="004C18A3" w:rsidRDefault="00370FDA" w:rsidP="004C18A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18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0FDA" w:rsidRPr="004C18A3" w:rsidTr="009C4E73">
        <w:tc>
          <w:tcPr>
            <w:tcW w:w="6948" w:type="dxa"/>
          </w:tcPr>
          <w:p w:rsidR="00370FDA" w:rsidRPr="004C18A3" w:rsidRDefault="00370FDA" w:rsidP="004C18A3">
            <w:pPr>
              <w:spacing w:line="240" w:lineRule="auto"/>
              <w:ind w:left="15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C18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:rsidR="00370FDA" w:rsidRPr="004C18A3" w:rsidRDefault="00370FDA" w:rsidP="004C18A3">
            <w:pPr>
              <w:tabs>
                <w:tab w:val="decimal" w:pos="972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370FDA" w:rsidRPr="004C18A3" w:rsidRDefault="00370FDA" w:rsidP="004C18A3">
            <w:pPr>
              <w:tabs>
                <w:tab w:val="decimal" w:pos="1261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0FDA" w:rsidRPr="004C18A3" w:rsidRDefault="00370FDA" w:rsidP="004C18A3">
            <w:pPr>
              <w:tabs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70FDA" w:rsidRPr="004C18A3" w:rsidTr="009C4E73">
        <w:tc>
          <w:tcPr>
            <w:tcW w:w="6948" w:type="dxa"/>
          </w:tcPr>
          <w:p w:rsidR="00370FDA" w:rsidRPr="004C18A3" w:rsidRDefault="00370FDA" w:rsidP="004C18A3">
            <w:pPr>
              <w:spacing w:line="240" w:lineRule="auto"/>
              <w:ind w:left="1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C18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:rsidR="00370FDA" w:rsidRPr="004C18A3" w:rsidRDefault="00370FDA" w:rsidP="004C18A3">
            <w:pPr>
              <w:tabs>
                <w:tab w:val="decimal" w:pos="972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370FDA" w:rsidRPr="004C18A3" w:rsidRDefault="00370FDA" w:rsidP="004C18A3">
            <w:pPr>
              <w:tabs>
                <w:tab w:val="decimal" w:pos="1261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0FDA" w:rsidRPr="004C18A3" w:rsidRDefault="00370FDA" w:rsidP="004C18A3">
            <w:pPr>
              <w:tabs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905B1" w:rsidRPr="004C18A3" w:rsidTr="009C4E73">
        <w:tc>
          <w:tcPr>
            <w:tcW w:w="6948" w:type="dxa"/>
          </w:tcPr>
          <w:p w:rsidR="00A905B1" w:rsidRPr="004C18A3" w:rsidRDefault="00A905B1" w:rsidP="004C18A3">
            <w:pPr>
              <w:tabs>
                <w:tab w:val="left" w:pos="337"/>
              </w:tabs>
              <w:spacing w:line="240" w:lineRule="auto"/>
              <w:ind w:left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18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C18A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C18A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:rsidR="00A905B1" w:rsidRPr="004C18A3" w:rsidRDefault="00A905B1" w:rsidP="004C18A3">
            <w:pPr>
              <w:tabs>
                <w:tab w:val="decimal" w:pos="882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1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A905B1" w:rsidRPr="004C18A3" w:rsidRDefault="00A905B1" w:rsidP="004C18A3">
            <w:pPr>
              <w:tabs>
                <w:tab w:val="decimal" w:pos="882"/>
                <w:tab w:val="decimal" w:pos="1261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A905B1" w:rsidRPr="004C18A3" w:rsidRDefault="00A905B1" w:rsidP="004C18A3">
            <w:pPr>
              <w:tabs>
                <w:tab w:val="decimal" w:pos="864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1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200,000</w:t>
            </w:r>
          </w:p>
        </w:tc>
      </w:tr>
      <w:tr w:rsidR="00A905B1" w:rsidRPr="004C18A3" w:rsidTr="009C4E73">
        <w:tc>
          <w:tcPr>
            <w:tcW w:w="6948" w:type="dxa"/>
          </w:tcPr>
          <w:p w:rsidR="00A905B1" w:rsidRPr="004C18A3" w:rsidRDefault="00A905B1" w:rsidP="004C18A3">
            <w:pPr>
              <w:tabs>
                <w:tab w:val="left" w:pos="337"/>
              </w:tabs>
              <w:spacing w:line="240" w:lineRule="auto"/>
              <w:ind w:left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18A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:rsidR="00A905B1" w:rsidRPr="004C18A3" w:rsidRDefault="00A905B1" w:rsidP="004C18A3">
            <w:pPr>
              <w:tabs>
                <w:tab w:val="decimal" w:pos="882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1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A905B1" w:rsidRPr="004C18A3" w:rsidRDefault="00A905B1" w:rsidP="004C18A3">
            <w:pPr>
              <w:tabs>
                <w:tab w:val="decimal" w:pos="882"/>
                <w:tab w:val="decimal" w:pos="1261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905B1" w:rsidRPr="004C18A3" w:rsidRDefault="00A905B1" w:rsidP="004C18A3">
            <w:pPr>
              <w:tabs>
                <w:tab w:val="decimal" w:pos="864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1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(50,000)</w:t>
            </w:r>
          </w:p>
        </w:tc>
      </w:tr>
      <w:tr w:rsidR="00370FDA" w:rsidRPr="004C18A3" w:rsidTr="009C4E73">
        <w:tc>
          <w:tcPr>
            <w:tcW w:w="6948" w:type="dxa"/>
          </w:tcPr>
          <w:p w:rsidR="00370FDA" w:rsidRPr="004C18A3" w:rsidRDefault="00370FDA" w:rsidP="004C18A3">
            <w:pPr>
              <w:tabs>
                <w:tab w:val="left" w:pos="337"/>
              </w:tabs>
              <w:spacing w:line="240" w:lineRule="auto"/>
              <w:ind w:lef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18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0657" w:rsidRPr="008706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4C18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3612B6" w:rsidRPr="004C18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0FDA" w:rsidRPr="004C18A3" w:rsidRDefault="00370FDA" w:rsidP="004C18A3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18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370FDA" w:rsidRPr="004C18A3" w:rsidRDefault="00370FDA" w:rsidP="004C18A3">
            <w:pPr>
              <w:tabs>
                <w:tab w:val="decimal" w:pos="882"/>
                <w:tab w:val="decimal" w:pos="1261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0FDA" w:rsidRPr="004C18A3" w:rsidRDefault="00A905B1" w:rsidP="004C18A3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18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370FDA" w:rsidRPr="004C18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0,000</w:t>
            </w:r>
          </w:p>
        </w:tc>
      </w:tr>
    </w:tbl>
    <w:p w:rsidR="00370FDA" w:rsidRPr="004C18A3" w:rsidRDefault="00370FDA" w:rsidP="004C18A3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4C18A3" w:rsidRPr="004C18A3" w:rsidRDefault="004C18A3" w:rsidP="004C18A3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C18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4C18A3" w:rsidRPr="004C18A3" w:rsidRDefault="004C18A3" w:rsidP="004C18A3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4C18A3" w:rsidRPr="004C18A3" w:rsidRDefault="004C18A3" w:rsidP="004C18A3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pacing w:val="6"/>
          <w:sz w:val="30"/>
          <w:szCs w:val="30"/>
          <w:lang w:val="en-US"/>
        </w:rPr>
      </w:pPr>
      <w:r w:rsidRPr="004C18A3">
        <w:rPr>
          <w:rFonts w:asciiTheme="majorBidi" w:hAnsiTheme="majorBidi" w:cstheme="majorBidi"/>
          <w:b/>
          <w:bCs/>
          <w:i/>
          <w:iCs/>
          <w:spacing w:val="6"/>
          <w:sz w:val="30"/>
          <w:szCs w:val="30"/>
          <w:cs/>
          <w:lang w:val="en-US"/>
        </w:rPr>
        <w:t>สัญญาสิทธิทางเทคนิค</w:t>
      </w:r>
    </w:p>
    <w:p w:rsidR="004C18A3" w:rsidRPr="004C18A3" w:rsidRDefault="004C18A3" w:rsidP="004C18A3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Theme="majorBidi" w:hAnsiTheme="majorBidi" w:cstheme="majorBidi"/>
          <w:spacing w:val="6"/>
          <w:sz w:val="30"/>
          <w:szCs w:val="30"/>
          <w:lang w:val="en-US"/>
        </w:rPr>
      </w:pPr>
    </w:p>
    <w:p w:rsidR="004C18A3" w:rsidRPr="004C18A3" w:rsidRDefault="004C18A3" w:rsidP="004C18A3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C18A3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บริษัทได้ทำสัญญาสิทธิทางเทคนิคกับบริษัท ทาเคะอุจิเพรส อินดัสตรี้ส์ จำกัด ซึ่งเป็นบริษัทใหญ่ ภายใต้เงื่อนไขของสัญญาดังกล่าวบริษัทใหญ่ตกลงที่จะให้ความช่วยเหลือทางเทคนิครวมถึงข้อมูลทางเทคนิคและความรู้</w:t>
      </w:r>
      <w:r w:rsidRPr="004C18A3">
        <w:rPr>
          <w:rFonts w:asciiTheme="majorBidi" w:hAnsiTheme="majorBidi" w:cstheme="majorBidi"/>
          <w:sz w:val="30"/>
          <w:szCs w:val="30"/>
          <w:lang w:val="en-US"/>
        </w:rPr>
        <w:br/>
      </w:r>
      <w:r w:rsidRPr="004C18A3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ความชำนาญ อุปกรณ์สำหรับการผลิต และให้สิทธิในการขายสินค้า ในการนี้บริษัทมีภาระผูกพันที่จะต้องจ่ายค่าธรรมเนียมสิทธิและค่านายหน้าในอัตราร้อยละของยอดขายตามที่ระบุในสัญญา สัญญามีระยะเวลา </w:t>
      </w:r>
      <w:r w:rsidR="00870657" w:rsidRPr="00870657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4C18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 และสามารถต่ออายุโดยอัตโนมัติปีต่อปี เว้นแต่คู่สัญญาฝ่ายใดฝ่ายหนึ่งจะทำการยกเลิกสัญญาเป็นลายลักษณ์อักษรล่วงหน้าไม่น้อยกว่า </w:t>
      </w:r>
      <w:r w:rsidR="00870657" w:rsidRPr="00870657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4C18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เดือน</w:t>
      </w:r>
    </w:p>
    <w:p w:rsidR="004C18A3" w:rsidRPr="004C18A3" w:rsidRDefault="004C18A3" w:rsidP="004C18A3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CE1CFF" w:rsidRPr="004C18A3" w:rsidRDefault="00CE1CFF" w:rsidP="004C18A3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18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ภาระผูกพันตามสัญญาซื้อวัตถุดิบและอะไหล่</w:t>
      </w:r>
    </w:p>
    <w:p w:rsidR="003A2E31" w:rsidRPr="004C18A3" w:rsidRDefault="003A2E31" w:rsidP="004C18A3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858"/>
        <w:gridCol w:w="1170"/>
        <w:gridCol w:w="270"/>
        <w:gridCol w:w="1170"/>
      </w:tblGrid>
      <w:tr w:rsidR="00DE4B1D" w:rsidRPr="004C18A3" w:rsidTr="00131603">
        <w:trPr>
          <w:cantSplit/>
        </w:trPr>
        <w:tc>
          <w:tcPr>
            <w:tcW w:w="6858" w:type="dxa"/>
          </w:tcPr>
          <w:p w:rsidR="00DE4B1D" w:rsidRPr="004C18A3" w:rsidRDefault="00DE4B1D" w:rsidP="004C18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1D" w:rsidRPr="004C18A3" w:rsidRDefault="007E4338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1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E4B1D" w:rsidRPr="004C18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DE4B1D" w:rsidRPr="004C18A3" w:rsidRDefault="00DE4B1D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1D" w:rsidRPr="004C18A3" w:rsidRDefault="007E4338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1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E4B1D" w:rsidRPr="004C18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E4B1D" w:rsidRPr="004C18A3" w:rsidTr="00131603">
        <w:trPr>
          <w:cantSplit/>
        </w:trPr>
        <w:tc>
          <w:tcPr>
            <w:tcW w:w="6858" w:type="dxa"/>
          </w:tcPr>
          <w:p w:rsidR="00DE4B1D" w:rsidRPr="004C18A3" w:rsidRDefault="00DE4B1D" w:rsidP="004C18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1D" w:rsidRPr="004C18A3" w:rsidRDefault="007E4338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1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DE4B1D" w:rsidRPr="004C18A3" w:rsidRDefault="00DE4B1D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1D" w:rsidRPr="004C18A3" w:rsidRDefault="00DE4B1D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18A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E4338" w:rsidRPr="004C1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</w:tr>
      <w:tr w:rsidR="00DE4B1D" w:rsidRPr="004C18A3" w:rsidTr="00131603">
        <w:trPr>
          <w:cantSplit/>
        </w:trPr>
        <w:tc>
          <w:tcPr>
            <w:tcW w:w="6858" w:type="dxa"/>
          </w:tcPr>
          <w:p w:rsidR="00DE4B1D" w:rsidRPr="004C18A3" w:rsidRDefault="00DE4B1D" w:rsidP="004C18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DE4B1D" w:rsidRPr="004C18A3" w:rsidRDefault="00DE4B1D" w:rsidP="004C18A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18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4B1D" w:rsidRPr="004C18A3" w:rsidTr="00131603">
        <w:trPr>
          <w:cantSplit/>
        </w:trPr>
        <w:tc>
          <w:tcPr>
            <w:tcW w:w="6858" w:type="dxa"/>
          </w:tcPr>
          <w:p w:rsidR="00DE4B1D" w:rsidRPr="004C18A3" w:rsidRDefault="00DE4B1D" w:rsidP="004C18A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C18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</w:tcPr>
          <w:p w:rsidR="00DE4B1D" w:rsidRPr="004C18A3" w:rsidRDefault="00DE4B1D" w:rsidP="004C18A3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DE4B1D" w:rsidRPr="004C18A3" w:rsidRDefault="00DE4B1D" w:rsidP="004C18A3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DE4B1D" w:rsidRPr="004C18A3" w:rsidRDefault="00DE4B1D" w:rsidP="004C18A3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B1D" w:rsidRPr="004C18A3" w:rsidTr="00131603">
        <w:trPr>
          <w:cantSplit/>
        </w:trPr>
        <w:tc>
          <w:tcPr>
            <w:tcW w:w="6858" w:type="dxa"/>
          </w:tcPr>
          <w:p w:rsidR="00DE4B1D" w:rsidRPr="004C18A3" w:rsidRDefault="00DE4B1D" w:rsidP="004C18A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18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B1D" w:rsidRPr="004C18A3" w:rsidRDefault="001F7DE4" w:rsidP="004C18A3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18A3">
              <w:rPr>
                <w:rFonts w:asciiTheme="majorBidi" w:hAnsiTheme="majorBidi" w:cstheme="majorBidi"/>
                <w:sz w:val="30"/>
                <w:szCs w:val="30"/>
              </w:rPr>
              <w:t>4,160</w:t>
            </w:r>
          </w:p>
        </w:tc>
        <w:tc>
          <w:tcPr>
            <w:tcW w:w="270" w:type="dxa"/>
          </w:tcPr>
          <w:p w:rsidR="00DE4B1D" w:rsidRPr="004C18A3" w:rsidRDefault="00DE4B1D" w:rsidP="004C18A3">
            <w:pPr>
              <w:pStyle w:val="BodyText"/>
              <w:tabs>
                <w:tab w:val="decimal" w:pos="113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B1D" w:rsidRPr="004C18A3" w:rsidRDefault="00DE4B1D" w:rsidP="004C18A3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18A3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</w:tr>
    </w:tbl>
    <w:p w:rsidR="00AA29BE" w:rsidRPr="004C18A3" w:rsidRDefault="00AA29BE" w:rsidP="004C18A3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4C18A3" w:rsidRDefault="004C18A3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CE1CFF" w:rsidRPr="004C18A3" w:rsidRDefault="00CE1CFF" w:rsidP="004C18A3">
      <w:pPr>
        <w:spacing w:line="240" w:lineRule="auto"/>
        <w:ind w:left="540" w:right="-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18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บันทึกข้อตกลงสำคัญกับกิจการที่เกี่ยวข้องกัน</w:t>
      </w:r>
    </w:p>
    <w:p w:rsidR="003D454D" w:rsidRPr="004C18A3" w:rsidRDefault="003D454D" w:rsidP="004C18A3">
      <w:pPr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6251AD" w:rsidRDefault="003A69CA" w:rsidP="004C18A3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C18A3">
        <w:rPr>
          <w:rFonts w:asciiTheme="majorBidi" w:hAnsiTheme="majorBidi" w:cstheme="majorBidi"/>
          <w:sz w:val="30"/>
          <w:szCs w:val="30"/>
          <w:cs/>
        </w:rPr>
        <w:t>เมื่อ</w:t>
      </w:r>
      <w:r w:rsidR="0012757F" w:rsidRPr="004C18A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484F5A" w:rsidRPr="004C18A3">
        <w:rPr>
          <w:rFonts w:asciiTheme="majorBidi" w:hAnsiTheme="majorBidi" w:cstheme="majorBidi"/>
          <w:sz w:val="30"/>
          <w:szCs w:val="30"/>
        </w:rPr>
        <w:t xml:space="preserve"> </w:t>
      </w:r>
      <w:r w:rsidR="001F7DE4" w:rsidRPr="004C18A3">
        <w:rPr>
          <w:rFonts w:asciiTheme="majorBidi" w:hAnsiTheme="majorBidi" w:cstheme="majorBidi"/>
          <w:sz w:val="30"/>
          <w:szCs w:val="30"/>
        </w:rPr>
        <w:t>4</w:t>
      </w:r>
      <w:r w:rsidR="0012757F" w:rsidRPr="004C18A3">
        <w:rPr>
          <w:rFonts w:asciiTheme="majorBidi" w:hAnsiTheme="majorBidi" w:cstheme="majorBidi"/>
          <w:sz w:val="30"/>
          <w:szCs w:val="30"/>
        </w:rPr>
        <w:t xml:space="preserve"> </w:t>
      </w:r>
      <w:r w:rsidR="00D071FD" w:rsidRPr="004C18A3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6C44C1" w:rsidRPr="004C18A3">
        <w:rPr>
          <w:rFonts w:asciiTheme="majorBidi" w:hAnsiTheme="majorBidi" w:cstheme="majorBidi"/>
          <w:sz w:val="30"/>
          <w:szCs w:val="30"/>
        </w:rPr>
        <w:t>256</w:t>
      </w:r>
      <w:r w:rsidR="001F7DE4" w:rsidRPr="004C18A3">
        <w:rPr>
          <w:rFonts w:asciiTheme="majorBidi" w:hAnsiTheme="majorBidi" w:cstheme="majorBidi"/>
          <w:sz w:val="30"/>
          <w:szCs w:val="30"/>
        </w:rPr>
        <w:t>3</w:t>
      </w:r>
      <w:r w:rsidR="00D071FD" w:rsidRPr="004C18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E1CFF" w:rsidRPr="004C18A3">
        <w:rPr>
          <w:rFonts w:asciiTheme="majorBidi" w:hAnsiTheme="majorBidi" w:cstheme="majorBidi"/>
          <w:sz w:val="30"/>
          <w:szCs w:val="30"/>
          <w:cs/>
        </w:rPr>
        <w:t>บริษัททำบันทึกข้อตกลง</w:t>
      </w:r>
      <w:r w:rsidR="00623503" w:rsidRPr="004C18A3">
        <w:rPr>
          <w:rFonts w:asciiTheme="majorBidi" w:hAnsiTheme="majorBidi" w:cstheme="majorBidi"/>
          <w:sz w:val="30"/>
          <w:szCs w:val="30"/>
          <w:cs/>
        </w:rPr>
        <w:t>การส่งมอบเหรียญอลูมิเนียม</w:t>
      </w:r>
      <w:r w:rsidR="008C7EDE" w:rsidRPr="004C18A3">
        <w:rPr>
          <w:rFonts w:asciiTheme="majorBidi" w:hAnsiTheme="majorBidi" w:cstheme="majorBidi"/>
          <w:sz w:val="30"/>
          <w:szCs w:val="30"/>
          <w:cs/>
        </w:rPr>
        <w:t>กับบริษัท ทาเคะอุจิเพรส</w:t>
      </w:r>
      <w:r w:rsidR="00C50E1D" w:rsidRPr="004C18A3">
        <w:rPr>
          <w:rFonts w:asciiTheme="majorBidi" w:hAnsiTheme="majorBidi" w:cstheme="majorBidi"/>
          <w:sz w:val="30"/>
          <w:szCs w:val="30"/>
        </w:rPr>
        <w:t xml:space="preserve"> </w:t>
      </w:r>
      <w:r w:rsidR="00C50E1D" w:rsidRPr="004C18A3">
        <w:rPr>
          <w:rFonts w:asciiTheme="majorBidi" w:hAnsiTheme="majorBidi" w:cstheme="majorBidi"/>
          <w:sz w:val="30"/>
          <w:szCs w:val="30"/>
        </w:rPr>
        <w:br/>
      </w:r>
      <w:r w:rsidR="00CE1CFF" w:rsidRPr="004C18A3">
        <w:rPr>
          <w:rFonts w:asciiTheme="majorBidi" w:hAnsiTheme="majorBidi" w:cstheme="majorBidi"/>
          <w:sz w:val="30"/>
          <w:szCs w:val="30"/>
          <w:cs/>
        </w:rPr>
        <w:t>อินดัสตรี้ส์ จำกัด โดยกำหนด</w:t>
      </w:r>
      <w:r w:rsidR="00CE1CFF" w:rsidRPr="00D026C7">
        <w:rPr>
          <w:rFonts w:asciiTheme="majorBidi" w:hAnsiTheme="majorBidi" w:cstheme="majorBidi"/>
          <w:sz w:val="30"/>
          <w:szCs w:val="30"/>
          <w:cs/>
        </w:rPr>
        <w:t>ส่งม</w:t>
      </w:r>
      <w:r w:rsidR="00230865" w:rsidRPr="00D026C7">
        <w:rPr>
          <w:rFonts w:asciiTheme="majorBidi" w:hAnsiTheme="majorBidi" w:cstheme="majorBidi"/>
          <w:sz w:val="30"/>
          <w:szCs w:val="30"/>
          <w:cs/>
        </w:rPr>
        <w:t>อบเหรียญอลูมิเนียม ปริมาณโดยประมาณ</w:t>
      </w:r>
      <w:r w:rsidR="00CE1CFF" w:rsidRPr="00D026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688D" w:rsidRPr="00D026C7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D40187" w:rsidRPr="00D026C7">
        <w:rPr>
          <w:rFonts w:asciiTheme="majorBidi" w:hAnsiTheme="majorBidi" w:cstheme="majorBidi"/>
          <w:sz w:val="30"/>
          <w:szCs w:val="30"/>
          <w:lang w:val="en-US"/>
        </w:rPr>
        <w:t>,0</w:t>
      </w:r>
      <w:r w:rsidR="00646216" w:rsidRPr="00D026C7">
        <w:rPr>
          <w:rFonts w:asciiTheme="majorBidi" w:hAnsiTheme="majorBidi" w:cstheme="majorBidi"/>
          <w:sz w:val="30"/>
          <w:szCs w:val="30"/>
          <w:lang w:val="en-US"/>
        </w:rPr>
        <w:t>00</w:t>
      </w:r>
      <w:r w:rsidR="00CE1CFF" w:rsidRPr="00D026C7">
        <w:rPr>
          <w:rFonts w:asciiTheme="majorBidi" w:hAnsiTheme="majorBidi" w:cstheme="majorBidi"/>
          <w:sz w:val="30"/>
          <w:szCs w:val="30"/>
          <w:cs/>
        </w:rPr>
        <w:t xml:space="preserve"> เมตริกตัน เพื่อสำหรับการผลิต</w:t>
      </w:r>
      <w:r w:rsidR="00A01C92" w:rsidRPr="00D026C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หลอดอลูมิเนียมชนิดนิ่ม ภาชนะสำหรับบรรจุแก๊ส</w:t>
      </w:r>
      <w:r w:rsidR="00A01C92" w:rsidRPr="00D026C7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และผลิตภัณฑ์แอโรโซล </w:t>
      </w:r>
      <w:r w:rsidR="00D071FD" w:rsidRPr="00D026C7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โดยมีระยะเวลาตั้งแต่เดือนเมษายน </w:t>
      </w:r>
      <w:r w:rsidR="007D723E" w:rsidRPr="00D026C7">
        <w:rPr>
          <w:rFonts w:asciiTheme="majorBidi" w:hAnsiTheme="majorBidi" w:cstheme="majorBidi"/>
          <w:sz w:val="30"/>
          <w:szCs w:val="30"/>
        </w:rPr>
        <w:t>256</w:t>
      </w:r>
      <w:r w:rsidR="001F7DE4" w:rsidRPr="00D026C7">
        <w:rPr>
          <w:rFonts w:asciiTheme="majorBidi" w:hAnsiTheme="majorBidi" w:cstheme="majorBidi"/>
          <w:sz w:val="30"/>
          <w:szCs w:val="30"/>
        </w:rPr>
        <w:t>3</w:t>
      </w:r>
      <w:r w:rsidR="00D071FD" w:rsidRPr="00D026C7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 w:rsidR="00646216" w:rsidRPr="00D026C7">
        <w:rPr>
          <w:rFonts w:asciiTheme="majorBidi" w:hAnsiTheme="majorBidi" w:cstheme="majorBidi"/>
          <w:sz w:val="30"/>
          <w:szCs w:val="30"/>
          <w:cs/>
        </w:rPr>
        <w:t>เดือน</w:t>
      </w:r>
      <w:r w:rsidR="00D071FD" w:rsidRPr="00D026C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300174" w:rsidRPr="00D026C7">
        <w:rPr>
          <w:rFonts w:asciiTheme="majorBidi" w:hAnsiTheme="majorBidi" w:cstheme="majorBidi"/>
          <w:sz w:val="30"/>
          <w:szCs w:val="30"/>
        </w:rPr>
        <w:t>25</w:t>
      </w:r>
      <w:r w:rsidR="006C44C1" w:rsidRPr="00D026C7">
        <w:rPr>
          <w:rFonts w:asciiTheme="majorBidi" w:hAnsiTheme="majorBidi" w:cstheme="majorBidi"/>
          <w:sz w:val="30"/>
          <w:szCs w:val="30"/>
        </w:rPr>
        <w:t>6</w:t>
      </w:r>
      <w:r w:rsidR="001F7DE4" w:rsidRPr="00D026C7">
        <w:rPr>
          <w:rFonts w:asciiTheme="majorBidi" w:hAnsiTheme="majorBidi" w:cstheme="majorBidi"/>
          <w:sz w:val="30"/>
          <w:szCs w:val="30"/>
        </w:rPr>
        <w:t>4</w:t>
      </w:r>
    </w:p>
    <w:p w:rsidR="004C18A3" w:rsidRDefault="004C18A3" w:rsidP="004C18A3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4F2911" w:rsidRDefault="007D4BDF" w:rsidP="004F2911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="004F2911" w:rsidRPr="00D31801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F2911" w:rsidRPr="006707DF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:rsidR="00CC7FA5" w:rsidRPr="00446CE2" w:rsidRDefault="00CC7FA5" w:rsidP="00CC7FA5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tbl>
      <w:tblPr>
        <w:tblW w:w="9279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6669"/>
        <w:gridCol w:w="1170"/>
        <w:gridCol w:w="270"/>
        <w:gridCol w:w="1170"/>
      </w:tblGrid>
      <w:tr w:rsidR="00CC7FA5" w:rsidRPr="00533250" w:rsidTr="00883012">
        <w:tc>
          <w:tcPr>
            <w:tcW w:w="6669" w:type="dxa"/>
          </w:tcPr>
          <w:p w:rsidR="00CC7FA5" w:rsidRPr="00533250" w:rsidRDefault="00CC7FA5" w:rsidP="00CC7FA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FA5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CC7FA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CC7FA5" w:rsidRPr="00151864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FA5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CC7FA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7FA5" w:rsidRPr="00533250" w:rsidTr="00883012">
        <w:tc>
          <w:tcPr>
            <w:tcW w:w="6669" w:type="dxa"/>
          </w:tcPr>
          <w:p w:rsidR="00CC7FA5" w:rsidRPr="00533250" w:rsidRDefault="00CC7FA5" w:rsidP="00CC7FA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FA5" w:rsidRPr="00151864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CC7FA5" w:rsidRPr="00151864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FA5" w:rsidRPr="00151864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E4338"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62</w:t>
            </w:r>
          </w:p>
        </w:tc>
      </w:tr>
      <w:tr w:rsidR="00CC7FA5" w:rsidRPr="00533250" w:rsidTr="00883012">
        <w:tc>
          <w:tcPr>
            <w:tcW w:w="6669" w:type="dxa"/>
          </w:tcPr>
          <w:p w:rsidR="00CC7FA5" w:rsidRPr="00533250" w:rsidRDefault="00CC7FA5" w:rsidP="00CC7FA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C7FA5" w:rsidRPr="00533250" w:rsidRDefault="00CC7FA5" w:rsidP="00CC7FA5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3325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3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C7FA5" w:rsidRPr="00533250" w:rsidTr="00883012">
        <w:tc>
          <w:tcPr>
            <w:tcW w:w="6669" w:type="dxa"/>
          </w:tcPr>
          <w:p w:rsidR="00CC7FA5" w:rsidRPr="00533250" w:rsidRDefault="00CC7FA5" w:rsidP="00CC7FA5">
            <w:pPr>
              <w:pStyle w:val="MacroText"/>
              <w:rPr>
                <w:rFonts w:ascii="Angsana New" w:hAnsi="Angsana New"/>
                <w:sz w:val="30"/>
                <w:szCs w:val="30"/>
              </w:rPr>
            </w:pPr>
            <w:r w:rsidRPr="00533250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:rsidR="00CC7FA5" w:rsidRPr="00750B00" w:rsidRDefault="006C1F4D" w:rsidP="00CC7FA5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>179,827</w:t>
            </w:r>
          </w:p>
        </w:tc>
        <w:tc>
          <w:tcPr>
            <w:tcW w:w="270" w:type="dxa"/>
          </w:tcPr>
          <w:p w:rsidR="00CC7FA5" w:rsidRPr="00533250" w:rsidRDefault="00CC7FA5" w:rsidP="00CC7FA5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C7FA5" w:rsidRPr="00750B00" w:rsidRDefault="00CC7FA5" w:rsidP="00CC7FA5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16A0">
              <w:rPr>
                <w:rFonts w:ascii="Angsana New" w:hAnsi="Angsana New"/>
                <w:sz w:val="30"/>
                <w:szCs w:val="30"/>
                <w:lang w:val="en-US"/>
              </w:rPr>
              <w:t>150,779</w:t>
            </w:r>
          </w:p>
        </w:tc>
      </w:tr>
      <w:tr w:rsidR="00CC7FA5" w:rsidRPr="00533250" w:rsidTr="00883012">
        <w:tc>
          <w:tcPr>
            <w:tcW w:w="6669" w:type="dxa"/>
          </w:tcPr>
          <w:p w:rsidR="00CC7FA5" w:rsidRPr="00533250" w:rsidRDefault="00CC7FA5" w:rsidP="00CC7FA5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3250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</w:tcPr>
          <w:p w:rsidR="00CC7FA5" w:rsidRPr="00091361" w:rsidRDefault="006C1F4D" w:rsidP="006C1F4D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C1F4D">
              <w:rPr>
                <w:rFonts w:ascii="Angsana New" w:hAnsi="Angsana New"/>
                <w:sz w:val="30"/>
                <w:szCs w:val="30"/>
              </w:rPr>
              <w:t>149,</w:t>
            </w: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>484</w:t>
            </w:r>
            <w:r w:rsidRPr="006C1F4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CC7FA5" w:rsidRPr="00533250" w:rsidRDefault="00CC7FA5" w:rsidP="00CC7FA5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C7FA5" w:rsidRPr="00091361" w:rsidRDefault="00CC7FA5" w:rsidP="00CC7FA5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A16A0">
              <w:rPr>
                <w:rFonts w:ascii="Angsana New" w:hAnsi="Angsana New"/>
                <w:sz w:val="30"/>
                <w:szCs w:val="30"/>
              </w:rPr>
              <w:t>135,755</w:t>
            </w:r>
          </w:p>
        </w:tc>
      </w:tr>
      <w:tr w:rsidR="00CC7FA5" w:rsidRPr="00533250" w:rsidTr="00883012">
        <w:tc>
          <w:tcPr>
            <w:tcW w:w="6669" w:type="dxa"/>
          </w:tcPr>
          <w:p w:rsidR="00CC7FA5" w:rsidRPr="00533250" w:rsidRDefault="00CC7FA5" w:rsidP="00CC7F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533250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:rsidR="00CC7FA5" w:rsidRPr="00091361" w:rsidRDefault="006C1F4D" w:rsidP="00CC7FA5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C1F4D">
              <w:rPr>
                <w:rFonts w:ascii="Angsana New" w:hAnsi="Angsana New"/>
                <w:sz w:val="30"/>
                <w:szCs w:val="30"/>
              </w:rPr>
              <w:t>448,047</w:t>
            </w:r>
          </w:p>
        </w:tc>
        <w:tc>
          <w:tcPr>
            <w:tcW w:w="270" w:type="dxa"/>
          </w:tcPr>
          <w:p w:rsidR="00CC7FA5" w:rsidRPr="00533250" w:rsidRDefault="00CC7FA5" w:rsidP="00CC7F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C7FA5" w:rsidRPr="00091361" w:rsidRDefault="00CC7FA5" w:rsidP="00CC7FA5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A16A0">
              <w:rPr>
                <w:rFonts w:ascii="Angsana New" w:hAnsi="Angsana New"/>
                <w:sz w:val="30"/>
                <w:szCs w:val="30"/>
              </w:rPr>
              <w:t>636,572</w:t>
            </w:r>
          </w:p>
        </w:tc>
      </w:tr>
      <w:tr w:rsidR="00CC7FA5" w:rsidRPr="00533250" w:rsidTr="00883012">
        <w:tc>
          <w:tcPr>
            <w:tcW w:w="6669" w:type="dxa"/>
          </w:tcPr>
          <w:p w:rsidR="00CC7FA5" w:rsidRPr="00533250" w:rsidRDefault="00CC7FA5" w:rsidP="00CC7F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533250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170" w:type="dxa"/>
          </w:tcPr>
          <w:p w:rsidR="00CC7FA5" w:rsidRPr="006676BA" w:rsidRDefault="006C1F4D" w:rsidP="00CC7FA5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C1F4D">
              <w:rPr>
                <w:rFonts w:ascii="Angsana New" w:hAnsi="Angsana New"/>
                <w:sz w:val="30"/>
                <w:szCs w:val="30"/>
              </w:rPr>
              <w:t>207,896</w:t>
            </w:r>
          </w:p>
        </w:tc>
        <w:tc>
          <w:tcPr>
            <w:tcW w:w="270" w:type="dxa"/>
          </w:tcPr>
          <w:p w:rsidR="00CC7FA5" w:rsidRPr="006676BA" w:rsidRDefault="00CC7FA5" w:rsidP="00CC7F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C7FA5" w:rsidRPr="006676BA" w:rsidRDefault="00CC7FA5" w:rsidP="00CC7FA5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A16A0">
              <w:rPr>
                <w:rFonts w:ascii="Angsana New" w:hAnsi="Angsana New"/>
                <w:sz w:val="30"/>
                <w:szCs w:val="30"/>
              </w:rPr>
              <w:t>213,954</w:t>
            </w:r>
          </w:p>
        </w:tc>
      </w:tr>
      <w:tr w:rsidR="00CC7FA5" w:rsidRPr="00533250" w:rsidTr="00883012">
        <w:tc>
          <w:tcPr>
            <w:tcW w:w="6669" w:type="dxa"/>
          </w:tcPr>
          <w:p w:rsidR="00CC7FA5" w:rsidRPr="00533250" w:rsidRDefault="00CC7FA5" w:rsidP="00CC7FA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33250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C7FA5" w:rsidRPr="00091361" w:rsidRDefault="006C1F4D" w:rsidP="006C1F4D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C1F4D">
              <w:rPr>
                <w:rFonts w:ascii="Angsana New" w:hAnsi="Angsana New"/>
                <w:sz w:val="30"/>
                <w:szCs w:val="30"/>
              </w:rPr>
              <w:t>244,</w:t>
            </w: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>006</w:t>
            </w:r>
          </w:p>
        </w:tc>
        <w:tc>
          <w:tcPr>
            <w:tcW w:w="270" w:type="dxa"/>
          </w:tcPr>
          <w:p w:rsidR="00CC7FA5" w:rsidRPr="00533250" w:rsidRDefault="00CC7FA5" w:rsidP="00CC7FA5">
            <w:pPr>
              <w:pStyle w:val="a0"/>
              <w:tabs>
                <w:tab w:val="decimal" w:pos="88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C7FA5" w:rsidRPr="00091361" w:rsidRDefault="00CC7FA5" w:rsidP="00CC7FA5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A16A0">
              <w:rPr>
                <w:rFonts w:ascii="Angsana New" w:hAnsi="Angsana New"/>
                <w:sz w:val="30"/>
                <w:szCs w:val="30"/>
              </w:rPr>
              <w:t>217,375</w:t>
            </w:r>
          </w:p>
        </w:tc>
      </w:tr>
      <w:tr w:rsidR="00CC7FA5" w:rsidRPr="00533250" w:rsidTr="00883012">
        <w:tc>
          <w:tcPr>
            <w:tcW w:w="6669" w:type="dxa"/>
          </w:tcPr>
          <w:p w:rsidR="00CC7FA5" w:rsidRPr="00460E87" w:rsidRDefault="00CC7FA5" w:rsidP="00CC7FA5">
            <w:pPr>
              <w:pStyle w:val="MacroText"/>
              <w:rPr>
                <w:rFonts w:ascii="Angsana New" w:hAnsi="Angsana New"/>
                <w:sz w:val="30"/>
                <w:szCs w:val="30"/>
                <w:cs/>
              </w:rPr>
            </w:pPr>
            <w:r w:rsidRPr="00460E8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C7FA5" w:rsidRPr="00091361" w:rsidRDefault="006C1F4D" w:rsidP="00CC7FA5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C1F4D">
              <w:rPr>
                <w:rFonts w:ascii="Angsana New" w:hAnsi="Angsana New"/>
                <w:sz w:val="30"/>
                <w:szCs w:val="30"/>
              </w:rPr>
              <w:t>1,229,260</w:t>
            </w:r>
          </w:p>
        </w:tc>
        <w:tc>
          <w:tcPr>
            <w:tcW w:w="270" w:type="dxa"/>
          </w:tcPr>
          <w:p w:rsidR="00CC7FA5" w:rsidRPr="00533250" w:rsidRDefault="00CC7FA5" w:rsidP="00CC7FA5">
            <w:pPr>
              <w:pStyle w:val="a0"/>
              <w:tabs>
                <w:tab w:val="decimal" w:pos="88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C7FA5" w:rsidRPr="00091361" w:rsidRDefault="00CC7FA5" w:rsidP="00CC7FA5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A16A0">
              <w:rPr>
                <w:rFonts w:ascii="Angsana New" w:hAnsi="Angsana New"/>
                <w:sz w:val="30"/>
                <w:szCs w:val="30"/>
              </w:rPr>
              <w:t>1,354,435</w:t>
            </w:r>
          </w:p>
        </w:tc>
      </w:tr>
      <w:tr w:rsidR="00CC7FA5" w:rsidRPr="00533250" w:rsidTr="00883012">
        <w:tc>
          <w:tcPr>
            <w:tcW w:w="6669" w:type="dxa"/>
          </w:tcPr>
          <w:p w:rsidR="00CC7FA5" w:rsidRPr="00533250" w:rsidRDefault="00CC7FA5" w:rsidP="00CC7FA5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3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3325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C7FA5" w:rsidRPr="00091361" w:rsidRDefault="006C1F4D" w:rsidP="00CC7FA5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C1F4D">
              <w:rPr>
                <w:rFonts w:ascii="Angsana New" w:hAnsi="Angsana New"/>
                <w:sz w:val="30"/>
                <w:szCs w:val="30"/>
              </w:rPr>
              <w:t>(3,893)</w:t>
            </w:r>
          </w:p>
        </w:tc>
        <w:tc>
          <w:tcPr>
            <w:tcW w:w="270" w:type="dxa"/>
          </w:tcPr>
          <w:p w:rsidR="00CC7FA5" w:rsidRPr="00533250" w:rsidRDefault="00CC7FA5" w:rsidP="00CC7FA5">
            <w:pPr>
              <w:pStyle w:val="a0"/>
              <w:tabs>
                <w:tab w:val="decimal" w:pos="88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C7FA5" w:rsidRPr="00091361" w:rsidRDefault="00CC7FA5" w:rsidP="00CC7FA5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A16A0">
              <w:rPr>
                <w:rFonts w:ascii="Angsana New" w:hAnsi="Angsana New"/>
                <w:sz w:val="30"/>
                <w:szCs w:val="30"/>
              </w:rPr>
              <w:t>(2,330)</w:t>
            </w:r>
          </w:p>
        </w:tc>
      </w:tr>
      <w:tr w:rsidR="00CC7FA5" w:rsidRPr="00533250" w:rsidTr="00883012">
        <w:tc>
          <w:tcPr>
            <w:tcW w:w="6669" w:type="dxa"/>
          </w:tcPr>
          <w:p w:rsidR="00CC7FA5" w:rsidRPr="00533250" w:rsidRDefault="00CC7FA5" w:rsidP="00CC7FA5">
            <w:pPr>
              <w:pStyle w:val="MacroTex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32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C7FA5" w:rsidRPr="00091361" w:rsidRDefault="006C1F4D" w:rsidP="00CC7FA5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1F4D">
              <w:rPr>
                <w:rFonts w:ascii="Angsana New" w:hAnsi="Angsana New"/>
                <w:b/>
                <w:bCs/>
                <w:sz w:val="30"/>
                <w:szCs w:val="30"/>
              </w:rPr>
              <w:t>1,225,367</w:t>
            </w:r>
          </w:p>
        </w:tc>
        <w:tc>
          <w:tcPr>
            <w:tcW w:w="270" w:type="dxa"/>
          </w:tcPr>
          <w:p w:rsidR="00CC7FA5" w:rsidRPr="00533250" w:rsidRDefault="00CC7FA5" w:rsidP="00CC7FA5">
            <w:pPr>
              <w:pStyle w:val="a0"/>
              <w:tabs>
                <w:tab w:val="decimal" w:pos="88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C7FA5" w:rsidRPr="00091361" w:rsidRDefault="00CC7FA5" w:rsidP="00CC7FA5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16A0">
              <w:rPr>
                <w:rFonts w:ascii="Angsana New" w:hAnsi="Angsana New"/>
                <w:b/>
                <w:bCs/>
                <w:sz w:val="30"/>
                <w:szCs w:val="30"/>
              </w:rPr>
              <w:t>1,352,105</w:t>
            </w:r>
          </w:p>
        </w:tc>
      </w:tr>
    </w:tbl>
    <w:p w:rsidR="000829A2" w:rsidRDefault="000829A2" w:rsidP="002F2646">
      <w:pPr>
        <w:spacing w:line="240" w:lineRule="auto"/>
        <w:ind w:left="547" w:right="389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751"/>
        <w:gridCol w:w="1138"/>
        <w:gridCol w:w="302"/>
        <w:gridCol w:w="1185"/>
      </w:tblGrid>
      <w:tr w:rsidR="00CC7FA5" w:rsidRPr="00901BAE" w:rsidTr="001438F4">
        <w:tc>
          <w:tcPr>
            <w:tcW w:w="3600" w:type="pct"/>
          </w:tcPr>
          <w:p w:rsidR="00CC7FA5" w:rsidRPr="00E93541" w:rsidRDefault="00CC7FA5" w:rsidP="00CC7FA5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:rsidR="00CC7FA5" w:rsidRPr="00151864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1" w:type="pct"/>
            <w:shd w:val="clear" w:color="auto" w:fill="auto"/>
          </w:tcPr>
          <w:p w:rsidR="00CC7FA5" w:rsidRPr="00151864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CC7FA5" w:rsidRPr="00151864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E4338"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62</w:t>
            </w:r>
          </w:p>
        </w:tc>
      </w:tr>
      <w:tr w:rsidR="00CC7FA5" w:rsidRPr="006707DF" w:rsidTr="001438F4">
        <w:tc>
          <w:tcPr>
            <w:tcW w:w="3600" w:type="pct"/>
          </w:tcPr>
          <w:p w:rsidR="00CC7FA5" w:rsidRPr="006707DF" w:rsidRDefault="00CC7FA5" w:rsidP="00CC7FA5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00" w:type="pct"/>
            <w:gridSpan w:val="3"/>
            <w:shd w:val="clear" w:color="auto" w:fill="auto"/>
          </w:tcPr>
          <w:p w:rsidR="00CC7FA5" w:rsidRPr="006707DF" w:rsidRDefault="00CC7FA5" w:rsidP="00CC7FA5">
            <w:pPr>
              <w:tabs>
                <w:tab w:val="decimal" w:pos="780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07D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707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707D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C7FA5" w:rsidRPr="00901BAE" w:rsidTr="001438F4">
        <w:tc>
          <w:tcPr>
            <w:tcW w:w="3600" w:type="pct"/>
          </w:tcPr>
          <w:p w:rsidR="00CC7FA5" w:rsidRPr="00E93541" w:rsidRDefault="00CC7FA5" w:rsidP="00CC7FA5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3541">
              <w:rPr>
                <w:rFonts w:ascii="Angsana New" w:hAnsi="Angsana New" w:hint="cs"/>
                <w:sz w:val="30"/>
                <w:szCs w:val="30"/>
                <w:cs/>
              </w:rPr>
              <w:t>ต้</w:t>
            </w:r>
            <w:r w:rsidRPr="00E93541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Pr="00E93541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E93541">
              <w:rPr>
                <w:rFonts w:ascii="Angsana New" w:hAnsi="Angsana New"/>
                <w:sz w:val="30"/>
                <w:szCs w:val="30"/>
                <w:cs/>
              </w:rPr>
              <w:t>ของสินค้าคงเหลือที่บันทึกเป็นค่าใช้จ่ายและได้รวมในบัญชีต้นทุนขาย</w:t>
            </w:r>
          </w:p>
          <w:p w:rsidR="00CC7FA5" w:rsidRPr="00E93541" w:rsidRDefault="00CC7FA5" w:rsidP="00CC7FA5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354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935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935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607" w:type="pct"/>
            <w:shd w:val="clear" w:color="auto" w:fill="auto"/>
          </w:tcPr>
          <w:p w:rsidR="00CC7FA5" w:rsidRPr="00E93541" w:rsidRDefault="00CC7FA5" w:rsidP="00CC7FA5">
            <w:pPr>
              <w:tabs>
                <w:tab w:val="decimal" w:pos="97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  <w:shd w:val="clear" w:color="auto" w:fill="auto"/>
          </w:tcPr>
          <w:p w:rsidR="00CC7FA5" w:rsidRPr="00E93541" w:rsidRDefault="00CC7FA5" w:rsidP="00CC7FA5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CC7FA5" w:rsidRPr="00E93541" w:rsidRDefault="00CC7FA5" w:rsidP="00CC7FA5">
            <w:pPr>
              <w:tabs>
                <w:tab w:val="decimal" w:pos="97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FA5" w:rsidRPr="00901BAE" w:rsidTr="001438F4">
        <w:trPr>
          <w:trHeight w:val="211"/>
        </w:trPr>
        <w:tc>
          <w:tcPr>
            <w:tcW w:w="3600" w:type="pct"/>
          </w:tcPr>
          <w:p w:rsidR="00CC7FA5" w:rsidRPr="00E93541" w:rsidRDefault="00CC7FA5" w:rsidP="00CC7FA5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354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9354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E9354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ต้นทุน</w:t>
            </w:r>
            <w:r w:rsidRPr="00E93541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607" w:type="pct"/>
            <w:shd w:val="clear" w:color="auto" w:fill="auto"/>
          </w:tcPr>
          <w:p w:rsidR="00CC7FA5" w:rsidRPr="006C1F4D" w:rsidRDefault="006C1F4D" w:rsidP="006C1F4D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>1,134,490</w:t>
            </w:r>
          </w:p>
        </w:tc>
        <w:tc>
          <w:tcPr>
            <w:tcW w:w="161" w:type="pct"/>
            <w:shd w:val="clear" w:color="auto" w:fill="auto"/>
          </w:tcPr>
          <w:p w:rsidR="00CC7FA5" w:rsidRPr="006C1F4D" w:rsidRDefault="00CC7FA5" w:rsidP="006C1F4D">
            <w:pPr>
              <w:tabs>
                <w:tab w:val="decimal" w:pos="738"/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:rsidR="00CC7FA5" w:rsidRPr="00E93541" w:rsidRDefault="00CC7FA5" w:rsidP="00CC7FA5">
            <w:pPr>
              <w:tabs>
                <w:tab w:val="decimal" w:pos="995"/>
              </w:tabs>
              <w:ind w:left="-102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5854D1">
              <w:rPr>
                <w:rFonts w:ascii="Angsana New" w:hAnsi="Angsana New"/>
                <w:sz w:val="30"/>
                <w:szCs w:val="30"/>
              </w:rPr>
              <w:t>1,2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5854D1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854D1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C7FA5" w:rsidRPr="00901BAE" w:rsidTr="001438F4">
        <w:trPr>
          <w:trHeight w:val="211"/>
        </w:trPr>
        <w:tc>
          <w:tcPr>
            <w:tcW w:w="3600" w:type="pct"/>
          </w:tcPr>
          <w:p w:rsidR="00CC7FA5" w:rsidRPr="00E93541" w:rsidRDefault="00CC7FA5" w:rsidP="00CC7FA5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ปรับลดมูลค่าสุทธิที่คาดว่าจะได้รับ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:rsidR="00CC7FA5" w:rsidRPr="006C1F4D" w:rsidRDefault="006C1F4D" w:rsidP="006C1F4D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>1,563</w:t>
            </w:r>
          </w:p>
        </w:tc>
        <w:tc>
          <w:tcPr>
            <w:tcW w:w="161" w:type="pct"/>
            <w:shd w:val="clear" w:color="auto" w:fill="auto"/>
          </w:tcPr>
          <w:p w:rsidR="00CC7FA5" w:rsidRPr="006C1F4D" w:rsidRDefault="00CC7FA5" w:rsidP="006C1F4D">
            <w:pPr>
              <w:tabs>
                <w:tab w:val="decimal" w:pos="738"/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:rsidR="00CC7FA5" w:rsidRPr="00E93541" w:rsidRDefault="00CC7FA5" w:rsidP="00CC7FA5">
            <w:pPr>
              <w:tabs>
                <w:tab w:val="decimal" w:pos="995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5854D1">
              <w:rPr>
                <w:rFonts w:ascii="Angsana New" w:hAnsi="Angsana New"/>
                <w:sz w:val="30"/>
                <w:szCs w:val="30"/>
              </w:rPr>
              <w:t>1,5</w:t>
            </w: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CC7FA5" w:rsidRPr="00901BAE" w:rsidTr="001438F4">
        <w:trPr>
          <w:trHeight w:val="211"/>
        </w:trPr>
        <w:tc>
          <w:tcPr>
            <w:tcW w:w="3600" w:type="pct"/>
          </w:tcPr>
          <w:p w:rsidR="00CC7FA5" w:rsidRPr="004F2911" w:rsidRDefault="00CC7FA5" w:rsidP="00CC7FA5">
            <w:pPr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29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7FA5" w:rsidRPr="006C1F4D" w:rsidRDefault="006C1F4D" w:rsidP="006C1F4D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1,136,053</w:t>
            </w:r>
          </w:p>
        </w:tc>
        <w:tc>
          <w:tcPr>
            <w:tcW w:w="161" w:type="pct"/>
            <w:shd w:val="clear" w:color="auto" w:fill="auto"/>
          </w:tcPr>
          <w:p w:rsidR="00CC7FA5" w:rsidRPr="006C1F4D" w:rsidRDefault="00CC7FA5" w:rsidP="006C1F4D">
            <w:pPr>
              <w:tabs>
                <w:tab w:val="decimal" w:pos="738"/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7FA5" w:rsidRPr="004F2911" w:rsidRDefault="00CC7FA5" w:rsidP="00CC7FA5">
            <w:pPr>
              <w:tabs>
                <w:tab w:val="decimal" w:pos="99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54D1">
              <w:rPr>
                <w:rFonts w:ascii="Angsana New" w:hAnsi="Angsana New"/>
                <w:b/>
                <w:bCs/>
                <w:sz w:val="30"/>
                <w:szCs w:val="30"/>
              </w:rPr>
              <w:t>1,230,705</w:t>
            </w:r>
          </w:p>
        </w:tc>
      </w:tr>
    </w:tbl>
    <w:p w:rsidR="000829A2" w:rsidRDefault="000829A2" w:rsidP="00BB433A">
      <w:pPr>
        <w:tabs>
          <w:tab w:val="left" w:pos="540"/>
        </w:tabs>
        <w:spacing w:line="240" w:lineRule="auto"/>
        <w:ind w:left="547" w:right="389"/>
        <w:jc w:val="thaiDistribute"/>
        <w:rPr>
          <w:rFonts w:ascii="Angsana New" w:hAnsi="Angsana New"/>
          <w:sz w:val="30"/>
          <w:szCs w:val="30"/>
        </w:rPr>
      </w:pPr>
    </w:p>
    <w:p w:rsidR="00BB433A" w:rsidRDefault="00BB433A" w:rsidP="006B7128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:rsidR="00436040" w:rsidRPr="00D31801" w:rsidRDefault="00584601" w:rsidP="006B7128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5</w:t>
      </w:r>
      <w:r w:rsidR="00436040" w:rsidRPr="00D31801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36040" w:rsidRPr="00D31801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ที่ดิน อาคารและอุปกรณ์</w:t>
      </w:r>
    </w:p>
    <w:p w:rsidR="00436040" w:rsidRPr="00AA29BE" w:rsidRDefault="00436040" w:rsidP="006B7128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:rsidR="00D31101" w:rsidRPr="00D31101" w:rsidRDefault="00D31101" w:rsidP="00D31101">
      <w:pPr>
        <w:spacing w:line="240" w:lineRule="auto"/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D31101">
        <w:rPr>
          <w:rFonts w:ascii="Angsana New" w:hAnsi="Angsana New"/>
          <w:spacing w:val="-4"/>
          <w:sz w:val="30"/>
          <w:szCs w:val="30"/>
          <w:cs/>
        </w:rPr>
        <w:t>การซื้อ จำหน่าย และโอนที่ดิน อาคารและอุปกรณ์ระหว่างงว</w:t>
      </w:r>
      <w:r w:rsidRPr="00D31101">
        <w:rPr>
          <w:rFonts w:ascii="Angsana New" w:hAnsi="Angsana New" w:hint="cs"/>
          <w:spacing w:val="-4"/>
          <w:sz w:val="30"/>
          <w:szCs w:val="30"/>
          <w:cs/>
        </w:rPr>
        <w:t>ด</w:t>
      </w:r>
      <w:r w:rsidR="00CC7FA5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D31101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D31101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CC7FA5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="00CC7FA5">
        <w:rPr>
          <w:rFonts w:ascii="Angsana New" w:hAnsi="Angsana New" w:hint="cs"/>
          <w:spacing w:val="-4"/>
          <w:sz w:val="30"/>
          <w:szCs w:val="30"/>
          <w:cs/>
          <w:lang w:val="en-US"/>
        </w:rPr>
        <w:t>มีนาคม</w:t>
      </w:r>
      <w:r w:rsidRPr="00D31101">
        <w:rPr>
          <w:rFonts w:ascii="Angsana New" w:hAnsi="Angsana New"/>
          <w:spacing w:val="-4"/>
          <w:sz w:val="30"/>
          <w:szCs w:val="30"/>
        </w:rPr>
        <w:t xml:space="preserve"> </w:t>
      </w:r>
      <w:r w:rsidRPr="00D31101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:rsidR="00CC7FA5" w:rsidRPr="00AA29BE" w:rsidRDefault="00CC7FA5" w:rsidP="00CC7FA5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67"/>
        <w:gridCol w:w="264"/>
        <w:gridCol w:w="1183"/>
        <w:gridCol w:w="264"/>
        <w:gridCol w:w="1172"/>
        <w:gridCol w:w="249"/>
        <w:gridCol w:w="1207"/>
      </w:tblGrid>
      <w:tr w:rsidR="00CC7FA5" w:rsidRPr="00D31801" w:rsidTr="00CC7FA5">
        <w:tc>
          <w:tcPr>
            <w:tcW w:w="2035" w:type="pct"/>
          </w:tcPr>
          <w:p w:rsidR="00CC7FA5" w:rsidRPr="00D31801" w:rsidRDefault="00CC7FA5" w:rsidP="00D67051">
            <w:pPr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27A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27A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08" w:type="pct"/>
            <w:gridSpan w:val="3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E4338"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142" w:type="pct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pct"/>
            <w:gridSpan w:val="3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E4338"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62</w:t>
            </w:r>
          </w:p>
        </w:tc>
      </w:tr>
      <w:tr w:rsidR="00CC7FA5" w:rsidRPr="00D31801" w:rsidTr="00CC7FA5">
        <w:tc>
          <w:tcPr>
            <w:tcW w:w="2035" w:type="pct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2" w:type="pct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2" w:type="pct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34" w:type="pct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CC7FA5" w:rsidRPr="00D31801" w:rsidTr="00CC7FA5">
        <w:tc>
          <w:tcPr>
            <w:tcW w:w="2035" w:type="pct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เข้า</w:t>
            </w:r>
          </w:p>
        </w:tc>
        <w:tc>
          <w:tcPr>
            <w:tcW w:w="142" w:type="pct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3180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31801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2" w:type="pct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เข้า</w:t>
            </w:r>
          </w:p>
        </w:tc>
        <w:tc>
          <w:tcPr>
            <w:tcW w:w="134" w:type="pct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3180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31801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</w:tr>
      <w:tr w:rsidR="00CC7FA5" w:rsidRPr="00D31801" w:rsidTr="00CC7FA5">
        <w:tc>
          <w:tcPr>
            <w:tcW w:w="2035" w:type="pct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3180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3180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" w:type="pct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2" w:type="pct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3180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3180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4" w:type="pct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CC7FA5" w:rsidRPr="00D31801" w:rsidTr="00CC7FA5">
        <w:tc>
          <w:tcPr>
            <w:tcW w:w="2035" w:type="pct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:rsidR="00CC7FA5" w:rsidRPr="00D31801" w:rsidRDefault="00CC7FA5" w:rsidP="00D670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8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7FA5" w:rsidRPr="00D31801" w:rsidTr="00CC7FA5">
        <w:tc>
          <w:tcPr>
            <w:tcW w:w="2035" w:type="pct"/>
          </w:tcPr>
          <w:p w:rsidR="00CC7FA5" w:rsidRPr="00D31801" w:rsidRDefault="00CC7FA5" w:rsidP="00CC7FA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29" w:type="pct"/>
          </w:tcPr>
          <w:p w:rsidR="00CC7FA5" w:rsidRPr="00D31801" w:rsidRDefault="006C1F4D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1F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CC7FA5" w:rsidRPr="00D31801" w:rsidRDefault="00CC7FA5" w:rsidP="00656C90">
            <w:pPr>
              <w:pStyle w:val="BodyText"/>
              <w:tabs>
                <w:tab w:val="decimal" w:pos="888"/>
              </w:tabs>
              <w:spacing w:after="0" w:line="240" w:lineRule="auto"/>
              <w:ind w:left="-6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CC7FA5" w:rsidRPr="006C1F4D" w:rsidRDefault="006C1F4D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142" w:type="pct"/>
          </w:tcPr>
          <w:p w:rsidR="00CC7FA5" w:rsidRPr="00D31801" w:rsidRDefault="00CC7FA5" w:rsidP="00656C90">
            <w:pPr>
              <w:pStyle w:val="BodyText"/>
              <w:tabs>
                <w:tab w:val="decimal" w:pos="888"/>
              </w:tabs>
              <w:spacing w:after="0" w:line="240" w:lineRule="auto"/>
              <w:ind w:left="-6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CC7FA5" w:rsidRPr="00D31801" w:rsidRDefault="00CC7FA5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95F09">
              <w:rPr>
                <w:rFonts w:ascii="Angsana New" w:hAnsi="Angsana New"/>
                <w:sz w:val="30"/>
                <w:szCs w:val="30"/>
              </w:rPr>
              <w:t>967</w:t>
            </w:r>
          </w:p>
        </w:tc>
        <w:tc>
          <w:tcPr>
            <w:tcW w:w="134" w:type="pct"/>
          </w:tcPr>
          <w:p w:rsidR="00CC7FA5" w:rsidRPr="00D31801" w:rsidRDefault="00CC7FA5" w:rsidP="00656C90">
            <w:pPr>
              <w:pStyle w:val="BodyText"/>
              <w:tabs>
                <w:tab w:val="decimal" w:pos="888"/>
              </w:tabs>
              <w:spacing w:after="0" w:line="240" w:lineRule="auto"/>
              <w:ind w:left="-6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CC7FA5" w:rsidRPr="00D31801" w:rsidRDefault="00CC7FA5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7FA5" w:rsidRPr="00D31801" w:rsidTr="00CC7FA5">
        <w:tc>
          <w:tcPr>
            <w:tcW w:w="2035" w:type="pct"/>
          </w:tcPr>
          <w:p w:rsidR="00CC7FA5" w:rsidRPr="00D31801" w:rsidRDefault="00CC7FA5" w:rsidP="00CC7FA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801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629" w:type="pct"/>
          </w:tcPr>
          <w:p w:rsidR="00CC7FA5" w:rsidRPr="000F5EE6" w:rsidRDefault="006C1F4D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>1,840</w:t>
            </w:r>
          </w:p>
        </w:tc>
        <w:tc>
          <w:tcPr>
            <w:tcW w:w="142" w:type="pct"/>
          </w:tcPr>
          <w:p w:rsidR="00CC7FA5" w:rsidRPr="00D31801" w:rsidRDefault="00CC7FA5" w:rsidP="00656C90">
            <w:pPr>
              <w:tabs>
                <w:tab w:val="decimal" w:pos="888"/>
              </w:tabs>
              <w:spacing w:line="240" w:lineRule="auto"/>
              <w:ind w:right="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CC7FA5" w:rsidRPr="006C1F4D" w:rsidRDefault="006C1F4D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142" w:type="pct"/>
          </w:tcPr>
          <w:p w:rsidR="00CC7FA5" w:rsidRPr="00D31801" w:rsidRDefault="00CC7FA5" w:rsidP="00656C90">
            <w:pPr>
              <w:pStyle w:val="BodyText"/>
              <w:tabs>
                <w:tab w:val="decimal" w:pos="888"/>
              </w:tabs>
              <w:spacing w:after="0" w:line="240" w:lineRule="auto"/>
              <w:ind w:left="-6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CC7FA5" w:rsidRPr="000F5EE6" w:rsidRDefault="00CC7FA5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F09">
              <w:rPr>
                <w:rFonts w:ascii="Angsana New" w:hAnsi="Angsana New"/>
                <w:sz w:val="30"/>
                <w:szCs w:val="30"/>
                <w:lang w:val="en-US"/>
              </w:rPr>
              <w:t>40,370</w:t>
            </w:r>
          </w:p>
        </w:tc>
        <w:tc>
          <w:tcPr>
            <w:tcW w:w="134" w:type="pct"/>
          </w:tcPr>
          <w:p w:rsidR="00CC7FA5" w:rsidRPr="00D31801" w:rsidRDefault="00CC7FA5" w:rsidP="00656C90">
            <w:pPr>
              <w:tabs>
                <w:tab w:val="decimal" w:pos="888"/>
              </w:tabs>
              <w:spacing w:line="240" w:lineRule="auto"/>
              <w:ind w:right="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CC7FA5" w:rsidRPr="00D31801" w:rsidRDefault="00CC7FA5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7FA5" w:rsidRPr="00D31801" w:rsidTr="00CC7FA5">
        <w:tc>
          <w:tcPr>
            <w:tcW w:w="2035" w:type="pct"/>
          </w:tcPr>
          <w:p w:rsidR="00CC7FA5" w:rsidRPr="00D31801" w:rsidRDefault="00CC7FA5" w:rsidP="00CC7FA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80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29" w:type="pct"/>
          </w:tcPr>
          <w:p w:rsidR="00CC7FA5" w:rsidRPr="000F5EE6" w:rsidRDefault="006C1F4D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>49,128</w:t>
            </w:r>
          </w:p>
        </w:tc>
        <w:tc>
          <w:tcPr>
            <w:tcW w:w="142" w:type="pct"/>
          </w:tcPr>
          <w:p w:rsidR="00CC7FA5" w:rsidRPr="00D31801" w:rsidRDefault="00CC7FA5" w:rsidP="00656C90">
            <w:pPr>
              <w:tabs>
                <w:tab w:val="decimal" w:pos="888"/>
              </w:tabs>
              <w:spacing w:line="240" w:lineRule="auto"/>
              <w:ind w:right="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CC7FA5" w:rsidRPr="008000BB" w:rsidRDefault="006C1F4D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142" w:type="pct"/>
          </w:tcPr>
          <w:p w:rsidR="00CC7FA5" w:rsidRPr="00D31801" w:rsidRDefault="00CC7FA5" w:rsidP="00656C90">
            <w:pPr>
              <w:pStyle w:val="BodyText"/>
              <w:tabs>
                <w:tab w:val="decimal" w:pos="888"/>
              </w:tabs>
              <w:spacing w:after="0" w:line="240" w:lineRule="auto"/>
              <w:ind w:left="-6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CC7FA5" w:rsidRPr="000F5EE6" w:rsidRDefault="00CC7FA5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895F09">
              <w:rPr>
                <w:rFonts w:ascii="Angsana New" w:hAnsi="Angsana New"/>
                <w:sz w:val="30"/>
                <w:szCs w:val="30"/>
                <w:lang w:val="en-US"/>
              </w:rPr>
              <w:t>3,749</w:t>
            </w:r>
          </w:p>
        </w:tc>
        <w:tc>
          <w:tcPr>
            <w:tcW w:w="134" w:type="pct"/>
          </w:tcPr>
          <w:p w:rsidR="00CC7FA5" w:rsidRPr="00D31801" w:rsidRDefault="00CC7FA5" w:rsidP="00656C90">
            <w:pPr>
              <w:tabs>
                <w:tab w:val="decimal" w:pos="888"/>
              </w:tabs>
              <w:spacing w:line="240" w:lineRule="auto"/>
              <w:ind w:right="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CC7FA5" w:rsidRPr="008000BB" w:rsidRDefault="00CC7FA5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00BB">
              <w:rPr>
                <w:rFonts w:ascii="Angsana New" w:hAnsi="Angsana New"/>
                <w:sz w:val="30"/>
                <w:szCs w:val="30"/>
                <w:lang w:val="en-US"/>
              </w:rPr>
              <w:t>(693)</w:t>
            </w:r>
          </w:p>
        </w:tc>
      </w:tr>
      <w:tr w:rsidR="00CC7FA5" w:rsidRPr="00D31801" w:rsidTr="00CC7FA5">
        <w:tc>
          <w:tcPr>
            <w:tcW w:w="2035" w:type="pct"/>
          </w:tcPr>
          <w:p w:rsidR="00CC7FA5" w:rsidRPr="00D31801" w:rsidRDefault="00CC7FA5" w:rsidP="00CC7FA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801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29" w:type="pct"/>
          </w:tcPr>
          <w:p w:rsidR="00CC7FA5" w:rsidRPr="000F5EE6" w:rsidRDefault="006C1F4D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  <w:tc>
          <w:tcPr>
            <w:tcW w:w="142" w:type="pct"/>
          </w:tcPr>
          <w:p w:rsidR="00CC7FA5" w:rsidRPr="00D31801" w:rsidRDefault="00CC7FA5" w:rsidP="00656C90">
            <w:pPr>
              <w:tabs>
                <w:tab w:val="decimal" w:pos="888"/>
              </w:tabs>
              <w:spacing w:line="240" w:lineRule="auto"/>
              <w:ind w:right="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CC7FA5" w:rsidRPr="008000BB" w:rsidRDefault="006C1F4D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142" w:type="pct"/>
          </w:tcPr>
          <w:p w:rsidR="00CC7FA5" w:rsidRPr="00D31801" w:rsidRDefault="00CC7FA5" w:rsidP="00656C90">
            <w:pPr>
              <w:pStyle w:val="BodyText"/>
              <w:tabs>
                <w:tab w:val="decimal" w:pos="888"/>
              </w:tabs>
              <w:spacing w:after="0" w:line="240" w:lineRule="auto"/>
              <w:ind w:left="-6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CC7FA5" w:rsidRPr="000F5EE6" w:rsidRDefault="00CC7FA5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F09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4" w:type="pct"/>
          </w:tcPr>
          <w:p w:rsidR="00CC7FA5" w:rsidRPr="00D31801" w:rsidRDefault="00CC7FA5" w:rsidP="00656C90">
            <w:pPr>
              <w:tabs>
                <w:tab w:val="decimal" w:pos="888"/>
              </w:tabs>
              <w:spacing w:line="240" w:lineRule="auto"/>
              <w:ind w:right="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CC7FA5" w:rsidRPr="008000BB" w:rsidRDefault="00CC7FA5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C7FA5" w:rsidRPr="00D31801" w:rsidTr="00CC7FA5">
        <w:tc>
          <w:tcPr>
            <w:tcW w:w="2035" w:type="pct"/>
          </w:tcPr>
          <w:p w:rsidR="00CC7FA5" w:rsidRDefault="00CC7FA5" w:rsidP="00CC7FA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9" w:type="pct"/>
          </w:tcPr>
          <w:p w:rsidR="00CC7FA5" w:rsidRPr="000F5EE6" w:rsidRDefault="006C1F4D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>1,916</w:t>
            </w:r>
          </w:p>
        </w:tc>
        <w:tc>
          <w:tcPr>
            <w:tcW w:w="142" w:type="pct"/>
          </w:tcPr>
          <w:p w:rsidR="00CC7FA5" w:rsidRPr="00D31801" w:rsidRDefault="00CC7FA5" w:rsidP="00656C90">
            <w:pPr>
              <w:tabs>
                <w:tab w:val="decimal" w:pos="888"/>
              </w:tabs>
              <w:spacing w:line="240" w:lineRule="auto"/>
              <w:ind w:right="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CC7FA5" w:rsidRPr="006C1F4D" w:rsidRDefault="006C1F4D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142" w:type="pct"/>
          </w:tcPr>
          <w:p w:rsidR="00CC7FA5" w:rsidRPr="00D31801" w:rsidRDefault="00CC7FA5" w:rsidP="00656C90">
            <w:pPr>
              <w:pStyle w:val="BodyText"/>
              <w:tabs>
                <w:tab w:val="decimal" w:pos="888"/>
              </w:tabs>
              <w:spacing w:after="0" w:line="240" w:lineRule="auto"/>
              <w:ind w:left="-6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CC7FA5" w:rsidRPr="000F5EE6" w:rsidRDefault="00CC7FA5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</w:tcPr>
          <w:p w:rsidR="00CC7FA5" w:rsidRPr="00D31801" w:rsidRDefault="00CC7FA5" w:rsidP="00656C90">
            <w:pPr>
              <w:tabs>
                <w:tab w:val="decimal" w:pos="888"/>
              </w:tabs>
              <w:spacing w:line="240" w:lineRule="auto"/>
              <w:ind w:right="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CC7FA5" w:rsidRPr="00D31801" w:rsidRDefault="00CC7FA5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7FA5" w:rsidRPr="00D31801" w:rsidTr="00CC7FA5">
        <w:tc>
          <w:tcPr>
            <w:tcW w:w="2035" w:type="pct"/>
          </w:tcPr>
          <w:p w:rsidR="00CC7FA5" w:rsidRPr="00D31801" w:rsidRDefault="00CC7FA5" w:rsidP="00CC7FA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</w:p>
        </w:tc>
        <w:tc>
          <w:tcPr>
            <w:tcW w:w="629" w:type="pct"/>
          </w:tcPr>
          <w:p w:rsidR="00CC7FA5" w:rsidRPr="000F5EE6" w:rsidRDefault="006C1F4D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>609</w:t>
            </w:r>
          </w:p>
        </w:tc>
        <w:tc>
          <w:tcPr>
            <w:tcW w:w="142" w:type="pct"/>
          </w:tcPr>
          <w:p w:rsidR="00CC7FA5" w:rsidRPr="00D31801" w:rsidRDefault="00CC7FA5" w:rsidP="00656C90">
            <w:pPr>
              <w:tabs>
                <w:tab w:val="decimal" w:pos="888"/>
              </w:tabs>
              <w:spacing w:line="240" w:lineRule="auto"/>
              <w:ind w:right="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CC7FA5" w:rsidRPr="006C1F4D" w:rsidRDefault="006C1F4D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142" w:type="pct"/>
          </w:tcPr>
          <w:p w:rsidR="00CC7FA5" w:rsidRPr="00D31801" w:rsidRDefault="00CC7FA5" w:rsidP="00656C90">
            <w:pPr>
              <w:pStyle w:val="BodyText"/>
              <w:tabs>
                <w:tab w:val="decimal" w:pos="888"/>
              </w:tabs>
              <w:spacing w:after="0" w:line="240" w:lineRule="auto"/>
              <w:ind w:left="-6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CC7FA5" w:rsidRPr="000F5EE6" w:rsidRDefault="00CC7FA5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F09">
              <w:rPr>
                <w:rFonts w:ascii="Angsana New" w:hAnsi="Angsana New"/>
                <w:sz w:val="30"/>
                <w:szCs w:val="30"/>
                <w:lang w:val="en-US"/>
              </w:rPr>
              <w:t>996</w:t>
            </w:r>
          </w:p>
        </w:tc>
        <w:tc>
          <w:tcPr>
            <w:tcW w:w="134" w:type="pct"/>
          </w:tcPr>
          <w:p w:rsidR="00CC7FA5" w:rsidRPr="00D31801" w:rsidRDefault="00CC7FA5" w:rsidP="00656C90">
            <w:pPr>
              <w:tabs>
                <w:tab w:val="decimal" w:pos="888"/>
              </w:tabs>
              <w:spacing w:line="240" w:lineRule="auto"/>
              <w:ind w:right="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CC7FA5" w:rsidRPr="00D31801" w:rsidRDefault="00CC7FA5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7FA5" w:rsidRPr="00D31801" w:rsidTr="00CC7FA5">
        <w:tc>
          <w:tcPr>
            <w:tcW w:w="2035" w:type="pct"/>
          </w:tcPr>
          <w:p w:rsidR="00CC7FA5" w:rsidRPr="00D31801" w:rsidRDefault="00CC7FA5" w:rsidP="00CC7FA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801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CC7FA5" w:rsidRPr="000F5EE6" w:rsidRDefault="006C1F4D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>(17,485)</w:t>
            </w:r>
          </w:p>
        </w:tc>
        <w:tc>
          <w:tcPr>
            <w:tcW w:w="142" w:type="pct"/>
          </w:tcPr>
          <w:p w:rsidR="00CC7FA5" w:rsidRPr="00D31801" w:rsidRDefault="00CC7FA5" w:rsidP="00656C90">
            <w:pPr>
              <w:tabs>
                <w:tab w:val="decimal" w:pos="888"/>
              </w:tabs>
              <w:spacing w:line="240" w:lineRule="auto"/>
              <w:ind w:right="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CC7FA5" w:rsidRPr="006C1F4D" w:rsidRDefault="006C1F4D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142" w:type="pct"/>
          </w:tcPr>
          <w:p w:rsidR="00CC7FA5" w:rsidRPr="00D31801" w:rsidRDefault="00CC7FA5" w:rsidP="00656C90">
            <w:pPr>
              <w:pStyle w:val="BodyText"/>
              <w:tabs>
                <w:tab w:val="decimal" w:pos="888"/>
              </w:tabs>
              <w:spacing w:after="0" w:line="240" w:lineRule="auto"/>
              <w:ind w:left="-6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CC7FA5" w:rsidRPr="000F5EE6" w:rsidRDefault="00CC7FA5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F09">
              <w:rPr>
                <w:rFonts w:ascii="Angsana New" w:hAnsi="Angsana New"/>
                <w:sz w:val="30"/>
                <w:szCs w:val="30"/>
                <w:lang w:val="en-US"/>
              </w:rPr>
              <w:t>6,887</w:t>
            </w:r>
          </w:p>
        </w:tc>
        <w:tc>
          <w:tcPr>
            <w:tcW w:w="134" w:type="pct"/>
          </w:tcPr>
          <w:p w:rsidR="00CC7FA5" w:rsidRPr="00D31801" w:rsidRDefault="00CC7FA5" w:rsidP="00656C90">
            <w:pPr>
              <w:tabs>
                <w:tab w:val="decimal" w:pos="888"/>
              </w:tabs>
              <w:spacing w:line="240" w:lineRule="auto"/>
              <w:ind w:right="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:rsidR="00CC7FA5" w:rsidRPr="00D31801" w:rsidRDefault="00CC7FA5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7FA5" w:rsidRPr="00D31801" w:rsidTr="00CC7FA5">
        <w:tc>
          <w:tcPr>
            <w:tcW w:w="2035" w:type="pct"/>
          </w:tcPr>
          <w:p w:rsidR="00CC7FA5" w:rsidRPr="00D31801" w:rsidRDefault="00CC7FA5" w:rsidP="00CC7FA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CC7FA5" w:rsidRPr="000F5EE6" w:rsidRDefault="006C1F4D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1F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36,573</w:t>
            </w:r>
          </w:p>
        </w:tc>
        <w:tc>
          <w:tcPr>
            <w:tcW w:w="142" w:type="pct"/>
          </w:tcPr>
          <w:p w:rsidR="00CC7FA5" w:rsidRPr="00D31801" w:rsidRDefault="00CC7FA5" w:rsidP="00656C90">
            <w:pPr>
              <w:tabs>
                <w:tab w:val="decimal" w:pos="888"/>
              </w:tabs>
              <w:spacing w:line="240" w:lineRule="auto"/>
              <w:ind w:right="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CC7FA5" w:rsidRPr="006C44C1" w:rsidRDefault="006C1F4D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1F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 </w:t>
            </w:r>
          </w:p>
        </w:tc>
        <w:tc>
          <w:tcPr>
            <w:tcW w:w="142" w:type="pct"/>
          </w:tcPr>
          <w:p w:rsidR="00CC7FA5" w:rsidRPr="00D31801" w:rsidRDefault="00CC7FA5" w:rsidP="00656C90">
            <w:pPr>
              <w:pStyle w:val="BodyText"/>
              <w:tabs>
                <w:tab w:val="decimal" w:pos="888"/>
              </w:tabs>
              <w:spacing w:after="0" w:line="240" w:lineRule="auto"/>
              <w:ind w:left="-6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CC7FA5" w:rsidRPr="000F5EE6" w:rsidRDefault="00CC7FA5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5F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83,263</w:t>
            </w:r>
          </w:p>
        </w:tc>
        <w:tc>
          <w:tcPr>
            <w:tcW w:w="134" w:type="pct"/>
          </w:tcPr>
          <w:p w:rsidR="00CC7FA5" w:rsidRPr="00D31801" w:rsidRDefault="00CC7FA5" w:rsidP="00656C90">
            <w:pPr>
              <w:tabs>
                <w:tab w:val="decimal" w:pos="888"/>
              </w:tabs>
              <w:spacing w:line="240" w:lineRule="auto"/>
              <w:ind w:right="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:rsidR="00CC7FA5" w:rsidRPr="006C44C1" w:rsidRDefault="00CC7FA5" w:rsidP="00656C90">
            <w:pPr>
              <w:tabs>
                <w:tab w:val="decimal" w:pos="8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F0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8000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693</w:t>
            </w:r>
            <w:r w:rsidRPr="00895F0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7E7C2E" w:rsidRPr="00AA29BE" w:rsidRDefault="007E7C2E" w:rsidP="006B7128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:rsidR="00436040" w:rsidRPr="00D31801" w:rsidRDefault="00584601" w:rsidP="002F2646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6</w:t>
      </w:r>
      <w:r w:rsidR="00436040" w:rsidRPr="00D31801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36040" w:rsidRPr="00D31801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เจ้าหนี้การค้า</w:t>
      </w:r>
    </w:p>
    <w:p w:rsidR="000F1D01" w:rsidRPr="00584601" w:rsidRDefault="000F1D01" w:rsidP="000F1D01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18"/>
        <w:gridCol w:w="1350"/>
        <w:gridCol w:w="1170"/>
        <w:gridCol w:w="270"/>
        <w:gridCol w:w="1170"/>
      </w:tblGrid>
      <w:tr w:rsidR="00CC7FA5" w:rsidRPr="00A33503" w:rsidTr="002F2646">
        <w:trPr>
          <w:cantSplit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A33503" w:rsidRDefault="00CC7FA5" w:rsidP="00CC7FA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A33503" w:rsidRDefault="00CC7FA5" w:rsidP="00CC7FA5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C7FA5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CC7FA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151864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C7FA5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CC7FA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7FA5" w:rsidRPr="00A33503" w:rsidTr="002F2646">
        <w:trPr>
          <w:cantSplit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A33503" w:rsidRDefault="00CC7FA5" w:rsidP="00CC7FA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A33503" w:rsidRDefault="00CC7FA5" w:rsidP="00CC7FA5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151864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151864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151864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E4338"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62</w:t>
            </w:r>
          </w:p>
        </w:tc>
      </w:tr>
      <w:tr w:rsidR="00CC7FA5" w:rsidRPr="00A33503" w:rsidTr="002F2646">
        <w:trPr>
          <w:cantSplit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A33503" w:rsidRDefault="00CC7FA5" w:rsidP="00CC7FA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A33503" w:rsidRDefault="00CC7FA5" w:rsidP="00CC7FA5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C7FA5" w:rsidRPr="00A33503" w:rsidRDefault="00CC7FA5" w:rsidP="00CC7FA5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C1EE2" w:rsidRPr="00A33503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1C1EE2" w:rsidRPr="00A33503" w:rsidRDefault="001C1EE2" w:rsidP="001C1EE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1C1EE2" w:rsidRPr="00A33503" w:rsidRDefault="001C1EE2" w:rsidP="001C1EE2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170" w:type="dxa"/>
          </w:tcPr>
          <w:p w:rsidR="001C1EE2" w:rsidRPr="0067031B" w:rsidRDefault="001C1EE2" w:rsidP="001C1EE2">
            <w:pPr>
              <w:tabs>
                <w:tab w:val="decimal" w:pos="9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63A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C1EE2" w:rsidRPr="005E4346" w:rsidRDefault="001C1EE2" w:rsidP="001C1EE2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C1EE2" w:rsidRPr="001C1EE2" w:rsidRDefault="001C1EE2" w:rsidP="001C1EE2">
            <w:pPr>
              <w:tabs>
                <w:tab w:val="decimal" w:pos="9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EE2">
              <w:rPr>
                <w:rFonts w:ascii="Angsana New" w:hAnsi="Angsana New"/>
                <w:sz w:val="30"/>
                <w:szCs w:val="30"/>
                <w:lang w:val="en-US"/>
              </w:rPr>
              <w:t>1,579</w:t>
            </w:r>
          </w:p>
        </w:tc>
      </w:tr>
      <w:tr w:rsidR="001C1EE2" w:rsidRPr="00A33503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1C1EE2" w:rsidRPr="00A33503" w:rsidRDefault="001C1EE2" w:rsidP="001C1EE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350" w:type="dxa"/>
          </w:tcPr>
          <w:p w:rsidR="001C1EE2" w:rsidRPr="00A33503" w:rsidRDefault="001C1EE2" w:rsidP="001C1EE2">
            <w:pPr>
              <w:pStyle w:val="BodyText"/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C1EE2" w:rsidRPr="0067031B" w:rsidRDefault="001C1EE2" w:rsidP="001C1EE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63A9">
              <w:rPr>
                <w:rFonts w:ascii="Angsana New" w:hAnsi="Angsana New"/>
                <w:sz w:val="30"/>
                <w:szCs w:val="30"/>
                <w:lang w:val="en-US"/>
              </w:rPr>
              <w:t>241,385</w:t>
            </w:r>
          </w:p>
        </w:tc>
        <w:tc>
          <w:tcPr>
            <w:tcW w:w="270" w:type="dxa"/>
          </w:tcPr>
          <w:p w:rsidR="001C1EE2" w:rsidRPr="005E4346" w:rsidRDefault="001C1EE2" w:rsidP="001C1EE2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C1EE2" w:rsidRPr="001C1EE2" w:rsidRDefault="001C1EE2" w:rsidP="001C1EE2">
            <w:pPr>
              <w:tabs>
                <w:tab w:val="decimal" w:pos="9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EE2">
              <w:rPr>
                <w:rFonts w:ascii="Angsana New" w:hAnsi="Angsana New"/>
                <w:sz w:val="30"/>
                <w:szCs w:val="30"/>
                <w:lang w:val="en-US"/>
              </w:rPr>
              <w:t>226,384</w:t>
            </w:r>
          </w:p>
        </w:tc>
      </w:tr>
      <w:tr w:rsidR="001C1EE2" w:rsidRPr="00A33503" w:rsidTr="007F69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1C1EE2" w:rsidRPr="00A33503" w:rsidRDefault="001C1EE2" w:rsidP="001C1EE2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1C1EE2" w:rsidRPr="00A33503" w:rsidRDefault="001C1EE2" w:rsidP="001C1EE2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C1EE2" w:rsidRPr="005E4346" w:rsidRDefault="001C1EE2" w:rsidP="001C1EE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D63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241,385</w:t>
            </w:r>
          </w:p>
        </w:tc>
        <w:tc>
          <w:tcPr>
            <w:tcW w:w="270" w:type="dxa"/>
          </w:tcPr>
          <w:p w:rsidR="001C1EE2" w:rsidRPr="005E4346" w:rsidRDefault="001C1EE2" w:rsidP="001C1EE2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C1EE2" w:rsidRPr="001C1EE2" w:rsidRDefault="001C1EE2" w:rsidP="001C1EE2">
            <w:pPr>
              <w:tabs>
                <w:tab w:val="decimal" w:pos="95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E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227,963</w:t>
            </w:r>
          </w:p>
        </w:tc>
      </w:tr>
      <w:tr w:rsidR="00CC7FA5" w:rsidRPr="00A33503" w:rsidTr="007F69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CC7FA5" w:rsidRPr="00095501" w:rsidRDefault="00CC7FA5" w:rsidP="00CC7FA5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:rsidR="00CC7FA5" w:rsidRPr="00095501" w:rsidRDefault="00CC7FA5" w:rsidP="00CC7FA5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CC7FA5" w:rsidRPr="005E4346" w:rsidRDefault="00CC7FA5" w:rsidP="00CC7FA5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CC7FA5" w:rsidRPr="005E4346" w:rsidRDefault="00CC7FA5" w:rsidP="00CC7FA5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CC7FA5" w:rsidRPr="00656C90" w:rsidRDefault="00CC7FA5" w:rsidP="00CC7FA5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</w:tr>
      <w:tr w:rsidR="00656C90" w:rsidRPr="00A33503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656C90" w:rsidRPr="00A33503" w:rsidRDefault="00656C90" w:rsidP="00656C9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74E7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50" w:type="dxa"/>
          </w:tcPr>
          <w:p w:rsidR="00656C90" w:rsidRPr="00A33503" w:rsidRDefault="00656C90" w:rsidP="00656C90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56C90" w:rsidRPr="00EB74E7" w:rsidRDefault="00656C90" w:rsidP="00656C90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63A9">
              <w:rPr>
                <w:rFonts w:ascii="Angsana New" w:hAnsi="Angsana New"/>
                <w:sz w:val="30"/>
                <w:szCs w:val="30"/>
                <w:lang w:val="en-US"/>
              </w:rPr>
              <w:t>241,385</w:t>
            </w:r>
          </w:p>
        </w:tc>
        <w:tc>
          <w:tcPr>
            <w:tcW w:w="270" w:type="dxa"/>
          </w:tcPr>
          <w:p w:rsidR="00656C90" w:rsidRPr="005E4346" w:rsidRDefault="00656C90" w:rsidP="00656C90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56C90" w:rsidRPr="001C1EE2" w:rsidRDefault="00656C90" w:rsidP="00656C90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EE2">
              <w:rPr>
                <w:rFonts w:ascii="Angsana New" w:hAnsi="Angsana New"/>
                <w:sz w:val="30"/>
                <w:szCs w:val="30"/>
                <w:lang w:val="en-US"/>
              </w:rPr>
              <w:t>227,963</w:t>
            </w:r>
          </w:p>
        </w:tc>
      </w:tr>
      <w:tr w:rsidR="00656C90" w:rsidRPr="00A33503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656C90" w:rsidRPr="00A33503" w:rsidRDefault="00656C90" w:rsidP="00656C9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656C90" w:rsidRPr="00A33503" w:rsidRDefault="00656C90" w:rsidP="00656C90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56C90" w:rsidRPr="005E4346" w:rsidRDefault="00656C90" w:rsidP="00656C90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D63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241,385</w:t>
            </w:r>
          </w:p>
        </w:tc>
        <w:tc>
          <w:tcPr>
            <w:tcW w:w="270" w:type="dxa"/>
          </w:tcPr>
          <w:p w:rsidR="00656C90" w:rsidRPr="005E4346" w:rsidRDefault="00656C90" w:rsidP="00656C90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56C90" w:rsidRPr="001C1EE2" w:rsidRDefault="00656C90" w:rsidP="00656C90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E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227,963</w:t>
            </w:r>
          </w:p>
        </w:tc>
      </w:tr>
    </w:tbl>
    <w:p w:rsidR="002957A5" w:rsidRDefault="002957A5" w:rsidP="006251AD">
      <w:pPr>
        <w:spacing w:line="240" w:lineRule="auto"/>
        <w:ind w:left="522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:rsidR="00A928D3" w:rsidRPr="007830DE" w:rsidRDefault="00584601" w:rsidP="006B7128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color w:val="000000"/>
          <w:sz w:val="30"/>
          <w:szCs w:val="30"/>
          <w:lang w:val="en-US"/>
        </w:rPr>
        <w:lastRenderedPageBreak/>
        <w:t>7</w:t>
      </w:r>
      <w:r w:rsidR="00A928D3" w:rsidRPr="007830DE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="00A928D3" w:rsidRPr="007830DE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ส่วนงาน</w:t>
      </w:r>
      <w:r w:rsidR="00E437E6" w:rsidRPr="002957A5">
        <w:rPr>
          <w:rFonts w:ascii="Angsana New" w:hAnsi="Angsana New" w:hint="cs"/>
          <w:b/>
          <w:bCs/>
          <w:color w:val="000000"/>
          <w:sz w:val="30"/>
          <w:szCs w:val="30"/>
          <w:cs/>
          <w:lang w:val="en-US"/>
        </w:rPr>
        <w:t>ดำเนินงาน</w:t>
      </w:r>
      <w:r w:rsidR="00C3678F" w:rsidRPr="002957A5">
        <w:rPr>
          <w:rFonts w:ascii="Angsana New" w:hAnsi="Angsana New" w:hint="cs"/>
          <w:b/>
          <w:bCs/>
          <w:color w:val="000000"/>
          <w:sz w:val="30"/>
          <w:szCs w:val="30"/>
          <w:cs/>
          <w:lang w:val="en-US"/>
        </w:rPr>
        <w:t>และ</w:t>
      </w:r>
      <w:r w:rsidR="0088301C" w:rsidRPr="002957A5">
        <w:rPr>
          <w:rFonts w:ascii="Angsana New" w:hAnsi="Angsana New" w:hint="cs"/>
          <w:b/>
          <w:bCs/>
          <w:color w:val="000000"/>
          <w:sz w:val="30"/>
          <w:szCs w:val="30"/>
          <w:cs/>
          <w:lang w:val="en-US"/>
        </w:rPr>
        <w:t>การจำแนกรายได้</w:t>
      </w:r>
    </w:p>
    <w:p w:rsidR="0092377A" w:rsidRPr="00F17CD2" w:rsidRDefault="0092377A" w:rsidP="0044004D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E650CA" w:rsidRPr="00F17CD2" w:rsidRDefault="00E278FA" w:rsidP="0044004D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17CD2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B92D4F" w:rsidRPr="00F17CD2">
        <w:rPr>
          <w:rFonts w:asciiTheme="majorBidi" w:hAnsiTheme="majorBidi" w:cstheme="majorBidi"/>
          <w:sz w:val="30"/>
          <w:szCs w:val="30"/>
          <w:cs/>
        </w:rPr>
        <w:t>สอง</w:t>
      </w:r>
      <w:r w:rsidRPr="00F17CD2">
        <w:rPr>
          <w:rFonts w:asciiTheme="majorBidi" w:hAnsiTheme="majorBidi" w:cstheme="majorBidi"/>
          <w:sz w:val="30"/>
          <w:szCs w:val="30"/>
          <w:cs/>
        </w:rPr>
        <w:t>ส่วนงานที่รายงาน</w:t>
      </w:r>
      <w:r w:rsidRPr="00F17CD2">
        <w:rPr>
          <w:rFonts w:asciiTheme="majorBidi" w:hAnsiTheme="majorBidi" w:cstheme="majorBidi"/>
          <w:sz w:val="30"/>
          <w:szCs w:val="30"/>
        </w:rPr>
        <w:t xml:space="preserve"> </w:t>
      </w:r>
      <w:r w:rsidR="00B92D4F" w:rsidRPr="00F17CD2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</w:t>
      </w:r>
      <w:r w:rsidR="008C51A6" w:rsidRPr="00F17CD2">
        <w:rPr>
          <w:rFonts w:asciiTheme="majorBidi" w:hAnsiTheme="majorBidi" w:cstheme="majorBidi"/>
          <w:sz w:val="30"/>
          <w:szCs w:val="30"/>
        </w:rPr>
        <w:t xml:space="preserve"> </w:t>
      </w:r>
      <w:r w:rsidR="00B92D4F" w:rsidRPr="00F17CD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E278FA" w:rsidRPr="00F17CD2" w:rsidRDefault="00E278FA" w:rsidP="0044004D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:rsidR="00E278FA" w:rsidRPr="00F17CD2" w:rsidRDefault="00E278FA" w:rsidP="00E278FA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7CD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F17CD2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F17CD2">
        <w:rPr>
          <w:rFonts w:asciiTheme="majorBidi" w:hAnsiTheme="majorBidi" w:cstheme="majorBidi"/>
          <w:sz w:val="30"/>
          <w:szCs w:val="30"/>
          <w:cs/>
        </w:rPr>
        <w:tab/>
      </w:r>
      <w:r w:rsidRPr="00F17CD2">
        <w:rPr>
          <w:rFonts w:asciiTheme="majorBidi" w:hAnsiTheme="majorBidi" w:cstheme="majorBidi"/>
          <w:sz w:val="30"/>
          <w:szCs w:val="30"/>
          <w:cs/>
        </w:rPr>
        <w:tab/>
        <w:t>กระป๋องและหลอดอลูมิเนียม</w:t>
      </w:r>
    </w:p>
    <w:p w:rsidR="00E278FA" w:rsidRPr="00F17CD2" w:rsidRDefault="00E278FA" w:rsidP="00E278F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7CD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F17CD2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F17CD2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F17CD2">
        <w:rPr>
          <w:rFonts w:asciiTheme="majorBidi" w:hAnsiTheme="majorBidi" w:cstheme="majorBidi"/>
          <w:sz w:val="30"/>
          <w:szCs w:val="30"/>
          <w:cs/>
        </w:rPr>
        <w:tab/>
        <w:t>เหรียญอลูมิเนียม</w:t>
      </w:r>
    </w:p>
    <w:p w:rsidR="00B92D4F" w:rsidRPr="00F17CD2" w:rsidRDefault="00B92D4F" w:rsidP="00E278FA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EC1896" w:rsidRPr="00F17CD2" w:rsidRDefault="00EC1896" w:rsidP="00E278F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7CD2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การดำเนินงานของบริษัทและรายได้หลักได้กล่าวไว้ในงบการเงินประจำปีก่อน รายได้หลักของบริษัทได้มาจากรายได้จากสัญญาที่ทำกับลูกค้า และรับรู้รายได้ ณ เวลาหนึ่ง</w:t>
      </w:r>
    </w:p>
    <w:p w:rsidR="00EC1896" w:rsidRPr="00F17CD2" w:rsidRDefault="00EC1896" w:rsidP="00E278FA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B92D4F" w:rsidRPr="00F17CD2" w:rsidRDefault="00B92D4F" w:rsidP="00E278FA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17C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  <w:r w:rsidR="00EC1896" w:rsidRPr="00F17C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และการจำแนกรายได้</w:t>
      </w:r>
    </w:p>
    <w:p w:rsidR="00CC7FA5" w:rsidRPr="00F17CD2" w:rsidRDefault="00CC7FA5" w:rsidP="00CC7FA5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6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93"/>
        <w:gridCol w:w="934"/>
        <w:gridCol w:w="236"/>
        <w:gridCol w:w="972"/>
        <w:gridCol w:w="252"/>
        <w:gridCol w:w="970"/>
        <w:gridCol w:w="236"/>
        <w:gridCol w:w="999"/>
        <w:gridCol w:w="236"/>
        <w:gridCol w:w="7"/>
        <w:gridCol w:w="1008"/>
        <w:gridCol w:w="236"/>
        <w:gridCol w:w="1071"/>
      </w:tblGrid>
      <w:tr w:rsidR="00CC7FA5" w:rsidRPr="00F17CD2" w:rsidTr="004C2E61">
        <w:tc>
          <w:tcPr>
            <w:tcW w:w="2493" w:type="dxa"/>
          </w:tcPr>
          <w:p w:rsidR="00CC7FA5" w:rsidRPr="00F17CD2" w:rsidRDefault="00CC7FA5" w:rsidP="00D670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17C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142" w:type="dxa"/>
            <w:gridSpan w:val="3"/>
          </w:tcPr>
          <w:p w:rsidR="00CC7FA5" w:rsidRPr="00F17CD2" w:rsidRDefault="00CC7FA5" w:rsidP="00D6705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17C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ส่วนงาน </w:t>
            </w:r>
            <w:r w:rsidRPr="00F17C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52" w:type="dxa"/>
          </w:tcPr>
          <w:p w:rsidR="00CC7FA5" w:rsidRPr="00F17CD2" w:rsidRDefault="00CC7FA5" w:rsidP="00D670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05" w:type="dxa"/>
            <w:gridSpan w:val="3"/>
          </w:tcPr>
          <w:p w:rsidR="00CC7FA5" w:rsidRPr="00F17CD2" w:rsidRDefault="00CC7FA5" w:rsidP="00D6705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17C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ส่วนงาน </w:t>
            </w:r>
            <w:r w:rsidRPr="00F17C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43" w:type="dxa"/>
            <w:gridSpan w:val="2"/>
          </w:tcPr>
          <w:p w:rsidR="00CC7FA5" w:rsidRPr="00F17CD2" w:rsidRDefault="00CC7FA5" w:rsidP="00D670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15" w:type="dxa"/>
            <w:gridSpan w:val="3"/>
          </w:tcPr>
          <w:p w:rsidR="00CC7FA5" w:rsidRPr="00F17CD2" w:rsidRDefault="00CC7FA5" w:rsidP="00D6705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CC7FA5" w:rsidRPr="00F17CD2" w:rsidTr="004C2E61">
        <w:tc>
          <w:tcPr>
            <w:tcW w:w="2493" w:type="dxa"/>
          </w:tcPr>
          <w:p w:rsidR="00CC7FA5" w:rsidRPr="00F17CD2" w:rsidRDefault="00CC7FA5" w:rsidP="00CC7FA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7C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17C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F17C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17C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34" w:type="dxa"/>
            <w:vAlign w:val="bottom"/>
          </w:tcPr>
          <w:p w:rsidR="00CC7FA5" w:rsidRPr="00F17CD2" w:rsidRDefault="00CC7FA5" w:rsidP="00CC7FA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E4338"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:rsidR="00CC7FA5" w:rsidRPr="00F17CD2" w:rsidRDefault="00CC7FA5" w:rsidP="00CC7FA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vAlign w:val="bottom"/>
          </w:tcPr>
          <w:p w:rsidR="00CC7FA5" w:rsidRPr="00F17CD2" w:rsidRDefault="00CC7FA5" w:rsidP="00CC7FA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7E4338"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  <w:tc>
          <w:tcPr>
            <w:tcW w:w="252" w:type="dxa"/>
            <w:vAlign w:val="bottom"/>
          </w:tcPr>
          <w:p w:rsidR="00CC7FA5" w:rsidRPr="00F17CD2" w:rsidRDefault="00CC7FA5" w:rsidP="00CC7FA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0" w:type="dxa"/>
            <w:vAlign w:val="bottom"/>
          </w:tcPr>
          <w:p w:rsidR="00CC7FA5" w:rsidRPr="00F17CD2" w:rsidRDefault="00CC7FA5" w:rsidP="00CC7FA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E4338"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:rsidR="00CC7FA5" w:rsidRPr="00F17CD2" w:rsidRDefault="00CC7FA5" w:rsidP="00CC7FA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vAlign w:val="bottom"/>
          </w:tcPr>
          <w:p w:rsidR="00CC7FA5" w:rsidRPr="00F17CD2" w:rsidRDefault="00CC7FA5" w:rsidP="00CC7FA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7E4338"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  <w:tc>
          <w:tcPr>
            <w:tcW w:w="243" w:type="dxa"/>
            <w:gridSpan w:val="2"/>
            <w:vAlign w:val="bottom"/>
          </w:tcPr>
          <w:p w:rsidR="00CC7FA5" w:rsidRPr="00F17CD2" w:rsidRDefault="00CC7FA5" w:rsidP="00CC7FA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CC7FA5" w:rsidRPr="00F17CD2" w:rsidRDefault="00CC7FA5" w:rsidP="00CC7FA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E4338"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:rsidR="00CC7FA5" w:rsidRPr="00F17CD2" w:rsidRDefault="00CC7FA5" w:rsidP="00CC7FA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CC7FA5" w:rsidRPr="00F17CD2" w:rsidRDefault="00CC7FA5" w:rsidP="00CC7FA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7E4338"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</w:tr>
      <w:tr w:rsidR="00CC7FA5" w:rsidRPr="00F17CD2" w:rsidTr="004C2E61">
        <w:tc>
          <w:tcPr>
            <w:tcW w:w="2493" w:type="dxa"/>
          </w:tcPr>
          <w:p w:rsidR="00CC7FA5" w:rsidRPr="00F17CD2" w:rsidRDefault="00CC7FA5" w:rsidP="00CC7FA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157" w:type="dxa"/>
            <w:gridSpan w:val="12"/>
          </w:tcPr>
          <w:p w:rsidR="00CC7FA5" w:rsidRPr="00F17CD2" w:rsidRDefault="00CC7FA5" w:rsidP="00CC7FA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F17C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C7FA5" w:rsidRPr="00F17CD2" w:rsidTr="004C2E61">
        <w:tc>
          <w:tcPr>
            <w:tcW w:w="2493" w:type="dxa"/>
          </w:tcPr>
          <w:p w:rsidR="00CC7FA5" w:rsidRPr="00F17CD2" w:rsidRDefault="00CC7FA5" w:rsidP="00CC7FA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CC7FA5" w:rsidRPr="00F17CD2" w:rsidRDefault="0087716B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847,481</w:t>
            </w:r>
          </w:p>
        </w:tc>
        <w:tc>
          <w:tcPr>
            <w:tcW w:w="236" w:type="dxa"/>
          </w:tcPr>
          <w:p w:rsidR="00CC7FA5" w:rsidRPr="00F17CD2" w:rsidRDefault="00CC7FA5" w:rsidP="00CC7FA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896,142</w:t>
            </w:r>
          </w:p>
        </w:tc>
        <w:tc>
          <w:tcPr>
            <w:tcW w:w="252" w:type="dxa"/>
          </w:tcPr>
          <w:p w:rsidR="00CC7FA5" w:rsidRPr="00F17CD2" w:rsidRDefault="00CC7FA5" w:rsidP="00CC7FA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CC7FA5" w:rsidRPr="00F17CD2" w:rsidRDefault="0087716B" w:rsidP="00CC7FA5">
            <w:pPr>
              <w:tabs>
                <w:tab w:val="decimal" w:pos="738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601,965</w:t>
            </w:r>
          </w:p>
        </w:tc>
        <w:tc>
          <w:tcPr>
            <w:tcW w:w="236" w:type="dxa"/>
          </w:tcPr>
          <w:p w:rsidR="00CC7FA5" w:rsidRPr="00F17CD2" w:rsidRDefault="00CC7FA5" w:rsidP="00CC7FA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CC7FA5" w:rsidRPr="00F17CD2" w:rsidRDefault="00CC7FA5" w:rsidP="00CC7FA5">
            <w:pPr>
              <w:tabs>
                <w:tab w:val="decimal" w:pos="738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575,517</w:t>
            </w:r>
          </w:p>
        </w:tc>
        <w:tc>
          <w:tcPr>
            <w:tcW w:w="236" w:type="dxa"/>
          </w:tcPr>
          <w:p w:rsidR="00CC7FA5" w:rsidRPr="00F17CD2" w:rsidRDefault="00CC7FA5" w:rsidP="00CC7FA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gridSpan w:val="2"/>
            <w:tcBorders>
              <w:bottom w:val="single" w:sz="4" w:space="0" w:color="auto"/>
            </w:tcBorders>
          </w:tcPr>
          <w:p w:rsidR="00CC7FA5" w:rsidRPr="00F17CD2" w:rsidRDefault="00E87CC0" w:rsidP="00CC7FA5">
            <w:pPr>
              <w:tabs>
                <w:tab w:val="decimal" w:pos="799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1,449,446</w:t>
            </w:r>
          </w:p>
        </w:tc>
        <w:tc>
          <w:tcPr>
            <w:tcW w:w="236" w:type="dxa"/>
          </w:tcPr>
          <w:p w:rsidR="00CC7FA5" w:rsidRPr="00F17CD2" w:rsidRDefault="00CC7FA5" w:rsidP="00CC7FA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CC7FA5" w:rsidRPr="00F17CD2" w:rsidRDefault="00CC7FA5" w:rsidP="00CC7FA5">
            <w:pPr>
              <w:tabs>
                <w:tab w:val="decimal" w:pos="799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1,471,659</w:t>
            </w:r>
          </w:p>
        </w:tc>
      </w:tr>
      <w:tr w:rsidR="00CC7FA5" w:rsidRPr="00F17CD2" w:rsidTr="004C2E61">
        <w:tc>
          <w:tcPr>
            <w:tcW w:w="2493" w:type="dxa"/>
          </w:tcPr>
          <w:p w:rsidR="00CC7FA5" w:rsidRPr="00F17CD2" w:rsidRDefault="00CC7FA5" w:rsidP="00CC7FA5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C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CC7FA5" w:rsidRPr="00F17CD2" w:rsidRDefault="0087716B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213,809</w:t>
            </w:r>
          </w:p>
        </w:tc>
        <w:tc>
          <w:tcPr>
            <w:tcW w:w="236" w:type="dxa"/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200,412</w:t>
            </w:r>
          </w:p>
        </w:tc>
        <w:tc>
          <w:tcPr>
            <w:tcW w:w="252" w:type="dxa"/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:rsidR="00CC7FA5" w:rsidRPr="00F17CD2" w:rsidRDefault="0087716B" w:rsidP="00CC7FA5">
            <w:pPr>
              <w:tabs>
                <w:tab w:val="decimal" w:pos="738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99,584</w:t>
            </w:r>
          </w:p>
        </w:tc>
        <w:tc>
          <w:tcPr>
            <w:tcW w:w="236" w:type="dxa"/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:rsidR="00CC7FA5" w:rsidRPr="00F17CD2" w:rsidRDefault="00CC7FA5" w:rsidP="00CC7FA5">
            <w:pPr>
              <w:tabs>
                <w:tab w:val="decimal" w:pos="738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40,542</w:t>
            </w:r>
          </w:p>
        </w:tc>
        <w:tc>
          <w:tcPr>
            <w:tcW w:w="236" w:type="dxa"/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7FA5" w:rsidRPr="00F17CD2" w:rsidRDefault="00E87CC0" w:rsidP="00CC7FA5">
            <w:pPr>
              <w:tabs>
                <w:tab w:val="decimal" w:pos="799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313,393</w:t>
            </w:r>
          </w:p>
        </w:tc>
        <w:tc>
          <w:tcPr>
            <w:tcW w:w="236" w:type="dxa"/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CC7FA5" w:rsidRPr="00F17CD2" w:rsidRDefault="00CC7FA5" w:rsidP="00CC7FA5">
            <w:pPr>
              <w:tabs>
                <w:tab w:val="decimal" w:pos="799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240,954</w:t>
            </w:r>
          </w:p>
        </w:tc>
      </w:tr>
      <w:tr w:rsidR="00CC7FA5" w:rsidRPr="00F17CD2" w:rsidTr="000D0720">
        <w:trPr>
          <w:trHeight w:hRule="exact" w:val="288"/>
        </w:trPr>
        <w:tc>
          <w:tcPr>
            <w:tcW w:w="2493" w:type="dxa"/>
          </w:tcPr>
          <w:p w:rsidR="00CC7FA5" w:rsidRPr="00F17CD2" w:rsidRDefault="00CC7FA5" w:rsidP="00CC7FA5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:rsidR="00CC7FA5" w:rsidRPr="00F17CD2" w:rsidRDefault="00CC7FA5" w:rsidP="00CC7FA5">
            <w:pPr>
              <w:tabs>
                <w:tab w:val="decimal" w:pos="738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CC7FA5" w:rsidRPr="00F17CD2" w:rsidRDefault="00CC7FA5" w:rsidP="00CC7FA5">
            <w:pPr>
              <w:tabs>
                <w:tab w:val="decimal" w:pos="738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</w:tcBorders>
          </w:tcPr>
          <w:p w:rsidR="00CC7FA5" w:rsidRPr="00F17CD2" w:rsidRDefault="00CC7FA5" w:rsidP="00CC7FA5">
            <w:pPr>
              <w:tabs>
                <w:tab w:val="decimal" w:pos="799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:rsidR="00CC7FA5" w:rsidRPr="00F17CD2" w:rsidRDefault="00CC7FA5" w:rsidP="00CC7FA5">
            <w:pPr>
              <w:tabs>
                <w:tab w:val="decimal" w:pos="799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C7FA5" w:rsidRPr="00F17CD2" w:rsidTr="004C2E61">
        <w:tc>
          <w:tcPr>
            <w:tcW w:w="2493" w:type="dxa"/>
          </w:tcPr>
          <w:p w:rsidR="00CC7FA5" w:rsidRPr="00F17CD2" w:rsidRDefault="00CC7FA5" w:rsidP="00CC7FA5">
            <w:pPr>
              <w:pStyle w:val="Heading7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934" w:type="dxa"/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C7FA5" w:rsidRPr="00F17CD2" w:rsidRDefault="00CC7FA5" w:rsidP="00CC7F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:rsidR="00CC7FA5" w:rsidRPr="00F17CD2" w:rsidRDefault="00CC7FA5" w:rsidP="00CC7F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C7FA5" w:rsidRPr="00F17CD2" w:rsidRDefault="00CC7FA5" w:rsidP="00CC7F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C7FA5" w:rsidRPr="00F17CD2" w:rsidRDefault="00CC7FA5" w:rsidP="00CC7F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</w:tcPr>
          <w:p w:rsidR="00CC7FA5" w:rsidRPr="00F17CD2" w:rsidRDefault="00E87CC0" w:rsidP="00CC7FA5">
            <w:pPr>
              <w:tabs>
                <w:tab w:val="decimal" w:pos="799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101,114</w:t>
            </w:r>
          </w:p>
        </w:tc>
        <w:tc>
          <w:tcPr>
            <w:tcW w:w="236" w:type="dxa"/>
          </w:tcPr>
          <w:p w:rsidR="00CC7FA5" w:rsidRPr="00F17CD2" w:rsidRDefault="00CC7FA5" w:rsidP="00CC7FA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:rsidR="00CC7FA5" w:rsidRPr="00F17CD2" w:rsidRDefault="00CC7FA5" w:rsidP="00CC7FA5">
            <w:pPr>
              <w:tabs>
                <w:tab w:val="decimal" w:pos="799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40,518</w:t>
            </w:r>
          </w:p>
        </w:tc>
      </w:tr>
      <w:tr w:rsidR="00CC7FA5" w:rsidRPr="00F17CD2" w:rsidTr="004C2E61">
        <w:tc>
          <w:tcPr>
            <w:tcW w:w="2493" w:type="dxa"/>
          </w:tcPr>
          <w:p w:rsidR="00CC7FA5" w:rsidRPr="00F17CD2" w:rsidRDefault="00CC7FA5" w:rsidP="00CC7FA5">
            <w:pPr>
              <w:pStyle w:val="Heading7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934" w:type="dxa"/>
          </w:tcPr>
          <w:p w:rsidR="00CC7FA5" w:rsidRPr="00F17CD2" w:rsidRDefault="00CC7FA5" w:rsidP="00CC7FA5">
            <w:pPr>
              <w:pStyle w:val="Heading7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C7FA5" w:rsidRPr="00F17CD2" w:rsidRDefault="00CC7FA5" w:rsidP="00CC7FA5">
            <w:pPr>
              <w:pStyle w:val="Heading7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:rsidR="00CC7FA5" w:rsidRPr="00F17CD2" w:rsidRDefault="00CC7FA5" w:rsidP="00CC7FA5">
            <w:pPr>
              <w:pStyle w:val="Heading7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:rsidR="00CC7FA5" w:rsidRPr="00F17CD2" w:rsidRDefault="00CC7FA5" w:rsidP="00CC7FA5">
            <w:pPr>
              <w:pStyle w:val="Heading7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:rsidR="00CC7FA5" w:rsidRPr="00F17CD2" w:rsidRDefault="00CC7FA5" w:rsidP="00CC7FA5">
            <w:pPr>
              <w:pStyle w:val="Heading7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C7FA5" w:rsidRPr="00F17CD2" w:rsidRDefault="00CC7FA5" w:rsidP="00CC7FA5">
            <w:pPr>
              <w:pStyle w:val="Heading7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:rsidR="00CC7FA5" w:rsidRPr="00F17CD2" w:rsidRDefault="00CC7FA5" w:rsidP="00CC7FA5">
            <w:pPr>
              <w:pStyle w:val="Heading7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C7FA5" w:rsidRPr="00F17CD2" w:rsidRDefault="00CC7FA5" w:rsidP="00CC7FA5">
            <w:pPr>
              <w:pStyle w:val="Heading7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</w:tcPr>
          <w:p w:rsidR="00CC7FA5" w:rsidRPr="00F17CD2" w:rsidRDefault="00E87CC0" w:rsidP="00CC7FA5">
            <w:pPr>
              <w:tabs>
                <w:tab w:val="decimal" w:pos="799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(75,837)</w:t>
            </w:r>
          </w:p>
        </w:tc>
        <w:tc>
          <w:tcPr>
            <w:tcW w:w="236" w:type="dxa"/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:rsidR="00CC7FA5" w:rsidRPr="00F17CD2" w:rsidRDefault="00CC7FA5" w:rsidP="00CC7FA5">
            <w:pPr>
              <w:tabs>
                <w:tab w:val="decimal" w:pos="799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(78,790)</w:t>
            </w:r>
          </w:p>
        </w:tc>
      </w:tr>
      <w:tr w:rsidR="00CC7FA5" w:rsidRPr="00F17CD2" w:rsidTr="004C2E61">
        <w:tc>
          <w:tcPr>
            <w:tcW w:w="2493" w:type="dxa"/>
          </w:tcPr>
          <w:p w:rsidR="00CC7FA5" w:rsidRPr="00F17CD2" w:rsidRDefault="00CC7FA5" w:rsidP="00CC7FA5">
            <w:pPr>
              <w:pStyle w:val="Heading7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34" w:type="dxa"/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C7FA5" w:rsidRPr="00F17CD2" w:rsidRDefault="00CC7FA5" w:rsidP="00CC7FA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:rsidR="00CC7FA5" w:rsidRPr="00F17CD2" w:rsidRDefault="00CC7FA5" w:rsidP="00CC7FA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C7FA5" w:rsidRPr="00F17CD2" w:rsidRDefault="00CC7FA5" w:rsidP="00CC7FA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C7FA5" w:rsidRPr="00F17CD2" w:rsidRDefault="00CC7FA5" w:rsidP="00CC7FA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tcBorders>
              <w:bottom w:val="single" w:sz="4" w:space="0" w:color="auto"/>
            </w:tcBorders>
          </w:tcPr>
          <w:p w:rsidR="00CC7FA5" w:rsidRPr="00F17CD2" w:rsidRDefault="00E87CC0" w:rsidP="00CC7FA5">
            <w:pPr>
              <w:tabs>
                <w:tab w:val="decimal" w:pos="799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</w:p>
        </w:tc>
        <w:tc>
          <w:tcPr>
            <w:tcW w:w="236" w:type="dxa"/>
          </w:tcPr>
          <w:p w:rsidR="00CC7FA5" w:rsidRPr="00F17CD2" w:rsidRDefault="00CC7FA5" w:rsidP="00CC7FA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CC7FA5" w:rsidRPr="00F17CD2" w:rsidRDefault="00CC7FA5" w:rsidP="00CC7FA5">
            <w:pPr>
              <w:tabs>
                <w:tab w:val="decimal" w:pos="799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(813)</w:t>
            </w:r>
          </w:p>
        </w:tc>
      </w:tr>
      <w:tr w:rsidR="00CC7FA5" w:rsidRPr="00F17CD2" w:rsidTr="004C2E61">
        <w:tc>
          <w:tcPr>
            <w:tcW w:w="2493" w:type="dxa"/>
          </w:tcPr>
          <w:p w:rsidR="00CC7FA5" w:rsidRPr="00F17CD2" w:rsidRDefault="00CC7FA5" w:rsidP="00CC7FA5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7C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34" w:type="dxa"/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C7FA5" w:rsidRPr="00F17CD2" w:rsidRDefault="00CC7FA5" w:rsidP="00CC7F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CC7FA5" w:rsidRPr="00F17CD2" w:rsidRDefault="00CC7FA5" w:rsidP="00CC7F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C7FA5" w:rsidRPr="00F17CD2" w:rsidRDefault="00CC7FA5" w:rsidP="00CC7F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C7FA5" w:rsidRPr="00F17CD2" w:rsidRDefault="00CC7FA5" w:rsidP="00CC7F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C7FA5" w:rsidRPr="00F17CD2" w:rsidRDefault="00E87CC0" w:rsidP="00CC7FA5">
            <w:pPr>
              <w:tabs>
                <w:tab w:val="decimal" w:pos="799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338,670</w:t>
            </w:r>
          </w:p>
        </w:tc>
        <w:tc>
          <w:tcPr>
            <w:tcW w:w="236" w:type="dxa"/>
          </w:tcPr>
          <w:p w:rsidR="00CC7FA5" w:rsidRPr="00F17CD2" w:rsidRDefault="00CC7FA5" w:rsidP="00CC7FA5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CC7FA5" w:rsidRPr="00F17CD2" w:rsidRDefault="00CC7FA5" w:rsidP="00CC7FA5">
            <w:pPr>
              <w:tabs>
                <w:tab w:val="decimal" w:pos="799"/>
              </w:tabs>
              <w:spacing w:line="240" w:lineRule="atLeast"/>
              <w:ind w:left="-108" w:right="-1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201,869</w:t>
            </w:r>
          </w:p>
        </w:tc>
      </w:tr>
    </w:tbl>
    <w:p w:rsidR="00CC7FA5" w:rsidRPr="00F17CD2" w:rsidRDefault="00CC7FA5" w:rsidP="002F2646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20"/>
          <w:szCs w:val="20"/>
        </w:rPr>
      </w:pPr>
    </w:p>
    <w:p w:rsidR="00073EA2" w:rsidRPr="00F17CD2" w:rsidRDefault="00073EA2" w:rsidP="002F2646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30"/>
          <w:szCs w:val="30"/>
        </w:rPr>
      </w:pPr>
      <w:r w:rsidRPr="00F17CD2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</w:p>
    <w:p w:rsidR="00073EA2" w:rsidRPr="00F17CD2" w:rsidRDefault="00073EA2" w:rsidP="002F2646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20"/>
          <w:szCs w:val="20"/>
        </w:rPr>
      </w:pPr>
    </w:p>
    <w:p w:rsidR="00073EA2" w:rsidRPr="00F17CD2" w:rsidRDefault="00073EA2" w:rsidP="002F264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F17CD2">
        <w:rPr>
          <w:rFonts w:asciiTheme="majorBidi" w:hAnsiTheme="majorBidi" w:cstheme="majorBidi"/>
          <w:sz w:val="30"/>
          <w:szCs w:val="30"/>
          <w:cs/>
          <w:lang w:val="en-AU"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F17CD2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</w:p>
    <w:p w:rsidR="00492682" w:rsidRPr="00F17CD2" w:rsidRDefault="00492682" w:rsidP="002F2646">
      <w:pPr>
        <w:ind w:left="540"/>
        <w:jc w:val="thaiDistribute"/>
        <w:rPr>
          <w:rFonts w:asciiTheme="majorBidi" w:hAnsiTheme="majorBidi" w:cstheme="majorBidi"/>
          <w:sz w:val="20"/>
          <w:szCs w:val="20"/>
          <w:lang w:val="en-AU"/>
        </w:rPr>
      </w:pPr>
    </w:p>
    <w:tbl>
      <w:tblPr>
        <w:tblW w:w="963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098"/>
        <w:gridCol w:w="1332"/>
        <w:gridCol w:w="270"/>
        <w:gridCol w:w="1260"/>
      </w:tblGrid>
      <w:tr w:rsidR="00CC7FA5" w:rsidRPr="00F17CD2" w:rsidTr="00072A9D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C7FA5" w:rsidRPr="00F17C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C7FA5" w:rsidRPr="00F17C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7FA5" w:rsidRPr="00F17CD2" w:rsidTr="00072A9D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E4338"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</w:tr>
      <w:tr w:rsidR="00CC7FA5" w:rsidRPr="00F17CD2" w:rsidTr="00072A9D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spacing w:line="240" w:lineRule="auto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F17C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7FA5" w:rsidRPr="00F17CD2" w:rsidTr="00072A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670" w:type="dxa"/>
          </w:tcPr>
          <w:p w:rsidR="00CC7FA5" w:rsidRPr="00F17CD2" w:rsidRDefault="00CC7FA5" w:rsidP="00CC7FA5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98" w:type="dxa"/>
          </w:tcPr>
          <w:p w:rsidR="00CC7FA5" w:rsidRPr="00F17CD2" w:rsidRDefault="00CC7FA5" w:rsidP="00CC7FA5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:rsidR="00CC7FA5" w:rsidRPr="00F17CD2" w:rsidRDefault="00E87CC0" w:rsidP="00EC58ED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1,042,583</w:t>
            </w:r>
          </w:p>
        </w:tc>
        <w:tc>
          <w:tcPr>
            <w:tcW w:w="270" w:type="dxa"/>
          </w:tcPr>
          <w:p w:rsidR="00CC7FA5" w:rsidRPr="00F17CD2" w:rsidRDefault="00CC7FA5" w:rsidP="00CC7FA5">
            <w:pPr>
              <w:tabs>
                <w:tab w:val="decimal" w:pos="1161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CC7FA5" w:rsidRPr="00F17CD2" w:rsidRDefault="00CC7FA5" w:rsidP="00CC7FA5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891,934</w:t>
            </w:r>
          </w:p>
        </w:tc>
      </w:tr>
      <w:tr w:rsidR="00CC7FA5" w:rsidRPr="00F17CD2" w:rsidTr="00072A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670" w:type="dxa"/>
          </w:tcPr>
          <w:p w:rsidR="00CC7FA5" w:rsidRPr="00F17CD2" w:rsidRDefault="00CC7FA5" w:rsidP="00CC7FA5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098" w:type="dxa"/>
          </w:tcPr>
          <w:p w:rsidR="00CC7FA5" w:rsidRPr="00F17CD2" w:rsidRDefault="00CC7FA5" w:rsidP="00CC7FA5">
            <w:pPr>
              <w:pStyle w:val="BodyText"/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:rsidR="00CC7FA5" w:rsidRPr="00F17CD2" w:rsidRDefault="00CC7FA5" w:rsidP="00EC58ED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C7FA5" w:rsidRPr="00F17CD2" w:rsidRDefault="00CC7FA5" w:rsidP="00CC7FA5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CC7FA5" w:rsidRPr="00F17CD2" w:rsidRDefault="00CC7FA5" w:rsidP="00CC7FA5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C7FA5" w:rsidRPr="00F17CD2" w:rsidTr="00072A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670" w:type="dxa"/>
          </w:tcPr>
          <w:p w:rsidR="00CC7FA5" w:rsidRPr="00F17CD2" w:rsidRDefault="00CC7FA5" w:rsidP="00CC7FA5">
            <w:pPr>
              <w:pStyle w:val="BodyText"/>
              <w:numPr>
                <w:ilvl w:val="0"/>
                <w:numId w:val="36"/>
              </w:numPr>
              <w:spacing w:after="0" w:line="240" w:lineRule="auto"/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98" w:type="dxa"/>
          </w:tcPr>
          <w:p w:rsidR="00CC7FA5" w:rsidRPr="00F17CD2" w:rsidRDefault="00CC7FA5" w:rsidP="00584601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:rsidR="00CC7FA5" w:rsidRPr="00F17CD2" w:rsidRDefault="00E87CC0" w:rsidP="00EC58ED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27,357</w:t>
            </w:r>
          </w:p>
        </w:tc>
        <w:tc>
          <w:tcPr>
            <w:tcW w:w="270" w:type="dxa"/>
          </w:tcPr>
          <w:p w:rsidR="00CC7FA5" w:rsidRPr="00F17CD2" w:rsidRDefault="00CC7FA5" w:rsidP="00CC7FA5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CC7FA5" w:rsidRPr="00F17CD2" w:rsidRDefault="00CC7FA5" w:rsidP="00CC7FA5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7,124</w:t>
            </w:r>
          </w:p>
        </w:tc>
      </w:tr>
    </w:tbl>
    <w:p w:rsidR="00492682" w:rsidRPr="00F17CD2" w:rsidRDefault="00492682" w:rsidP="00D67051">
      <w:pPr>
        <w:tabs>
          <w:tab w:val="left" w:pos="513"/>
          <w:tab w:val="decimal" w:pos="7920"/>
        </w:tabs>
        <w:spacing w:line="240" w:lineRule="atLeast"/>
        <w:ind w:left="513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88301C" w:rsidRPr="00F17CD2" w:rsidRDefault="004D51BB" w:rsidP="00870657">
      <w:pPr>
        <w:tabs>
          <w:tab w:val="left" w:pos="513"/>
          <w:tab w:val="decimal" w:pos="7920"/>
        </w:tabs>
        <w:spacing w:line="240" w:lineRule="atLeast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17CD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บริษัทจะรับรู้หนี้สินที่เกิดจากสัญญาดังกล่าวเป็นรายได้เมื่อส่งมอบการควบคุมสินค้าให้กับลูกค้า </w:t>
      </w:r>
    </w:p>
    <w:p w:rsidR="00915D0C" w:rsidRPr="00A03222" w:rsidRDefault="00915D0C" w:rsidP="00915D0C">
      <w:pPr>
        <w:tabs>
          <w:tab w:val="left" w:pos="513"/>
          <w:tab w:val="decimal" w:pos="7920"/>
        </w:tabs>
        <w:spacing w:line="240" w:lineRule="atLeast"/>
        <w:ind w:left="540" w:right="-2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:rsidR="00BD3EB7" w:rsidRPr="00073EA2" w:rsidRDefault="00584601" w:rsidP="004D51BB">
      <w:pPr>
        <w:tabs>
          <w:tab w:val="left" w:pos="513"/>
          <w:tab w:val="decimal" w:pos="7920"/>
        </w:tabs>
        <w:spacing w:line="240" w:lineRule="atLeast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BD3EB7" w:rsidRPr="00073EA2">
        <w:rPr>
          <w:rFonts w:ascii="Angsana New" w:hAnsi="Angsana New"/>
          <w:b/>
          <w:bCs/>
          <w:sz w:val="30"/>
          <w:szCs w:val="30"/>
        </w:rPr>
        <w:tab/>
      </w:r>
      <w:r w:rsidR="00BD3EB7" w:rsidRPr="00073EA2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CC7FA5" w:rsidRPr="00A03222" w:rsidRDefault="00CC7FA5" w:rsidP="00CC7FA5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CC7FA5" w:rsidRDefault="00CC7FA5" w:rsidP="00CC7FA5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31801">
        <w:rPr>
          <w:rFonts w:ascii="Angsana New" w:hAnsi="Angsana New"/>
          <w:sz w:val="30"/>
          <w:szCs w:val="30"/>
          <w:cs/>
        </w:rPr>
        <w:t>ก</w:t>
      </w:r>
      <w:r>
        <w:rPr>
          <w:rFonts w:ascii="Angsana New" w:hAnsi="Angsana New"/>
          <w:sz w:val="30"/>
          <w:szCs w:val="30"/>
          <w:cs/>
        </w:rPr>
        <w:t>ำไรต่อหุ้นขั้นพื้นฐานสำหรับ</w:t>
      </w:r>
      <w:r w:rsidRPr="00D31801">
        <w:rPr>
          <w:rFonts w:ascii="Angsana New" w:hAnsi="Angsana New"/>
          <w:sz w:val="30"/>
          <w:szCs w:val="30"/>
          <w:cs/>
        </w:rPr>
        <w:t xml:space="preserve">งวดสามเดือนสิ้นสุดวันที่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31801">
        <w:rPr>
          <w:rFonts w:ascii="Angsana New" w:hAnsi="Angsana New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7E4338" w:rsidRPr="007E4338">
        <w:rPr>
          <w:rFonts w:ascii="Angsana New" w:hAnsi="Angsana New" w:hint="cs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D31801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2562 </w:t>
      </w:r>
      <w:r w:rsidRPr="00D31801">
        <w:rPr>
          <w:rFonts w:ascii="Angsana New" w:hAnsi="Angsana New"/>
          <w:sz w:val="30"/>
          <w:szCs w:val="30"/>
          <w:cs/>
        </w:rPr>
        <w:t>คำนวณจากกำไรสำหรับงวด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D31801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:rsidR="00492682" w:rsidRPr="00A03222" w:rsidRDefault="00492682" w:rsidP="00CC7FA5">
      <w:pPr>
        <w:spacing w:line="240" w:lineRule="atLeast"/>
        <w:ind w:left="540" w:right="-45"/>
        <w:jc w:val="thaiDistribute"/>
        <w:rPr>
          <w:rFonts w:ascii="Angsana New" w:hAnsi="Angsana New"/>
          <w:sz w:val="28"/>
          <w:szCs w:val="28"/>
        </w:rPr>
      </w:pPr>
    </w:p>
    <w:tbl>
      <w:tblPr>
        <w:tblW w:w="9252" w:type="dxa"/>
        <w:tblInd w:w="450" w:type="dxa"/>
        <w:tblLook w:val="01E0" w:firstRow="1" w:lastRow="1" w:firstColumn="1" w:lastColumn="1" w:noHBand="0" w:noVBand="0"/>
      </w:tblPr>
      <w:tblGrid>
        <w:gridCol w:w="6536"/>
        <w:gridCol w:w="1260"/>
        <w:gridCol w:w="243"/>
        <w:gridCol w:w="1213"/>
      </w:tblGrid>
      <w:tr w:rsidR="00CC7FA5" w:rsidRPr="00B859C6" w:rsidTr="00CC7FA5">
        <w:tc>
          <w:tcPr>
            <w:tcW w:w="6536" w:type="dxa"/>
          </w:tcPr>
          <w:p w:rsidR="00CC7FA5" w:rsidRPr="00D31801" w:rsidRDefault="00CC7FA5" w:rsidP="00D67051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3180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D3180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D31801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31</w:t>
            </w:r>
            <w:r w:rsidRPr="00D3180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C7FA5" w:rsidRPr="00D31801" w:rsidRDefault="00CC7FA5" w:rsidP="00D67051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CC7FA5" w:rsidRPr="00D31801" w:rsidRDefault="00CC7FA5" w:rsidP="00D67051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:rsidR="00CC7FA5" w:rsidRPr="00D31801" w:rsidRDefault="00CC7FA5" w:rsidP="00D67051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E4338"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C7FA5" w:rsidRPr="00B859C6" w:rsidTr="00CC7FA5">
        <w:tc>
          <w:tcPr>
            <w:tcW w:w="6536" w:type="dxa"/>
          </w:tcPr>
          <w:p w:rsidR="00CC7FA5" w:rsidRPr="00D31801" w:rsidRDefault="00CC7FA5" w:rsidP="00D67051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16" w:type="dxa"/>
            <w:gridSpan w:val="3"/>
          </w:tcPr>
          <w:p w:rsidR="00CC7FA5" w:rsidRPr="00D31801" w:rsidRDefault="00CC7FA5" w:rsidP="00D67051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3180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D3180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D3180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CC7FA5" w:rsidRPr="00B859C6" w:rsidTr="00CC7FA5">
        <w:tc>
          <w:tcPr>
            <w:tcW w:w="6536" w:type="dxa"/>
          </w:tcPr>
          <w:p w:rsidR="00CC7FA5" w:rsidRPr="00D31801" w:rsidRDefault="00CC7FA5" w:rsidP="00CC7FA5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8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สามัญ</w:t>
            </w:r>
            <w:r w:rsidRPr="00D318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CC7FA5" w:rsidRPr="000F5EE6" w:rsidRDefault="00492682" w:rsidP="00CC7FA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26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270,865</w:t>
            </w:r>
          </w:p>
        </w:tc>
        <w:tc>
          <w:tcPr>
            <w:tcW w:w="243" w:type="dxa"/>
          </w:tcPr>
          <w:p w:rsidR="00CC7FA5" w:rsidRPr="00D31801" w:rsidRDefault="00CC7FA5" w:rsidP="00CC7FA5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:rsidR="00CC7FA5" w:rsidRPr="000F5EE6" w:rsidRDefault="00CC7FA5" w:rsidP="00CC7FA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0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161,391</w:t>
            </w:r>
          </w:p>
        </w:tc>
      </w:tr>
      <w:tr w:rsidR="00CC7FA5" w:rsidRPr="00B859C6" w:rsidTr="00A03222">
        <w:trPr>
          <w:trHeight w:hRule="exact" w:val="144"/>
        </w:trPr>
        <w:tc>
          <w:tcPr>
            <w:tcW w:w="6536" w:type="dxa"/>
          </w:tcPr>
          <w:p w:rsidR="00CC7FA5" w:rsidRPr="009715BF" w:rsidRDefault="00CC7FA5" w:rsidP="00CC7FA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C7FA5" w:rsidRPr="000F5EE6" w:rsidRDefault="00CC7FA5" w:rsidP="00CC7FA5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CC7FA5" w:rsidRPr="00B859C6" w:rsidRDefault="00CC7FA5" w:rsidP="00CC7FA5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3" w:type="dxa"/>
          </w:tcPr>
          <w:p w:rsidR="00CC7FA5" w:rsidRPr="000F5EE6" w:rsidRDefault="00CC7FA5" w:rsidP="00CC7FA5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C7FA5" w:rsidRPr="00B859C6" w:rsidTr="00CC7FA5">
        <w:tc>
          <w:tcPr>
            <w:tcW w:w="6536" w:type="dxa"/>
          </w:tcPr>
          <w:p w:rsidR="00CC7FA5" w:rsidRPr="00D31801" w:rsidRDefault="00CC7FA5" w:rsidP="00CC7FA5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CC7FA5" w:rsidRPr="000F5EE6" w:rsidRDefault="00492682" w:rsidP="00CC7FA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26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43,200</w:t>
            </w:r>
          </w:p>
        </w:tc>
        <w:tc>
          <w:tcPr>
            <w:tcW w:w="243" w:type="dxa"/>
          </w:tcPr>
          <w:p w:rsidR="00CC7FA5" w:rsidRPr="00D31801" w:rsidRDefault="00CC7FA5" w:rsidP="00CC7FA5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:rsidR="00CC7FA5" w:rsidRPr="000F5EE6" w:rsidRDefault="00CC7FA5" w:rsidP="00CC7FA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0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43,200</w:t>
            </w:r>
          </w:p>
        </w:tc>
      </w:tr>
      <w:tr w:rsidR="00CC7FA5" w:rsidRPr="00B859C6" w:rsidTr="00A03222">
        <w:trPr>
          <w:trHeight w:hRule="exact" w:val="144"/>
        </w:trPr>
        <w:tc>
          <w:tcPr>
            <w:tcW w:w="6536" w:type="dxa"/>
          </w:tcPr>
          <w:p w:rsidR="00CC7FA5" w:rsidRPr="009715BF" w:rsidRDefault="00CC7FA5" w:rsidP="00CC7FA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C7FA5" w:rsidRPr="000F5EE6" w:rsidRDefault="00CC7FA5" w:rsidP="00CC7FA5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CC7FA5" w:rsidRPr="00B859C6" w:rsidRDefault="00CC7FA5" w:rsidP="00CC7FA5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3" w:type="dxa"/>
          </w:tcPr>
          <w:p w:rsidR="00CC7FA5" w:rsidRPr="000F5EE6" w:rsidRDefault="00CC7FA5" w:rsidP="00CC7FA5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C7FA5" w:rsidRPr="00B859C6" w:rsidTr="00CC7FA5">
        <w:tc>
          <w:tcPr>
            <w:tcW w:w="6536" w:type="dxa"/>
            <w:vAlign w:val="bottom"/>
          </w:tcPr>
          <w:p w:rsidR="00CC7FA5" w:rsidRPr="00D31801" w:rsidRDefault="00CC7FA5" w:rsidP="00CC7FA5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8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D3180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18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CC7FA5" w:rsidRPr="000F5EE6" w:rsidRDefault="00492682" w:rsidP="00CC7FA5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26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6.27</w:t>
            </w:r>
          </w:p>
        </w:tc>
        <w:tc>
          <w:tcPr>
            <w:tcW w:w="243" w:type="dxa"/>
            <w:vAlign w:val="bottom"/>
          </w:tcPr>
          <w:p w:rsidR="00CC7FA5" w:rsidRPr="00D31801" w:rsidRDefault="00CC7FA5" w:rsidP="00CC7FA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:rsidR="00CC7FA5" w:rsidRPr="000F5EE6" w:rsidRDefault="00CC7FA5" w:rsidP="00CC7FA5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00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3.74</w:t>
            </w:r>
          </w:p>
        </w:tc>
      </w:tr>
    </w:tbl>
    <w:p w:rsidR="00E666BA" w:rsidRDefault="00E666BA" w:rsidP="00E666BA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666BA" w:rsidRPr="00E666BA" w:rsidRDefault="00E666BA" w:rsidP="00E666BA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เครื่องมือทาง</w:t>
      </w:r>
      <w:r w:rsidRPr="00E666BA">
        <w:rPr>
          <w:rFonts w:ascii="Angsana New" w:hAnsi="Angsana New" w:hint="cs"/>
          <w:b/>
          <w:bCs/>
          <w:sz w:val="30"/>
          <w:szCs w:val="30"/>
          <w:cs/>
        </w:rPr>
        <w:t>การเงิน</w:t>
      </w:r>
    </w:p>
    <w:p w:rsidR="00584601" w:rsidRDefault="00584601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692DAE" w:rsidRPr="00692DAE" w:rsidRDefault="00692DAE" w:rsidP="00692DAE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92DA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:rsidR="00584601" w:rsidRPr="00A47B27" w:rsidRDefault="00584601" w:rsidP="00A47B27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F15671" w:rsidRDefault="00AA74E4" w:rsidP="00A47B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A74E4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AA74E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A74E4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AA74E4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A74E4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:rsidR="00F15671" w:rsidRDefault="00F15671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927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5"/>
        <w:gridCol w:w="1080"/>
        <w:gridCol w:w="1530"/>
        <w:gridCol w:w="270"/>
        <w:gridCol w:w="1620"/>
      </w:tblGrid>
      <w:tr w:rsidR="0039196E" w:rsidRPr="00A47B27" w:rsidTr="0039196E">
        <w:tc>
          <w:tcPr>
            <w:tcW w:w="4775" w:type="dxa"/>
            <w:vAlign w:val="bottom"/>
          </w:tcPr>
          <w:p w:rsidR="0039196E" w:rsidRDefault="0039196E" w:rsidP="00A47B2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39196E" w:rsidRPr="00A47B27" w:rsidRDefault="0039196E" w:rsidP="00A47B2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7B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47B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47B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A47B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E4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080" w:type="dxa"/>
          </w:tcPr>
          <w:p w:rsidR="0039196E" w:rsidRPr="00A47B27" w:rsidRDefault="0039196E" w:rsidP="00A47B2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39196E" w:rsidRPr="00A47B27" w:rsidRDefault="0039196E" w:rsidP="00A47B2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7B2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:rsidR="0039196E" w:rsidRPr="00A47B27" w:rsidRDefault="0039196E" w:rsidP="00A47B2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7B2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:rsidR="0039196E" w:rsidRPr="00A47B27" w:rsidRDefault="0039196E" w:rsidP="00A47B2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39196E" w:rsidRPr="00A47B27" w:rsidRDefault="0039196E" w:rsidP="00A47B2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7B2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:rsidR="0039196E" w:rsidRPr="00A47B27" w:rsidRDefault="0039196E" w:rsidP="00A47B2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7B2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33291C" w:rsidRPr="00A47B27" w:rsidTr="0039196E">
        <w:tc>
          <w:tcPr>
            <w:tcW w:w="4775" w:type="dxa"/>
          </w:tcPr>
          <w:p w:rsidR="0033291C" w:rsidRPr="00A47B27" w:rsidRDefault="0033291C" w:rsidP="00A47B2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3291C" w:rsidRPr="00A47B27" w:rsidRDefault="0033291C" w:rsidP="00A47B2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:rsidR="0033291C" w:rsidRPr="00A47B27" w:rsidRDefault="0033291C" w:rsidP="00A47B27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7B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A47B2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47B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9196E" w:rsidRPr="00A47B27" w:rsidTr="0039196E">
        <w:tc>
          <w:tcPr>
            <w:tcW w:w="4775" w:type="dxa"/>
          </w:tcPr>
          <w:p w:rsidR="0039196E" w:rsidRPr="00A47B27" w:rsidRDefault="0039196E" w:rsidP="00A47B27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7B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39196E" w:rsidRPr="00A47B27" w:rsidRDefault="0039196E" w:rsidP="00A47B27">
            <w:pPr>
              <w:tabs>
                <w:tab w:val="decimal" w:pos="42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:rsidR="0039196E" w:rsidRPr="00A47B27" w:rsidRDefault="0039196E" w:rsidP="00A47B27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9196E" w:rsidRPr="00A47B27" w:rsidRDefault="0039196E" w:rsidP="00A47B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39196E" w:rsidRPr="00A47B27" w:rsidRDefault="0039196E" w:rsidP="00A47B27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196E" w:rsidRPr="00A47B27" w:rsidTr="0039196E">
        <w:tc>
          <w:tcPr>
            <w:tcW w:w="4775" w:type="dxa"/>
          </w:tcPr>
          <w:p w:rsidR="0039196E" w:rsidRPr="00A47B27" w:rsidRDefault="0039196E" w:rsidP="0033291C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7B2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:rsidR="0039196E" w:rsidRPr="00A47B27" w:rsidRDefault="0039196E" w:rsidP="0033291C">
            <w:pPr>
              <w:spacing w:line="240" w:lineRule="auto"/>
              <w:ind w:left="-1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7B2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9196E" w:rsidRPr="00A47B27" w:rsidRDefault="0039196E" w:rsidP="0033291C">
            <w:pPr>
              <w:tabs>
                <w:tab w:val="decimal" w:pos="1156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A47B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87,639</w:t>
            </w:r>
          </w:p>
        </w:tc>
        <w:tc>
          <w:tcPr>
            <w:tcW w:w="270" w:type="dxa"/>
          </w:tcPr>
          <w:p w:rsidR="0039196E" w:rsidRPr="00A47B27" w:rsidRDefault="0039196E" w:rsidP="0033291C">
            <w:pPr>
              <w:tabs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39196E" w:rsidRPr="00A47B27" w:rsidRDefault="0039196E" w:rsidP="0039196E">
            <w:pPr>
              <w:tabs>
                <w:tab w:val="decimal" w:pos="124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47B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196E" w:rsidRPr="00A47B27" w:rsidTr="0039196E">
        <w:tc>
          <w:tcPr>
            <w:tcW w:w="4775" w:type="dxa"/>
          </w:tcPr>
          <w:p w:rsidR="0039196E" w:rsidRPr="00A47B27" w:rsidRDefault="0039196E" w:rsidP="003329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9196E" w:rsidRPr="00A47B27" w:rsidRDefault="0039196E" w:rsidP="0033291C">
            <w:pPr>
              <w:tabs>
                <w:tab w:val="decimal" w:pos="84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9196E" w:rsidRPr="00A47B27" w:rsidRDefault="0039196E" w:rsidP="0033291C">
            <w:pPr>
              <w:tabs>
                <w:tab w:val="decimal" w:pos="1156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A47B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87,639</w:t>
            </w:r>
          </w:p>
        </w:tc>
        <w:tc>
          <w:tcPr>
            <w:tcW w:w="270" w:type="dxa"/>
          </w:tcPr>
          <w:p w:rsidR="0039196E" w:rsidRPr="00A47B27" w:rsidRDefault="0039196E" w:rsidP="0033291C">
            <w:pPr>
              <w:tabs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39196E" w:rsidRPr="00A47B27" w:rsidRDefault="0039196E" w:rsidP="0039196E">
            <w:pPr>
              <w:tabs>
                <w:tab w:val="decimal" w:pos="124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9196E" w:rsidRPr="00A47B27" w:rsidTr="0039196E">
        <w:tc>
          <w:tcPr>
            <w:tcW w:w="4775" w:type="dxa"/>
          </w:tcPr>
          <w:p w:rsidR="0039196E" w:rsidRPr="00A47B27" w:rsidRDefault="0039196E" w:rsidP="003329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196E" w:rsidRPr="00A47B27" w:rsidRDefault="0039196E" w:rsidP="003329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39196E" w:rsidRPr="00A47B27" w:rsidRDefault="0039196E" w:rsidP="003329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9196E" w:rsidRPr="00A47B27" w:rsidRDefault="0039196E" w:rsidP="003329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39196E" w:rsidRPr="00A47B27" w:rsidRDefault="0039196E" w:rsidP="0039196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196E" w:rsidRPr="00A47B27" w:rsidTr="0039196E">
        <w:tc>
          <w:tcPr>
            <w:tcW w:w="4775" w:type="dxa"/>
          </w:tcPr>
          <w:p w:rsidR="0039196E" w:rsidRPr="00A47B27" w:rsidRDefault="0039196E" w:rsidP="003329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7B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080" w:type="dxa"/>
          </w:tcPr>
          <w:p w:rsidR="0039196E" w:rsidRPr="00A47B27" w:rsidRDefault="0039196E" w:rsidP="0033291C">
            <w:pPr>
              <w:tabs>
                <w:tab w:val="decimal" w:pos="84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39196E" w:rsidRPr="00A47B27" w:rsidRDefault="0039196E" w:rsidP="0033291C">
            <w:pPr>
              <w:tabs>
                <w:tab w:val="decimal" w:pos="1156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9196E" w:rsidRPr="00A47B27" w:rsidRDefault="0039196E" w:rsidP="0033291C">
            <w:pPr>
              <w:tabs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39196E" w:rsidRPr="00A47B27" w:rsidRDefault="0039196E" w:rsidP="0039196E">
            <w:pPr>
              <w:tabs>
                <w:tab w:val="decimal" w:pos="124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196E" w:rsidRPr="00A47B27" w:rsidTr="0039196E">
        <w:tc>
          <w:tcPr>
            <w:tcW w:w="4775" w:type="dxa"/>
          </w:tcPr>
          <w:p w:rsidR="0039196E" w:rsidRPr="00A47B27" w:rsidRDefault="0039196E" w:rsidP="003329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47B2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:rsidR="0039196E" w:rsidRPr="00A47B27" w:rsidRDefault="0039196E" w:rsidP="0033291C">
            <w:pPr>
              <w:tabs>
                <w:tab w:val="decimal" w:pos="84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39196E" w:rsidRPr="00A47B27" w:rsidRDefault="0039196E" w:rsidP="0033291C">
            <w:pPr>
              <w:tabs>
                <w:tab w:val="decimal" w:pos="1156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801</w:t>
            </w:r>
            <w:r w:rsidRPr="00A47B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935</w:t>
            </w:r>
          </w:p>
        </w:tc>
        <w:tc>
          <w:tcPr>
            <w:tcW w:w="270" w:type="dxa"/>
          </w:tcPr>
          <w:p w:rsidR="0039196E" w:rsidRPr="00A47B27" w:rsidRDefault="0039196E" w:rsidP="0033291C">
            <w:pPr>
              <w:tabs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39196E" w:rsidRPr="00A47B27" w:rsidRDefault="0039196E" w:rsidP="0039196E">
            <w:pPr>
              <w:tabs>
                <w:tab w:val="decimal" w:pos="124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47B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196E" w:rsidRPr="00A47B27" w:rsidTr="0039196E">
        <w:tc>
          <w:tcPr>
            <w:tcW w:w="4775" w:type="dxa"/>
          </w:tcPr>
          <w:p w:rsidR="0039196E" w:rsidRPr="00A47B27" w:rsidRDefault="0039196E" w:rsidP="0033291C">
            <w:pPr>
              <w:tabs>
                <w:tab w:val="left" w:pos="8040"/>
              </w:tabs>
              <w:spacing w:line="240" w:lineRule="auto"/>
              <w:ind w:left="80"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7B27">
              <w:rPr>
                <w:rFonts w:asciiTheme="majorBidi" w:hAnsiTheme="majorBidi" w:cstheme="majorBidi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080" w:type="dxa"/>
          </w:tcPr>
          <w:p w:rsidR="0039196E" w:rsidRPr="00A47B27" w:rsidRDefault="0039196E" w:rsidP="0033291C">
            <w:pPr>
              <w:tabs>
                <w:tab w:val="decimal" w:pos="84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39196E" w:rsidRPr="00A47B27" w:rsidRDefault="0039196E" w:rsidP="0033291C">
            <w:pPr>
              <w:tabs>
                <w:tab w:val="decimal" w:pos="1156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9196E" w:rsidRPr="00A47B27" w:rsidRDefault="0039196E" w:rsidP="0033291C">
            <w:pPr>
              <w:tabs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39196E" w:rsidRPr="00A47B27" w:rsidRDefault="0039196E" w:rsidP="0039196E">
            <w:pPr>
              <w:tabs>
                <w:tab w:val="decimal" w:pos="124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196E" w:rsidRPr="00A47B27" w:rsidTr="0039196E">
        <w:tc>
          <w:tcPr>
            <w:tcW w:w="4775" w:type="dxa"/>
          </w:tcPr>
          <w:p w:rsidR="0039196E" w:rsidRPr="00A47B27" w:rsidRDefault="0039196E" w:rsidP="0033291C">
            <w:pPr>
              <w:tabs>
                <w:tab w:val="left" w:pos="8040"/>
              </w:tabs>
              <w:spacing w:line="240" w:lineRule="auto"/>
              <w:ind w:left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7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47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39196E" w:rsidRPr="00A47B27" w:rsidRDefault="0039196E" w:rsidP="0033291C">
            <w:pPr>
              <w:tabs>
                <w:tab w:val="decimal" w:pos="8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39196E" w:rsidRPr="00A47B27" w:rsidRDefault="0039196E" w:rsidP="0033291C">
            <w:pPr>
              <w:tabs>
                <w:tab w:val="decimal" w:pos="11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  <w:r w:rsidRPr="00A47B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705</w:t>
            </w:r>
          </w:p>
        </w:tc>
        <w:tc>
          <w:tcPr>
            <w:tcW w:w="270" w:type="dxa"/>
          </w:tcPr>
          <w:p w:rsidR="0039196E" w:rsidRPr="00A47B27" w:rsidRDefault="0039196E" w:rsidP="0033291C">
            <w:pPr>
              <w:tabs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39196E" w:rsidRPr="00A47B27" w:rsidRDefault="0039196E" w:rsidP="0039196E">
            <w:pPr>
              <w:tabs>
                <w:tab w:val="decimal" w:pos="124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47B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196E" w:rsidRPr="00A47B27" w:rsidTr="0039196E">
        <w:tc>
          <w:tcPr>
            <w:tcW w:w="4775" w:type="dxa"/>
          </w:tcPr>
          <w:p w:rsidR="0039196E" w:rsidRPr="00A47B27" w:rsidRDefault="0039196E" w:rsidP="0033291C">
            <w:pPr>
              <w:tabs>
                <w:tab w:val="left" w:pos="8040"/>
              </w:tabs>
              <w:spacing w:line="240" w:lineRule="auto"/>
              <w:ind w:left="16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47B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3 - 6 </w:t>
            </w:r>
            <w:r w:rsidRPr="00A47B2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:rsidR="0039196E" w:rsidRPr="00A47B27" w:rsidRDefault="0039196E" w:rsidP="0033291C">
            <w:pPr>
              <w:tabs>
                <w:tab w:val="decimal" w:pos="8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9196E" w:rsidRPr="00A47B27" w:rsidRDefault="0039196E" w:rsidP="0033291C">
            <w:pPr>
              <w:tabs>
                <w:tab w:val="decimal" w:pos="11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304</w:t>
            </w:r>
          </w:p>
        </w:tc>
        <w:tc>
          <w:tcPr>
            <w:tcW w:w="270" w:type="dxa"/>
          </w:tcPr>
          <w:p w:rsidR="0039196E" w:rsidRPr="00A47B27" w:rsidRDefault="0039196E" w:rsidP="0033291C">
            <w:pPr>
              <w:tabs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39196E" w:rsidRPr="00A47B27" w:rsidRDefault="0039196E" w:rsidP="0039196E">
            <w:pPr>
              <w:tabs>
                <w:tab w:val="decimal" w:pos="124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47B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196E" w:rsidRPr="00A47B27" w:rsidTr="0039196E">
        <w:tc>
          <w:tcPr>
            <w:tcW w:w="4775" w:type="dxa"/>
          </w:tcPr>
          <w:p w:rsidR="0039196E" w:rsidRPr="00A47B27" w:rsidRDefault="0039196E" w:rsidP="0033291C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196E" w:rsidRPr="00A47B27" w:rsidRDefault="0039196E" w:rsidP="0033291C">
            <w:pPr>
              <w:tabs>
                <w:tab w:val="decimal" w:pos="8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39196E" w:rsidRPr="00A47B27" w:rsidRDefault="0039196E" w:rsidP="0033291C">
            <w:pPr>
              <w:tabs>
                <w:tab w:val="decimal" w:pos="11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7B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954,944</w:t>
            </w:r>
          </w:p>
        </w:tc>
        <w:tc>
          <w:tcPr>
            <w:tcW w:w="270" w:type="dxa"/>
          </w:tcPr>
          <w:p w:rsidR="0039196E" w:rsidRPr="00A47B27" w:rsidRDefault="0039196E" w:rsidP="0033291C">
            <w:pPr>
              <w:tabs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39196E" w:rsidRPr="00A47B27" w:rsidRDefault="0039196E" w:rsidP="0039196E">
            <w:pPr>
              <w:tabs>
                <w:tab w:val="decimal" w:pos="124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9196E" w:rsidTr="0039196E">
        <w:tc>
          <w:tcPr>
            <w:tcW w:w="4775" w:type="dxa"/>
          </w:tcPr>
          <w:p w:rsidR="0039196E" w:rsidRPr="00A47B27" w:rsidRDefault="0039196E" w:rsidP="0033291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7B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39196E" w:rsidRPr="00A47B27" w:rsidRDefault="0039196E" w:rsidP="0033291C">
            <w:pPr>
              <w:tabs>
                <w:tab w:val="decimal" w:pos="84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39196E" w:rsidRPr="00A47B27" w:rsidRDefault="0039196E" w:rsidP="0033291C">
            <w:pPr>
              <w:tabs>
                <w:tab w:val="decimal" w:pos="1156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B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1,042,583</w:t>
            </w:r>
          </w:p>
        </w:tc>
        <w:tc>
          <w:tcPr>
            <w:tcW w:w="270" w:type="dxa"/>
          </w:tcPr>
          <w:p w:rsidR="0039196E" w:rsidRPr="00A47B27" w:rsidRDefault="0039196E" w:rsidP="0033291C">
            <w:pPr>
              <w:tabs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39196E" w:rsidRPr="00661E38" w:rsidRDefault="0039196E" w:rsidP="0039196E">
            <w:pPr>
              <w:tabs>
                <w:tab w:val="decimal" w:pos="124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A47B27" w:rsidRDefault="00A47B27" w:rsidP="00A47B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990"/>
        <w:gridCol w:w="270"/>
        <w:gridCol w:w="1620"/>
      </w:tblGrid>
      <w:tr w:rsidR="00A47B27" w:rsidRPr="00D026C7" w:rsidTr="00DA4EFE">
        <w:trPr>
          <w:cantSplit/>
          <w:tblHeader/>
        </w:trPr>
        <w:tc>
          <w:tcPr>
            <w:tcW w:w="6390" w:type="dxa"/>
          </w:tcPr>
          <w:p w:rsidR="00A47B27" w:rsidRPr="00D026C7" w:rsidRDefault="00A47B27" w:rsidP="00A47B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47B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47B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47B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47B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:rsidR="00A47B27" w:rsidRPr="00D026C7" w:rsidRDefault="00A47B27" w:rsidP="005846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26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A47B27" w:rsidRPr="00D026C7" w:rsidRDefault="00A47B27" w:rsidP="0058460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A47B27" w:rsidRPr="00D026C7" w:rsidRDefault="00A47B27" w:rsidP="0058460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26C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E4338"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</w:tr>
      <w:tr w:rsidR="0039196E" w:rsidRPr="00D026C7" w:rsidTr="00DA4EFE">
        <w:trPr>
          <w:cantSplit/>
        </w:trPr>
        <w:tc>
          <w:tcPr>
            <w:tcW w:w="6390" w:type="dxa"/>
          </w:tcPr>
          <w:p w:rsidR="0039196E" w:rsidRPr="00D026C7" w:rsidRDefault="0039196E" w:rsidP="0058460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9196E" w:rsidRPr="00D026C7" w:rsidRDefault="0039196E" w:rsidP="005846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39196E" w:rsidRPr="00D026C7" w:rsidRDefault="0039196E" w:rsidP="00584601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39196E" w:rsidRPr="00D026C7" w:rsidRDefault="0039196E" w:rsidP="00DA4EFE">
            <w:pPr>
              <w:tabs>
                <w:tab w:val="decimal" w:pos="972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7B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A47B2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47B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47B27" w:rsidRPr="00D026C7" w:rsidTr="00DA4EFE">
        <w:trPr>
          <w:cantSplit/>
        </w:trPr>
        <w:tc>
          <w:tcPr>
            <w:tcW w:w="6390" w:type="dxa"/>
          </w:tcPr>
          <w:p w:rsidR="00A47B27" w:rsidRPr="00D026C7" w:rsidRDefault="00A47B27" w:rsidP="0058460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26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A47B27" w:rsidRPr="00D026C7" w:rsidRDefault="00A47B27" w:rsidP="005846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47B27" w:rsidRPr="00D026C7" w:rsidRDefault="00A47B27" w:rsidP="00584601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A47B27" w:rsidRPr="00D026C7" w:rsidRDefault="00A47B27" w:rsidP="00584601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B27" w:rsidRPr="00D026C7" w:rsidTr="00DA4EFE">
        <w:trPr>
          <w:cantSplit/>
        </w:trPr>
        <w:tc>
          <w:tcPr>
            <w:tcW w:w="6390" w:type="dxa"/>
          </w:tcPr>
          <w:p w:rsidR="00A47B27" w:rsidRPr="00D026C7" w:rsidRDefault="00A47B27" w:rsidP="0058460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26C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:rsidR="00A47B27" w:rsidRPr="00D026C7" w:rsidRDefault="00A47B27" w:rsidP="0058460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026C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A47B27" w:rsidRPr="00D026C7" w:rsidRDefault="00A47B27" w:rsidP="0058460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A47B27" w:rsidRPr="00D026C7" w:rsidRDefault="00A47B27" w:rsidP="00DA4EFE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26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55,283</w:t>
            </w:r>
          </w:p>
        </w:tc>
      </w:tr>
      <w:tr w:rsidR="00A47B27" w:rsidRPr="00D026C7" w:rsidTr="00DA4EFE">
        <w:trPr>
          <w:cantSplit/>
        </w:trPr>
        <w:tc>
          <w:tcPr>
            <w:tcW w:w="6390" w:type="dxa"/>
          </w:tcPr>
          <w:p w:rsidR="00A47B27" w:rsidRPr="00D026C7" w:rsidRDefault="00A47B27" w:rsidP="0058460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A47B27" w:rsidRPr="00D026C7" w:rsidRDefault="00A47B27" w:rsidP="005846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47B27" w:rsidRPr="00D026C7" w:rsidRDefault="00A47B27" w:rsidP="0058460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A47B27" w:rsidRPr="00D026C7" w:rsidRDefault="00A47B27" w:rsidP="00DA4EFE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026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55,283</w:t>
            </w:r>
          </w:p>
        </w:tc>
      </w:tr>
      <w:tr w:rsidR="00A47B27" w:rsidRPr="00D026C7" w:rsidTr="00DA4EFE">
        <w:trPr>
          <w:cantSplit/>
          <w:trHeight w:val="60"/>
        </w:trPr>
        <w:tc>
          <w:tcPr>
            <w:tcW w:w="6390" w:type="dxa"/>
          </w:tcPr>
          <w:p w:rsidR="00A47B27" w:rsidRPr="00D026C7" w:rsidRDefault="00A47B27" w:rsidP="0058460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26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</w:tcPr>
          <w:p w:rsidR="00A47B27" w:rsidRPr="00D026C7" w:rsidRDefault="00A47B27" w:rsidP="005846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47B27" w:rsidRPr="00D026C7" w:rsidRDefault="00A47B27" w:rsidP="00584601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A47B27" w:rsidRPr="00D026C7" w:rsidRDefault="00A47B27" w:rsidP="00DA4EFE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47B27" w:rsidRPr="00D026C7" w:rsidTr="00DA4EFE">
        <w:trPr>
          <w:cantSplit/>
        </w:trPr>
        <w:tc>
          <w:tcPr>
            <w:tcW w:w="6390" w:type="dxa"/>
          </w:tcPr>
          <w:p w:rsidR="00A47B27" w:rsidRPr="00D026C7" w:rsidRDefault="00A47B27" w:rsidP="0058460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26C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:rsidR="00A47B27" w:rsidRPr="00D026C7" w:rsidRDefault="00A47B27" w:rsidP="005846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47B27" w:rsidRPr="00D026C7" w:rsidRDefault="00A47B27" w:rsidP="0058460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A47B27" w:rsidRPr="00D026C7" w:rsidRDefault="00A47B27" w:rsidP="00DA4EFE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26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652,154</w:t>
            </w:r>
          </w:p>
        </w:tc>
      </w:tr>
      <w:tr w:rsidR="00A47B27" w:rsidRPr="00D026C7" w:rsidTr="00DA4EFE">
        <w:trPr>
          <w:cantSplit/>
        </w:trPr>
        <w:tc>
          <w:tcPr>
            <w:tcW w:w="6390" w:type="dxa"/>
          </w:tcPr>
          <w:p w:rsidR="00A47B27" w:rsidRPr="00D026C7" w:rsidRDefault="00A47B27" w:rsidP="0058460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26C7">
              <w:rPr>
                <w:rFonts w:asciiTheme="majorBidi" w:hAnsiTheme="majorBidi" w:cstheme="majorBidi"/>
                <w:sz w:val="30"/>
                <w:szCs w:val="30"/>
                <w:cs/>
              </w:rPr>
              <w:t>เกินวันครบกำหนดชำระ</w:t>
            </w:r>
            <w:r w:rsidRPr="00D026C7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990" w:type="dxa"/>
          </w:tcPr>
          <w:p w:rsidR="00A47B27" w:rsidRPr="00D026C7" w:rsidRDefault="00A47B27" w:rsidP="005846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47B27" w:rsidRPr="00D026C7" w:rsidRDefault="00A47B27" w:rsidP="0058460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A47B27" w:rsidRPr="00D026C7" w:rsidRDefault="00A47B27" w:rsidP="00DA4EFE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47B27" w:rsidRPr="00D026C7" w:rsidTr="00DA4EFE">
        <w:trPr>
          <w:cantSplit/>
        </w:trPr>
        <w:tc>
          <w:tcPr>
            <w:tcW w:w="6390" w:type="dxa"/>
          </w:tcPr>
          <w:p w:rsidR="00A47B27" w:rsidRPr="00D026C7" w:rsidRDefault="00A47B27" w:rsidP="0058460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26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7E4338"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D026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A47B27" w:rsidRPr="00D026C7" w:rsidRDefault="00A47B27" w:rsidP="005846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47B27" w:rsidRPr="00D026C7" w:rsidRDefault="00A47B27" w:rsidP="0058460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A47B27" w:rsidRPr="00D026C7" w:rsidRDefault="00A47B27" w:rsidP="00DA4EFE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26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184,497</w:t>
            </w:r>
          </w:p>
        </w:tc>
      </w:tr>
      <w:tr w:rsidR="00A47B27" w:rsidRPr="00D026C7" w:rsidTr="00E35138">
        <w:trPr>
          <w:cantSplit/>
        </w:trPr>
        <w:tc>
          <w:tcPr>
            <w:tcW w:w="6390" w:type="dxa"/>
          </w:tcPr>
          <w:p w:rsidR="00A47B27" w:rsidRPr="00D026C7" w:rsidRDefault="00A47B27" w:rsidP="0058460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A47B27" w:rsidRPr="00D026C7" w:rsidRDefault="00A47B27" w:rsidP="005846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47B27" w:rsidRPr="00D026C7" w:rsidRDefault="00A47B27" w:rsidP="0058460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A47B27" w:rsidRPr="00D026C7" w:rsidRDefault="00A47B27" w:rsidP="00DA4EFE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026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836,651</w:t>
            </w:r>
          </w:p>
        </w:tc>
      </w:tr>
      <w:tr w:rsidR="00A47B27" w:rsidRPr="00D026C7" w:rsidTr="00E35138">
        <w:trPr>
          <w:cantSplit/>
        </w:trPr>
        <w:tc>
          <w:tcPr>
            <w:tcW w:w="6390" w:type="dxa"/>
          </w:tcPr>
          <w:p w:rsidR="00A47B27" w:rsidRPr="00D026C7" w:rsidRDefault="00A47B27" w:rsidP="0058460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26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A47B27" w:rsidRPr="00D026C7" w:rsidRDefault="00A47B27" w:rsidP="005846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47B27" w:rsidRPr="00D026C7" w:rsidRDefault="00A47B27" w:rsidP="0058460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A47B27" w:rsidRPr="00D026C7" w:rsidRDefault="00A47B27" w:rsidP="00DA4EFE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026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891,934</w:t>
            </w:r>
          </w:p>
        </w:tc>
      </w:tr>
    </w:tbl>
    <w:p w:rsidR="00E666BA" w:rsidRDefault="00E666BA" w:rsidP="00E666BA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47B27" w:rsidRDefault="00A47B27" w:rsidP="00A47B27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  <w:lang w:val="th-TH"/>
        </w:rPr>
      </w:pPr>
      <w:r w:rsidRPr="00D026C7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</w:t>
      </w:r>
      <w:r w:rsidRPr="00D31801">
        <w:rPr>
          <w:rFonts w:ascii="Angsana New" w:hAnsi="Angsana New"/>
          <w:sz w:val="30"/>
          <w:szCs w:val="30"/>
          <w:cs/>
        </w:rPr>
        <w:t xml:space="preserve">สินเชื่อแก่ลูกค้าของบริษัท มีระยะเวลาตั้งแต่ </w:t>
      </w:r>
      <w:r w:rsidRPr="00D31801">
        <w:rPr>
          <w:rFonts w:ascii="Angsana New" w:hAnsi="Angsana New"/>
          <w:sz w:val="30"/>
          <w:szCs w:val="30"/>
          <w:lang w:val="en-US"/>
        </w:rPr>
        <w:t>7</w:t>
      </w:r>
      <w:r w:rsidRPr="00D31801">
        <w:rPr>
          <w:rFonts w:ascii="Angsana New" w:hAnsi="Angsana New"/>
          <w:sz w:val="30"/>
          <w:szCs w:val="30"/>
          <w:cs/>
          <w:lang w:val="en-US"/>
        </w:rPr>
        <w:t xml:space="preserve"> วัน ถึง </w:t>
      </w:r>
      <w:r w:rsidRPr="00D31801">
        <w:rPr>
          <w:rFonts w:ascii="Angsana New" w:hAnsi="Angsana New"/>
          <w:sz w:val="30"/>
          <w:szCs w:val="30"/>
          <w:lang w:val="en-US"/>
        </w:rPr>
        <w:t>90</w:t>
      </w:r>
      <w:r w:rsidRPr="00D31801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:rsidR="00A47B27" w:rsidRDefault="00A47B27" w:rsidP="00D42AE2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15671" w:rsidRDefault="00F15671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0A173A" w:rsidRDefault="00AA31EE" w:rsidP="00D42AE2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B5031">
        <w:rPr>
          <w:rFonts w:ascii="Angsana New" w:hAnsi="Angsana New"/>
          <w:b/>
          <w:bCs/>
          <w:sz w:val="30"/>
          <w:szCs w:val="30"/>
        </w:rPr>
        <w:t>0</w:t>
      </w:r>
      <w:r>
        <w:rPr>
          <w:rFonts w:ascii="Angsana New" w:hAnsi="Angsana New"/>
          <w:b/>
          <w:bCs/>
          <w:sz w:val="30"/>
          <w:szCs w:val="30"/>
        </w:rPr>
        <w:tab/>
      </w:r>
      <w:r w:rsidR="00327006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0A08FC" w:rsidRPr="00D31801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211A3C" w:rsidRPr="00D31801">
        <w:rPr>
          <w:rFonts w:ascii="Angsana New" w:hAnsi="Angsana New"/>
          <w:b/>
          <w:bCs/>
          <w:sz w:val="30"/>
          <w:szCs w:val="30"/>
          <w:cs/>
        </w:rPr>
        <w:t>บุคคลหรือ</w:t>
      </w:r>
      <w:r w:rsidR="000A08FC" w:rsidRPr="00D31801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:rsidR="00492682" w:rsidRPr="00A03222" w:rsidRDefault="00492682" w:rsidP="00D42AE2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70"/>
        <w:gridCol w:w="1170"/>
      </w:tblGrid>
      <w:tr w:rsidR="00CC7FA5" w:rsidRPr="00A33503" w:rsidTr="00A03222">
        <w:tc>
          <w:tcPr>
            <w:tcW w:w="6570" w:type="dxa"/>
            <w:vAlign w:val="bottom"/>
          </w:tcPr>
          <w:p w:rsidR="00CC7FA5" w:rsidRPr="004C7DC4" w:rsidRDefault="00CC7FA5" w:rsidP="00CC7FA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C7FA5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CC7FA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CC7FA5" w:rsidRPr="00151864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FA5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CC7FA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7FA5" w:rsidRPr="00A33503" w:rsidTr="00A03222">
        <w:tc>
          <w:tcPr>
            <w:tcW w:w="6570" w:type="dxa"/>
            <w:vAlign w:val="bottom"/>
          </w:tcPr>
          <w:p w:rsidR="00CC7FA5" w:rsidRPr="004C7DC4" w:rsidRDefault="00CC7FA5" w:rsidP="00CC7FA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C7FA5" w:rsidRPr="00151864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CC7FA5" w:rsidRPr="00151864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FA5" w:rsidRPr="00151864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E4338"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62</w:t>
            </w:r>
          </w:p>
        </w:tc>
      </w:tr>
      <w:tr w:rsidR="00CC7FA5" w:rsidRPr="00A33503" w:rsidTr="00A03222">
        <w:tc>
          <w:tcPr>
            <w:tcW w:w="6570" w:type="dxa"/>
            <w:vAlign w:val="bottom"/>
          </w:tcPr>
          <w:p w:rsidR="00CC7FA5" w:rsidRPr="004C7DC4" w:rsidRDefault="00CC7FA5" w:rsidP="00CC7FA5">
            <w:pPr>
              <w:spacing w:line="240" w:lineRule="auto"/>
              <w:ind w:left="5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CC7FA5" w:rsidRPr="004C7DC4" w:rsidRDefault="00CC7FA5" w:rsidP="00CC7FA5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C7D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7FA5" w:rsidRPr="00A33503" w:rsidTr="00A03222">
        <w:tc>
          <w:tcPr>
            <w:tcW w:w="6570" w:type="dxa"/>
          </w:tcPr>
          <w:p w:rsidR="00CC7FA5" w:rsidRPr="004C7DC4" w:rsidRDefault="00CC7FA5" w:rsidP="00CC7FA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7D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:rsidR="00CC7FA5" w:rsidRPr="004C7DC4" w:rsidRDefault="00CC7FA5" w:rsidP="00CC7FA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C7FA5" w:rsidRPr="004C7DC4" w:rsidRDefault="00CC7FA5" w:rsidP="00CC7FA5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C7FA5" w:rsidRPr="004C7DC4" w:rsidRDefault="00CC7FA5" w:rsidP="00CC7FA5">
            <w:pPr>
              <w:tabs>
                <w:tab w:val="decimal" w:pos="972"/>
              </w:tabs>
              <w:spacing w:line="240" w:lineRule="auto"/>
              <w:ind w:left="-5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C7FA5" w:rsidRPr="000C72A6" w:rsidTr="00A03222">
        <w:tc>
          <w:tcPr>
            <w:tcW w:w="6570" w:type="dxa"/>
          </w:tcPr>
          <w:p w:rsidR="00CC7FA5" w:rsidRPr="004C7DC4" w:rsidRDefault="00CC7FA5" w:rsidP="00CC7FA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7DC4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:rsidR="00CC7FA5" w:rsidRPr="004C7DC4" w:rsidRDefault="00CC7FA5" w:rsidP="00CC7FA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C7FA5" w:rsidRPr="004C7DC4" w:rsidRDefault="00CC7FA5" w:rsidP="00CC7FA5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C7FA5" w:rsidRPr="000C72A6" w:rsidRDefault="00CC7FA5" w:rsidP="00CC7FA5">
            <w:pPr>
              <w:tabs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FA5" w:rsidRPr="00A33503" w:rsidTr="00A03222">
        <w:tc>
          <w:tcPr>
            <w:tcW w:w="6570" w:type="dxa"/>
          </w:tcPr>
          <w:p w:rsidR="00CC7FA5" w:rsidRPr="004C7DC4" w:rsidRDefault="00CC7FA5" w:rsidP="00CC7FA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7DC4">
              <w:rPr>
                <w:rFonts w:ascii="Angsana New" w:hAnsi="Angsana New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C7FA5" w:rsidRPr="00A33503" w:rsidRDefault="00A54C61" w:rsidP="00CC7FA5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C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46,677</w:t>
            </w:r>
          </w:p>
        </w:tc>
        <w:tc>
          <w:tcPr>
            <w:tcW w:w="270" w:type="dxa"/>
            <w:vAlign w:val="bottom"/>
          </w:tcPr>
          <w:p w:rsidR="00CC7FA5" w:rsidRPr="00A24DAB" w:rsidRDefault="00CC7FA5" w:rsidP="00CC7FA5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CC7FA5" w:rsidRPr="00A33503" w:rsidRDefault="00CC7FA5" w:rsidP="00A03222">
            <w:pPr>
              <w:tabs>
                <w:tab w:val="decimal" w:pos="96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560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28,664</w:t>
            </w:r>
          </w:p>
        </w:tc>
      </w:tr>
      <w:tr w:rsidR="00CC7FA5" w:rsidRPr="00A33503" w:rsidTr="00A03222">
        <w:trPr>
          <w:trHeight w:hRule="exact" w:val="144"/>
        </w:trPr>
        <w:tc>
          <w:tcPr>
            <w:tcW w:w="6570" w:type="dxa"/>
          </w:tcPr>
          <w:p w:rsidR="00CC7FA5" w:rsidRPr="004C7DC4" w:rsidRDefault="00CC7FA5" w:rsidP="00CC7FA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CC7FA5" w:rsidRPr="00045F90" w:rsidRDefault="00CC7FA5" w:rsidP="00CC7FA5">
            <w:pPr>
              <w:spacing w:line="240" w:lineRule="auto"/>
              <w:ind w:lef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CC7FA5" w:rsidRPr="00045F90" w:rsidRDefault="00CC7FA5" w:rsidP="00CC7FA5">
            <w:pPr>
              <w:spacing w:line="240" w:lineRule="auto"/>
              <w:ind w:left="-5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CC7FA5" w:rsidRPr="00045F90" w:rsidRDefault="00CC7FA5" w:rsidP="00A03222">
            <w:pPr>
              <w:tabs>
                <w:tab w:val="decimal" w:pos="966"/>
              </w:tabs>
              <w:spacing w:line="240" w:lineRule="auto"/>
              <w:ind w:lef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7FA5" w:rsidRPr="00A33503" w:rsidTr="00A03222">
        <w:tc>
          <w:tcPr>
            <w:tcW w:w="6570" w:type="dxa"/>
          </w:tcPr>
          <w:p w:rsidR="00CC7FA5" w:rsidRPr="004C7DC4" w:rsidRDefault="00CC7FA5" w:rsidP="00CC7FA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C7D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:rsidR="00CC7FA5" w:rsidRPr="00A33503" w:rsidRDefault="00CC7FA5" w:rsidP="00CC7FA5">
            <w:pPr>
              <w:tabs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C7FA5" w:rsidRPr="00A33503" w:rsidRDefault="00CC7FA5" w:rsidP="00CC7FA5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FA5" w:rsidRPr="00A33503" w:rsidRDefault="00CC7FA5" w:rsidP="00A03222">
            <w:pPr>
              <w:tabs>
                <w:tab w:val="decimal" w:pos="966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FA5" w:rsidRPr="003310FA" w:rsidTr="00A03222">
        <w:tc>
          <w:tcPr>
            <w:tcW w:w="6570" w:type="dxa"/>
          </w:tcPr>
          <w:p w:rsidR="00CC7FA5" w:rsidRPr="004C7DC4" w:rsidRDefault="00F15671" w:rsidP="00CC7FA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7DC4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คำสั่งซื้อที่ผู้ขายสินค้าตกลงแล้ว</w:t>
            </w:r>
            <w:r w:rsidR="00E3513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C7DC4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:rsidR="00CC7FA5" w:rsidRPr="00A10E4E" w:rsidRDefault="00A54C61" w:rsidP="00CC7FA5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54C61">
              <w:rPr>
                <w:rFonts w:ascii="Angsana New" w:hAnsi="Angsana New"/>
                <w:sz w:val="30"/>
                <w:szCs w:val="30"/>
              </w:rPr>
              <w:t>1,060,774</w:t>
            </w:r>
          </w:p>
        </w:tc>
        <w:tc>
          <w:tcPr>
            <w:tcW w:w="270" w:type="dxa"/>
            <w:vAlign w:val="bottom"/>
          </w:tcPr>
          <w:p w:rsidR="00CC7FA5" w:rsidRPr="00A33503" w:rsidRDefault="00CC7FA5" w:rsidP="00CC7FA5">
            <w:pPr>
              <w:tabs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FA5" w:rsidRPr="00A10E4E" w:rsidRDefault="00CC7FA5" w:rsidP="00A03222">
            <w:pPr>
              <w:tabs>
                <w:tab w:val="decimal" w:pos="96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560A4">
              <w:rPr>
                <w:rFonts w:ascii="Angsana New" w:hAnsi="Angsana New"/>
                <w:sz w:val="30"/>
                <w:szCs w:val="30"/>
              </w:rPr>
              <w:t>1,506,440</w:t>
            </w:r>
          </w:p>
        </w:tc>
      </w:tr>
      <w:tr w:rsidR="00CC7FA5" w:rsidRPr="00A33503" w:rsidTr="00A03222">
        <w:tc>
          <w:tcPr>
            <w:tcW w:w="6570" w:type="dxa"/>
          </w:tcPr>
          <w:p w:rsidR="00CC7FA5" w:rsidRPr="00A33503" w:rsidRDefault="00CC7FA5" w:rsidP="00CC7FA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C7FA5" w:rsidRPr="00A10E4E" w:rsidRDefault="00A54C61" w:rsidP="00CC7FA5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54C61">
              <w:rPr>
                <w:rFonts w:ascii="Angsana New" w:hAnsi="Angsana New"/>
                <w:sz w:val="30"/>
                <w:szCs w:val="30"/>
              </w:rPr>
              <w:t>25,582</w:t>
            </w:r>
          </w:p>
        </w:tc>
        <w:tc>
          <w:tcPr>
            <w:tcW w:w="270" w:type="dxa"/>
            <w:vAlign w:val="bottom"/>
          </w:tcPr>
          <w:p w:rsidR="00CC7FA5" w:rsidRPr="00A33503" w:rsidRDefault="00CC7FA5" w:rsidP="00CC7FA5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C7FA5" w:rsidRPr="00A10E4E" w:rsidRDefault="00CC7FA5" w:rsidP="00A03222">
            <w:pPr>
              <w:tabs>
                <w:tab w:val="decimal" w:pos="96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560A4">
              <w:rPr>
                <w:rFonts w:ascii="Angsana New" w:hAnsi="Angsana New"/>
                <w:sz w:val="30"/>
                <w:szCs w:val="30"/>
              </w:rPr>
              <w:t>25,582</w:t>
            </w:r>
          </w:p>
        </w:tc>
      </w:tr>
      <w:tr w:rsidR="00CC7FA5" w:rsidRPr="00A33503" w:rsidTr="00A03222">
        <w:tc>
          <w:tcPr>
            <w:tcW w:w="6570" w:type="dxa"/>
          </w:tcPr>
          <w:p w:rsidR="00CC7FA5" w:rsidRPr="004C7DC4" w:rsidRDefault="00CC7FA5" w:rsidP="00CC7FA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7D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C7FA5" w:rsidRPr="00A10E4E" w:rsidRDefault="00A54C61" w:rsidP="00CC7FA5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C61">
              <w:rPr>
                <w:rFonts w:ascii="Angsana New" w:hAnsi="Angsana New"/>
                <w:b/>
                <w:bCs/>
                <w:sz w:val="30"/>
                <w:szCs w:val="30"/>
              </w:rPr>
              <w:t>1,086,356</w:t>
            </w:r>
          </w:p>
        </w:tc>
        <w:tc>
          <w:tcPr>
            <w:tcW w:w="270" w:type="dxa"/>
            <w:vAlign w:val="bottom"/>
          </w:tcPr>
          <w:p w:rsidR="00CC7FA5" w:rsidRPr="00A33503" w:rsidRDefault="00CC7FA5" w:rsidP="00CC7FA5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C7FA5" w:rsidRPr="00A10E4E" w:rsidRDefault="00CC7FA5" w:rsidP="00A03222">
            <w:pPr>
              <w:tabs>
                <w:tab w:val="decimal" w:pos="96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60A4">
              <w:rPr>
                <w:rFonts w:ascii="Angsana New" w:hAnsi="Angsana New"/>
                <w:b/>
                <w:bCs/>
                <w:sz w:val="30"/>
                <w:szCs w:val="30"/>
              </w:rPr>
              <w:t>1,532,022</w:t>
            </w:r>
          </w:p>
        </w:tc>
      </w:tr>
    </w:tbl>
    <w:p w:rsidR="00EF76BE" w:rsidRDefault="00EF76BE" w:rsidP="00D42AE2">
      <w:pPr>
        <w:spacing w:line="240" w:lineRule="auto"/>
        <w:ind w:left="540" w:right="29"/>
        <w:jc w:val="both"/>
        <w:rPr>
          <w:rFonts w:ascii="Angsana New" w:hAnsi="Angsana New"/>
          <w:i/>
          <w:iCs/>
          <w:sz w:val="30"/>
          <w:szCs w:val="30"/>
        </w:rPr>
      </w:pPr>
    </w:p>
    <w:p w:rsidR="004963E2" w:rsidRPr="004D51BB" w:rsidRDefault="004963E2" w:rsidP="00D42AE2">
      <w:pPr>
        <w:spacing w:line="240" w:lineRule="auto"/>
        <w:ind w:left="540" w:right="29"/>
        <w:jc w:val="both"/>
        <w:rPr>
          <w:rFonts w:ascii="Angsana New" w:hAnsi="Angsana New"/>
          <w:i/>
          <w:iCs/>
          <w:sz w:val="30"/>
          <w:szCs w:val="30"/>
        </w:rPr>
      </w:pPr>
      <w:r w:rsidRPr="004D51BB">
        <w:rPr>
          <w:rFonts w:ascii="Angsana New" w:hAnsi="Angsana New"/>
          <w:i/>
          <w:iCs/>
          <w:sz w:val="30"/>
          <w:szCs w:val="30"/>
          <w:cs/>
        </w:rPr>
        <w:t>หนังสือค้ำประกันจากธนาคาร</w:t>
      </w:r>
    </w:p>
    <w:p w:rsidR="004963E2" w:rsidRPr="00101838" w:rsidRDefault="004963E2" w:rsidP="00D42AE2">
      <w:pPr>
        <w:spacing w:line="240" w:lineRule="auto"/>
        <w:ind w:left="540" w:right="29"/>
        <w:jc w:val="both"/>
        <w:rPr>
          <w:rFonts w:ascii="Angsana New" w:hAnsi="Angsana New"/>
          <w:sz w:val="30"/>
          <w:szCs w:val="30"/>
          <w:highlight w:val="yellow"/>
          <w:lang w:eastAsia="ja-JP"/>
        </w:rPr>
      </w:pPr>
    </w:p>
    <w:p w:rsidR="004963E2" w:rsidRPr="00915D0C" w:rsidRDefault="004963E2" w:rsidP="00D42AE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000B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C7FA5">
        <w:rPr>
          <w:rFonts w:ascii="Angsana New" w:hAnsi="Angsana New"/>
          <w:sz w:val="30"/>
          <w:szCs w:val="30"/>
        </w:rPr>
        <w:t xml:space="preserve">31 </w:t>
      </w:r>
      <w:r w:rsidR="00CC7FA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C7FA5">
        <w:rPr>
          <w:rFonts w:ascii="Angsana New" w:hAnsi="Angsana New"/>
          <w:sz w:val="30"/>
          <w:szCs w:val="30"/>
        </w:rPr>
        <w:t>2563</w:t>
      </w:r>
      <w:r w:rsidR="00E57E35" w:rsidRPr="008000B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8000BB">
        <w:rPr>
          <w:rFonts w:ascii="Angsana New" w:hAnsi="Angsana New"/>
          <w:sz w:val="30"/>
          <w:szCs w:val="30"/>
          <w:cs/>
          <w:lang w:val="th-TH"/>
        </w:rPr>
        <w:t>บริษัทมีภาระผูกพันที่อาจเกิดขึ้นจากการที่ธนาคารในประเทศแห่งหนึ่งออกหนังสือ</w:t>
      </w:r>
      <w:r w:rsidR="008D2C22">
        <w:rPr>
          <w:rFonts w:ascii="Angsana New" w:hAnsi="Angsana New"/>
          <w:sz w:val="30"/>
          <w:szCs w:val="30"/>
          <w:cs/>
          <w:lang w:val="th-TH"/>
        </w:rPr>
        <w:br/>
      </w:r>
      <w:r w:rsidRPr="008000BB">
        <w:rPr>
          <w:rFonts w:ascii="Angsana New" w:hAnsi="Angsana New"/>
          <w:sz w:val="30"/>
          <w:szCs w:val="30"/>
          <w:cs/>
          <w:lang w:val="th-TH"/>
        </w:rPr>
        <w:t>ค้ำประกันบริษัท</w:t>
      </w:r>
      <w:r w:rsidRPr="008000BB">
        <w:rPr>
          <w:rFonts w:ascii="Angsana New" w:hAnsi="Angsana New" w:hint="cs"/>
          <w:sz w:val="30"/>
          <w:szCs w:val="30"/>
          <w:cs/>
          <w:lang w:val="th-TH"/>
        </w:rPr>
        <w:t>ต่อ</w:t>
      </w:r>
      <w:r w:rsidRPr="008000BB">
        <w:rPr>
          <w:rFonts w:ascii="Angsana New" w:hAnsi="Angsana New"/>
          <w:sz w:val="30"/>
          <w:szCs w:val="30"/>
          <w:cs/>
          <w:lang w:val="th-TH"/>
        </w:rPr>
        <w:t>การไฟฟ้านครหลวงและการไฟฟ้าส่วนภูมิภาค รวมเป็นจำนวนเงิน</w:t>
      </w:r>
      <w:r w:rsidRPr="00915D0C">
        <w:rPr>
          <w:rFonts w:ascii="Angsana New" w:hAnsi="Angsana New"/>
          <w:sz w:val="30"/>
          <w:szCs w:val="30"/>
          <w:cs/>
          <w:lang w:val="th-TH"/>
        </w:rPr>
        <w:t>ทั้งสิ้น</w:t>
      </w:r>
      <w:r w:rsidRPr="00915D0C">
        <w:rPr>
          <w:rFonts w:ascii="Angsana New" w:hAnsi="Angsana New"/>
          <w:sz w:val="30"/>
          <w:szCs w:val="30"/>
        </w:rPr>
        <w:t xml:space="preserve"> </w:t>
      </w:r>
      <w:r w:rsidR="00EF76BE">
        <w:rPr>
          <w:rFonts w:ascii="Angsana New" w:hAnsi="Angsana New"/>
          <w:sz w:val="30"/>
          <w:szCs w:val="30"/>
        </w:rPr>
        <w:t xml:space="preserve">26 </w:t>
      </w:r>
      <w:r w:rsidRPr="00915D0C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="00E5708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E57086">
        <w:rPr>
          <w:rFonts w:ascii="Angsana New" w:hAnsi="Angsana New"/>
          <w:sz w:val="30"/>
          <w:szCs w:val="30"/>
          <w:cs/>
          <w:lang w:val="th-TH"/>
        </w:rPr>
        <w:br/>
      </w:r>
      <w:r w:rsidRPr="00915D0C">
        <w:rPr>
          <w:rFonts w:ascii="Angsana New" w:hAnsi="Angsana New"/>
          <w:i/>
          <w:iCs/>
          <w:sz w:val="30"/>
          <w:szCs w:val="30"/>
          <w:lang w:val="th-TH"/>
        </w:rPr>
        <w:t xml:space="preserve">(31 </w:t>
      </w:r>
      <w:r w:rsidRPr="00915D0C">
        <w:rPr>
          <w:rFonts w:ascii="Angsana New" w:hAnsi="Angsana New" w:hint="cs"/>
          <w:i/>
          <w:iCs/>
          <w:sz w:val="30"/>
          <w:szCs w:val="30"/>
          <w:cs/>
          <w:lang w:val="th-TH"/>
        </w:rPr>
        <w:t>ธันวาคม</w:t>
      </w:r>
      <w:r w:rsidRPr="00915D0C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</w:t>
      </w:r>
      <w:r w:rsidRPr="00915D0C">
        <w:rPr>
          <w:rFonts w:ascii="Angsana New" w:hAnsi="Angsana New"/>
          <w:i/>
          <w:iCs/>
          <w:sz w:val="30"/>
          <w:szCs w:val="30"/>
          <w:lang w:val="th-TH"/>
        </w:rPr>
        <w:t>25</w:t>
      </w:r>
      <w:r w:rsidR="00E57E35" w:rsidRPr="00915D0C"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CC7FA5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Pr="00915D0C">
        <w:rPr>
          <w:rFonts w:ascii="Angsana New" w:hAnsi="Angsana New"/>
          <w:i/>
          <w:iCs/>
          <w:sz w:val="30"/>
          <w:szCs w:val="30"/>
          <w:lang w:val="th-TH"/>
        </w:rPr>
        <w:t xml:space="preserve">: </w:t>
      </w:r>
      <w:r w:rsidR="007E4338" w:rsidRPr="007E4338">
        <w:rPr>
          <w:rFonts w:ascii="Angsana New" w:hAnsi="Angsana New" w:hint="cs"/>
          <w:i/>
          <w:iCs/>
          <w:sz w:val="30"/>
          <w:szCs w:val="30"/>
          <w:lang w:val="en-US"/>
        </w:rPr>
        <w:t>26</w:t>
      </w:r>
      <w:r w:rsidR="00FB5031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Pr="00915D0C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4963E2" w:rsidRPr="00915D0C" w:rsidRDefault="004963E2" w:rsidP="00D42AE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815B7" w:rsidRPr="00915D0C" w:rsidRDefault="009815B7" w:rsidP="00D42AE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15D0C">
        <w:rPr>
          <w:rFonts w:ascii="Angsana New" w:hAnsi="Angsana New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:rsidR="003977A0" w:rsidRPr="00915D0C" w:rsidRDefault="003977A0" w:rsidP="00D42AE2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DC0F8E" w:rsidRDefault="00DC0F8E" w:rsidP="00D42AE2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915D0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C7FA5">
        <w:rPr>
          <w:rFonts w:ascii="Angsana New" w:hAnsi="Angsana New"/>
          <w:sz w:val="30"/>
          <w:szCs w:val="30"/>
        </w:rPr>
        <w:t xml:space="preserve">31 </w:t>
      </w:r>
      <w:r w:rsidR="00CC7FA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C7FA5">
        <w:rPr>
          <w:rFonts w:ascii="Angsana New" w:hAnsi="Angsana New"/>
          <w:sz w:val="30"/>
          <w:szCs w:val="30"/>
          <w:lang w:val="en-US"/>
        </w:rPr>
        <w:t>2563</w:t>
      </w:r>
      <w:r w:rsidR="00C735F9" w:rsidRPr="00915D0C">
        <w:rPr>
          <w:rFonts w:ascii="Angsana New" w:hAnsi="Angsana New"/>
          <w:sz w:val="30"/>
          <w:szCs w:val="30"/>
        </w:rPr>
        <w:t xml:space="preserve"> </w:t>
      </w:r>
      <w:r w:rsidRPr="00915D0C">
        <w:rPr>
          <w:rFonts w:ascii="Angsana New" w:hAnsi="Angsana New"/>
          <w:sz w:val="30"/>
          <w:szCs w:val="30"/>
          <w:cs/>
        </w:rPr>
        <w:t>บริษัทมีคำสั่งซื้อที่ผู้ขายสินค้าตกลง</w:t>
      </w:r>
      <w:r w:rsidR="00E447E4" w:rsidRPr="00915D0C">
        <w:rPr>
          <w:rFonts w:ascii="Angsana New" w:hAnsi="Angsana New" w:hint="cs"/>
          <w:sz w:val="30"/>
          <w:szCs w:val="30"/>
          <w:cs/>
        </w:rPr>
        <w:t>แล้ว</w:t>
      </w:r>
      <w:r w:rsidR="00645F64" w:rsidRPr="00915D0C">
        <w:rPr>
          <w:rFonts w:ascii="Angsana New" w:hAnsi="Angsana New"/>
          <w:sz w:val="30"/>
          <w:szCs w:val="30"/>
          <w:cs/>
        </w:rPr>
        <w:t>เพื่อซื้ออลูมิเนียมใน</w:t>
      </w:r>
      <w:r w:rsidR="00786BFE" w:rsidRPr="00915D0C">
        <w:rPr>
          <w:rFonts w:ascii="Angsana New" w:hAnsi="Angsana New"/>
          <w:sz w:val="30"/>
          <w:szCs w:val="30"/>
          <w:cs/>
        </w:rPr>
        <w:t>ปริมาณ</w:t>
      </w:r>
      <w:r w:rsidR="00B859C6" w:rsidRPr="00915D0C">
        <w:rPr>
          <w:rFonts w:ascii="Angsana New" w:hAnsi="Angsana New"/>
          <w:sz w:val="30"/>
          <w:szCs w:val="30"/>
          <w:cs/>
        </w:rPr>
        <w:t xml:space="preserve"> </w:t>
      </w:r>
      <w:r w:rsidR="00EF76BE">
        <w:rPr>
          <w:rFonts w:ascii="Angsana New" w:hAnsi="Angsana New"/>
          <w:sz w:val="30"/>
          <w:szCs w:val="30"/>
        </w:rPr>
        <w:t>21,700</w:t>
      </w:r>
      <w:r w:rsidR="00785C9D" w:rsidRPr="00915D0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1752D" w:rsidRPr="00915D0C">
        <w:rPr>
          <w:rFonts w:ascii="Angsana New" w:hAnsi="Angsana New"/>
          <w:sz w:val="30"/>
          <w:szCs w:val="30"/>
          <w:cs/>
        </w:rPr>
        <w:t>เมตริกตัน</w:t>
      </w:r>
      <w:r w:rsidR="00E33D9C" w:rsidRPr="00915D0C">
        <w:rPr>
          <w:rFonts w:ascii="Angsana New" w:hAnsi="Angsana New"/>
          <w:sz w:val="30"/>
          <w:szCs w:val="30"/>
        </w:rPr>
        <w:t xml:space="preserve"> </w:t>
      </w:r>
      <w:r w:rsidR="00E33D9C" w:rsidRPr="00915D0C">
        <w:rPr>
          <w:rFonts w:ascii="Angsana New" w:hAnsi="Angsana New"/>
          <w:sz w:val="30"/>
          <w:szCs w:val="30"/>
        </w:rPr>
        <w:br/>
      </w:r>
      <w:r w:rsidR="00713294" w:rsidRPr="00915D0C">
        <w:rPr>
          <w:rFonts w:ascii="Angsana New" w:hAnsi="Angsana New"/>
          <w:i/>
          <w:iCs/>
          <w:sz w:val="30"/>
          <w:szCs w:val="30"/>
        </w:rPr>
        <w:t>(31</w:t>
      </w:r>
      <w:r w:rsidR="00713294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13294" w:rsidRPr="00915D0C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713294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805A9" w:rsidRPr="00915D0C">
        <w:rPr>
          <w:rFonts w:ascii="Angsana New" w:hAnsi="Angsana New"/>
          <w:i/>
          <w:iCs/>
          <w:sz w:val="30"/>
          <w:szCs w:val="30"/>
        </w:rPr>
        <w:t>256</w:t>
      </w:r>
      <w:r w:rsidR="00CC7FA5">
        <w:rPr>
          <w:rFonts w:ascii="Angsana New" w:hAnsi="Angsana New"/>
          <w:i/>
          <w:iCs/>
          <w:sz w:val="30"/>
          <w:szCs w:val="30"/>
        </w:rPr>
        <w:t>2</w:t>
      </w:r>
      <w:r w:rsidR="009B3E54" w:rsidRPr="00915D0C">
        <w:rPr>
          <w:rFonts w:ascii="Angsana New" w:hAnsi="Angsana New"/>
          <w:i/>
          <w:iCs/>
          <w:sz w:val="30"/>
          <w:szCs w:val="30"/>
          <w:lang w:val="en-US"/>
        </w:rPr>
        <w:t>:</w:t>
      </w:r>
      <w:r w:rsidR="001805A9" w:rsidRPr="00915D0C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FB5031">
        <w:rPr>
          <w:rFonts w:ascii="Angsana New" w:hAnsi="Angsana New"/>
          <w:i/>
          <w:iCs/>
          <w:sz w:val="30"/>
          <w:szCs w:val="30"/>
          <w:lang w:val="en-US"/>
        </w:rPr>
        <w:t>27,600</w:t>
      </w:r>
      <w:r w:rsidR="009B3E54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915D0C">
        <w:rPr>
          <w:rFonts w:ascii="Angsana New" w:hAnsi="Angsana New"/>
          <w:i/>
          <w:iCs/>
          <w:sz w:val="30"/>
          <w:szCs w:val="30"/>
          <w:cs/>
        </w:rPr>
        <w:t>เมตริกตัน</w:t>
      </w:r>
      <w:r w:rsidRPr="00915D0C">
        <w:rPr>
          <w:rFonts w:ascii="Angsana New" w:hAnsi="Angsana New"/>
          <w:i/>
          <w:iCs/>
          <w:sz w:val="30"/>
          <w:szCs w:val="30"/>
        </w:rPr>
        <w:t>)</w:t>
      </w:r>
      <w:r w:rsidR="003F636D" w:rsidRPr="00915D0C">
        <w:rPr>
          <w:rFonts w:ascii="Angsana New" w:hAnsi="Angsana New" w:hint="cs"/>
          <w:sz w:val="30"/>
          <w:szCs w:val="30"/>
          <w:cs/>
        </w:rPr>
        <w:t xml:space="preserve"> </w:t>
      </w:r>
      <w:r w:rsidR="00C838BA" w:rsidRPr="00915D0C">
        <w:rPr>
          <w:rFonts w:ascii="Angsana New" w:hAnsi="Angsana New"/>
          <w:sz w:val="30"/>
          <w:szCs w:val="30"/>
          <w:cs/>
        </w:rPr>
        <w:t>โดยมี</w:t>
      </w:r>
      <w:r w:rsidR="002B500F" w:rsidRPr="00915D0C">
        <w:rPr>
          <w:rFonts w:ascii="Angsana New" w:hAnsi="Angsana New"/>
          <w:sz w:val="30"/>
          <w:szCs w:val="30"/>
          <w:cs/>
        </w:rPr>
        <w:t>ราคา</w:t>
      </w:r>
      <w:r w:rsidR="00C838BA" w:rsidRPr="00915D0C">
        <w:rPr>
          <w:rFonts w:ascii="Angsana New" w:hAnsi="Angsana New"/>
          <w:sz w:val="30"/>
          <w:szCs w:val="30"/>
          <w:cs/>
        </w:rPr>
        <w:t>ตามที่กำหนด</w:t>
      </w:r>
      <w:r w:rsidR="002B500F" w:rsidRPr="00915D0C">
        <w:rPr>
          <w:rFonts w:ascii="Angsana New" w:hAnsi="Angsana New"/>
          <w:sz w:val="30"/>
          <w:szCs w:val="30"/>
          <w:cs/>
        </w:rPr>
        <w:t>ไว้ใน</w:t>
      </w:r>
      <w:r w:rsidR="00C838BA" w:rsidRPr="00915D0C">
        <w:rPr>
          <w:rFonts w:ascii="Angsana New" w:hAnsi="Angsana New"/>
          <w:sz w:val="30"/>
          <w:szCs w:val="30"/>
          <w:cs/>
        </w:rPr>
        <w:t>คำ</w:t>
      </w:r>
      <w:r w:rsidR="002B500F" w:rsidRPr="00915D0C">
        <w:rPr>
          <w:rFonts w:ascii="Angsana New" w:hAnsi="Angsana New"/>
          <w:sz w:val="30"/>
          <w:szCs w:val="30"/>
          <w:cs/>
        </w:rPr>
        <w:t>สั่งซื้อ</w:t>
      </w:r>
      <w:r w:rsidRPr="00915D0C">
        <w:rPr>
          <w:rFonts w:ascii="Angsana New" w:hAnsi="Angsana New"/>
          <w:sz w:val="30"/>
          <w:szCs w:val="30"/>
          <w:cs/>
        </w:rPr>
        <w:t xml:space="preserve"> </w:t>
      </w:r>
      <w:r w:rsidR="00B2175C" w:rsidRPr="00915D0C">
        <w:rPr>
          <w:rFonts w:ascii="Angsana New" w:hAnsi="Angsana New"/>
          <w:i/>
          <w:iCs/>
          <w:sz w:val="30"/>
          <w:szCs w:val="30"/>
        </w:rPr>
        <w:t>(31</w:t>
      </w:r>
      <w:r w:rsidR="009B3E54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2175C" w:rsidRPr="00915D0C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B2175C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41216" w:rsidRPr="00915D0C">
        <w:rPr>
          <w:rFonts w:ascii="Angsana New" w:hAnsi="Angsana New"/>
          <w:i/>
          <w:iCs/>
          <w:sz w:val="30"/>
          <w:szCs w:val="30"/>
        </w:rPr>
        <w:t>256</w:t>
      </w:r>
      <w:r w:rsidR="00CC7FA5">
        <w:rPr>
          <w:rFonts w:ascii="Angsana New" w:hAnsi="Angsana New"/>
          <w:i/>
          <w:iCs/>
          <w:sz w:val="30"/>
          <w:szCs w:val="30"/>
        </w:rPr>
        <w:t>2</w:t>
      </w:r>
      <w:r w:rsidR="00B2175C" w:rsidRPr="00915D0C">
        <w:rPr>
          <w:rFonts w:ascii="Angsana New" w:hAnsi="Angsana New"/>
          <w:i/>
          <w:iCs/>
          <w:sz w:val="30"/>
          <w:szCs w:val="30"/>
        </w:rPr>
        <w:t>:</w:t>
      </w:r>
      <w:r w:rsidR="002561C7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838BA" w:rsidRPr="00915D0C">
        <w:rPr>
          <w:rFonts w:ascii="Angsana New" w:hAnsi="Angsana New"/>
          <w:i/>
          <w:iCs/>
          <w:sz w:val="30"/>
          <w:szCs w:val="30"/>
          <w:cs/>
        </w:rPr>
        <w:t>ราคาตามที่กำหนดไว้ในคำสั่งซื้อ)</w:t>
      </w:r>
      <w:r w:rsidR="00B2175C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838BA" w:rsidRPr="00915D0C">
        <w:rPr>
          <w:rFonts w:ascii="Angsana New" w:hAnsi="Angsana New"/>
          <w:sz w:val="30"/>
          <w:szCs w:val="30"/>
          <w:cs/>
        </w:rPr>
        <w:t>โดยกำหนดระยะเวลา</w:t>
      </w:r>
      <w:r w:rsidRPr="00915D0C">
        <w:rPr>
          <w:rFonts w:ascii="Angsana New" w:hAnsi="Angsana New"/>
          <w:sz w:val="30"/>
          <w:szCs w:val="30"/>
          <w:cs/>
        </w:rPr>
        <w:t>ส่ง</w:t>
      </w:r>
      <w:r w:rsidR="00C838BA" w:rsidRPr="00915D0C">
        <w:rPr>
          <w:rFonts w:ascii="Angsana New" w:hAnsi="Angsana New"/>
          <w:sz w:val="30"/>
          <w:szCs w:val="30"/>
          <w:cs/>
        </w:rPr>
        <w:t>มอบตั้งแต่</w:t>
      </w:r>
      <w:r w:rsidR="00B2175C" w:rsidRPr="00915D0C">
        <w:rPr>
          <w:rFonts w:ascii="Angsana New" w:hAnsi="Angsana New"/>
          <w:sz w:val="30"/>
          <w:szCs w:val="30"/>
          <w:cs/>
        </w:rPr>
        <w:t>ปี</w:t>
      </w:r>
      <w:r w:rsidR="00B2175C" w:rsidRPr="00915D0C">
        <w:rPr>
          <w:rFonts w:ascii="Angsana New" w:hAnsi="Angsana New" w:hint="cs"/>
          <w:sz w:val="30"/>
          <w:szCs w:val="30"/>
          <w:cs/>
        </w:rPr>
        <w:t xml:space="preserve"> </w:t>
      </w:r>
      <w:r w:rsidR="00EF76BE">
        <w:rPr>
          <w:rFonts w:ascii="Angsana New" w:hAnsi="Angsana New"/>
          <w:sz w:val="30"/>
          <w:szCs w:val="30"/>
        </w:rPr>
        <w:t>2563</w:t>
      </w:r>
      <w:r w:rsidR="00B2175C" w:rsidRPr="00915D0C">
        <w:rPr>
          <w:rFonts w:ascii="Angsana New" w:hAnsi="Angsana New" w:hint="cs"/>
          <w:sz w:val="30"/>
          <w:szCs w:val="30"/>
          <w:cs/>
        </w:rPr>
        <w:t xml:space="preserve"> </w:t>
      </w:r>
      <w:r w:rsidR="00B2175C" w:rsidRPr="00915D0C">
        <w:rPr>
          <w:rFonts w:ascii="Angsana New" w:hAnsi="Angsana New"/>
          <w:i/>
          <w:iCs/>
          <w:sz w:val="30"/>
          <w:szCs w:val="30"/>
        </w:rPr>
        <w:t>(31</w:t>
      </w:r>
      <w:r w:rsidR="00B2175C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2175C" w:rsidRPr="00915D0C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B2175C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41216" w:rsidRPr="00915D0C">
        <w:rPr>
          <w:rFonts w:ascii="Angsana New" w:hAnsi="Angsana New"/>
          <w:i/>
          <w:iCs/>
          <w:sz w:val="30"/>
          <w:szCs w:val="30"/>
        </w:rPr>
        <w:t>256</w:t>
      </w:r>
      <w:r w:rsidR="00FB5031">
        <w:rPr>
          <w:rFonts w:ascii="Angsana New" w:hAnsi="Angsana New"/>
          <w:i/>
          <w:iCs/>
          <w:sz w:val="30"/>
          <w:szCs w:val="30"/>
        </w:rPr>
        <w:t xml:space="preserve">2 : </w:t>
      </w:r>
      <w:r w:rsidR="008D2C22">
        <w:rPr>
          <w:rFonts w:ascii="Angsana New" w:hAnsi="Angsana New" w:hint="cs"/>
          <w:i/>
          <w:iCs/>
          <w:sz w:val="30"/>
          <w:szCs w:val="30"/>
          <w:cs/>
        </w:rPr>
        <w:t xml:space="preserve">ภายในปี </w:t>
      </w:r>
      <w:r w:rsidR="00FB5031">
        <w:rPr>
          <w:rFonts w:ascii="Angsana New" w:hAnsi="Angsana New"/>
          <w:i/>
          <w:iCs/>
          <w:sz w:val="30"/>
          <w:szCs w:val="30"/>
        </w:rPr>
        <w:t>2563</w:t>
      </w:r>
      <w:r w:rsidR="00CA3764" w:rsidRPr="008000BB">
        <w:rPr>
          <w:rFonts w:ascii="Angsana New" w:hAnsi="Angsana New"/>
          <w:i/>
          <w:iCs/>
          <w:sz w:val="30"/>
          <w:szCs w:val="30"/>
        </w:rPr>
        <w:t>)</w:t>
      </w:r>
    </w:p>
    <w:p w:rsidR="006C28AA" w:rsidRDefault="006C28AA" w:rsidP="00D42AE2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C2EC0" w:rsidRPr="00082E33" w:rsidRDefault="00CC2EC0" w:rsidP="00082E33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82E33">
        <w:rPr>
          <w:rFonts w:ascii="Angsana New" w:hAnsi="Angsana New"/>
          <w:b/>
          <w:bCs/>
          <w:sz w:val="30"/>
          <w:szCs w:val="30"/>
        </w:rPr>
        <w:t>11</w:t>
      </w:r>
      <w:r w:rsidRPr="00082E33">
        <w:rPr>
          <w:rFonts w:ascii="Angsana New" w:hAnsi="Angsana New"/>
          <w:b/>
          <w:bCs/>
          <w:sz w:val="30"/>
          <w:szCs w:val="30"/>
          <w:cs/>
        </w:rPr>
        <w:tab/>
      </w:r>
      <w:r w:rsidR="00792748" w:rsidRPr="00082E33">
        <w:rPr>
          <w:rFonts w:ascii="Angsana New" w:hAnsi="Angsana New"/>
          <w:b/>
          <w:bCs/>
          <w:sz w:val="30"/>
          <w:szCs w:val="30"/>
          <w:cs/>
        </w:rPr>
        <w:tab/>
        <w:t>เหตุการณ์ภายหลังรอบระยะเวลารายงาน</w:t>
      </w:r>
    </w:p>
    <w:p w:rsidR="007A5C30" w:rsidRDefault="007A5C30" w:rsidP="007A5C30">
      <w:pPr>
        <w:spacing w:line="240" w:lineRule="auto"/>
        <w:ind w:left="555"/>
        <w:jc w:val="thaiDistribute"/>
        <w:rPr>
          <w:rFonts w:ascii="Angsana New" w:hAnsi="Angsana New"/>
          <w:sz w:val="30"/>
          <w:szCs w:val="30"/>
        </w:rPr>
      </w:pPr>
    </w:p>
    <w:p w:rsidR="007A5C30" w:rsidRPr="009715E6" w:rsidRDefault="00480345" w:rsidP="007A5C30">
      <w:pPr>
        <w:spacing w:line="240" w:lineRule="auto"/>
        <w:ind w:left="55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7A5C30">
        <w:rPr>
          <w:rFonts w:ascii="Angsana New" w:hAnsi="Angsana New"/>
          <w:sz w:val="30"/>
          <w:szCs w:val="30"/>
        </w:rPr>
        <w:tab/>
      </w:r>
      <w:r w:rsidR="007A5C30" w:rsidRPr="009715E6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ในการประชุมคณะกรรมการของบริษัทเมื่อวันที่ </w:t>
      </w:r>
      <w:r w:rsidR="007A5C30">
        <w:rPr>
          <w:rFonts w:ascii="Angsana New" w:hAnsi="Angsana New"/>
          <w:spacing w:val="-2"/>
          <w:sz w:val="30"/>
          <w:szCs w:val="30"/>
          <w:lang w:val="en-US"/>
        </w:rPr>
        <w:t>7</w:t>
      </w:r>
      <w:r w:rsidR="007A5C3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เมษายน </w:t>
      </w:r>
      <w:r w:rsidR="007A5C30" w:rsidRPr="009715E6">
        <w:rPr>
          <w:rFonts w:ascii="Angsana New" w:hAnsi="Angsana New"/>
          <w:spacing w:val="-2"/>
          <w:sz w:val="30"/>
          <w:szCs w:val="30"/>
          <w:lang w:val="en-US"/>
        </w:rPr>
        <w:t xml:space="preserve">2563 </w:t>
      </w:r>
      <w:r w:rsidR="007A5C30" w:rsidRPr="009715E6">
        <w:rPr>
          <w:rFonts w:ascii="Angsana New" w:hAnsi="Angsana New" w:hint="cs"/>
          <w:spacing w:val="-2"/>
          <w:sz w:val="30"/>
          <w:szCs w:val="30"/>
          <w:cs/>
          <w:lang w:val="en-US"/>
        </w:rPr>
        <w:t>คณะกรรมการของบริษัทได้มีมติอนุมัติ</w:t>
      </w:r>
      <w:r w:rsidR="00805CC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การจัดสรรเงินกำไรเป็นเงินปันผลในอัตราหุ้นละ </w:t>
      </w:r>
      <w:r w:rsidR="007A5C30">
        <w:rPr>
          <w:rFonts w:ascii="Angsana New" w:hAnsi="Angsana New"/>
          <w:spacing w:val="-2"/>
          <w:sz w:val="30"/>
          <w:szCs w:val="30"/>
          <w:lang w:val="en-US"/>
        </w:rPr>
        <w:t>7.50</w:t>
      </w:r>
      <w:r w:rsidR="007A5C30" w:rsidRPr="009715E6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7A5C30" w:rsidRPr="009715E6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บาท เป็นจำนวนเงินทั้งสิ้น </w:t>
      </w:r>
      <w:r w:rsidR="007A5C30">
        <w:rPr>
          <w:rFonts w:ascii="Angsana New" w:hAnsi="Angsana New"/>
          <w:spacing w:val="-2"/>
          <w:sz w:val="30"/>
          <w:szCs w:val="30"/>
          <w:lang w:val="en-US"/>
        </w:rPr>
        <w:t>324</w:t>
      </w:r>
      <w:r w:rsidR="007A5C30" w:rsidRPr="009715E6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7A5C30" w:rsidRPr="009715E6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ล้านบาท </w:t>
      </w:r>
      <w:r w:rsidR="00805CC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ซึ่งจะจ่ายให้แก่ผู้ถือหุ้นในเดือนพฤษภาคม </w:t>
      </w:r>
      <w:r w:rsidR="00805CC7">
        <w:rPr>
          <w:rFonts w:ascii="Angsana New" w:hAnsi="Angsana New"/>
          <w:spacing w:val="-2"/>
          <w:sz w:val="30"/>
          <w:szCs w:val="30"/>
          <w:lang w:val="en-US"/>
        </w:rPr>
        <w:t>2563</w:t>
      </w:r>
    </w:p>
    <w:p w:rsidR="00792748" w:rsidRPr="001048E0" w:rsidRDefault="00792748" w:rsidP="00D42AE2">
      <w:pPr>
        <w:tabs>
          <w:tab w:val="left" w:pos="540"/>
        </w:tabs>
        <w:spacing w:line="240" w:lineRule="auto"/>
        <w:ind w:right="45"/>
        <w:rPr>
          <w:rFonts w:ascii="Angsana New" w:hAnsi="Angsana New"/>
          <w:b/>
          <w:bCs/>
          <w:sz w:val="30"/>
          <w:szCs w:val="30"/>
          <w:highlight w:val="yellow"/>
          <w:lang w:val="en-US"/>
        </w:rPr>
      </w:pPr>
    </w:p>
    <w:sectPr w:rsidR="00792748" w:rsidRPr="001048E0" w:rsidSect="00B42CC1">
      <w:headerReference w:type="default" r:id="rId8"/>
      <w:footerReference w:type="default" r:id="rId9"/>
      <w:pgSz w:w="11907" w:h="16840" w:code="9"/>
      <w:pgMar w:top="691" w:right="1152" w:bottom="576" w:left="1152" w:header="720" w:footer="917" w:gutter="0"/>
      <w:paperSrc w:first="7" w:other="7"/>
      <w:pgNumType w:start="1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2BB1" w:rsidRDefault="00222BB1">
      <w:r>
        <w:separator/>
      </w:r>
    </w:p>
  </w:endnote>
  <w:endnote w:type="continuationSeparator" w:id="0">
    <w:p w:rsidR="00222BB1" w:rsidRDefault="00222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3E4" w:rsidRPr="005B2E06" w:rsidRDefault="006C13E4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6C13E4" w:rsidRPr="00186B8D" w:rsidRDefault="006C13E4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2BB1" w:rsidRDefault="00222BB1">
      <w:r>
        <w:separator/>
      </w:r>
    </w:p>
  </w:footnote>
  <w:footnote w:type="continuationSeparator" w:id="0">
    <w:p w:rsidR="00222BB1" w:rsidRDefault="00222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414" w:rsidRDefault="000A3414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0A3414" w:rsidRDefault="000A3414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</w:t>
    </w:r>
    <w:r w:rsidRPr="00FB3389">
      <w:rPr>
        <w:rFonts w:ascii="Angsana New" w:hAnsi="Angsana New" w:hint="cs"/>
        <w:b/>
        <w:bCs/>
        <w:sz w:val="32"/>
        <w:szCs w:val="32"/>
        <w:cs/>
      </w:rPr>
      <w:t>กาลแบบย่อ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0A3414" w:rsidRDefault="000A3414" w:rsidP="00DE4B1D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2563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:rsidR="000A3414" w:rsidRDefault="000A3414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19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7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26"/>
  </w:num>
  <w:num w:numId="3">
    <w:abstractNumId w:val="13"/>
  </w:num>
  <w:num w:numId="4">
    <w:abstractNumId w:val="36"/>
  </w:num>
  <w:num w:numId="5">
    <w:abstractNumId w:val="3"/>
  </w:num>
  <w:num w:numId="6">
    <w:abstractNumId w:val="9"/>
  </w:num>
  <w:num w:numId="7">
    <w:abstractNumId w:val="1"/>
  </w:num>
  <w:num w:numId="8">
    <w:abstractNumId w:val="31"/>
  </w:num>
  <w:num w:numId="9">
    <w:abstractNumId w:val="28"/>
  </w:num>
  <w:num w:numId="10">
    <w:abstractNumId w:val="5"/>
  </w:num>
  <w:num w:numId="11">
    <w:abstractNumId w:val="0"/>
  </w:num>
  <w:num w:numId="12">
    <w:abstractNumId w:val="16"/>
  </w:num>
  <w:num w:numId="13">
    <w:abstractNumId w:val="30"/>
  </w:num>
  <w:num w:numId="14">
    <w:abstractNumId w:val="25"/>
  </w:num>
  <w:num w:numId="15">
    <w:abstractNumId w:val="26"/>
  </w:num>
  <w:num w:numId="16">
    <w:abstractNumId w:val="32"/>
  </w:num>
  <w:num w:numId="17">
    <w:abstractNumId w:val="26"/>
  </w:num>
  <w:num w:numId="18">
    <w:abstractNumId w:val="8"/>
  </w:num>
  <w:num w:numId="19">
    <w:abstractNumId w:val="2"/>
  </w:num>
  <w:num w:numId="20">
    <w:abstractNumId w:val="33"/>
  </w:num>
  <w:num w:numId="21">
    <w:abstractNumId w:val="18"/>
  </w:num>
  <w:num w:numId="22">
    <w:abstractNumId w:val="7"/>
  </w:num>
  <w:num w:numId="23">
    <w:abstractNumId w:val="34"/>
  </w:num>
  <w:num w:numId="24">
    <w:abstractNumId w:val="22"/>
  </w:num>
  <w:num w:numId="25">
    <w:abstractNumId w:val="23"/>
  </w:num>
  <w:num w:numId="26">
    <w:abstractNumId w:val="17"/>
  </w:num>
  <w:num w:numId="27">
    <w:abstractNumId w:val="24"/>
  </w:num>
  <w:num w:numId="28">
    <w:abstractNumId w:val="14"/>
  </w:num>
  <w:num w:numId="29">
    <w:abstractNumId w:val="12"/>
  </w:num>
  <w:num w:numId="30">
    <w:abstractNumId w:val="20"/>
  </w:num>
  <w:num w:numId="31">
    <w:abstractNumId w:val="29"/>
  </w:num>
  <w:num w:numId="32">
    <w:abstractNumId w:val="4"/>
  </w:num>
  <w:num w:numId="33">
    <w:abstractNumId w:val="11"/>
  </w:num>
  <w:num w:numId="34">
    <w:abstractNumId w:val="10"/>
  </w:num>
  <w:num w:numId="35">
    <w:abstractNumId w:val="15"/>
  </w:num>
  <w:num w:numId="36">
    <w:abstractNumId w:val="35"/>
  </w:num>
  <w:num w:numId="37">
    <w:abstractNumId w:val="21"/>
  </w:num>
  <w:num w:numId="38">
    <w:abstractNumId w:val="27"/>
  </w:num>
  <w:num w:numId="39">
    <w:abstractNumId w:val="19"/>
  </w:num>
  <w:num w:numId="40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75F"/>
    <w:rsid w:val="00002C42"/>
    <w:rsid w:val="0000329F"/>
    <w:rsid w:val="00003B9C"/>
    <w:rsid w:val="00004FB5"/>
    <w:rsid w:val="00006754"/>
    <w:rsid w:val="00006D1D"/>
    <w:rsid w:val="00006D44"/>
    <w:rsid w:val="000070CB"/>
    <w:rsid w:val="0000750A"/>
    <w:rsid w:val="00011E1E"/>
    <w:rsid w:val="00012647"/>
    <w:rsid w:val="00012D23"/>
    <w:rsid w:val="000136CF"/>
    <w:rsid w:val="00016248"/>
    <w:rsid w:val="00022E54"/>
    <w:rsid w:val="0002320E"/>
    <w:rsid w:val="000245AE"/>
    <w:rsid w:val="00024D4C"/>
    <w:rsid w:val="00025C19"/>
    <w:rsid w:val="00026B9B"/>
    <w:rsid w:val="0002729C"/>
    <w:rsid w:val="00027E0C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FD5"/>
    <w:rsid w:val="00050573"/>
    <w:rsid w:val="00050DB3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16CB"/>
    <w:rsid w:val="00061F64"/>
    <w:rsid w:val="000625B7"/>
    <w:rsid w:val="00063631"/>
    <w:rsid w:val="0006561B"/>
    <w:rsid w:val="0006629B"/>
    <w:rsid w:val="00066B80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D30"/>
    <w:rsid w:val="00086ACE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A08FC"/>
    <w:rsid w:val="000A173A"/>
    <w:rsid w:val="000A2280"/>
    <w:rsid w:val="000A3414"/>
    <w:rsid w:val="000A415F"/>
    <w:rsid w:val="000A6132"/>
    <w:rsid w:val="000A7CE0"/>
    <w:rsid w:val="000B0104"/>
    <w:rsid w:val="000B09CD"/>
    <w:rsid w:val="000B2393"/>
    <w:rsid w:val="000B3546"/>
    <w:rsid w:val="000B369D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9BD"/>
    <w:rsid w:val="000F11AE"/>
    <w:rsid w:val="000F1502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103304"/>
    <w:rsid w:val="0010402D"/>
    <w:rsid w:val="001048E0"/>
    <w:rsid w:val="00105686"/>
    <w:rsid w:val="00106B12"/>
    <w:rsid w:val="001131C2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3611"/>
    <w:rsid w:val="001438F4"/>
    <w:rsid w:val="00143A58"/>
    <w:rsid w:val="00143FB8"/>
    <w:rsid w:val="001446DC"/>
    <w:rsid w:val="001456C3"/>
    <w:rsid w:val="00145761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155B"/>
    <w:rsid w:val="001615D5"/>
    <w:rsid w:val="00162BE3"/>
    <w:rsid w:val="00162D19"/>
    <w:rsid w:val="00165094"/>
    <w:rsid w:val="00165CD4"/>
    <w:rsid w:val="00166F1A"/>
    <w:rsid w:val="00167315"/>
    <w:rsid w:val="00167443"/>
    <w:rsid w:val="00170EA1"/>
    <w:rsid w:val="001716EF"/>
    <w:rsid w:val="0017453D"/>
    <w:rsid w:val="001754D9"/>
    <w:rsid w:val="00175C24"/>
    <w:rsid w:val="0017624B"/>
    <w:rsid w:val="00177C9C"/>
    <w:rsid w:val="00180228"/>
    <w:rsid w:val="001802EE"/>
    <w:rsid w:val="001805A9"/>
    <w:rsid w:val="0018067A"/>
    <w:rsid w:val="00180F3D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71AD"/>
    <w:rsid w:val="00197CC0"/>
    <w:rsid w:val="001A0417"/>
    <w:rsid w:val="001A2184"/>
    <w:rsid w:val="001A28EB"/>
    <w:rsid w:val="001A2F95"/>
    <w:rsid w:val="001A46EA"/>
    <w:rsid w:val="001A5029"/>
    <w:rsid w:val="001A7840"/>
    <w:rsid w:val="001B0382"/>
    <w:rsid w:val="001B15D6"/>
    <w:rsid w:val="001B1E9F"/>
    <w:rsid w:val="001B2559"/>
    <w:rsid w:val="001B2708"/>
    <w:rsid w:val="001B2D16"/>
    <w:rsid w:val="001B3911"/>
    <w:rsid w:val="001B51D0"/>
    <w:rsid w:val="001B5992"/>
    <w:rsid w:val="001B7529"/>
    <w:rsid w:val="001B7829"/>
    <w:rsid w:val="001C1EE2"/>
    <w:rsid w:val="001C3216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5741"/>
    <w:rsid w:val="001F57FE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301D"/>
    <w:rsid w:val="0020594B"/>
    <w:rsid w:val="00205A12"/>
    <w:rsid w:val="00205F4A"/>
    <w:rsid w:val="00206D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BB1"/>
    <w:rsid w:val="00222FEC"/>
    <w:rsid w:val="00223630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C1"/>
    <w:rsid w:val="00252ADB"/>
    <w:rsid w:val="00252E1B"/>
    <w:rsid w:val="002533DB"/>
    <w:rsid w:val="0025496F"/>
    <w:rsid w:val="00255140"/>
    <w:rsid w:val="002557ED"/>
    <w:rsid w:val="002561C7"/>
    <w:rsid w:val="0026073B"/>
    <w:rsid w:val="00260F84"/>
    <w:rsid w:val="00261258"/>
    <w:rsid w:val="00261846"/>
    <w:rsid w:val="00261977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DAD"/>
    <w:rsid w:val="0027601B"/>
    <w:rsid w:val="002767C1"/>
    <w:rsid w:val="0027759A"/>
    <w:rsid w:val="002777F3"/>
    <w:rsid w:val="0028092D"/>
    <w:rsid w:val="00280C17"/>
    <w:rsid w:val="0028169E"/>
    <w:rsid w:val="00281D78"/>
    <w:rsid w:val="00285340"/>
    <w:rsid w:val="002856EF"/>
    <w:rsid w:val="002879B6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3C0"/>
    <w:rsid w:val="002A4424"/>
    <w:rsid w:val="002A5F39"/>
    <w:rsid w:val="002A7359"/>
    <w:rsid w:val="002A7808"/>
    <w:rsid w:val="002A7825"/>
    <w:rsid w:val="002A7AA8"/>
    <w:rsid w:val="002B2462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16C"/>
    <w:rsid w:val="002E1DC4"/>
    <w:rsid w:val="002E3440"/>
    <w:rsid w:val="002E3BBE"/>
    <w:rsid w:val="002E3C86"/>
    <w:rsid w:val="002E4DFB"/>
    <w:rsid w:val="002E4FA6"/>
    <w:rsid w:val="002E54A7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EA0"/>
    <w:rsid w:val="003033FE"/>
    <w:rsid w:val="00304585"/>
    <w:rsid w:val="00305010"/>
    <w:rsid w:val="00305847"/>
    <w:rsid w:val="00306002"/>
    <w:rsid w:val="003079BC"/>
    <w:rsid w:val="00307F21"/>
    <w:rsid w:val="00314038"/>
    <w:rsid w:val="003145BF"/>
    <w:rsid w:val="00314BE9"/>
    <w:rsid w:val="003155B4"/>
    <w:rsid w:val="003160D2"/>
    <w:rsid w:val="00316EF8"/>
    <w:rsid w:val="003175B9"/>
    <w:rsid w:val="003176FF"/>
    <w:rsid w:val="00320E55"/>
    <w:rsid w:val="0032186F"/>
    <w:rsid w:val="0032400F"/>
    <w:rsid w:val="00325D39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A3F"/>
    <w:rsid w:val="00365498"/>
    <w:rsid w:val="0036574C"/>
    <w:rsid w:val="00365AE1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1325"/>
    <w:rsid w:val="00391652"/>
    <w:rsid w:val="0039196E"/>
    <w:rsid w:val="00394FCE"/>
    <w:rsid w:val="0039542B"/>
    <w:rsid w:val="00395C8F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2F5A"/>
    <w:rsid w:val="00403656"/>
    <w:rsid w:val="00403A26"/>
    <w:rsid w:val="00404481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DC9"/>
    <w:rsid w:val="004220A3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4004D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40DE"/>
    <w:rsid w:val="00496242"/>
    <w:rsid w:val="004962B7"/>
    <w:rsid w:val="004962E0"/>
    <w:rsid w:val="004963E2"/>
    <w:rsid w:val="0049676E"/>
    <w:rsid w:val="00497ABE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50B"/>
    <w:rsid w:val="004B23B8"/>
    <w:rsid w:val="004B249D"/>
    <w:rsid w:val="004B28C9"/>
    <w:rsid w:val="004B3783"/>
    <w:rsid w:val="004B69D9"/>
    <w:rsid w:val="004B7730"/>
    <w:rsid w:val="004C05E7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E8D"/>
    <w:rsid w:val="00501EAB"/>
    <w:rsid w:val="0050334C"/>
    <w:rsid w:val="00504E0F"/>
    <w:rsid w:val="005050AB"/>
    <w:rsid w:val="00505987"/>
    <w:rsid w:val="005074CE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C98"/>
    <w:rsid w:val="00537750"/>
    <w:rsid w:val="00537C8B"/>
    <w:rsid w:val="005420A4"/>
    <w:rsid w:val="0054300E"/>
    <w:rsid w:val="0054343B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CB1"/>
    <w:rsid w:val="00561A72"/>
    <w:rsid w:val="00563E86"/>
    <w:rsid w:val="0056418A"/>
    <w:rsid w:val="005656B7"/>
    <w:rsid w:val="00565E9C"/>
    <w:rsid w:val="00566BC3"/>
    <w:rsid w:val="00566EEA"/>
    <w:rsid w:val="00567CBC"/>
    <w:rsid w:val="00570431"/>
    <w:rsid w:val="0057185A"/>
    <w:rsid w:val="00573EAC"/>
    <w:rsid w:val="00574098"/>
    <w:rsid w:val="005754C0"/>
    <w:rsid w:val="0057558A"/>
    <w:rsid w:val="005760DC"/>
    <w:rsid w:val="00576251"/>
    <w:rsid w:val="0057700A"/>
    <w:rsid w:val="00577CE3"/>
    <w:rsid w:val="005809EC"/>
    <w:rsid w:val="00580FBC"/>
    <w:rsid w:val="00582362"/>
    <w:rsid w:val="00582679"/>
    <w:rsid w:val="00582877"/>
    <w:rsid w:val="00584601"/>
    <w:rsid w:val="00584745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C001E"/>
    <w:rsid w:val="005C113F"/>
    <w:rsid w:val="005C154A"/>
    <w:rsid w:val="005C2B69"/>
    <w:rsid w:val="005C325C"/>
    <w:rsid w:val="005C43ED"/>
    <w:rsid w:val="005C4686"/>
    <w:rsid w:val="005C4C0A"/>
    <w:rsid w:val="005C4CE0"/>
    <w:rsid w:val="005C520C"/>
    <w:rsid w:val="005C5AF6"/>
    <w:rsid w:val="005C5BC6"/>
    <w:rsid w:val="005C6CDE"/>
    <w:rsid w:val="005C701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340C"/>
    <w:rsid w:val="00603AD6"/>
    <w:rsid w:val="0060402D"/>
    <w:rsid w:val="00605037"/>
    <w:rsid w:val="00605870"/>
    <w:rsid w:val="00606112"/>
    <w:rsid w:val="00610195"/>
    <w:rsid w:val="006104AB"/>
    <w:rsid w:val="006104D9"/>
    <w:rsid w:val="00610753"/>
    <w:rsid w:val="006115A5"/>
    <w:rsid w:val="00612168"/>
    <w:rsid w:val="00612A63"/>
    <w:rsid w:val="00615CA3"/>
    <w:rsid w:val="00616BAD"/>
    <w:rsid w:val="0061754D"/>
    <w:rsid w:val="00620070"/>
    <w:rsid w:val="006211D8"/>
    <w:rsid w:val="00622706"/>
    <w:rsid w:val="00622F4F"/>
    <w:rsid w:val="00623503"/>
    <w:rsid w:val="00624B0A"/>
    <w:rsid w:val="00624FC5"/>
    <w:rsid w:val="006251AD"/>
    <w:rsid w:val="00625E9E"/>
    <w:rsid w:val="00627455"/>
    <w:rsid w:val="0063087C"/>
    <w:rsid w:val="006323A6"/>
    <w:rsid w:val="006343AF"/>
    <w:rsid w:val="00635AB3"/>
    <w:rsid w:val="0063721E"/>
    <w:rsid w:val="0064030F"/>
    <w:rsid w:val="00640427"/>
    <w:rsid w:val="0064224B"/>
    <w:rsid w:val="00642886"/>
    <w:rsid w:val="006428C0"/>
    <w:rsid w:val="006440D3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250"/>
    <w:rsid w:val="00661704"/>
    <w:rsid w:val="00663857"/>
    <w:rsid w:val="00663EA7"/>
    <w:rsid w:val="00663F49"/>
    <w:rsid w:val="00664852"/>
    <w:rsid w:val="00664F3A"/>
    <w:rsid w:val="00666DC5"/>
    <w:rsid w:val="006672D4"/>
    <w:rsid w:val="00667FC3"/>
    <w:rsid w:val="006706C1"/>
    <w:rsid w:val="006709A3"/>
    <w:rsid w:val="006714EE"/>
    <w:rsid w:val="0067377C"/>
    <w:rsid w:val="00675AEC"/>
    <w:rsid w:val="00675C5A"/>
    <w:rsid w:val="0067686D"/>
    <w:rsid w:val="00676B29"/>
    <w:rsid w:val="00676C7F"/>
    <w:rsid w:val="00676F0B"/>
    <w:rsid w:val="006771C6"/>
    <w:rsid w:val="006775BB"/>
    <w:rsid w:val="00677DEC"/>
    <w:rsid w:val="0068103B"/>
    <w:rsid w:val="006825F4"/>
    <w:rsid w:val="00683960"/>
    <w:rsid w:val="00685E29"/>
    <w:rsid w:val="00686F15"/>
    <w:rsid w:val="0068771F"/>
    <w:rsid w:val="00691F55"/>
    <w:rsid w:val="00692506"/>
    <w:rsid w:val="00692A60"/>
    <w:rsid w:val="00692D4F"/>
    <w:rsid w:val="00692DAE"/>
    <w:rsid w:val="006940EE"/>
    <w:rsid w:val="006974CC"/>
    <w:rsid w:val="00697C1D"/>
    <w:rsid w:val="006A03FC"/>
    <w:rsid w:val="006A081A"/>
    <w:rsid w:val="006A187B"/>
    <w:rsid w:val="006A5E57"/>
    <w:rsid w:val="006A6585"/>
    <w:rsid w:val="006B05F7"/>
    <w:rsid w:val="006B2477"/>
    <w:rsid w:val="006B2C16"/>
    <w:rsid w:val="006B307C"/>
    <w:rsid w:val="006B38C2"/>
    <w:rsid w:val="006B4409"/>
    <w:rsid w:val="006B5895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E94"/>
    <w:rsid w:val="006D47BB"/>
    <w:rsid w:val="006D5279"/>
    <w:rsid w:val="006D6C91"/>
    <w:rsid w:val="006D738D"/>
    <w:rsid w:val="006E0655"/>
    <w:rsid w:val="006E17AF"/>
    <w:rsid w:val="006E2288"/>
    <w:rsid w:val="006E2869"/>
    <w:rsid w:val="006E2F2E"/>
    <w:rsid w:val="006E48A1"/>
    <w:rsid w:val="006E4CC0"/>
    <w:rsid w:val="006E507B"/>
    <w:rsid w:val="006E6CCD"/>
    <w:rsid w:val="006E6D3E"/>
    <w:rsid w:val="006F049E"/>
    <w:rsid w:val="006F16C0"/>
    <w:rsid w:val="006F19DA"/>
    <w:rsid w:val="006F2CB3"/>
    <w:rsid w:val="006F3DC7"/>
    <w:rsid w:val="006F4188"/>
    <w:rsid w:val="006F501E"/>
    <w:rsid w:val="006F6328"/>
    <w:rsid w:val="006F6F06"/>
    <w:rsid w:val="006F793B"/>
    <w:rsid w:val="006F7B32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3A6D"/>
    <w:rsid w:val="0073598B"/>
    <w:rsid w:val="00735CFE"/>
    <w:rsid w:val="00735D65"/>
    <w:rsid w:val="0073703B"/>
    <w:rsid w:val="00741201"/>
    <w:rsid w:val="007417D6"/>
    <w:rsid w:val="00741BBD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FE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4CD8"/>
    <w:rsid w:val="007760EC"/>
    <w:rsid w:val="0077708B"/>
    <w:rsid w:val="007774D1"/>
    <w:rsid w:val="00777CBC"/>
    <w:rsid w:val="00777D2D"/>
    <w:rsid w:val="00780CC5"/>
    <w:rsid w:val="00781604"/>
    <w:rsid w:val="00781A51"/>
    <w:rsid w:val="00782DCE"/>
    <w:rsid w:val="007830DE"/>
    <w:rsid w:val="00784A4D"/>
    <w:rsid w:val="00784CB2"/>
    <w:rsid w:val="00785C9D"/>
    <w:rsid w:val="00786B08"/>
    <w:rsid w:val="00786BC8"/>
    <w:rsid w:val="00786BFE"/>
    <w:rsid w:val="00786D12"/>
    <w:rsid w:val="0079030C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5DF9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4325"/>
    <w:rsid w:val="007E4338"/>
    <w:rsid w:val="007E6937"/>
    <w:rsid w:val="007E6A0F"/>
    <w:rsid w:val="007E6E57"/>
    <w:rsid w:val="007E7C2E"/>
    <w:rsid w:val="007F0268"/>
    <w:rsid w:val="007F259F"/>
    <w:rsid w:val="007F3203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98E"/>
    <w:rsid w:val="00805CC7"/>
    <w:rsid w:val="0080787F"/>
    <w:rsid w:val="0081020E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D0C"/>
    <w:rsid w:val="00853F26"/>
    <w:rsid w:val="0085441F"/>
    <w:rsid w:val="00855423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26D"/>
    <w:rsid w:val="00870657"/>
    <w:rsid w:val="00871B45"/>
    <w:rsid w:val="008723E4"/>
    <w:rsid w:val="00873186"/>
    <w:rsid w:val="008733B6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B03"/>
    <w:rsid w:val="008E41A5"/>
    <w:rsid w:val="008E64E2"/>
    <w:rsid w:val="008E66D3"/>
    <w:rsid w:val="008E705F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F71"/>
    <w:rsid w:val="009202E7"/>
    <w:rsid w:val="00920D65"/>
    <w:rsid w:val="00923010"/>
    <w:rsid w:val="0092330E"/>
    <w:rsid w:val="0092377A"/>
    <w:rsid w:val="00923905"/>
    <w:rsid w:val="0092459A"/>
    <w:rsid w:val="00924B1F"/>
    <w:rsid w:val="009254F8"/>
    <w:rsid w:val="009258CC"/>
    <w:rsid w:val="00925AE1"/>
    <w:rsid w:val="00926D08"/>
    <w:rsid w:val="00927FF3"/>
    <w:rsid w:val="00930683"/>
    <w:rsid w:val="0093134A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23A9"/>
    <w:rsid w:val="009428A5"/>
    <w:rsid w:val="00942AA0"/>
    <w:rsid w:val="009444E2"/>
    <w:rsid w:val="00945308"/>
    <w:rsid w:val="00945BEB"/>
    <w:rsid w:val="00945DF0"/>
    <w:rsid w:val="00947292"/>
    <w:rsid w:val="009523D0"/>
    <w:rsid w:val="009528E6"/>
    <w:rsid w:val="00952ECD"/>
    <w:rsid w:val="0095326D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414"/>
    <w:rsid w:val="00977802"/>
    <w:rsid w:val="00977A3B"/>
    <w:rsid w:val="00980281"/>
    <w:rsid w:val="00980287"/>
    <w:rsid w:val="009813BA"/>
    <w:rsid w:val="009815B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2B2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7DF"/>
    <w:rsid w:val="009A5D81"/>
    <w:rsid w:val="009B058A"/>
    <w:rsid w:val="009B10B5"/>
    <w:rsid w:val="009B1118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E73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F06"/>
    <w:rsid w:val="009F1240"/>
    <w:rsid w:val="009F140E"/>
    <w:rsid w:val="009F144D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9F5E3E"/>
    <w:rsid w:val="00A0063A"/>
    <w:rsid w:val="00A00F9E"/>
    <w:rsid w:val="00A0119C"/>
    <w:rsid w:val="00A01C92"/>
    <w:rsid w:val="00A02359"/>
    <w:rsid w:val="00A03222"/>
    <w:rsid w:val="00A0342A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50EA"/>
    <w:rsid w:val="00A255F7"/>
    <w:rsid w:val="00A2619F"/>
    <w:rsid w:val="00A2768A"/>
    <w:rsid w:val="00A27FE6"/>
    <w:rsid w:val="00A32291"/>
    <w:rsid w:val="00A32344"/>
    <w:rsid w:val="00A33B01"/>
    <w:rsid w:val="00A3422F"/>
    <w:rsid w:val="00A34580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31B8"/>
    <w:rsid w:val="00A43278"/>
    <w:rsid w:val="00A44CE9"/>
    <w:rsid w:val="00A45193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711E0"/>
    <w:rsid w:val="00A71C87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7199"/>
    <w:rsid w:val="00A905B1"/>
    <w:rsid w:val="00A91A5B"/>
    <w:rsid w:val="00A9212B"/>
    <w:rsid w:val="00A928D3"/>
    <w:rsid w:val="00A92A4C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1EC4"/>
    <w:rsid w:val="00AC3B39"/>
    <w:rsid w:val="00AC4B1B"/>
    <w:rsid w:val="00AC51AB"/>
    <w:rsid w:val="00AC5DA8"/>
    <w:rsid w:val="00AC65F7"/>
    <w:rsid w:val="00AC6900"/>
    <w:rsid w:val="00AD049A"/>
    <w:rsid w:val="00AD06F1"/>
    <w:rsid w:val="00AD072B"/>
    <w:rsid w:val="00AD13C0"/>
    <w:rsid w:val="00AD1C4C"/>
    <w:rsid w:val="00AD44A7"/>
    <w:rsid w:val="00AD5926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4573"/>
    <w:rsid w:val="00AF5624"/>
    <w:rsid w:val="00AF633F"/>
    <w:rsid w:val="00AF71A2"/>
    <w:rsid w:val="00B02E1C"/>
    <w:rsid w:val="00B0382E"/>
    <w:rsid w:val="00B03FF0"/>
    <w:rsid w:val="00B0521B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5DA"/>
    <w:rsid w:val="00B17783"/>
    <w:rsid w:val="00B20140"/>
    <w:rsid w:val="00B2175C"/>
    <w:rsid w:val="00B23904"/>
    <w:rsid w:val="00B23D4F"/>
    <w:rsid w:val="00B24D65"/>
    <w:rsid w:val="00B2584D"/>
    <w:rsid w:val="00B25EC1"/>
    <w:rsid w:val="00B2761A"/>
    <w:rsid w:val="00B3167A"/>
    <w:rsid w:val="00B3198D"/>
    <w:rsid w:val="00B3207D"/>
    <w:rsid w:val="00B32950"/>
    <w:rsid w:val="00B3397A"/>
    <w:rsid w:val="00B340BC"/>
    <w:rsid w:val="00B3469A"/>
    <w:rsid w:val="00B34737"/>
    <w:rsid w:val="00B3490B"/>
    <w:rsid w:val="00B3637C"/>
    <w:rsid w:val="00B41AD8"/>
    <w:rsid w:val="00B41BD2"/>
    <w:rsid w:val="00B42917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530"/>
    <w:rsid w:val="00BA15C5"/>
    <w:rsid w:val="00BA2379"/>
    <w:rsid w:val="00BA267E"/>
    <w:rsid w:val="00BA4C85"/>
    <w:rsid w:val="00BA4D6F"/>
    <w:rsid w:val="00BA50BB"/>
    <w:rsid w:val="00BA6552"/>
    <w:rsid w:val="00BA7007"/>
    <w:rsid w:val="00BA71AC"/>
    <w:rsid w:val="00BB351D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61DA"/>
    <w:rsid w:val="00BD6C68"/>
    <w:rsid w:val="00BD74B8"/>
    <w:rsid w:val="00BE03AB"/>
    <w:rsid w:val="00BE0482"/>
    <w:rsid w:val="00BE2B84"/>
    <w:rsid w:val="00BE3135"/>
    <w:rsid w:val="00BE5DE3"/>
    <w:rsid w:val="00BE5EA7"/>
    <w:rsid w:val="00BE6F8C"/>
    <w:rsid w:val="00BE7AD8"/>
    <w:rsid w:val="00BF0727"/>
    <w:rsid w:val="00BF211C"/>
    <w:rsid w:val="00BF4B2F"/>
    <w:rsid w:val="00BF5271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3E45"/>
    <w:rsid w:val="00C24462"/>
    <w:rsid w:val="00C25135"/>
    <w:rsid w:val="00C26BF6"/>
    <w:rsid w:val="00C26C3A"/>
    <w:rsid w:val="00C33A74"/>
    <w:rsid w:val="00C33EA0"/>
    <w:rsid w:val="00C3500E"/>
    <w:rsid w:val="00C35F70"/>
    <w:rsid w:val="00C36133"/>
    <w:rsid w:val="00C3678F"/>
    <w:rsid w:val="00C36B06"/>
    <w:rsid w:val="00C36F0F"/>
    <w:rsid w:val="00C378E2"/>
    <w:rsid w:val="00C37C5F"/>
    <w:rsid w:val="00C41132"/>
    <w:rsid w:val="00C41526"/>
    <w:rsid w:val="00C41A19"/>
    <w:rsid w:val="00C41B2E"/>
    <w:rsid w:val="00C41E8A"/>
    <w:rsid w:val="00C45403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43A5"/>
    <w:rsid w:val="00C54DB8"/>
    <w:rsid w:val="00C553AA"/>
    <w:rsid w:val="00C56887"/>
    <w:rsid w:val="00C56D84"/>
    <w:rsid w:val="00C60BCC"/>
    <w:rsid w:val="00C60D4C"/>
    <w:rsid w:val="00C60E18"/>
    <w:rsid w:val="00C63426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5D"/>
    <w:rsid w:val="00C735F9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47"/>
    <w:rsid w:val="00C810B2"/>
    <w:rsid w:val="00C815F7"/>
    <w:rsid w:val="00C821D3"/>
    <w:rsid w:val="00C82776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65BA"/>
    <w:rsid w:val="00C97A33"/>
    <w:rsid w:val="00C97C97"/>
    <w:rsid w:val="00CA046D"/>
    <w:rsid w:val="00CA1DE8"/>
    <w:rsid w:val="00CA2F39"/>
    <w:rsid w:val="00CA33B5"/>
    <w:rsid w:val="00CA3764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CFF"/>
    <w:rsid w:val="00CE3148"/>
    <w:rsid w:val="00CE4ABA"/>
    <w:rsid w:val="00CF480F"/>
    <w:rsid w:val="00CF5EC8"/>
    <w:rsid w:val="00CF685B"/>
    <w:rsid w:val="00CF7787"/>
    <w:rsid w:val="00D00EF2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15B"/>
    <w:rsid w:val="00D27344"/>
    <w:rsid w:val="00D27506"/>
    <w:rsid w:val="00D27C51"/>
    <w:rsid w:val="00D30277"/>
    <w:rsid w:val="00D31101"/>
    <w:rsid w:val="00D31801"/>
    <w:rsid w:val="00D31DED"/>
    <w:rsid w:val="00D323D0"/>
    <w:rsid w:val="00D33668"/>
    <w:rsid w:val="00D33BD0"/>
    <w:rsid w:val="00D33DC8"/>
    <w:rsid w:val="00D35852"/>
    <w:rsid w:val="00D36303"/>
    <w:rsid w:val="00D36667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2892"/>
    <w:rsid w:val="00D53D71"/>
    <w:rsid w:val="00D5551F"/>
    <w:rsid w:val="00D55C0B"/>
    <w:rsid w:val="00D60510"/>
    <w:rsid w:val="00D6276A"/>
    <w:rsid w:val="00D62873"/>
    <w:rsid w:val="00D633DB"/>
    <w:rsid w:val="00D63425"/>
    <w:rsid w:val="00D64412"/>
    <w:rsid w:val="00D645EF"/>
    <w:rsid w:val="00D646AC"/>
    <w:rsid w:val="00D65CF8"/>
    <w:rsid w:val="00D660EE"/>
    <w:rsid w:val="00D6673A"/>
    <w:rsid w:val="00D669A7"/>
    <w:rsid w:val="00D67051"/>
    <w:rsid w:val="00D671C4"/>
    <w:rsid w:val="00D706B5"/>
    <w:rsid w:val="00D71F4D"/>
    <w:rsid w:val="00D71FAB"/>
    <w:rsid w:val="00D72354"/>
    <w:rsid w:val="00D734A0"/>
    <w:rsid w:val="00D75D25"/>
    <w:rsid w:val="00D76DE4"/>
    <w:rsid w:val="00D8076E"/>
    <w:rsid w:val="00D80F2E"/>
    <w:rsid w:val="00D815B4"/>
    <w:rsid w:val="00D832FF"/>
    <w:rsid w:val="00D836B7"/>
    <w:rsid w:val="00D84782"/>
    <w:rsid w:val="00D862C2"/>
    <w:rsid w:val="00D8662A"/>
    <w:rsid w:val="00D875D0"/>
    <w:rsid w:val="00D9043F"/>
    <w:rsid w:val="00D91DE9"/>
    <w:rsid w:val="00D92971"/>
    <w:rsid w:val="00D93230"/>
    <w:rsid w:val="00D93AF1"/>
    <w:rsid w:val="00D95537"/>
    <w:rsid w:val="00D95DD2"/>
    <w:rsid w:val="00D96506"/>
    <w:rsid w:val="00D9673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65"/>
    <w:rsid w:val="00DC509B"/>
    <w:rsid w:val="00DD040D"/>
    <w:rsid w:val="00DD0E81"/>
    <w:rsid w:val="00DD141C"/>
    <w:rsid w:val="00DD239C"/>
    <w:rsid w:val="00DD5F3F"/>
    <w:rsid w:val="00DD606B"/>
    <w:rsid w:val="00DD63A9"/>
    <w:rsid w:val="00DD7DDA"/>
    <w:rsid w:val="00DD7FA3"/>
    <w:rsid w:val="00DE0044"/>
    <w:rsid w:val="00DE0319"/>
    <w:rsid w:val="00DE2757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343F"/>
    <w:rsid w:val="00DF37CC"/>
    <w:rsid w:val="00DF3CCF"/>
    <w:rsid w:val="00DF519E"/>
    <w:rsid w:val="00DF6397"/>
    <w:rsid w:val="00DF68D8"/>
    <w:rsid w:val="00DF6D89"/>
    <w:rsid w:val="00DF7F1E"/>
    <w:rsid w:val="00E01938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DC3"/>
    <w:rsid w:val="00E16B56"/>
    <w:rsid w:val="00E17798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19FD"/>
    <w:rsid w:val="00E33D9C"/>
    <w:rsid w:val="00E33EAD"/>
    <w:rsid w:val="00E35138"/>
    <w:rsid w:val="00E35175"/>
    <w:rsid w:val="00E351DE"/>
    <w:rsid w:val="00E352BD"/>
    <w:rsid w:val="00E3586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2E70"/>
    <w:rsid w:val="00E737FF"/>
    <w:rsid w:val="00E73F79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CC0"/>
    <w:rsid w:val="00E91711"/>
    <w:rsid w:val="00E927DB"/>
    <w:rsid w:val="00E93539"/>
    <w:rsid w:val="00E9399D"/>
    <w:rsid w:val="00E94FE7"/>
    <w:rsid w:val="00E952E3"/>
    <w:rsid w:val="00E958BD"/>
    <w:rsid w:val="00E96012"/>
    <w:rsid w:val="00E966DC"/>
    <w:rsid w:val="00E96C72"/>
    <w:rsid w:val="00E97283"/>
    <w:rsid w:val="00E9753F"/>
    <w:rsid w:val="00EA2959"/>
    <w:rsid w:val="00EA373F"/>
    <w:rsid w:val="00EA3D21"/>
    <w:rsid w:val="00EA3E72"/>
    <w:rsid w:val="00EA4A15"/>
    <w:rsid w:val="00EA4FA9"/>
    <w:rsid w:val="00EA6027"/>
    <w:rsid w:val="00EA65E1"/>
    <w:rsid w:val="00EA7A71"/>
    <w:rsid w:val="00EA7D85"/>
    <w:rsid w:val="00EB2445"/>
    <w:rsid w:val="00EB2CBA"/>
    <w:rsid w:val="00EB411F"/>
    <w:rsid w:val="00EB4DA9"/>
    <w:rsid w:val="00EB5996"/>
    <w:rsid w:val="00EB59B6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DE9"/>
    <w:rsid w:val="00ED0357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F12A9"/>
    <w:rsid w:val="00EF1CA1"/>
    <w:rsid w:val="00EF1DA8"/>
    <w:rsid w:val="00EF3A25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5DE"/>
    <w:rsid w:val="00F05035"/>
    <w:rsid w:val="00F056D6"/>
    <w:rsid w:val="00F05AFA"/>
    <w:rsid w:val="00F06804"/>
    <w:rsid w:val="00F075BF"/>
    <w:rsid w:val="00F07D72"/>
    <w:rsid w:val="00F07E99"/>
    <w:rsid w:val="00F10F1A"/>
    <w:rsid w:val="00F11128"/>
    <w:rsid w:val="00F12083"/>
    <w:rsid w:val="00F1263B"/>
    <w:rsid w:val="00F13A37"/>
    <w:rsid w:val="00F154CD"/>
    <w:rsid w:val="00F15671"/>
    <w:rsid w:val="00F15C26"/>
    <w:rsid w:val="00F16CF8"/>
    <w:rsid w:val="00F1730A"/>
    <w:rsid w:val="00F17B42"/>
    <w:rsid w:val="00F17CD2"/>
    <w:rsid w:val="00F20385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59B"/>
    <w:rsid w:val="00F27D29"/>
    <w:rsid w:val="00F30590"/>
    <w:rsid w:val="00F30CDC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29D3"/>
    <w:rsid w:val="00F42B13"/>
    <w:rsid w:val="00F43816"/>
    <w:rsid w:val="00F43ED0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431A"/>
    <w:rsid w:val="00F64FB9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A66"/>
    <w:rsid w:val="00F82A40"/>
    <w:rsid w:val="00F836E9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B0DA2"/>
    <w:rsid w:val="00FB1008"/>
    <w:rsid w:val="00FB1DC9"/>
    <w:rsid w:val="00FB1DF2"/>
    <w:rsid w:val="00FB26D9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8C185-4B0F-41FE-A66D-CE8E124D0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11</Pages>
  <Words>1981</Words>
  <Characters>8482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Somjai, Nigonyanont</cp:lastModifiedBy>
  <cp:revision>3</cp:revision>
  <cp:lastPrinted>2020-04-28T05:12:00Z</cp:lastPrinted>
  <dcterms:created xsi:type="dcterms:W3CDTF">2020-05-10T16:18:00Z</dcterms:created>
  <dcterms:modified xsi:type="dcterms:W3CDTF">2020-05-10T16:20:00Z</dcterms:modified>
</cp:coreProperties>
</file>