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66918" w14:textId="77777777" w:rsidR="00B036A2" w:rsidRPr="00904E4C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904E4C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904E4C">
        <w:rPr>
          <w:rFonts w:ascii="Angsana New" w:hAnsi="Angsana New"/>
          <w:b w:val="0"/>
          <w:bCs/>
          <w:sz w:val="30"/>
          <w:szCs w:val="30"/>
        </w:rPr>
        <w:tab/>
      </w:r>
      <w:r w:rsidRPr="00904E4C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904E4C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904E4C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5C1DD132" w14:textId="42561D8B" w:rsidR="00CA2370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CB82D97" w14:textId="4F78F7B0" w:rsidR="00637F4D" w:rsidRDefault="00637F4D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637F4D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EC2F90B" w14:textId="702ECDF1" w:rsidR="00CA11AA" w:rsidRPr="00904E4C" w:rsidRDefault="00CA11A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11AA">
        <w:rPr>
          <w:rFonts w:ascii="Angsana New" w:hAnsi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 w:rsidRPr="00CA11AA">
        <w:rPr>
          <w:rFonts w:ascii="Angsana New" w:hAnsi="Angsana New"/>
          <w:sz w:val="30"/>
          <w:szCs w:val="30"/>
          <w:cs/>
          <w:lang w:bidi="th-TH"/>
        </w:rPr>
        <w:t xml:space="preserve"> 2019 (</w:t>
      </w:r>
      <w:proofErr w:type="spellStart"/>
      <w:r w:rsidRPr="00CA11AA">
        <w:rPr>
          <w:rFonts w:ascii="Angsana New" w:hAnsi="Angsana New"/>
          <w:sz w:val="30"/>
          <w:szCs w:val="30"/>
          <w:lang w:bidi="th-TH"/>
        </w:rPr>
        <w:t>Covid</w:t>
      </w:r>
      <w:proofErr w:type="spellEnd"/>
      <w:r w:rsidRPr="00CA11AA">
        <w:rPr>
          <w:rFonts w:ascii="Angsana New" w:hAnsi="Angsana New"/>
          <w:sz w:val="30"/>
          <w:szCs w:val="30"/>
          <w:lang w:bidi="th-TH"/>
        </w:rPr>
        <w:t>-</w:t>
      </w:r>
      <w:r w:rsidRPr="00CA11AA">
        <w:rPr>
          <w:rFonts w:ascii="Angsana New" w:hAnsi="Angsana New"/>
          <w:sz w:val="30"/>
          <w:szCs w:val="30"/>
          <w:cs/>
          <w:lang w:bidi="th-TH"/>
        </w:rPr>
        <w:t>19)</w:t>
      </w:r>
    </w:p>
    <w:p w14:paraId="3E2572CB" w14:textId="106BE526" w:rsidR="00CA2370" w:rsidRPr="00482934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19D01" w14:textId="77777777" w:rsidR="00CA2370" w:rsidRPr="00904E4C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61E0FF3C" w14:textId="77777777" w:rsidR="00CA2370" w:rsidRPr="00904E4C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904E4C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904E4C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val="en-US" w:bidi="th-TH"/>
        </w:rPr>
        <w:t>ส่วนปรับปรุงอาคารเช่า</w:t>
      </w:r>
      <w:r w:rsidR="00DF4C1F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D5289A">
        <w:rPr>
          <w:rFonts w:ascii="Angsana New" w:hAnsi="Angsana New" w:hint="cs"/>
          <w:sz w:val="30"/>
          <w:szCs w:val="30"/>
          <w:cs/>
          <w:lang w:val="en-US" w:bidi="th-TH"/>
        </w:rPr>
        <w:t>อุปกรณ์</w:t>
      </w:r>
      <w:r w:rsidR="00DF4C1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04E4C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D5289A">
        <w:rPr>
          <w:rFonts w:ascii="Angsana New" w:hAnsi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21823E6" w14:textId="77777777" w:rsidR="00CA2370" w:rsidRPr="00904E4C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33260B04" w14:textId="77777777" w:rsidR="00462A98" w:rsidRPr="00904E4C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DA11D5" w:rsidRPr="00904E4C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8D4684" w:rsidRPr="00904E4C">
        <w:rPr>
          <w:rFonts w:ascii="Angsana New" w:hAnsi="Angsana New" w:hint="cs"/>
          <w:sz w:val="30"/>
          <w:szCs w:val="30"/>
          <w:cs/>
          <w:lang w:bidi="th-TH"/>
        </w:rPr>
        <w:t>การจำแนก</w:t>
      </w:r>
      <w:r w:rsidR="00DA11D5" w:rsidRPr="00904E4C"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</w:p>
    <w:p w14:paraId="558177D6" w14:textId="77777777" w:rsidR="00962CEF" w:rsidRPr="00904E4C" w:rsidRDefault="00DA11D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62DF2F59" w14:textId="77777777" w:rsidR="00CA2370" w:rsidRPr="00904E4C" w:rsidRDefault="00050D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602C00" w:rsidRPr="00904E4C">
        <w:rPr>
          <w:rFonts w:ascii="Angsana New" w:hAnsi="Angsana New"/>
          <w:sz w:val="30"/>
          <w:szCs w:val="30"/>
          <w:cs/>
          <w:lang w:bidi="th-TH"/>
        </w:rPr>
        <w:t>ต่อหุ้น</w:t>
      </w:r>
    </w:p>
    <w:p w14:paraId="272844AC" w14:textId="77777777" w:rsidR="00F44639" w:rsidRPr="00904E4C" w:rsidRDefault="00F446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4EDF3E12" w14:textId="77777777" w:rsidR="00991995" w:rsidRPr="00904E4C" w:rsidRDefault="0099199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6B5F686A" w:rsidR="00602C00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6358A6A" w14:textId="30CF8E8B" w:rsidR="00853ECE" w:rsidRPr="00904E4C" w:rsidRDefault="00853EC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853ECE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2ADBAEDF" w14:textId="77777777" w:rsidR="00405E43" w:rsidRPr="00904E4C" w:rsidRDefault="00405E43" w:rsidP="0093044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48D05AC8" w14:textId="77777777" w:rsidR="005B0722" w:rsidRPr="00904E4C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C378637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br w:type="page"/>
      </w:r>
      <w:r w:rsidRPr="00904E4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851DB27" w14:textId="42274252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904E4C">
        <w:rPr>
          <w:rFonts w:ascii="Angsana New" w:hAnsi="Angsana New" w:cs="Angsana New"/>
          <w:sz w:val="30"/>
          <w:szCs w:val="30"/>
          <w:cs/>
        </w:rPr>
        <w:t>รเงินจากคณะกรรมการเมื่อวันที่</w:t>
      </w:r>
      <w:r w:rsidR="00E26BB0" w:rsidRPr="00904E4C">
        <w:rPr>
          <w:rFonts w:ascii="Angsana New" w:hAnsi="Angsana New" w:cs="Angsana New"/>
          <w:sz w:val="30"/>
          <w:szCs w:val="30"/>
        </w:rPr>
        <w:t xml:space="preserve"> </w:t>
      </w:r>
      <w:r w:rsidR="00757AA4">
        <w:rPr>
          <w:rFonts w:ascii="Angsana New" w:hAnsi="Angsana New" w:cs="Angsana New"/>
          <w:sz w:val="30"/>
          <w:szCs w:val="30"/>
        </w:rPr>
        <w:t xml:space="preserve">14 </w:t>
      </w:r>
      <w:r w:rsidR="00757AA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86EA7">
        <w:rPr>
          <w:rFonts w:ascii="Angsana New" w:hAnsi="Angsana New" w:cs="Angsana New"/>
          <w:sz w:val="30"/>
          <w:szCs w:val="30"/>
        </w:rPr>
        <w:t>2563</w:t>
      </w:r>
    </w:p>
    <w:p w14:paraId="17511EB1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E1336A2" w14:textId="77777777" w:rsidR="00B036A2" w:rsidRPr="00904E4C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904E4C" w:rsidRDefault="00B036A2" w:rsidP="00D50A39">
      <w:pPr>
        <w:rPr>
          <w:rFonts w:ascii="Angsana New" w:hAnsi="Angsana New" w:cs="Angsana New"/>
          <w:sz w:val="30"/>
          <w:szCs w:val="30"/>
          <w:cs/>
        </w:rPr>
      </w:pPr>
    </w:p>
    <w:p w14:paraId="744CEA53" w14:textId="730ED3D4" w:rsidR="001608E9" w:rsidRPr="008D523E" w:rsidRDefault="00F44639" w:rsidP="008D523E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 w:hint="cs"/>
          <w:sz w:val="30"/>
          <w:szCs w:val="30"/>
          <w:cs/>
        </w:rPr>
        <w:t>กลุ่ม</w:t>
      </w:r>
      <w:r w:rsidR="00283D0D" w:rsidRPr="00904E4C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A2728B" w:rsidRPr="00904E4C">
        <w:rPr>
          <w:rFonts w:ascii="Angsana New" w:hAnsi="Angsana New"/>
          <w:sz w:val="30"/>
          <w:szCs w:val="30"/>
          <w:cs/>
        </w:rPr>
        <w:t>การจำหน่ายและให้บริการซ่อม</w:t>
      </w:r>
      <w:r w:rsidR="006A2C0B" w:rsidRPr="00904E4C">
        <w:rPr>
          <w:rFonts w:ascii="Angsana New" w:hAnsi="Angsana New"/>
          <w:sz w:val="30"/>
          <w:szCs w:val="30"/>
          <w:cs/>
        </w:rPr>
        <w:t>เครื่อง</w:t>
      </w:r>
      <w:r w:rsidR="00B036A2" w:rsidRPr="00904E4C">
        <w:rPr>
          <w:rFonts w:ascii="Angsana New" w:hAnsi="Angsana New"/>
          <w:sz w:val="30"/>
          <w:szCs w:val="30"/>
          <w:cs/>
        </w:rPr>
        <w:t>คอมพิวเตอร์</w:t>
      </w:r>
      <w:r w:rsidR="000D4E5E" w:rsidRPr="00904E4C">
        <w:rPr>
          <w:rFonts w:ascii="Angsana New" w:hAnsi="Angsana New" w:hint="cs"/>
          <w:sz w:val="30"/>
          <w:szCs w:val="30"/>
          <w:cs/>
          <w:lang w:bidi="th-TH"/>
        </w:rPr>
        <w:t xml:space="preserve"> มือถือ </w:t>
      </w:r>
      <w:r w:rsidR="00B036A2" w:rsidRPr="00904E4C">
        <w:rPr>
          <w:rFonts w:ascii="Angsana New" w:hAnsi="Angsana New"/>
          <w:sz w:val="30"/>
          <w:szCs w:val="30"/>
          <w:cs/>
        </w:rPr>
        <w:t>และอุปกรณ์</w:t>
      </w:r>
      <w:r w:rsidR="00283D0D" w:rsidRPr="00904E4C">
        <w:rPr>
          <w:rFonts w:ascii="Angsana New" w:hAnsi="Angsana New"/>
          <w:sz w:val="30"/>
          <w:szCs w:val="30"/>
          <w:cs/>
        </w:rPr>
        <w:t xml:space="preserve"> </w:t>
      </w:r>
    </w:p>
    <w:p w14:paraId="49BAE8B5" w14:textId="77777777" w:rsidR="00D0775A" w:rsidRPr="00904E4C" w:rsidRDefault="00D0775A" w:rsidP="000D4E5E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</w:rPr>
      </w:pPr>
    </w:p>
    <w:p w14:paraId="227E3AB4" w14:textId="77777777" w:rsidR="00B036A2" w:rsidRPr="00904E4C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5F9EC1C9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87D3746" w14:textId="77777777" w:rsidR="00B036A2" w:rsidRPr="00904E4C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6BE70EB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2FE9DD7" w14:textId="77777777" w:rsidR="00B036A2" w:rsidRPr="00904E4C" w:rsidRDefault="00B036A2" w:rsidP="00CC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060C7C" w:rsidRPr="00904E4C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904E4C">
        <w:rPr>
          <w:rFonts w:ascii="Angsana New" w:hAnsi="Angsana New" w:cs="Angsana New"/>
          <w:sz w:val="30"/>
          <w:szCs w:val="30"/>
          <w:cs/>
        </w:rPr>
        <w:t>นี้</w:t>
      </w:r>
      <w:r w:rsidR="000C7AD5" w:rsidRPr="00904E4C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0C7AD5" w:rsidRPr="00904E4C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0C7AD5" w:rsidRPr="00904E4C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0C7AD5" w:rsidRPr="00904E4C">
        <w:rPr>
          <w:rFonts w:ascii="Angsana New" w:hAnsi="Angsana New" w:cs="Angsana New"/>
          <w:sz w:val="30"/>
          <w:szCs w:val="30"/>
          <w:cs/>
        </w:rPr>
        <w:t>จัดทำ</w:t>
      </w:r>
      <w:r w:rsidR="00F24DC0" w:rsidRPr="00904E4C">
        <w:rPr>
          <w:rFonts w:ascii="Angsana New" w:hAnsi="Angsana New" w:cs="Angsana New"/>
          <w:sz w:val="30"/>
          <w:szCs w:val="30"/>
          <w:cs/>
        </w:rPr>
        <w:br/>
      </w:r>
      <w:r w:rsidR="000C7AD5" w:rsidRPr="00904E4C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0C7AD5" w:rsidRPr="00904E4C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060C7C" w:rsidRPr="00904E4C">
        <w:rPr>
          <w:rFonts w:ascii="Angsana New" w:hAnsi="Angsana New" w:cs="Angsana New"/>
          <w:sz w:val="30"/>
          <w:szCs w:val="30"/>
        </w:rPr>
        <w:t xml:space="preserve"> </w:t>
      </w:r>
      <w:r w:rsidR="00060C7C" w:rsidRPr="00904E4C">
        <w:rPr>
          <w:rFonts w:ascii="Angsana New" w:hAnsi="Angsana New" w:cs="Angsana New" w:hint="cs"/>
          <w:sz w:val="30"/>
          <w:szCs w:val="30"/>
          <w:cs/>
        </w:rPr>
        <w:t>(</w:t>
      </w:r>
      <w:r w:rsidR="00060C7C" w:rsidRPr="00904E4C">
        <w:rPr>
          <w:rFonts w:ascii="Angsana New" w:hAnsi="Angsana New" w:cs="Angsana New"/>
          <w:sz w:val="30"/>
          <w:szCs w:val="30"/>
        </w:rPr>
        <w:t>“</w:t>
      </w:r>
      <w:r w:rsidR="00060C7C" w:rsidRPr="00904E4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060C7C" w:rsidRPr="00904E4C">
        <w:rPr>
          <w:rFonts w:ascii="Angsana New" w:hAnsi="Angsana New" w:cs="Angsana New"/>
          <w:sz w:val="30"/>
          <w:szCs w:val="30"/>
        </w:rPr>
        <w:t xml:space="preserve">”) </w:t>
      </w:r>
      <w:r w:rsidR="00A061B3" w:rsidRPr="00904E4C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904E4C">
        <w:rPr>
          <w:rFonts w:ascii="Angsana New" w:hAnsi="Angsana New" w:cs="Angsana New"/>
          <w:sz w:val="30"/>
          <w:szCs w:val="30"/>
        </w:rPr>
        <w:t xml:space="preserve">34 </w:t>
      </w:r>
      <w:r w:rsidRPr="00904E4C">
        <w:rPr>
          <w:rFonts w:ascii="Angsana New" w:hAnsi="Angsana New" w:cs="Angsana New"/>
          <w:sz w:val="30"/>
          <w:szCs w:val="30"/>
          <w:cs/>
        </w:rPr>
        <w:t>เรื่อง</w:t>
      </w:r>
      <w:r w:rsidR="00E04B21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2725" w:rsidRPr="00904E4C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</w:t>
      </w: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ระหว่างกาล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</w:t>
      </w:r>
      <w:r w:rsidR="00C242A1" w:rsidRPr="00904E4C">
        <w:rPr>
          <w:rFonts w:ascii="Angsana New" w:hAnsi="Angsana New" w:cs="Angsana New"/>
          <w:sz w:val="30"/>
          <w:szCs w:val="30"/>
          <w:cs/>
        </w:rPr>
        <w:t>ิชาชีพบัญชีฯ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CFA4355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A345F42" w14:textId="150E5C45" w:rsidR="00F24DC0" w:rsidRDefault="00B036A2" w:rsidP="00EB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</w:t>
      </w:r>
      <w:r w:rsidR="00CC2AA4" w:rsidRPr="00904E4C">
        <w:rPr>
          <w:rFonts w:ascii="Angsana New" w:hAnsi="Angsana New" w:cs="Angsana New"/>
          <w:sz w:val="30"/>
          <w:szCs w:val="30"/>
          <w:cs/>
        </w:rPr>
        <w:t>กรรม เหตุการณ์และสถานการณ์ใหม่ๆ</w:t>
      </w:r>
      <w:r w:rsidR="00CC2AA4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</w:t>
      </w:r>
      <w:r w:rsidR="006A0AB9" w:rsidRPr="00904E4C">
        <w:rPr>
          <w:rFonts w:ascii="Angsana New" w:hAnsi="Angsana New" w:cs="Angsana New"/>
          <w:sz w:val="30"/>
          <w:szCs w:val="30"/>
          <w:cs/>
        </w:rPr>
        <w:t>อมูลที่ได้เคยนำเสนอรายงานไปแล้ว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</w:t>
      </w:r>
      <w:r w:rsidR="00C242A1" w:rsidRPr="00904E4C">
        <w:rPr>
          <w:rFonts w:ascii="Angsana New" w:hAnsi="Angsana New" w:cs="Angsana New"/>
          <w:sz w:val="30"/>
          <w:szCs w:val="30"/>
          <w:cs/>
        </w:rPr>
        <w:t>25</w:t>
      </w:r>
      <w:r w:rsidR="00C242A1" w:rsidRPr="00904E4C">
        <w:rPr>
          <w:rFonts w:ascii="Angsana New" w:hAnsi="Angsana New" w:cs="Angsana New"/>
          <w:sz w:val="30"/>
          <w:szCs w:val="30"/>
        </w:rPr>
        <w:t>6</w:t>
      </w:r>
      <w:r w:rsidR="00EB49AD">
        <w:rPr>
          <w:rFonts w:ascii="Angsana New" w:hAnsi="Angsana New" w:cs="Angsana New"/>
          <w:sz w:val="30"/>
          <w:szCs w:val="30"/>
        </w:rPr>
        <w:t>2</w:t>
      </w:r>
      <w:r w:rsidR="000A5C9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849323E" w14:textId="77777777" w:rsidR="000A5C96" w:rsidRPr="000A5C96" w:rsidRDefault="000A5C96" w:rsidP="00EB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E7E97C0" w14:textId="64E5EBCF" w:rsidR="000A5C96" w:rsidRDefault="000A5C96" w:rsidP="00EB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A5C96">
        <w:rPr>
          <w:rFonts w:ascii="Angsana New" w:hAnsi="Angsana New" w:cs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975694">
        <w:rPr>
          <w:rFonts w:ascii="Angsana New" w:hAnsi="Angsana New" w:cs="Angsana New"/>
          <w:sz w:val="30"/>
          <w:szCs w:val="30"/>
        </w:rPr>
        <w:br/>
      </w:r>
      <w:r w:rsidRPr="000A5C96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0A5C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5C96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0A5C96">
        <w:rPr>
          <w:rFonts w:ascii="Angsana New" w:hAnsi="Angsana New" w:cs="Angsana New"/>
          <w:sz w:val="30"/>
          <w:szCs w:val="30"/>
          <w:cs/>
        </w:rPr>
        <w:t xml:space="preserve"> 16 </w:t>
      </w:r>
      <w:r w:rsidRPr="000A5C96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0A5C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5C96">
        <w:rPr>
          <w:rFonts w:ascii="Angsana New" w:hAnsi="Angsana New" w:cs="Angsana New" w:hint="cs"/>
          <w:sz w:val="30"/>
          <w:szCs w:val="30"/>
          <w:cs/>
        </w:rPr>
        <w:t>สัญญาเช่า</w:t>
      </w:r>
      <w:r w:rsidRPr="000A5C9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A5C96">
        <w:rPr>
          <w:rFonts w:ascii="Angsana New" w:hAnsi="Angsana New" w:cs="Angsana New"/>
          <w:sz w:val="30"/>
          <w:szCs w:val="30"/>
        </w:rPr>
        <w:t xml:space="preserve">TFRS </w:t>
      </w:r>
      <w:r w:rsidRPr="000A5C96">
        <w:rPr>
          <w:rFonts w:ascii="Angsana New" w:hAnsi="Angsana New" w:cs="Angsana New"/>
          <w:sz w:val="30"/>
          <w:szCs w:val="30"/>
          <w:cs/>
        </w:rPr>
        <w:t xml:space="preserve">16) </w:t>
      </w:r>
      <w:r w:rsidRPr="000A5C96">
        <w:rPr>
          <w:rFonts w:ascii="Angsana New" w:hAnsi="Angsana New" w:cs="Angsana New" w:hint="cs"/>
          <w:sz w:val="30"/>
          <w:szCs w:val="30"/>
          <w:cs/>
        </w:rPr>
        <w:t>เป็นครั้งแรก</w:t>
      </w:r>
      <w:r w:rsidR="00244D95">
        <w:rPr>
          <w:rFonts w:ascii="Angsana New" w:hAnsi="Angsana New" w:cs="Angsana New" w:hint="cs"/>
          <w:sz w:val="30"/>
          <w:szCs w:val="30"/>
          <w:cs/>
        </w:rPr>
        <w:t>และการเปลี่ยนแปลงนโยบายทางการบัญชีสำหรับเงินลงทุนในบริษัทย่อย</w:t>
      </w:r>
      <w:r w:rsidR="00244D95" w:rsidRPr="002A15D1">
        <w:rPr>
          <w:rFonts w:ascii="Angsana New" w:hAnsi="Angsana New" w:cs="Angsana New" w:hint="cs"/>
          <w:sz w:val="30"/>
          <w:szCs w:val="30"/>
          <w:cs/>
        </w:rPr>
        <w:t>เป็</w:t>
      </w:r>
      <w:r w:rsidR="002A15D1">
        <w:rPr>
          <w:rFonts w:ascii="Angsana New" w:hAnsi="Angsana New" w:cs="Angsana New" w:hint="cs"/>
          <w:sz w:val="30"/>
          <w:szCs w:val="30"/>
          <w:cs/>
        </w:rPr>
        <w:t>นวิธี</w:t>
      </w:r>
      <w:r w:rsidR="00244D95" w:rsidRPr="002A15D1">
        <w:rPr>
          <w:rFonts w:ascii="Angsana New" w:hAnsi="Angsana New" w:cs="Angsana New" w:hint="cs"/>
          <w:sz w:val="30"/>
          <w:szCs w:val="30"/>
          <w:cs/>
        </w:rPr>
        <w:t>ส่วนได้เสีย</w:t>
      </w:r>
      <w:r w:rsidR="00720422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0A5C96">
        <w:rPr>
          <w:rFonts w:ascii="Angsana New" w:hAnsi="Angsana New" w:cs="Angsana New" w:hint="cs"/>
          <w:sz w:val="30"/>
          <w:szCs w:val="30"/>
          <w:cs/>
        </w:rPr>
        <w:t>ซึ่งได้เปิดเผยผลกระทบจากการเปลี่ยนแปลงนโยบายการบัญชีไว้ในหมายเหตุข้อ</w:t>
      </w:r>
      <w:r w:rsidRPr="000A5C96">
        <w:rPr>
          <w:rFonts w:ascii="Angsana New" w:hAnsi="Angsana New" w:cs="Angsana New"/>
          <w:sz w:val="30"/>
          <w:szCs w:val="30"/>
          <w:cs/>
        </w:rPr>
        <w:t xml:space="preserve"> 3</w:t>
      </w:r>
    </w:p>
    <w:p w14:paraId="7617E004" w14:textId="2D139CB6" w:rsidR="00BC6E64" w:rsidRDefault="00BC6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0AED98A" w14:textId="77777777" w:rsidR="004B6D09" w:rsidRDefault="004B6D09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63736EE" w14:textId="689CC141" w:rsidR="00D84D13" w:rsidRPr="00904E4C" w:rsidRDefault="00D84D13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904E4C">
        <w:rPr>
          <w:rFonts w:ascii="Angsana New" w:hAnsi="Angsana New"/>
          <w:b/>
          <w:bCs/>
          <w:sz w:val="30"/>
          <w:szCs w:val="30"/>
          <w:cs/>
        </w:rPr>
        <w:tab/>
      </w:r>
      <w:r w:rsidRPr="00904E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D2027B" w:rsidRPr="00904E4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การประมาณการ</w:t>
      </w:r>
    </w:p>
    <w:p w14:paraId="0F42F4AC" w14:textId="77777777" w:rsidR="00D84D13" w:rsidRPr="00904E4C" w:rsidRDefault="00D84D13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E3D3C7" w14:textId="46A3148F" w:rsidR="002C737B" w:rsidRDefault="00E94934" w:rsidP="00EB49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904E4C">
        <w:rPr>
          <w:rFonts w:ascii="Angsana New" w:hAnsi="Angsana New" w:cs="Angsana New" w:hint="cs"/>
          <w:sz w:val="30"/>
          <w:szCs w:val="30"/>
          <w:cs/>
        </w:rPr>
        <w:t>งบ</w:t>
      </w:r>
      <w:r w:rsidRPr="00904E4C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งกลุ่มบริษัท </w:t>
      </w:r>
      <w:r w:rsidRPr="00904E4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904E4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Pr="00904E4C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904E4C">
        <w:rPr>
          <w:rFonts w:ascii="Angsana New" w:hAnsi="Angsana New" w:cs="Angsana New"/>
          <w:sz w:val="30"/>
          <w:szCs w:val="30"/>
          <w:cs/>
        </w:rPr>
        <w:t>นั้น</w:t>
      </w:r>
      <w:r w:rsidRPr="00904E4C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04E4C">
        <w:rPr>
          <w:rFonts w:ascii="Angsana New" w:hAnsi="Angsana New" w:cs="Angsana New"/>
          <w:sz w:val="30"/>
          <w:szCs w:val="30"/>
        </w:rPr>
        <w:t xml:space="preserve">31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4E4C">
        <w:rPr>
          <w:rFonts w:ascii="Angsana New" w:hAnsi="Angsana New" w:cs="Angsana New"/>
          <w:sz w:val="30"/>
          <w:szCs w:val="30"/>
        </w:rPr>
        <w:t>256</w:t>
      </w:r>
      <w:r w:rsidR="00EB49AD">
        <w:rPr>
          <w:rFonts w:ascii="Angsana New" w:hAnsi="Angsana New" w:cs="Angsana New"/>
          <w:sz w:val="30"/>
          <w:szCs w:val="30"/>
        </w:rPr>
        <w:t>2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A11AA" w:rsidRPr="00CA11AA">
        <w:rPr>
          <w:rFonts w:ascii="Angsana New" w:hAnsi="Angsana New" w:cs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</w:t>
      </w:r>
      <w:r w:rsidR="00CA11AA" w:rsidRPr="00CA11AA">
        <w:rPr>
          <w:rFonts w:ascii="Angsana New" w:hAnsi="Angsana New" w:cs="Angsana New"/>
          <w:sz w:val="30"/>
          <w:szCs w:val="30"/>
          <w:cs/>
        </w:rPr>
        <w:t xml:space="preserve"> 2019 (</w:t>
      </w:r>
      <w:proofErr w:type="spellStart"/>
      <w:r w:rsidR="00CA11AA" w:rsidRPr="00CA11AA">
        <w:rPr>
          <w:rFonts w:ascii="Angsana New" w:hAnsi="Angsana New" w:cs="Angsana New"/>
          <w:sz w:val="30"/>
          <w:szCs w:val="30"/>
        </w:rPr>
        <w:t>Covid</w:t>
      </w:r>
      <w:proofErr w:type="spellEnd"/>
      <w:r w:rsidR="00CA11AA" w:rsidRPr="00CA11AA">
        <w:rPr>
          <w:rFonts w:ascii="Angsana New" w:hAnsi="Angsana New" w:cs="Angsana New"/>
          <w:sz w:val="30"/>
          <w:szCs w:val="30"/>
        </w:rPr>
        <w:t>-</w:t>
      </w:r>
      <w:r w:rsidR="00CA11AA" w:rsidRPr="00CA11AA">
        <w:rPr>
          <w:rFonts w:ascii="Angsana New" w:hAnsi="Angsana New" w:cs="Angsana New"/>
          <w:sz w:val="30"/>
          <w:szCs w:val="30"/>
          <w:cs/>
        </w:rPr>
        <w:t xml:space="preserve">19) </w:t>
      </w:r>
      <w:r w:rsidR="00CA11AA" w:rsidRPr="00CA11AA">
        <w:rPr>
          <w:rFonts w:ascii="Angsana New" w:hAnsi="Angsana New" w:cs="Angsana New" w:hint="cs"/>
          <w:sz w:val="30"/>
          <w:szCs w:val="30"/>
          <w:cs/>
        </w:rPr>
        <w:t>ตามที่ได้อธิบายไว้ในหมายเหตุข้อ</w:t>
      </w:r>
      <w:r w:rsidR="00CA11AA" w:rsidRPr="00CA11AA">
        <w:rPr>
          <w:rFonts w:ascii="Angsana New" w:hAnsi="Angsana New" w:cs="Angsana New"/>
          <w:sz w:val="30"/>
          <w:szCs w:val="30"/>
          <w:cs/>
        </w:rPr>
        <w:t xml:space="preserve"> 3 </w:t>
      </w:r>
      <w:r w:rsidR="00CA11AA" w:rsidRPr="00CA11AA">
        <w:rPr>
          <w:rFonts w:ascii="Angsana New" w:hAnsi="Angsana New" w:cs="Angsana New" w:hint="cs"/>
          <w:sz w:val="30"/>
          <w:szCs w:val="30"/>
          <w:cs/>
        </w:rPr>
        <w:t>และ</w:t>
      </w:r>
      <w:r w:rsidR="00CA11AA" w:rsidRPr="00CA11AA">
        <w:rPr>
          <w:rFonts w:ascii="Angsana New" w:hAnsi="Angsana New" w:cs="Angsana New"/>
          <w:sz w:val="30"/>
          <w:szCs w:val="30"/>
          <w:cs/>
        </w:rPr>
        <w:t xml:space="preserve"> </w:t>
      </w:r>
      <w:r w:rsidR="000D4A15">
        <w:rPr>
          <w:rFonts w:ascii="Angsana New" w:hAnsi="Angsana New" w:cs="Angsana New"/>
          <w:sz w:val="30"/>
          <w:szCs w:val="30"/>
        </w:rPr>
        <w:t>4</w:t>
      </w:r>
      <w:r w:rsidR="00CA11AA" w:rsidRPr="00CA11AA">
        <w:rPr>
          <w:rFonts w:ascii="Angsana New" w:hAnsi="Angsana New" w:cs="Angsana New"/>
          <w:sz w:val="30"/>
          <w:szCs w:val="30"/>
          <w:cs/>
        </w:rPr>
        <w:t xml:space="preserve"> </w:t>
      </w:r>
      <w:r w:rsidR="00CA11AA" w:rsidRPr="00CA11AA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7C1AA748" w14:textId="77777777" w:rsidR="00EB49AD" w:rsidRPr="00904E4C" w:rsidRDefault="00EB49AD" w:rsidP="00EB49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843BC8" w14:textId="1DF3BDFA" w:rsidR="00637F4D" w:rsidRDefault="00637F4D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37F4D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2ACBED39" w14:textId="049FEC45" w:rsidR="00CE6D43" w:rsidRPr="00E52657" w:rsidRDefault="00CE6D43" w:rsidP="00CE6D4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E27302" w14:textId="7B0D113D" w:rsidR="00685C82" w:rsidRPr="00904E4C" w:rsidRDefault="00685C82" w:rsidP="006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04E4C">
        <w:rPr>
          <w:rFonts w:ascii="Angsana New" w:hAnsi="Angsana New"/>
          <w:b/>
          <w:bCs/>
          <w:sz w:val="30"/>
          <w:szCs w:val="30"/>
          <w:cs/>
        </w:rPr>
        <w:tab/>
      </w:r>
      <w:r w:rsidRPr="00904E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C603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บัญชีเงินลงทุนในบริษัทย่อย</w:t>
      </w:r>
    </w:p>
    <w:p w14:paraId="0637C738" w14:textId="77777777" w:rsidR="00685C82" w:rsidRPr="003E580F" w:rsidRDefault="00685C82" w:rsidP="00975694">
      <w:pPr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84D66F8" w14:textId="44A46C78" w:rsidR="00B96304" w:rsidRDefault="00B96304" w:rsidP="00C7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8988697"/>
      <w:r w:rsidRPr="0083413B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917FDA">
        <w:rPr>
          <w:rFonts w:ascii="Angsana New" w:hAnsi="Angsana New" w:cs="Angsana New" w:hint="cs"/>
          <w:sz w:val="30"/>
          <w:szCs w:val="30"/>
          <w:cs/>
        </w:rPr>
        <w:t>เ</w:t>
      </w:r>
      <w:r w:rsidRPr="0083413B">
        <w:rPr>
          <w:rFonts w:ascii="Angsana New" w:hAnsi="Angsana New" w:cs="Angsana New" w:hint="cs"/>
          <w:sz w:val="30"/>
          <w:szCs w:val="30"/>
          <w:cs/>
        </w:rPr>
        <w:t>ปลี่ยนวิธีการบันทึกบัญชีเงินลงทุนในบริษัทย่อย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413B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83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413B">
        <w:rPr>
          <w:rFonts w:ascii="Angsana New" w:hAnsi="Angsana New" w:cs="Angsana New" w:hint="cs"/>
          <w:sz w:val="30"/>
          <w:szCs w:val="30"/>
          <w:cs/>
        </w:rPr>
        <w:t>จากเดิมที่บันทึก</w:t>
      </w:r>
      <w:r>
        <w:rPr>
          <w:rFonts w:ascii="Angsana New" w:hAnsi="Angsana New" w:cs="Angsana New"/>
          <w:sz w:val="30"/>
          <w:szCs w:val="30"/>
        </w:rPr>
        <w:br/>
      </w:r>
      <w:r w:rsidRPr="0083413B">
        <w:rPr>
          <w:rFonts w:ascii="Angsana New" w:hAnsi="Angsana New" w:cs="Angsana New" w:hint="cs"/>
          <w:sz w:val="30"/>
          <w:szCs w:val="30"/>
          <w:cs/>
        </w:rPr>
        <w:t>ตามวิธีราคาทุนมาเป็นวิธีส่วนได้เสีย</w:t>
      </w:r>
      <w:r w:rsidRPr="0083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413B">
        <w:rPr>
          <w:rFonts w:ascii="Angsana New" w:hAnsi="Angsana New" w:cs="Angsana New" w:hint="cs"/>
          <w:sz w:val="30"/>
          <w:szCs w:val="30"/>
          <w:cs/>
        </w:rPr>
        <w:t>บริษัทได้ปรับย้อนหลังงบการเงินงวดก่อนที่แสดงเปรียบเทียบเพื่อสะท้อนผลของการเปลี่ยนแปลงข้างต้น</w:t>
      </w:r>
      <w:r w:rsidRPr="0083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3582">
        <w:rPr>
          <w:rFonts w:ascii="Angsana New" w:hAnsi="Angsana New" w:cs="Angsana New" w:hint="cs"/>
          <w:sz w:val="30"/>
          <w:szCs w:val="30"/>
          <w:cs/>
        </w:rPr>
        <w:t>ผลสะสมของการเปลี่ยนแปลงดังกล่าวแสดงเป็นรายการแยกต่างหากในงบแสดงการเปลี่ยนแปลงส่วนของผู้ถือหุ้น</w:t>
      </w:r>
      <w:r w:rsidRPr="00703582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2C74189A" w14:textId="4355B79F" w:rsidR="00B96304" w:rsidRDefault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CE0A3FC" w14:textId="1C95C525" w:rsidR="00B96304" w:rsidRDefault="00B96304" w:rsidP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633D">
        <w:rPr>
          <w:rFonts w:ascii="Angsana New" w:hAnsi="Angsana New" w:cs="Angsana New" w:hint="cs"/>
          <w:sz w:val="30"/>
          <w:szCs w:val="30"/>
          <w:cs/>
        </w:rPr>
        <w:t>จำนวนเงินของรายการปรับปรุงที่มีผลกระทบต่อรายการในงบ</w:t>
      </w:r>
      <w:r w:rsidR="00244D95">
        <w:rPr>
          <w:rFonts w:ascii="Angsana New" w:hAnsi="Angsana New" w:cs="Angsana New" w:hint="cs"/>
          <w:sz w:val="30"/>
          <w:szCs w:val="30"/>
          <w:cs/>
        </w:rPr>
        <w:t>การเงินเฉพาะกิจการ มีดังนี้</w:t>
      </w:r>
    </w:p>
    <w:p w14:paraId="50FFE4CB" w14:textId="77777777" w:rsidR="00B96304" w:rsidRDefault="00B96304" w:rsidP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710"/>
        <w:gridCol w:w="180"/>
        <w:gridCol w:w="1620"/>
        <w:gridCol w:w="180"/>
        <w:gridCol w:w="1589"/>
      </w:tblGrid>
      <w:tr w:rsidR="00975694" w:rsidRPr="00975694" w14:paraId="353333E8" w14:textId="77777777" w:rsidTr="00273145">
        <w:trPr>
          <w:cantSplit/>
          <w:trHeight w:val="349"/>
          <w:tblHeader/>
        </w:trPr>
        <w:tc>
          <w:tcPr>
            <w:tcW w:w="3870" w:type="dxa"/>
            <w:vAlign w:val="bottom"/>
          </w:tcPr>
          <w:p w14:paraId="03F92F78" w14:textId="77777777" w:rsidR="00975694" w:rsidRPr="00975694" w:rsidRDefault="00975694" w:rsidP="00DF750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5279" w:type="dxa"/>
            <w:gridSpan w:val="5"/>
          </w:tcPr>
          <w:p w14:paraId="67B566BC" w14:textId="77777777" w:rsidR="00975694" w:rsidRPr="00975694" w:rsidRDefault="00975694" w:rsidP="00DF750E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756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694" w:rsidRPr="00975694" w14:paraId="2CBCC2EA" w14:textId="77777777" w:rsidTr="00273145">
        <w:trPr>
          <w:cantSplit/>
          <w:trHeight w:val="22"/>
          <w:tblHeader/>
        </w:trPr>
        <w:tc>
          <w:tcPr>
            <w:tcW w:w="3870" w:type="dxa"/>
            <w:vAlign w:val="bottom"/>
          </w:tcPr>
          <w:p w14:paraId="085B1D8E" w14:textId="77777777" w:rsidR="00975694" w:rsidRPr="00975694" w:rsidRDefault="00975694" w:rsidP="00DF750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746688B9" w14:textId="6A57E313" w:rsidR="00975694" w:rsidRPr="00975694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 มีนาคม</w:t>
            </w:r>
          </w:p>
        </w:tc>
        <w:tc>
          <w:tcPr>
            <w:tcW w:w="180" w:type="dxa"/>
          </w:tcPr>
          <w:p w14:paraId="1C981DD1" w14:textId="77777777" w:rsidR="00975694" w:rsidRPr="00975694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BC911A" w14:textId="7F46885B" w:rsidR="00975694" w:rsidRPr="00975694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717526F" w14:textId="77777777" w:rsidR="00975694" w:rsidRPr="00975694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89" w:type="dxa"/>
            <w:vAlign w:val="bottom"/>
          </w:tcPr>
          <w:p w14:paraId="04C24AD0" w14:textId="57914FEF" w:rsidR="00975694" w:rsidRPr="00975694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 ธันวาคม</w:t>
            </w:r>
          </w:p>
        </w:tc>
      </w:tr>
      <w:tr w:rsidR="00975694" w:rsidRPr="00975694" w14:paraId="664B7E71" w14:textId="77777777" w:rsidTr="00273145">
        <w:trPr>
          <w:cantSplit/>
          <w:trHeight w:val="22"/>
          <w:tblHeader/>
        </w:trPr>
        <w:tc>
          <w:tcPr>
            <w:tcW w:w="3870" w:type="dxa"/>
            <w:vAlign w:val="bottom"/>
          </w:tcPr>
          <w:p w14:paraId="608E4B12" w14:textId="77777777" w:rsidR="00975694" w:rsidRPr="00975694" w:rsidRDefault="00975694" w:rsidP="00DF750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540DF616" w14:textId="77777777" w:rsidR="00975694" w:rsidRPr="00975694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6A68BED" w14:textId="77777777" w:rsidR="00975694" w:rsidRPr="00975694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E52C616" w14:textId="77777777" w:rsidR="00975694" w:rsidRPr="00975694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885FC4E" w14:textId="77777777" w:rsidR="00975694" w:rsidRPr="00975694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89" w:type="dxa"/>
            <w:vAlign w:val="bottom"/>
          </w:tcPr>
          <w:p w14:paraId="072D0CAA" w14:textId="77777777" w:rsidR="00975694" w:rsidRPr="00975694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975694" w:rsidRPr="00975694" w14:paraId="419DB8C9" w14:textId="77777777" w:rsidTr="00273145">
        <w:trPr>
          <w:cantSplit/>
          <w:trHeight w:val="22"/>
          <w:tblHeader/>
        </w:trPr>
        <w:tc>
          <w:tcPr>
            <w:tcW w:w="3870" w:type="dxa"/>
          </w:tcPr>
          <w:p w14:paraId="793EA717" w14:textId="77777777" w:rsidR="00975694" w:rsidRPr="00975694" w:rsidRDefault="00975694" w:rsidP="00DF750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79" w:type="dxa"/>
            <w:gridSpan w:val="5"/>
            <w:vAlign w:val="bottom"/>
          </w:tcPr>
          <w:p w14:paraId="3340377E" w14:textId="77777777" w:rsidR="00975694" w:rsidRPr="00975694" w:rsidRDefault="00975694" w:rsidP="00DF750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7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5694" w:rsidRPr="00975694" w14:paraId="2FF2E120" w14:textId="77777777" w:rsidTr="00273145">
        <w:trPr>
          <w:cantSplit/>
          <w:trHeight w:val="22"/>
        </w:trPr>
        <w:tc>
          <w:tcPr>
            <w:tcW w:w="3870" w:type="dxa"/>
          </w:tcPr>
          <w:p w14:paraId="5AC6D2F5" w14:textId="77777777" w:rsidR="00975694" w:rsidRPr="00975694" w:rsidRDefault="00975694" w:rsidP="00DF750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9756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0" w:type="dxa"/>
            <w:vAlign w:val="bottom"/>
          </w:tcPr>
          <w:p w14:paraId="40E7F593" w14:textId="77777777" w:rsidR="00975694" w:rsidRPr="00975694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C4E4A4" w14:textId="77777777" w:rsidR="00975694" w:rsidRPr="00975694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84320F" w14:textId="77777777" w:rsidR="00975694" w:rsidRPr="00975694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81320E" w14:textId="77777777" w:rsidR="00975694" w:rsidRPr="00975694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  <w:vAlign w:val="bottom"/>
          </w:tcPr>
          <w:p w14:paraId="066A1D4E" w14:textId="77777777" w:rsidR="00975694" w:rsidRPr="00975694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694" w:rsidRPr="00975694" w14:paraId="1D441AA7" w14:textId="77777777" w:rsidTr="00273145">
        <w:trPr>
          <w:cantSplit/>
          <w:trHeight w:val="297"/>
        </w:trPr>
        <w:tc>
          <w:tcPr>
            <w:tcW w:w="3870" w:type="dxa"/>
          </w:tcPr>
          <w:p w14:paraId="13B34D6A" w14:textId="19CA66FF" w:rsidR="00975694" w:rsidRPr="00975694" w:rsidRDefault="00975694" w:rsidP="00A30A2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เงินลงทุนในบริษัทย่อยลดลง</w:t>
            </w:r>
          </w:p>
        </w:tc>
        <w:tc>
          <w:tcPr>
            <w:tcW w:w="1710" w:type="dxa"/>
            <w:vAlign w:val="bottom"/>
          </w:tcPr>
          <w:p w14:paraId="7AEC16F2" w14:textId="0C8516DF" w:rsidR="00975694" w:rsidRPr="00975694" w:rsidRDefault="00975694" w:rsidP="0027314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</w:t>
            </w:r>
            <w:r w:rsidRPr="009756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229)</w:t>
            </w:r>
          </w:p>
        </w:tc>
        <w:tc>
          <w:tcPr>
            <w:tcW w:w="180" w:type="dxa"/>
          </w:tcPr>
          <w:p w14:paraId="4E392C3D" w14:textId="77777777" w:rsidR="00975694" w:rsidRPr="00975694" w:rsidRDefault="00975694" w:rsidP="00A30A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62F06A" w14:textId="1334DA57" w:rsidR="00975694" w:rsidRPr="00975694" w:rsidRDefault="00975694" w:rsidP="00273145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975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729)</w:t>
            </w:r>
          </w:p>
        </w:tc>
        <w:tc>
          <w:tcPr>
            <w:tcW w:w="180" w:type="dxa"/>
          </w:tcPr>
          <w:p w14:paraId="28ADB43A" w14:textId="77777777" w:rsidR="00975694" w:rsidRPr="00975694" w:rsidRDefault="00975694" w:rsidP="00A30A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  <w:vAlign w:val="bottom"/>
          </w:tcPr>
          <w:p w14:paraId="2AE7E4DF" w14:textId="0E666C55" w:rsidR="00975694" w:rsidRPr="00975694" w:rsidRDefault="00975694" w:rsidP="002731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9756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596)</w:t>
            </w:r>
          </w:p>
        </w:tc>
      </w:tr>
      <w:tr w:rsidR="00975694" w:rsidRPr="00975694" w14:paraId="410A0EF7" w14:textId="77777777" w:rsidTr="00273145">
        <w:trPr>
          <w:cantSplit/>
          <w:trHeight w:val="297"/>
        </w:trPr>
        <w:tc>
          <w:tcPr>
            <w:tcW w:w="3870" w:type="dxa"/>
          </w:tcPr>
          <w:p w14:paraId="58BF31C3" w14:textId="00F411D8" w:rsidR="00975694" w:rsidRPr="00975694" w:rsidRDefault="00975694" w:rsidP="00A30A2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กำไรสะสมยังไม่จัดสรรลดลง</w:t>
            </w:r>
          </w:p>
        </w:tc>
        <w:tc>
          <w:tcPr>
            <w:tcW w:w="1710" w:type="dxa"/>
            <w:vAlign w:val="bottom"/>
          </w:tcPr>
          <w:p w14:paraId="02407F89" w14:textId="68CB2BFF" w:rsidR="00975694" w:rsidRPr="00975694" w:rsidRDefault="00975694" w:rsidP="0027314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</w:t>
            </w:r>
            <w:r w:rsidRPr="009756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229)</w:t>
            </w:r>
          </w:p>
        </w:tc>
        <w:tc>
          <w:tcPr>
            <w:tcW w:w="180" w:type="dxa"/>
          </w:tcPr>
          <w:p w14:paraId="7F695493" w14:textId="77777777" w:rsidR="00975694" w:rsidRPr="00975694" w:rsidRDefault="00975694" w:rsidP="00A30A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E993F" w14:textId="2B9C6A26" w:rsidR="00975694" w:rsidRPr="00975694" w:rsidRDefault="00975694" w:rsidP="00273145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975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729)</w:t>
            </w:r>
          </w:p>
        </w:tc>
        <w:tc>
          <w:tcPr>
            <w:tcW w:w="180" w:type="dxa"/>
          </w:tcPr>
          <w:p w14:paraId="24A9CA73" w14:textId="77777777" w:rsidR="00975694" w:rsidRPr="00975694" w:rsidRDefault="00975694" w:rsidP="00A30A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  <w:vAlign w:val="bottom"/>
          </w:tcPr>
          <w:p w14:paraId="20C858F9" w14:textId="4D9DA03E" w:rsidR="00975694" w:rsidRPr="00975694" w:rsidRDefault="00975694" w:rsidP="002731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9756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596)</w:t>
            </w:r>
          </w:p>
        </w:tc>
      </w:tr>
    </w:tbl>
    <w:p w14:paraId="2806D8A3" w14:textId="29B1AC8C" w:rsidR="00B96304" w:rsidRPr="00975694" w:rsidRDefault="004A0F6F" w:rsidP="00B96304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630"/>
        <w:gridCol w:w="1620"/>
        <w:gridCol w:w="180"/>
        <w:gridCol w:w="1620"/>
      </w:tblGrid>
      <w:tr w:rsidR="00905954" w:rsidRPr="00975694" w14:paraId="5C66292C" w14:textId="77777777" w:rsidTr="00273145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0A7971DD" w14:textId="77777777" w:rsidR="00905954" w:rsidRPr="00975694" w:rsidRDefault="00905954" w:rsidP="008C5F9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7011E068" w14:textId="77777777" w:rsidR="00905954" w:rsidRPr="00975694" w:rsidRDefault="00905954" w:rsidP="008C5F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78DAEDAA" w14:textId="77777777" w:rsidR="00905954" w:rsidRPr="00975694" w:rsidRDefault="00905954" w:rsidP="008C5F9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018A45B" w14:textId="067F21C3" w:rsidR="00905954" w:rsidRPr="00975694" w:rsidRDefault="00905954" w:rsidP="008C5F9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954" w:rsidRPr="00975694" w14:paraId="4B0ACE25" w14:textId="77777777" w:rsidTr="00273145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0D1918EB" w14:textId="77777777" w:rsidR="00905954" w:rsidRPr="00975694" w:rsidRDefault="00905954" w:rsidP="008C5F9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6DDA10D" w14:textId="77777777" w:rsidR="00905954" w:rsidRPr="00975694" w:rsidRDefault="00905954" w:rsidP="008C5F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4F78339B" w14:textId="77777777" w:rsidR="00905954" w:rsidRPr="00975694" w:rsidRDefault="00905954" w:rsidP="008C5F9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BF53B37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78576000" w14:textId="79ED6E51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 มีนาคม</w:t>
            </w:r>
          </w:p>
        </w:tc>
      </w:tr>
      <w:tr w:rsidR="00905954" w:rsidRPr="00975694" w14:paraId="648DEF03" w14:textId="77777777" w:rsidTr="00273145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56466F53" w14:textId="77777777" w:rsidR="00905954" w:rsidRPr="00975694" w:rsidRDefault="00905954" w:rsidP="008C5F9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6729A408" w14:textId="38B8CDAC" w:rsidR="00905954" w:rsidRPr="00975694" w:rsidRDefault="00905954" w:rsidP="002731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4386C1CA" w14:textId="5F705971" w:rsidR="00905954" w:rsidRPr="004F6E44" w:rsidRDefault="00905954" w:rsidP="004F6E4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546C0BF" w14:textId="1189C6BB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65D655C" w14:textId="77777777" w:rsidR="00905954" w:rsidRPr="00975694" w:rsidRDefault="00905954" w:rsidP="008C5F9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8064B92" w14:textId="3C8703FF" w:rsidR="00905954" w:rsidRPr="00975694" w:rsidRDefault="00905954" w:rsidP="008C5F9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905954" w:rsidRPr="00975694" w14:paraId="5C560DD1" w14:textId="77777777" w:rsidTr="00273145">
        <w:trPr>
          <w:cantSplit/>
          <w:trHeight w:val="20"/>
        </w:trPr>
        <w:tc>
          <w:tcPr>
            <w:tcW w:w="3690" w:type="dxa"/>
          </w:tcPr>
          <w:p w14:paraId="2E21D2B7" w14:textId="2F4FC65C" w:rsidR="00905954" w:rsidRPr="00975694" w:rsidRDefault="00905954" w:rsidP="008C5F9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9D7A37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4E66719D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02952B0" w14:textId="291839D4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5954" w:rsidRPr="00975694" w14:paraId="240D97FF" w14:textId="77777777" w:rsidTr="00273145">
        <w:trPr>
          <w:cantSplit/>
          <w:trHeight w:val="20"/>
        </w:trPr>
        <w:tc>
          <w:tcPr>
            <w:tcW w:w="3690" w:type="dxa"/>
          </w:tcPr>
          <w:p w14:paraId="4779575C" w14:textId="0F46EF1C" w:rsidR="00905954" w:rsidRPr="00975694" w:rsidRDefault="00905954" w:rsidP="008C5F9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15192FF4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02515AB8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DC7FEA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23FE43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6DE2A67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954" w:rsidRPr="00975694" w14:paraId="773D7563" w14:textId="77777777" w:rsidTr="00273145">
        <w:trPr>
          <w:cantSplit/>
          <w:trHeight w:val="20"/>
        </w:trPr>
        <w:tc>
          <w:tcPr>
            <w:tcW w:w="3690" w:type="dxa"/>
          </w:tcPr>
          <w:p w14:paraId="26C796B1" w14:textId="6FAA29CA" w:rsidR="00905954" w:rsidRPr="00975694" w:rsidRDefault="00905954" w:rsidP="008C5F9A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244D9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ของบริษัทย่อยเพิ่มขึ้น</w:t>
            </w:r>
          </w:p>
        </w:tc>
        <w:tc>
          <w:tcPr>
            <w:tcW w:w="1440" w:type="dxa"/>
            <w:vAlign w:val="bottom"/>
          </w:tcPr>
          <w:p w14:paraId="51ECBE12" w14:textId="77777777" w:rsidR="00905954" w:rsidRPr="00975694" w:rsidRDefault="00905954" w:rsidP="008C5F9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0244941B" w14:textId="77777777" w:rsidR="00905954" w:rsidRPr="00975694" w:rsidRDefault="00905954" w:rsidP="008C5F9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AE2B29" w14:textId="38CD2104" w:rsidR="00905954" w:rsidRPr="00377413" w:rsidRDefault="00A30A24" w:rsidP="00273145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3456">
              <w:rPr>
                <w:rFonts w:asciiTheme="majorBidi" w:hAnsiTheme="majorBidi" w:cstheme="majorBidi"/>
                <w:sz w:val="30"/>
                <w:szCs w:val="30"/>
              </w:rPr>
              <w:t>,525</w:t>
            </w:r>
          </w:p>
        </w:tc>
        <w:tc>
          <w:tcPr>
            <w:tcW w:w="180" w:type="dxa"/>
          </w:tcPr>
          <w:p w14:paraId="41BAA8AC" w14:textId="77777777" w:rsidR="00905954" w:rsidRPr="00975694" w:rsidRDefault="00905954" w:rsidP="008C5F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0E5B42A" w14:textId="39CA2525" w:rsidR="00905954" w:rsidRPr="00975694" w:rsidRDefault="00A30A24" w:rsidP="002731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975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="00220F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</w:p>
        </w:tc>
      </w:tr>
      <w:tr w:rsidR="00A30A24" w:rsidRPr="00975694" w14:paraId="2CA4B9C6" w14:textId="77777777" w:rsidTr="00273145">
        <w:trPr>
          <w:cantSplit/>
          <w:trHeight w:val="20"/>
        </w:trPr>
        <w:tc>
          <w:tcPr>
            <w:tcW w:w="3690" w:type="dxa"/>
          </w:tcPr>
          <w:p w14:paraId="0BCD57C5" w14:textId="35DF3FCC" w:rsidR="00A30A24" w:rsidRPr="00975694" w:rsidRDefault="00A30A24" w:rsidP="00A30A2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CA58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FACDD55" w14:textId="77777777" w:rsidR="00A30A24" w:rsidRPr="00975694" w:rsidRDefault="00A30A24" w:rsidP="00A30A2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05B3EBA3" w14:textId="77777777" w:rsidR="00A30A24" w:rsidRPr="00975694" w:rsidRDefault="00A30A24" w:rsidP="00A30A24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862A70" w14:textId="7B25955F" w:rsidR="00A30A24" w:rsidRPr="004F6E44" w:rsidRDefault="00BD3456" w:rsidP="00273145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1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,525</w:t>
            </w:r>
          </w:p>
        </w:tc>
        <w:tc>
          <w:tcPr>
            <w:tcW w:w="180" w:type="dxa"/>
          </w:tcPr>
          <w:p w14:paraId="5816BF96" w14:textId="77777777" w:rsidR="00A30A24" w:rsidRPr="00975694" w:rsidRDefault="00A30A24" w:rsidP="00A30A24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BC0C078" w14:textId="1707CC85" w:rsidR="00A30A24" w:rsidRPr="00975694" w:rsidRDefault="00A30A24" w:rsidP="002731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975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0F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625</w:t>
            </w:r>
          </w:p>
        </w:tc>
      </w:tr>
      <w:tr w:rsidR="00C60AD9" w:rsidRPr="00975694" w14:paraId="2E171812" w14:textId="77777777" w:rsidTr="00273145">
        <w:trPr>
          <w:cantSplit/>
          <w:trHeight w:val="20"/>
        </w:trPr>
        <w:tc>
          <w:tcPr>
            <w:tcW w:w="3690" w:type="dxa"/>
          </w:tcPr>
          <w:p w14:paraId="3407D5B2" w14:textId="77097ECE" w:rsidR="00C60AD9" w:rsidRPr="00975694" w:rsidRDefault="00C60AD9" w:rsidP="00A30A2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</w:t>
            </w:r>
            <w:r w:rsidR="00C042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B9DDFC9" w14:textId="77777777" w:rsidR="00C60AD9" w:rsidRPr="00975694" w:rsidRDefault="00C60AD9" w:rsidP="00A30A2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629EFEDB" w14:textId="77777777" w:rsidR="00C60AD9" w:rsidRPr="00975694" w:rsidRDefault="00C60AD9" w:rsidP="00A30A24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A3F36D" w14:textId="0A2FD3C0" w:rsidR="00C60AD9" w:rsidRPr="00C60AD9" w:rsidRDefault="00BD3456" w:rsidP="00273145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0A1E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80" w:type="dxa"/>
          </w:tcPr>
          <w:p w14:paraId="14BE443D" w14:textId="77777777" w:rsidR="00C60AD9" w:rsidRPr="00975694" w:rsidRDefault="00C60AD9" w:rsidP="00A30A24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4C8F02" w14:textId="3F498921" w:rsidR="00C60AD9" w:rsidRPr="00975694" w:rsidRDefault="00C60AD9" w:rsidP="002731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6,625</w:t>
            </w:r>
          </w:p>
        </w:tc>
      </w:tr>
      <w:tr w:rsidR="00A30A24" w:rsidRPr="00975694" w14:paraId="0F54231F" w14:textId="77777777" w:rsidTr="00273145">
        <w:trPr>
          <w:cantSplit/>
          <w:trHeight w:val="20"/>
        </w:trPr>
        <w:tc>
          <w:tcPr>
            <w:tcW w:w="3690" w:type="dxa"/>
          </w:tcPr>
          <w:p w14:paraId="4677B646" w14:textId="77777777" w:rsidR="00A30A24" w:rsidRPr="00975694" w:rsidRDefault="00A30A24" w:rsidP="00A3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9756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(บาท):</w:t>
            </w:r>
          </w:p>
        </w:tc>
        <w:tc>
          <w:tcPr>
            <w:tcW w:w="1440" w:type="dxa"/>
            <w:vAlign w:val="bottom"/>
          </w:tcPr>
          <w:p w14:paraId="799870FF" w14:textId="77777777" w:rsidR="00A30A24" w:rsidRPr="00975694" w:rsidRDefault="00A30A24" w:rsidP="00A30A2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833D11C" w14:textId="77777777" w:rsidR="00A30A24" w:rsidRPr="00975694" w:rsidRDefault="00A30A24" w:rsidP="00A30A24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9144E3" w14:textId="77777777" w:rsidR="00A30A24" w:rsidRPr="00975694" w:rsidRDefault="00A30A24" w:rsidP="0027314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0C9C80" w14:textId="77777777" w:rsidR="00A30A24" w:rsidRPr="00975694" w:rsidRDefault="00A30A24" w:rsidP="00A30A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DC7A7E" w14:textId="77777777" w:rsidR="00A30A24" w:rsidRPr="00975694" w:rsidRDefault="00A30A24" w:rsidP="00A30A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0A24" w:rsidRPr="00975694" w14:paraId="36E13A60" w14:textId="77777777" w:rsidTr="00273145">
        <w:trPr>
          <w:cantSplit/>
          <w:trHeight w:val="20"/>
        </w:trPr>
        <w:tc>
          <w:tcPr>
            <w:tcW w:w="3690" w:type="dxa"/>
          </w:tcPr>
          <w:p w14:paraId="29D40CBE" w14:textId="77777777" w:rsidR="00A30A24" w:rsidRPr="00975694" w:rsidRDefault="00A30A24" w:rsidP="00A30A24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75694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กำไรต่อหุ้นขั้นพื้นฐานเพิ่มขึ้น</w:t>
            </w:r>
          </w:p>
        </w:tc>
        <w:tc>
          <w:tcPr>
            <w:tcW w:w="1440" w:type="dxa"/>
            <w:vAlign w:val="bottom"/>
          </w:tcPr>
          <w:p w14:paraId="46F99C81" w14:textId="24B6FFED" w:rsidR="00A30A24" w:rsidRPr="00975694" w:rsidRDefault="00A30A24" w:rsidP="00A30A2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0F5E5A4" w14:textId="6CCB17C4" w:rsidR="00A30A24" w:rsidRPr="004F6E44" w:rsidRDefault="00A30A24" w:rsidP="004F6E4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1B8DEB9" w14:textId="7E0EA9DA" w:rsidR="00A30A24" w:rsidRPr="00975694" w:rsidRDefault="00422F34" w:rsidP="00273145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80" w:type="dxa"/>
          </w:tcPr>
          <w:p w14:paraId="1C451B87" w14:textId="77777777" w:rsidR="00A30A24" w:rsidRPr="00975694" w:rsidRDefault="00A30A24" w:rsidP="00A30A24">
            <w:pPr>
              <w:pStyle w:val="acctfourfigures"/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3DC5FD" w14:textId="292E40DE" w:rsidR="00A30A24" w:rsidRPr="00975694" w:rsidRDefault="00422F34" w:rsidP="002731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</w:tr>
    </w:tbl>
    <w:p w14:paraId="771BC734" w14:textId="4A723051" w:rsidR="00244D95" w:rsidRDefault="00244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FF"/>
          <w:sz w:val="30"/>
          <w:szCs w:val="30"/>
          <w:cs/>
          <w:lang w:val="th-TH" w:eastAsia="x-none"/>
        </w:rPr>
      </w:pPr>
    </w:p>
    <w:p w14:paraId="2D8C6BB0" w14:textId="6D0F8A58" w:rsidR="00C6034F" w:rsidRPr="00904E4C" w:rsidRDefault="00C6034F" w:rsidP="00C603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04E4C">
        <w:rPr>
          <w:rFonts w:ascii="Angsana New" w:hAnsi="Angsana New"/>
          <w:b/>
          <w:bCs/>
          <w:sz w:val="30"/>
          <w:szCs w:val="30"/>
          <w:cs/>
        </w:rPr>
        <w:tab/>
      </w:r>
      <w:r w:rsidR="00220F7E" w:rsidRPr="004B68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="004B681C" w:rsidRPr="004B68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กลุ่มเครื่องมือทางการเงิน</w:t>
      </w:r>
    </w:p>
    <w:p w14:paraId="4A1AB9C8" w14:textId="77777777" w:rsidR="00B96304" w:rsidRDefault="00B96304" w:rsidP="00CE6D4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7BBADB8" w14:textId="1DE57B83" w:rsidR="00CE6D43" w:rsidRPr="00CF1F58" w:rsidRDefault="00CE6D43" w:rsidP="00CE6D4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F58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CF1F58">
        <w:rPr>
          <w:rFonts w:ascii="Angsana New" w:hAnsi="Angsana New" w:cs="Angsana New"/>
          <w:sz w:val="30"/>
          <w:szCs w:val="30"/>
        </w:rPr>
        <w:t xml:space="preserve">1 </w:t>
      </w:r>
      <w:r w:rsidRPr="00CF1F5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F1F58">
        <w:rPr>
          <w:rFonts w:ascii="Angsana New" w:hAnsi="Angsana New" w:cs="Angsana New"/>
          <w:sz w:val="30"/>
          <w:szCs w:val="30"/>
        </w:rPr>
        <w:t xml:space="preserve">2563 </w:t>
      </w:r>
      <w:r w:rsidRPr="00CF1F5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CF1F58">
        <w:rPr>
          <w:rFonts w:ascii="Angsana New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</w:t>
      </w:r>
      <w:r w:rsidR="00244D95">
        <w:rPr>
          <w:rFonts w:ascii="Angsana New" w:hAnsi="Angsana New" w:cs="Angsana New" w:hint="cs"/>
          <w:sz w:val="30"/>
          <w:szCs w:val="30"/>
          <w:cs/>
        </w:rPr>
        <w:t>น</w:t>
      </w:r>
      <w:r w:rsidRPr="00CF1F58">
        <w:rPr>
          <w:rFonts w:ascii="Angsana New" w:hAnsi="Angsana New" w:cs="Angsana New" w:hint="cs"/>
          <w:sz w:val="30"/>
          <w:szCs w:val="30"/>
          <w:cs/>
        </w:rPr>
        <w:t>เป็นครั้งแร</w:t>
      </w:r>
      <w:r w:rsidRPr="00CF1F58">
        <w:rPr>
          <w:rFonts w:ascii="Angsana New" w:hAnsi="Angsana New" w:cs="Angsana New"/>
          <w:sz w:val="30"/>
          <w:szCs w:val="30"/>
          <w:cs/>
        </w:rPr>
        <w:t>ก</w:t>
      </w:r>
      <w:bookmarkEnd w:id="1"/>
    </w:p>
    <w:p w14:paraId="0A9FF850" w14:textId="77777777" w:rsidR="00CF1F58" w:rsidRPr="005C19B9" w:rsidRDefault="00CF1F58" w:rsidP="00CF1F58">
      <w:pPr>
        <w:tabs>
          <w:tab w:val="clear" w:pos="454"/>
          <w:tab w:val="clear" w:pos="680"/>
          <w:tab w:val="clear" w:pos="907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02A82" w14:textId="0808D966" w:rsidR="00CE6D43" w:rsidRPr="00AF68CD" w:rsidRDefault="00CE6D43" w:rsidP="00A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68CD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F68CD">
        <w:rPr>
          <w:rFonts w:ascii="Angsana New" w:hAnsi="Angsana New" w:cs="Angsana New"/>
          <w:sz w:val="30"/>
          <w:szCs w:val="30"/>
        </w:rPr>
        <w:t xml:space="preserve"> </w:t>
      </w:r>
      <w:r w:rsidRPr="00AF68CD">
        <w:rPr>
          <w:rFonts w:ascii="Angsana New" w:hAnsi="Angsana New" w:cs="Angsana New"/>
          <w:sz w:val="30"/>
          <w:szCs w:val="30"/>
          <w:cs/>
        </w:rPr>
        <w:t>โดยจากการถือปฏิบัติตามมาตรฐานการรายงานทางการเงินกลุ่มเครื่องมือทางการเงิน</w:t>
      </w:r>
      <w:r w:rsidR="00461642">
        <w:rPr>
          <w:rFonts w:ascii="Angsana New" w:hAnsi="Angsana New" w:cs="Angsana New"/>
          <w:sz w:val="30"/>
          <w:szCs w:val="30"/>
        </w:rPr>
        <w:t xml:space="preserve"> </w:t>
      </w:r>
      <w:r w:rsidR="00461642"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AE35DE">
        <w:rPr>
          <w:rFonts w:ascii="Angsana New" w:hAnsi="Angsana New" w:cs="Angsana New" w:hint="cs"/>
          <w:sz w:val="30"/>
          <w:szCs w:val="30"/>
          <w:cs/>
        </w:rPr>
        <w:t>ผลกระทบต่องบการเงินของกลุ่มบริษัทอย่างมีสาระสำคัญ</w:t>
      </w:r>
    </w:p>
    <w:p w14:paraId="41CA27B7" w14:textId="77777777" w:rsidR="00CF1F58" w:rsidRDefault="00CF1F58" w:rsidP="00CF1F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/>
          <w:sz w:val="30"/>
          <w:szCs w:val="30"/>
          <w:cs/>
        </w:rPr>
      </w:pPr>
    </w:p>
    <w:p w14:paraId="67E3E339" w14:textId="6A0269AF" w:rsidR="00801663" w:rsidRPr="00DA23AE" w:rsidRDefault="00DA23AE" w:rsidP="00DA2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23A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DA23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DA23A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DA23A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01663" w:rsidRPr="00DA23AE">
        <w:rPr>
          <w:rFonts w:ascii="Angsana New" w:hAnsi="Angsana New"/>
          <w:b/>
          <w:bCs/>
          <w:i/>
          <w:iCs/>
          <w:sz w:val="30"/>
          <w:szCs w:val="30"/>
        </w:rPr>
        <w:t xml:space="preserve">TFRS 16 </w:t>
      </w:r>
      <w:r w:rsidR="00801663" w:rsidRPr="00DA23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2C90FA91" w14:textId="77777777" w:rsidR="00801663" w:rsidRPr="00801663" w:rsidRDefault="00801663" w:rsidP="00801663">
      <w:pPr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02E9725D" w14:textId="5688CFBB" w:rsidR="00801663" w:rsidRPr="00AF68CD" w:rsidRDefault="00801663" w:rsidP="00A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68C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AF68CD">
        <w:rPr>
          <w:rFonts w:ascii="Angsana New" w:hAnsi="Angsana New" w:cs="Angsana New"/>
          <w:sz w:val="30"/>
          <w:szCs w:val="30"/>
        </w:rPr>
        <w:t xml:space="preserve">1 </w:t>
      </w:r>
      <w:r w:rsidRPr="00AF68C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F68CD">
        <w:rPr>
          <w:rFonts w:ascii="Angsana New" w:hAnsi="Angsana New" w:cs="Angsana New"/>
          <w:sz w:val="30"/>
          <w:szCs w:val="30"/>
        </w:rPr>
        <w:t xml:space="preserve">2563 </w:t>
      </w:r>
      <w:r w:rsidRPr="00AF68CD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AF68CD">
        <w:rPr>
          <w:rFonts w:ascii="Angsana New" w:hAnsi="Angsana New" w:cs="Angsana New"/>
          <w:sz w:val="30"/>
          <w:szCs w:val="30"/>
        </w:rPr>
        <w:t xml:space="preserve">TFRS 16 </w:t>
      </w:r>
      <w:r w:rsidRPr="00AF68CD">
        <w:rPr>
          <w:rFonts w:ascii="Angsana New" w:hAnsi="Angsana New" w:cs="Angsana New"/>
          <w:sz w:val="30"/>
          <w:szCs w:val="30"/>
          <w:cs/>
        </w:rPr>
        <w:t>เป็นครั้งแรก</w:t>
      </w:r>
      <w:r w:rsidRPr="00AF68CD">
        <w:rPr>
          <w:rFonts w:ascii="Angsana New" w:hAnsi="Angsana New" w:cs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AF68CD">
        <w:rPr>
          <w:rFonts w:ascii="Angsana New" w:hAnsi="Angsana New" w:cs="Angsana New"/>
          <w:sz w:val="30"/>
          <w:szCs w:val="30"/>
        </w:rPr>
        <w:t xml:space="preserve">17 </w:t>
      </w:r>
      <w:r w:rsidRPr="00AF68C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68CD">
        <w:rPr>
          <w:rFonts w:ascii="Angsana New" w:hAnsi="Angsana New" w:cs="Angsana New"/>
          <w:sz w:val="30"/>
          <w:szCs w:val="30"/>
          <w:cs/>
        </w:rPr>
        <w:t>สัญญาเช่า</w:t>
      </w:r>
      <w:r w:rsidRPr="00AF68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68CD">
        <w:rPr>
          <w:rFonts w:ascii="Angsana New" w:hAnsi="Angsana New" w:cs="Angsana New"/>
          <w:sz w:val="30"/>
          <w:szCs w:val="30"/>
        </w:rPr>
        <w:t xml:space="preserve">(TAS 17) </w:t>
      </w:r>
      <w:r w:rsidRPr="00AF68CD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AF68CD">
        <w:rPr>
          <w:rFonts w:ascii="Angsana New" w:hAnsi="Angsana New" w:cs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AF68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68CD">
        <w:rPr>
          <w:rFonts w:ascii="Angsana New" w:hAnsi="Angsana New" w:cs="Angsana New"/>
          <w:sz w:val="30"/>
          <w:szCs w:val="30"/>
        </w:rPr>
        <w:t>(Modified retrospective approach)</w:t>
      </w:r>
    </w:p>
    <w:p w14:paraId="390F8E9A" w14:textId="24DE7D0B" w:rsidR="00801663" w:rsidRPr="00AF68CD" w:rsidRDefault="00801663" w:rsidP="00A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6FD356" w14:textId="13F4F1B5" w:rsidR="00801663" w:rsidRPr="00AF68CD" w:rsidRDefault="00801663" w:rsidP="00A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68CD">
        <w:rPr>
          <w:rFonts w:ascii="Angsana New" w:hAnsi="Angsana New" w:cs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AF68CD">
        <w:rPr>
          <w:rFonts w:ascii="Angsana New" w:hAnsi="Angsana New" w:cs="Angsana New"/>
          <w:sz w:val="30"/>
          <w:szCs w:val="30"/>
        </w:rPr>
        <w:t xml:space="preserve"> TFRS</w:t>
      </w:r>
      <w:r w:rsidRPr="00AF68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68CD">
        <w:rPr>
          <w:rFonts w:ascii="Angsana New" w:hAnsi="Angsana New" w:cs="Angsana New"/>
          <w:sz w:val="30"/>
          <w:szCs w:val="30"/>
        </w:rPr>
        <w:t xml:space="preserve">16 </w:t>
      </w:r>
      <w:r w:rsidRPr="00AF68CD">
        <w:rPr>
          <w:rFonts w:ascii="Angsana New" w:hAnsi="Angsana New" w:cs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AF68CD">
        <w:rPr>
          <w:rFonts w:ascii="Angsana New" w:hAnsi="Angsana New" w:cs="Angsana New" w:hint="cs"/>
          <w:sz w:val="30"/>
          <w:szCs w:val="30"/>
          <w:cs/>
        </w:rPr>
        <w:t xml:space="preserve">ตามราคาขายที่เป็นเอกเทศ </w:t>
      </w:r>
      <w:r w:rsidRPr="00AF68CD">
        <w:rPr>
          <w:rFonts w:ascii="Angsana New" w:hAnsi="Angsana New" w:cs="Angsana New"/>
          <w:sz w:val="30"/>
          <w:szCs w:val="30"/>
        </w:rPr>
        <w:t xml:space="preserve">(Transaction price) </w:t>
      </w:r>
      <w:r w:rsidRPr="00AF68CD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AF68CD">
        <w:rPr>
          <w:rFonts w:ascii="Angsana New" w:hAnsi="Angsana New" w:cs="Angsana New"/>
          <w:sz w:val="30"/>
          <w:szCs w:val="30"/>
          <w:cs/>
        </w:rPr>
        <w:t>วันที่</w:t>
      </w:r>
      <w:r w:rsidRPr="00AF68CD">
        <w:rPr>
          <w:rFonts w:ascii="Angsana New" w:hAnsi="Angsana New" w:cs="Angsana New"/>
          <w:sz w:val="30"/>
          <w:szCs w:val="30"/>
        </w:rPr>
        <w:t xml:space="preserve"> 1 </w:t>
      </w:r>
      <w:r w:rsidRPr="00AF68C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F68CD">
        <w:rPr>
          <w:rFonts w:ascii="Angsana New" w:hAnsi="Angsana New" w:cs="Angsana New"/>
          <w:sz w:val="30"/>
          <w:szCs w:val="30"/>
        </w:rPr>
        <w:t xml:space="preserve">2563 </w:t>
      </w:r>
      <w:r w:rsidRPr="00AF68CD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Pr="00AF68CD">
        <w:rPr>
          <w:rFonts w:ascii="Angsana New" w:hAnsi="Angsana New" w:cs="Angsana New" w:hint="cs"/>
          <w:sz w:val="30"/>
          <w:szCs w:val="30"/>
          <w:cs/>
        </w:rPr>
        <w:t>และ</w:t>
      </w:r>
      <w:r w:rsidRPr="00AF68CD">
        <w:rPr>
          <w:rFonts w:ascii="Angsana New" w:hAnsi="Angsana New" w:cs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AF68CD">
        <w:rPr>
          <w:rFonts w:ascii="Angsana New" w:hAnsi="Angsana New" w:cs="Angsana New"/>
          <w:sz w:val="30"/>
          <w:szCs w:val="30"/>
        </w:rPr>
        <w:t xml:space="preserve"> </w:t>
      </w:r>
      <w:r w:rsidRPr="00AF68CD">
        <w:rPr>
          <w:rFonts w:ascii="Angsana New" w:hAnsi="Angsana New" w:cs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1C4824D" w14:textId="77777777" w:rsidR="00801663" w:rsidRPr="00801663" w:rsidRDefault="00801663" w:rsidP="00801663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0BF337" w14:textId="0E68D80C" w:rsidR="00801663" w:rsidRDefault="00801663" w:rsidP="0092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01663">
        <w:rPr>
          <w:rFonts w:asciiTheme="majorBidi" w:eastAsia="Calibri" w:hAnsiTheme="majorBidi" w:cs="Angsana New" w:hint="cs"/>
          <w:sz w:val="30"/>
          <w:szCs w:val="30"/>
          <w:cs/>
        </w:rPr>
        <w:t>ในการปฏิบัติในช่วงเปลี่ยนแปลง</w:t>
      </w:r>
      <w:r w:rsidRPr="00801663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801663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กลุ่มบริษัทได้เลือกใช้ข้อยกเว้นต่อไปนี้</w:t>
      </w:r>
      <w:r w:rsidRPr="00160D10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73A79E76" w14:textId="77777777" w:rsidR="00801663" w:rsidRDefault="00801663" w:rsidP="008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  <w:highlight w:val="cyan"/>
        </w:rPr>
      </w:pPr>
    </w:p>
    <w:p w14:paraId="767E6124" w14:textId="775B2242" w:rsidR="00801663" w:rsidRPr="00C02B7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/>
          <w:sz w:val="30"/>
          <w:szCs w:val="30"/>
        </w:rPr>
      </w:pPr>
      <w:r w:rsidRPr="00C02B73">
        <w:rPr>
          <w:rFonts w:asciiTheme="majorBidi" w:eastAsia="Calibri" w:hAnsi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E952EC">
        <w:rPr>
          <w:rFonts w:asciiTheme="majorBidi" w:eastAsia="Calibri" w:hAnsiTheme="majorBidi"/>
          <w:sz w:val="30"/>
          <w:szCs w:val="30"/>
          <w:cs/>
        </w:rPr>
        <w:br/>
      </w:r>
      <w:r w:rsidRPr="00C02B73">
        <w:rPr>
          <w:rFonts w:asciiTheme="majorBidi" w:eastAsia="Calibri" w:hAnsiTheme="majorBidi"/>
          <w:sz w:val="30"/>
          <w:szCs w:val="30"/>
        </w:rPr>
        <w:t xml:space="preserve">12 </w:t>
      </w:r>
      <w:r w:rsidRPr="00C02B73">
        <w:rPr>
          <w:rFonts w:asciiTheme="majorBidi" w:eastAsia="Calibri" w:hAnsiTheme="majorBidi"/>
          <w:sz w:val="30"/>
          <w:szCs w:val="30"/>
          <w:cs/>
        </w:rPr>
        <w:t>เดือน</w:t>
      </w:r>
    </w:p>
    <w:p w14:paraId="69618BF3" w14:textId="319FC205" w:rsidR="00801663" w:rsidRPr="00C02B7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/>
          <w:sz w:val="30"/>
          <w:szCs w:val="30"/>
        </w:rPr>
      </w:pPr>
      <w:r w:rsidRPr="00C02B73">
        <w:rPr>
          <w:rFonts w:asciiTheme="majorBidi" w:eastAsia="Calibri" w:hAnsi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5E42DC71" w14:textId="1626175E" w:rsidR="00801663" w:rsidRPr="00C02B7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/>
          <w:sz w:val="30"/>
          <w:szCs w:val="30"/>
        </w:rPr>
      </w:pPr>
      <w:r w:rsidRPr="00C02B73">
        <w:rPr>
          <w:rFonts w:asciiTheme="majorBidi" w:eastAsia="Calibri" w:hAnsi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460FBBDC" w14:textId="2A322A69" w:rsidR="00801663" w:rsidRPr="00C02B7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/>
          <w:sz w:val="30"/>
          <w:szCs w:val="30"/>
        </w:rPr>
      </w:pPr>
      <w:r w:rsidRPr="00C02B73">
        <w:rPr>
          <w:rFonts w:asciiTheme="majorBidi" w:eastAsia="Calibri" w:hAnsi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2B632FBB" w14:textId="4E5B2DC4" w:rsidR="00FB773E" w:rsidRDefault="00801663" w:rsidP="00220F7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/>
          <w:sz w:val="30"/>
          <w:szCs w:val="30"/>
        </w:rPr>
      </w:pPr>
      <w:r w:rsidRPr="00E952EC">
        <w:rPr>
          <w:rFonts w:asciiTheme="majorBidi" w:eastAsia="Calibri" w:hAnsi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428ABEA" w14:textId="77777777" w:rsidR="00E952EC" w:rsidRPr="00E952EC" w:rsidRDefault="00E952EC" w:rsidP="00E95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="Calibri" w:hAnsiTheme="majorBidi"/>
          <w:sz w:val="30"/>
          <w:szCs w:val="30"/>
          <w:cs/>
        </w:rPr>
      </w:pPr>
    </w:p>
    <w:tbl>
      <w:tblPr>
        <w:tblW w:w="855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801663" w:rsidRPr="00F462F7" w14:paraId="5A416FC7" w14:textId="77777777" w:rsidTr="008A5A0A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7ED7F185" w14:textId="7F0813D9" w:rsidR="00801663" w:rsidRPr="00F462F7" w:rsidRDefault="00801663" w:rsidP="00AE2C5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462F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462F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462F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462F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462F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462F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F462F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596E68" w14:textId="73EE5BD9" w:rsidR="00801663" w:rsidRPr="00F462F7" w:rsidRDefault="00801663" w:rsidP="00AE2C5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62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462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AED659F" w14:textId="77777777" w:rsidR="00801663" w:rsidRPr="00F462F7" w:rsidRDefault="00801663" w:rsidP="00AE2C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60566E" w14:textId="77777777" w:rsidR="00801663" w:rsidRPr="00F462F7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462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AE0B9B7" w14:textId="1A4682F4" w:rsidR="00801663" w:rsidRPr="00F462F7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62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1663" w:rsidRPr="00F462F7" w14:paraId="427A74FA" w14:textId="77777777" w:rsidTr="008A5A0A">
        <w:trPr>
          <w:cantSplit/>
          <w:trHeight w:val="20"/>
          <w:tblHeader/>
        </w:trPr>
        <w:tc>
          <w:tcPr>
            <w:tcW w:w="5670" w:type="dxa"/>
          </w:tcPr>
          <w:p w14:paraId="1B6A1E61" w14:textId="77777777" w:rsidR="00801663" w:rsidRPr="00F462F7" w:rsidRDefault="00801663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11C3718" w14:textId="77777777" w:rsidR="00801663" w:rsidRPr="00F462F7" w:rsidRDefault="00801663" w:rsidP="00AE2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2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462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62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1663" w:rsidRPr="00F462F7" w14:paraId="0F891B78" w14:textId="77777777" w:rsidTr="008A5A0A">
        <w:trPr>
          <w:cantSplit/>
          <w:trHeight w:val="20"/>
        </w:trPr>
        <w:tc>
          <w:tcPr>
            <w:tcW w:w="5670" w:type="dxa"/>
          </w:tcPr>
          <w:p w14:paraId="6EE66BD1" w14:textId="77777777" w:rsidR="00801663" w:rsidRPr="00F462F7" w:rsidRDefault="00801663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462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62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462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462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8C31854" w14:textId="77777777" w:rsidR="00801663" w:rsidRPr="00F462F7" w:rsidRDefault="00801663" w:rsidP="00AE2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1663" w:rsidRPr="00F462F7" w14:paraId="5D1E3157" w14:textId="77777777" w:rsidTr="008A5A0A">
        <w:trPr>
          <w:cantSplit/>
          <w:trHeight w:val="20"/>
        </w:trPr>
        <w:tc>
          <w:tcPr>
            <w:tcW w:w="5670" w:type="dxa"/>
            <w:vAlign w:val="bottom"/>
          </w:tcPr>
          <w:p w14:paraId="19EF92FA" w14:textId="54578194" w:rsidR="00801663" w:rsidRPr="00F462F7" w:rsidRDefault="00C02B73" w:rsidP="00AE2C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2F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16E64622" w14:textId="5951845F" w:rsidR="00801663" w:rsidRPr="00F462F7" w:rsidRDefault="00137DF0" w:rsidP="004F6E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250,535</w:t>
            </w:r>
          </w:p>
        </w:tc>
        <w:tc>
          <w:tcPr>
            <w:tcW w:w="180" w:type="dxa"/>
            <w:vAlign w:val="bottom"/>
          </w:tcPr>
          <w:p w14:paraId="1B1D3A81" w14:textId="77777777" w:rsidR="00801663" w:rsidRPr="00F462F7" w:rsidRDefault="00801663" w:rsidP="00F567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5A2A86" w14:textId="1711A3F8" w:rsidR="00801663" w:rsidRPr="00F462F7" w:rsidRDefault="00137DF0" w:rsidP="004F6E44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</w:rPr>
              <w:t>247,962</w:t>
            </w:r>
          </w:p>
        </w:tc>
      </w:tr>
      <w:tr w:rsidR="00917FDA" w:rsidRPr="00F462F7" w14:paraId="19BB6C1B" w14:textId="77777777" w:rsidTr="008A5A0A">
        <w:trPr>
          <w:cantSplit/>
          <w:trHeight w:val="20"/>
        </w:trPr>
        <w:tc>
          <w:tcPr>
            <w:tcW w:w="5670" w:type="dxa"/>
            <w:vAlign w:val="bottom"/>
          </w:tcPr>
          <w:p w14:paraId="6A57CE90" w14:textId="7543A25F" w:rsidR="00917FDA" w:rsidRPr="00F462F7" w:rsidRDefault="00917FDA" w:rsidP="00917FD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2F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459C6319" w14:textId="3BF85E6A" w:rsidR="00917FDA" w:rsidRPr="00C06A30" w:rsidRDefault="00917FDA" w:rsidP="00F567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A30">
              <w:rPr>
                <w:rFonts w:asciiTheme="majorBidi" w:hAnsiTheme="majorBidi" w:cstheme="majorBidi"/>
                <w:sz w:val="30"/>
                <w:szCs w:val="30"/>
              </w:rPr>
              <w:t>(13,235)</w:t>
            </w:r>
          </w:p>
        </w:tc>
        <w:tc>
          <w:tcPr>
            <w:tcW w:w="180" w:type="dxa"/>
            <w:vAlign w:val="bottom"/>
          </w:tcPr>
          <w:p w14:paraId="1B92886E" w14:textId="77777777" w:rsidR="00917FDA" w:rsidRPr="00F462F7" w:rsidRDefault="00917FDA" w:rsidP="00F567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88AF56" w14:textId="0B615CAB" w:rsidR="00917FDA" w:rsidRPr="00F462F7" w:rsidRDefault="00917FDA" w:rsidP="00F56709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709">
              <w:rPr>
                <w:rFonts w:asciiTheme="majorBidi" w:hAnsiTheme="majorBidi" w:cstheme="majorBidi"/>
                <w:sz w:val="30"/>
                <w:szCs w:val="30"/>
              </w:rPr>
              <w:t>(13,235)</w:t>
            </w:r>
          </w:p>
        </w:tc>
      </w:tr>
      <w:tr w:rsidR="00801663" w:rsidRPr="00F462F7" w14:paraId="545D5DA7" w14:textId="77777777" w:rsidTr="008A5A0A">
        <w:trPr>
          <w:cantSplit/>
          <w:trHeight w:val="20"/>
        </w:trPr>
        <w:tc>
          <w:tcPr>
            <w:tcW w:w="5670" w:type="dxa"/>
          </w:tcPr>
          <w:p w14:paraId="076B83F0" w14:textId="77777777" w:rsidR="00801663" w:rsidRPr="00F462F7" w:rsidRDefault="00801663" w:rsidP="00AE2C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462F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462F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2B14543" w14:textId="43C3EDED" w:rsidR="00801663" w:rsidRPr="00F462F7" w:rsidRDefault="00137DF0" w:rsidP="00F567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</w:rPr>
              <w:t>(237,300)</w:t>
            </w:r>
          </w:p>
        </w:tc>
        <w:tc>
          <w:tcPr>
            <w:tcW w:w="180" w:type="dxa"/>
          </w:tcPr>
          <w:p w14:paraId="25BAE239" w14:textId="77777777" w:rsidR="00801663" w:rsidRPr="00F462F7" w:rsidRDefault="00801663" w:rsidP="00F567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85781B" w14:textId="49E45E2B" w:rsidR="00801663" w:rsidRPr="00F462F7" w:rsidRDefault="00137DF0" w:rsidP="00F567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</w:rPr>
              <w:t>(234,727)</w:t>
            </w:r>
          </w:p>
        </w:tc>
      </w:tr>
    </w:tbl>
    <w:p w14:paraId="2AB7C3E7" w14:textId="6BE91693" w:rsidR="00893E55" w:rsidRDefault="00893E55" w:rsidP="008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13FBDD" w14:textId="77777777" w:rsidR="00893E55" w:rsidRDefault="0089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5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801663" w:rsidRPr="00F81954" w14:paraId="7476A8FF" w14:textId="77777777" w:rsidTr="00965008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DB27B8F" w14:textId="78B36F05" w:rsidR="00801663" w:rsidRPr="00F81954" w:rsidRDefault="00801663" w:rsidP="00AE2C5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8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33AE1BD" w14:textId="79A51C4E" w:rsidR="00801663" w:rsidRPr="00F81954" w:rsidRDefault="00801663" w:rsidP="00AE2C5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1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819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4F2B965" w14:textId="77777777" w:rsidR="00801663" w:rsidRPr="00F81954" w:rsidRDefault="00801663" w:rsidP="00AE2C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EBF3832" w14:textId="77777777" w:rsidR="00801663" w:rsidRPr="00F81954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81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8DBD492" w14:textId="663871F4" w:rsidR="00801663" w:rsidRPr="00F81954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1663" w:rsidRPr="00F81954" w14:paraId="7E0C0286" w14:textId="77777777" w:rsidTr="00965008">
        <w:trPr>
          <w:cantSplit/>
          <w:trHeight w:val="20"/>
          <w:tblHeader/>
        </w:trPr>
        <w:tc>
          <w:tcPr>
            <w:tcW w:w="5670" w:type="dxa"/>
          </w:tcPr>
          <w:p w14:paraId="073E352D" w14:textId="77777777" w:rsidR="00801663" w:rsidRPr="00F81954" w:rsidRDefault="00801663" w:rsidP="00AE2C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88AC09B" w14:textId="77777777" w:rsidR="00801663" w:rsidRPr="00F81954" w:rsidRDefault="00801663" w:rsidP="00AE2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1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819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1663" w:rsidRPr="00F81954" w14:paraId="35C10A36" w14:textId="77777777" w:rsidTr="00965008">
        <w:trPr>
          <w:cantSplit/>
          <w:trHeight w:val="20"/>
        </w:trPr>
        <w:tc>
          <w:tcPr>
            <w:tcW w:w="5670" w:type="dxa"/>
            <w:vAlign w:val="bottom"/>
          </w:tcPr>
          <w:p w14:paraId="2DC9D793" w14:textId="77777777" w:rsidR="00801663" w:rsidRPr="00F81954" w:rsidRDefault="00801663" w:rsidP="00AE2C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F81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8195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35FF6D9" w14:textId="2BE36DF4" w:rsidR="00801663" w:rsidRPr="00F81954" w:rsidRDefault="00787A5F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206,480</w:t>
            </w:r>
          </w:p>
        </w:tc>
        <w:tc>
          <w:tcPr>
            <w:tcW w:w="181" w:type="dxa"/>
            <w:vAlign w:val="bottom"/>
          </w:tcPr>
          <w:p w14:paraId="038DB183" w14:textId="77777777" w:rsidR="00801663" w:rsidRPr="00F81954" w:rsidRDefault="00801663" w:rsidP="00AE2C5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DDF976C" w14:textId="23F55CF9" w:rsidR="00801663" w:rsidRPr="00F81954" w:rsidRDefault="00C65CA4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203,741</w:t>
            </w:r>
          </w:p>
        </w:tc>
      </w:tr>
      <w:tr w:rsidR="00801663" w:rsidRPr="00F81954" w14:paraId="240F92BE" w14:textId="77777777" w:rsidTr="00965008">
        <w:trPr>
          <w:cantSplit/>
          <w:trHeight w:val="20"/>
        </w:trPr>
        <w:tc>
          <w:tcPr>
            <w:tcW w:w="5670" w:type="dxa"/>
          </w:tcPr>
          <w:p w14:paraId="561441CA" w14:textId="77777777" w:rsidR="00801663" w:rsidRPr="00F81954" w:rsidRDefault="00801663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22CBCF8" w14:textId="4F8E6ED7" w:rsidR="00801663" w:rsidRPr="00F81954" w:rsidRDefault="00137DF0" w:rsidP="00AE2C5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</w:rPr>
              <w:t>60,238</w:t>
            </w:r>
          </w:p>
        </w:tc>
        <w:tc>
          <w:tcPr>
            <w:tcW w:w="181" w:type="dxa"/>
          </w:tcPr>
          <w:p w14:paraId="695A6715" w14:textId="77777777" w:rsidR="00801663" w:rsidRPr="00F81954" w:rsidRDefault="00801663" w:rsidP="00AE2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C318D89" w14:textId="55C9789F" w:rsidR="00801663" w:rsidRPr="00F81954" w:rsidRDefault="00137DF0" w:rsidP="00AE2C5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</w:rPr>
              <w:t>60,238</w:t>
            </w:r>
          </w:p>
        </w:tc>
      </w:tr>
      <w:tr w:rsidR="00801663" w:rsidRPr="00F81954" w14:paraId="58E831A4" w14:textId="77777777" w:rsidTr="00965008">
        <w:trPr>
          <w:cantSplit/>
          <w:trHeight w:val="20"/>
        </w:trPr>
        <w:tc>
          <w:tcPr>
            <w:tcW w:w="5670" w:type="dxa"/>
          </w:tcPr>
          <w:p w14:paraId="76264574" w14:textId="77777777" w:rsidR="00801663" w:rsidRPr="00F81954" w:rsidRDefault="00801663" w:rsidP="00AE2C5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435FDD" w14:textId="52A8F6AE" w:rsidR="00801663" w:rsidRPr="00F81954" w:rsidRDefault="00137DF0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266,718</w:t>
            </w:r>
          </w:p>
        </w:tc>
        <w:tc>
          <w:tcPr>
            <w:tcW w:w="181" w:type="dxa"/>
            <w:vAlign w:val="bottom"/>
          </w:tcPr>
          <w:p w14:paraId="74C16A56" w14:textId="77777777" w:rsidR="00801663" w:rsidRPr="00F81954" w:rsidRDefault="00801663" w:rsidP="00AE2C5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B196944" w14:textId="51E4F5B0" w:rsidR="00801663" w:rsidRPr="00F81954" w:rsidRDefault="00137DF0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263,979</w:t>
            </w:r>
          </w:p>
        </w:tc>
      </w:tr>
      <w:tr w:rsidR="00801663" w:rsidRPr="00F81954" w14:paraId="6E9CA124" w14:textId="77777777" w:rsidTr="00965008">
        <w:trPr>
          <w:cantSplit/>
          <w:trHeight w:val="20"/>
        </w:trPr>
        <w:tc>
          <w:tcPr>
            <w:tcW w:w="5670" w:type="dxa"/>
          </w:tcPr>
          <w:p w14:paraId="5EC5358C" w14:textId="77777777" w:rsidR="00801663" w:rsidRPr="00F81954" w:rsidRDefault="00801663" w:rsidP="00AE2C5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819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4EA414F3" w14:textId="7219BEA6" w:rsidR="00801663" w:rsidRPr="00F81954" w:rsidRDefault="00801663" w:rsidP="00AE2C5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F819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8195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C486FF" w14:textId="63E23213" w:rsidR="00801663" w:rsidRPr="00F32106" w:rsidRDefault="00137DF0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</w:rPr>
              <w:t>237,300</w:t>
            </w:r>
          </w:p>
        </w:tc>
        <w:tc>
          <w:tcPr>
            <w:tcW w:w="181" w:type="dxa"/>
            <w:vAlign w:val="bottom"/>
          </w:tcPr>
          <w:p w14:paraId="197B9A83" w14:textId="77777777" w:rsidR="00801663" w:rsidRPr="00C65CA4" w:rsidRDefault="00801663" w:rsidP="00AE2C5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5E35E12" w14:textId="3FCAA1D7" w:rsidR="00801663" w:rsidRPr="00C65CA4" w:rsidRDefault="00137DF0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sz w:val="30"/>
                <w:szCs w:val="30"/>
              </w:rPr>
              <w:t>234,727</w:t>
            </w:r>
          </w:p>
        </w:tc>
      </w:tr>
      <w:tr w:rsidR="00801663" w:rsidRPr="00F81954" w14:paraId="00B09037" w14:textId="77777777" w:rsidTr="00965008">
        <w:trPr>
          <w:cantSplit/>
          <w:trHeight w:val="20"/>
        </w:trPr>
        <w:tc>
          <w:tcPr>
            <w:tcW w:w="5670" w:type="dxa"/>
            <w:vAlign w:val="bottom"/>
          </w:tcPr>
          <w:p w14:paraId="2DCFA032" w14:textId="77777777" w:rsidR="00801663" w:rsidRPr="00F81954" w:rsidRDefault="00801663" w:rsidP="00AE2C5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F81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81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81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1620D" w14:textId="012910E3" w:rsidR="00801663" w:rsidRPr="00F81954" w:rsidRDefault="00137DF0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7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237,300</w:t>
            </w:r>
          </w:p>
        </w:tc>
        <w:tc>
          <w:tcPr>
            <w:tcW w:w="181" w:type="dxa"/>
          </w:tcPr>
          <w:p w14:paraId="145B55EE" w14:textId="77777777" w:rsidR="00801663" w:rsidRPr="00F81954" w:rsidRDefault="00801663" w:rsidP="00AE2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C50B3" w14:textId="355093EB" w:rsidR="00801663" w:rsidRPr="00137DF0" w:rsidRDefault="00137DF0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7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234,727</w:t>
            </w:r>
          </w:p>
        </w:tc>
      </w:tr>
      <w:tr w:rsidR="00801663" w:rsidRPr="00F81954" w14:paraId="19B52093" w14:textId="77777777" w:rsidTr="00965008">
        <w:trPr>
          <w:cantSplit/>
          <w:trHeight w:val="20"/>
        </w:trPr>
        <w:tc>
          <w:tcPr>
            <w:tcW w:w="5670" w:type="dxa"/>
            <w:vAlign w:val="bottom"/>
          </w:tcPr>
          <w:p w14:paraId="10992F67" w14:textId="2676C650" w:rsidR="00801663" w:rsidRPr="00F81954" w:rsidRDefault="00801663" w:rsidP="00AE2C5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9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819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9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819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BC3658" w14:textId="6E9287A8" w:rsidR="00801663" w:rsidRPr="00F81954" w:rsidRDefault="00F81954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2.5 </w:t>
            </w:r>
            <w:r w:rsidR="00C65C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3.5</w:t>
            </w:r>
          </w:p>
        </w:tc>
        <w:tc>
          <w:tcPr>
            <w:tcW w:w="181" w:type="dxa"/>
          </w:tcPr>
          <w:p w14:paraId="527DAE97" w14:textId="77777777" w:rsidR="00801663" w:rsidRPr="00F81954" w:rsidRDefault="00801663" w:rsidP="00AE2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9FA621" w14:textId="5770A8F7" w:rsidR="00801663" w:rsidRPr="00F81954" w:rsidRDefault="00F81954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2.5 </w:t>
            </w:r>
            <w:r w:rsidR="00C65C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3.5</w:t>
            </w:r>
          </w:p>
        </w:tc>
      </w:tr>
    </w:tbl>
    <w:p w14:paraId="54AF600C" w14:textId="77777777" w:rsidR="00801663" w:rsidRPr="00F81954" w:rsidRDefault="00801663" w:rsidP="008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6704927C" w14:textId="441C9A84" w:rsidR="00801663" w:rsidRPr="00F462F7" w:rsidRDefault="00801663" w:rsidP="0096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81954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F81954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F81954">
        <w:rPr>
          <w:rFonts w:ascii="Angsana New" w:hAnsi="Angsana New" w:cs="Angsana New"/>
          <w:sz w:val="30"/>
          <w:szCs w:val="30"/>
          <w:cs/>
        </w:rPr>
        <w:t>เป็นส่วนหนึ่ง</w:t>
      </w:r>
      <w:r w:rsidRPr="00F36617">
        <w:rPr>
          <w:rFonts w:ascii="Angsana New" w:hAnsi="Angsana New" w:cs="Angsana New"/>
          <w:sz w:val="30"/>
          <w:szCs w:val="30"/>
          <w:cs/>
        </w:rPr>
        <w:t>ของส่วนงาน</w:t>
      </w:r>
      <w:r w:rsidR="003E4111">
        <w:rPr>
          <w:rFonts w:ascii="Angsana New" w:hAnsi="Angsana New" w:cs="Angsana New" w:hint="cs"/>
          <w:sz w:val="30"/>
          <w:szCs w:val="30"/>
          <w:cs/>
        </w:rPr>
        <w:t>ขายสินค้า และส่วนงานให้บริการซ่อมตามลำดับ</w:t>
      </w:r>
    </w:p>
    <w:p w14:paraId="35D6ACA8" w14:textId="5A04CFDE" w:rsidR="00C02B73" w:rsidRPr="00F462F7" w:rsidRDefault="00C0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9FBBF7" w14:textId="75B620D0" w:rsidR="00CA11AA" w:rsidRPr="00CA11AA" w:rsidRDefault="00CA11AA" w:rsidP="00CA11A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A11AA">
        <w:rPr>
          <w:rFonts w:ascii="Angsana New" w:hAnsi="Angsana New" w:hint="cs"/>
          <w:sz w:val="30"/>
          <w:szCs w:val="30"/>
          <w:u w:val="none"/>
          <w:cs/>
          <w:lang w:val="th-TH"/>
        </w:rPr>
        <w:t>ผลกระทบจากการแพร่ระบาดของโรคติดเชื้อโคโรนา</w:t>
      </w:r>
      <w:r w:rsidRPr="00CA11AA">
        <w:rPr>
          <w:rFonts w:ascii="Angsana New" w:hAnsi="Angsana New"/>
          <w:sz w:val="30"/>
          <w:szCs w:val="30"/>
          <w:u w:val="none"/>
          <w:cs/>
          <w:lang w:val="th-TH"/>
        </w:rPr>
        <w:t xml:space="preserve"> 2019 </w:t>
      </w:r>
      <w:r w:rsidRPr="00CA11AA">
        <w:rPr>
          <w:rFonts w:ascii="Angsana New" w:hAnsi="Angsana New"/>
          <w:sz w:val="30"/>
          <w:szCs w:val="30"/>
          <w:u w:val="none"/>
          <w:lang w:val="th-TH"/>
        </w:rPr>
        <w:t>(Covid-19)</w:t>
      </w:r>
    </w:p>
    <w:p w14:paraId="121D218A" w14:textId="6715B86E" w:rsidR="00CA11AA" w:rsidRPr="00CA11AA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7515151" w14:textId="1D5242EB" w:rsidR="00CA11AA" w:rsidRPr="00917FDA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917FDA">
        <w:rPr>
          <w:rFonts w:ascii="Angsana New" w:hAnsi="Angsana New" w:cs="Angsana New" w:hint="cs"/>
          <w:b/>
          <w:sz w:val="30"/>
          <w:szCs w:val="30"/>
          <w:cs/>
        </w:rPr>
        <w:t>ในเดือนมีนาคม</w:t>
      </w:r>
      <w:r w:rsidRPr="00917F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17FDA">
        <w:rPr>
          <w:rFonts w:ascii="Angsana New" w:hAnsi="Angsana New" w:cs="Angsana New"/>
          <w:bCs/>
          <w:sz w:val="30"/>
          <w:szCs w:val="30"/>
        </w:rPr>
        <w:t>2563</w:t>
      </w:r>
      <w:r w:rsidRPr="00917FDA">
        <w:rPr>
          <w:rFonts w:ascii="Angsana New" w:hAnsi="Angsana New" w:cs="Angsana New"/>
          <w:b/>
          <w:sz w:val="30"/>
          <w:szCs w:val="30"/>
        </w:rPr>
        <w:t xml:space="preserve"> 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ผู้ว่าราชการกรุงเทพมหานคร</w:t>
      </w:r>
      <w:r w:rsidR="00C805D4" w:rsidRPr="00917FDA">
        <w:rPr>
          <w:rFonts w:ascii="Angsana New" w:hAnsi="Angsana New" w:cs="Angsana New" w:hint="cs"/>
          <w:b/>
          <w:sz w:val="30"/>
          <w:szCs w:val="30"/>
          <w:cs/>
        </w:rPr>
        <w:t xml:space="preserve"> และ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ส่วนงานราชการ</w:t>
      </w:r>
      <w:r w:rsidR="00C805D4" w:rsidRPr="00917FDA">
        <w:rPr>
          <w:rFonts w:ascii="Angsana New" w:hAnsi="Angsana New" w:cs="Angsana New" w:hint="cs"/>
          <w:b/>
          <w:sz w:val="30"/>
          <w:szCs w:val="30"/>
          <w:cs/>
        </w:rPr>
        <w:t>ของจังหวัดต่างๆ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ได้กำหนดให้มีการปิด</w:t>
      </w:r>
      <w:r w:rsidR="00C805D4" w:rsidRPr="00917FD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สถานประกอบการของกลุ่มบริษัทเป็นการชั่วคราว</w:t>
      </w:r>
      <w:r w:rsidRPr="00917F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ตั้งแต่วันที่</w:t>
      </w:r>
      <w:r w:rsidRPr="00917F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917FDA" w:rsidRPr="00917FDA">
        <w:rPr>
          <w:rFonts w:ascii="Angsana New" w:hAnsi="Angsana New" w:cs="Angsana New"/>
          <w:bCs/>
          <w:sz w:val="30"/>
          <w:szCs w:val="30"/>
        </w:rPr>
        <w:t>2</w:t>
      </w:r>
      <w:r w:rsidR="008A410E">
        <w:rPr>
          <w:rFonts w:ascii="Angsana New" w:hAnsi="Angsana New" w:cs="Angsana New"/>
          <w:bCs/>
          <w:sz w:val="30"/>
          <w:szCs w:val="30"/>
        </w:rPr>
        <w:t>2</w:t>
      </w:r>
      <w:r w:rsidR="00917FDA" w:rsidRPr="00917FDA">
        <w:rPr>
          <w:rFonts w:ascii="Angsana New" w:hAnsi="Angsana New" w:cs="Angsana New"/>
          <w:b/>
          <w:sz w:val="30"/>
          <w:szCs w:val="30"/>
        </w:rPr>
        <w:t xml:space="preserve"> </w:t>
      </w:r>
      <w:r w:rsidR="00917FDA" w:rsidRPr="00917FDA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917FDA" w:rsidRPr="00917FD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917FDA" w:rsidRPr="00917FDA">
        <w:rPr>
          <w:rFonts w:ascii="Angsana New" w:hAnsi="Angsana New" w:cs="Angsana New"/>
          <w:bCs/>
          <w:sz w:val="30"/>
          <w:szCs w:val="30"/>
        </w:rPr>
        <w:t>2563</w:t>
      </w:r>
      <w:r w:rsidR="00917FDA" w:rsidRPr="00917FDA">
        <w:rPr>
          <w:rFonts w:ascii="Angsana New" w:hAnsi="Angsana New" w:cs="Angsana New"/>
          <w:b/>
          <w:sz w:val="30"/>
          <w:szCs w:val="30"/>
        </w:rPr>
        <w:t xml:space="preserve"> 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เพื่อจะจำกัดผลกระทบจากการแพร่ระบาดของโรคติดเชื้อไวรัสโคโรนา</w:t>
      </w:r>
      <w:r w:rsidRPr="00917F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17FDA">
        <w:rPr>
          <w:rFonts w:ascii="Angsana New" w:hAnsi="Angsana New" w:cs="Angsana New"/>
          <w:bCs/>
          <w:sz w:val="30"/>
          <w:szCs w:val="30"/>
        </w:rPr>
        <w:t>2019 (Covid-19)</w:t>
      </w:r>
      <w:r w:rsidRPr="00917FDA">
        <w:rPr>
          <w:rFonts w:ascii="Angsana New" w:hAnsi="Angsana New" w:cs="Angsana New"/>
          <w:b/>
          <w:sz w:val="30"/>
          <w:szCs w:val="30"/>
        </w:rPr>
        <w:t xml:space="preserve">  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ทั้งนี้</w:t>
      </w:r>
      <w:r w:rsidRPr="00917F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</w:t>
      </w:r>
      <w:r w:rsidRPr="00917F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17FDA">
        <w:rPr>
          <w:rFonts w:ascii="Angsana New" w:hAnsi="Angsana New" w:cs="Angsana New" w:hint="cs"/>
          <w:b/>
          <w:sz w:val="30"/>
          <w:szCs w:val="30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9B4F04" w:rsidRPr="00917FDA">
        <w:rPr>
          <w:rFonts w:ascii="Angsana New" w:hAnsi="Angsana New" w:cs="Angsana New"/>
          <w:b/>
          <w:sz w:val="30"/>
          <w:szCs w:val="30"/>
        </w:rPr>
        <w:tab/>
      </w:r>
    </w:p>
    <w:p w14:paraId="1EB4EC02" w14:textId="2158F201" w:rsidR="00CA11AA" w:rsidRDefault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2"/>
          <w:szCs w:val="32"/>
        </w:rPr>
      </w:pPr>
    </w:p>
    <w:p w14:paraId="7536EF99" w14:textId="2D19EA69" w:rsidR="00CA11AA" w:rsidRPr="00F462F7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462F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ทั้งนี้ ณ </w:t>
      </w:r>
      <w:r w:rsidRPr="00F462F7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F462F7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462F7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F462F7">
        <w:rPr>
          <w:rFonts w:ascii="Angsana New" w:hAnsi="Angsana New" w:cs="Angsana New"/>
          <w:color w:val="000000"/>
          <w:sz w:val="30"/>
          <w:szCs w:val="30"/>
        </w:rPr>
        <w:t xml:space="preserve">2563 </w:t>
      </w:r>
      <w:r w:rsidRPr="00F462F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F462F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F462F7">
        <w:rPr>
          <w:rFonts w:ascii="Angsana New" w:hAnsi="Angsana New" w:cs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F462F7">
        <w:rPr>
          <w:rFonts w:ascii="Angsana New" w:hAnsi="Angsana New" w:cs="Angsana New"/>
          <w:color w:val="000000"/>
          <w:sz w:val="30"/>
          <w:szCs w:val="30"/>
          <w:cs/>
        </w:rPr>
        <w:t xml:space="preserve"> 2019 (</w:t>
      </w:r>
      <w:r w:rsidRPr="00F462F7">
        <w:rPr>
          <w:rFonts w:ascii="Angsana New" w:hAnsi="Angsana New" w:cs="Angsana New"/>
          <w:color w:val="000000"/>
          <w:sz w:val="30"/>
          <w:szCs w:val="30"/>
        </w:rPr>
        <w:t>COVID-</w:t>
      </w:r>
      <w:r w:rsidRPr="00F462F7">
        <w:rPr>
          <w:rFonts w:ascii="Angsana New" w:hAnsi="Angsana New" w:cs="Angsana New"/>
          <w:color w:val="000000"/>
          <w:sz w:val="30"/>
          <w:szCs w:val="30"/>
          <w:cs/>
        </w:rPr>
        <w:t>19)</w:t>
      </w:r>
      <w:r w:rsidRPr="00F462F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4506A50C" w14:textId="61B22DDE" w:rsidR="00893E55" w:rsidRDefault="0089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  <w:cs/>
        </w:rPr>
        <w:br w:type="page"/>
      </w:r>
    </w:p>
    <w:p w14:paraId="33D4BB8F" w14:textId="77777777" w:rsidR="00CA11AA" w:rsidRPr="00F462F7" w:rsidRDefault="00CA11AA" w:rsidP="00CA11A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462F7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14:paraId="032C2CFA" w14:textId="77777777" w:rsidR="00CA11AA" w:rsidRPr="00F462F7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14929FC" w14:textId="3EA770BB" w:rsidR="00CA11AA" w:rsidRPr="00F462F7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462F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 xml:space="preserve">เลือกไม่นำสถานการณ์ </w:t>
      </w:r>
      <w:r w:rsidRPr="00F462F7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>มาถือเป็น</w:t>
      </w:r>
      <w:r w:rsidRPr="00F462F7">
        <w:rPr>
          <w:rFonts w:ascii="Angsana New" w:hAnsi="Angsana New"/>
          <w:color w:val="000000"/>
          <w:sz w:val="30"/>
          <w:szCs w:val="30"/>
          <w:cs/>
        </w:rPr>
        <w:t>ข้อบ่งชี้การด้อยค่า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>ขอ</w:t>
      </w:r>
      <w:r w:rsidR="00C06A30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CB1ACC">
        <w:rPr>
          <w:rFonts w:ascii="Angsana New" w:hAnsi="Angsana New" w:hint="cs"/>
          <w:color w:val="000000"/>
          <w:sz w:val="30"/>
          <w:szCs w:val="30"/>
          <w:cs/>
        </w:rPr>
        <w:t>ส่วนปรับปรุง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>อาคาร</w:t>
      </w:r>
      <w:r w:rsidR="00CB1ACC">
        <w:rPr>
          <w:rFonts w:ascii="Angsana New" w:hAnsi="Angsana New" w:hint="cs"/>
          <w:color w:val="000000"/>
          <w:sz w:val="30"/>
          <w:szCs w:val="30"/>
          <w:cs/>
        </w:rPr>
        <w:t>เช่า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 xml:space="preserve"> และอุปกรณ์</w:t>
      </w:r>
      <w:r w:rsidRPr="00F462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>และเลือก</w:t>
      </w:r>
      <w:r w:rsidRPr="00F462F7">
        <w:rPr>
          <w:rFonts w:ascii="Angsana New" w:hAnsi="Angsana New"/>
          <w:color w:val="000000"/>
          <w:sz w:val="30"/>
          <w:szCs w:val="30"/>
          <w:cs/>
        </w:rPr>
        <w:t>ไม่นำข้อมูล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 xml:space="preserve">สถานการณ์ </w:t>
      </w:r>
      <w:r w:rsidRPr="00F462F7">
        <w:rPr>
          <w:rFonts w:ascii="Angsana New" w:hAnsi="Angsana New"/>
          <w:color w:val="000000"/>
          <w:sz w:val="30"/>
          <w:szCs w:val="30"/>
        </w:rPr>
        <w:t>COVID-19</w:t>
      </w:r>
      <w:r w:rsidRPr="00F462F7">
        <w:rPr>
          <w:rFonts w:ascii="Angsana New" w:hAnsi="Angsana New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Pr="00F462F7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CB1ACC">
        <w:rPr>
          <w:rFonts w:ascii="Angsana New" w:hAnsi="Angsana New" w:hint="cs"/>
          <w:color w:val="000000"/>
          <w:sz w:val="30"/>
          <w:szCs w:val="30"/>
          <w:cs/>
        </w:rPr>
        <w:t>ส่วนปรับปรุง</w:t>
      </w:r>
      <w:r w:rsidR="00753FE1" w:rsidRPr="00F462F7">
        <w:rPr>
          <w:rFonts w:ascii="Angsana New" w:hAnsi="Angsana New" w:hint="cs"/>
          <w:color w:val="000000"/>
          <w:sz w:val="30"/>
          <w:szCs w:val="30"/>
          <w:cs/>
        </w:rPr>
        <w:t>อาคาร</w:t>
      </w:r>
      <w:r w:rsidR="00CB1ACC">
        <w:rPr>
          <w:rFonts w:ascii="Angsana New" w:hAnsi="Angsana New" w:hint="cs"/>
          <w:color w:val="000000"/>
          <w:sz w:val="30"/>
          <w:szCs w:val="30"/>
          <w:cs/>
        </w:rPr>
        <w:t>เช่า</w:t>
      </w:r>
      <w:r w:rsidR="00753FE1" w:rsidRPr="00F462F7">
        <w:rPr>
          <w:rFonts w:ascii="Angsana New" w:hAnsi="Angsana New" w:hint="cs"/>
          <w:color w:val="000000"/>
          <w:sz w:val="30"/>
          <w:szCs w:val="30"/>
          <w:cs/>
        </w:rPr>
        <w:t xml:space="preserve"> และอุปกรณ์</w:t>
      </w:r>
      <w:r w:rsidR="00753FE1" w:rsidRPr="00F462F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CB97442" w14:textId="27391F29" w:rsidR="001F32D3" w:rsidRDefault="001F3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cs/>
        </w:rPr>
      </w:pPr>
    </w:p>
    <w:p w14:paraId="7AA1C5AD" w14:textId="77777777" w:rsidR="00CA11AA" w:rsidRPr="00F462F7" w:rsidRDefault="00CA11AA" w:rsidP="00CA11A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462F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2B297416" w14:textId="77777777" w:rsidR="00CA11AA" w:rsidRPr="00F462F7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0573BBE" w14:textId="0E277B19" w:rsidR="00CA11AA" w:rsidRPr="00F462F7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462F7">
        <w:rPr>
          <w:rFonts w:ascii="Angsana New" w:hAnsi="Angsana New" w:hint="cs"/>
          <w:sz w:val="30"/>
          <w:szCs w:val="30"/>
          <w:cs/>
        </w:rPr>
        <w:t>ในเดือน</w:t>
      </w:r>
      <w:r w:rsidRPr="00F462F7">
        <w:rPr>
          <w:rFonts w:ascii="Angsana New" w:hAnsi="Angsana New"/>
          <w:sz w:val="30"/>
          <w:szCs w:val="30"/>
          <w:cs/>
        </w:rPr>
        <w:t>ม</w:t>
      </w:r>
      <w:r w:rsidR="00B92FF3" w:rsidRPr="00F462F7">
        <w:rPr>
          <w:rFonts w:ascii="Angsana New" w:hAnsi="Angsana New" w:hint="cs"/>
          <w:sz w:val="30"/>
          <w:szCs w:val="30"/>
          <w:cs/>
        </w:rPr>
        <w:t>ี</w:t>
      </w:r>
      <w:r w:rsidRPr="00F462F7">
        <w:rPr>
          <w:rFonts w:ascii="Angsana New" w:hAnsi="Angsana New"/>
          <w:sz w:val="30"/>
          <w:szCs w:val="30"/>
          <w:cs/>
        </w:rPr>
        <w:t xml:space="preserve">นาคม </w:t>
      </w:r>
      <w:r w:rsidRPr="00F462F7">
        <w:rPr>
          <w:rFonts w:ascii="Angsana New" w:hAnsi="Angsana New"/>
          <w:sz w:val="30"/>
          <w:szCs w:val="30"/>
        </w:rPr>
        <w:t xml:space="preserve">2563 </w:t>
      </w:r>
      <w:r w:rsidRPr="00F462F7">
        <w:rPr>
          <w:rFonts w:ascii="Angsana New" w:hAnsi="Angsana New"/>
          <w:sz w:val="30"/>
          <w:szCs w:val="30"/>
          <w:cs/>
        </w:rPr>
        <w:t>กลุ่มบริษัท</w:t>
      </w:r>
      <w:r w:rsidRPr="00F462F7">
        <w:rPr>
          <w:rFonts w:ascii="Angsana New" w:hAnsi="Angsana New" w:hint="cs"/>
          <w:sz w:val="30"/>
          <w:szCs w:val="30"/>
          <w:cs/>
        </w:rPr>
        <w:t xml:space="preserve">ได้รับการลดค่าเช่าจ่ายทั้งจำนวนเป็นเวลา </w:t>
      </w:r>
      <w:r w:rsidR="00B92FF3" w:rsidRPr="00F462F7">
        <w:rPr>
          <w:rFonts w:ascii="Angsana New" w:hAnsi="Angsana New"/>
          <w:sz w:val="30"/>
          <w:szCs w:val="30"/>
        </w:rPr>
        <w:t>8</w:t>
      </w:r>
      <w:r w:rsidRPr="00F462F7">
        <w:rPr>
          <w:rFonts w:ascii="Angsana New" w:hAnsi="Angsana New"/>
          <w:sz w:val="30"/>
          <w:szCs w:val="30"/>
        </w:rPr>
        <w:t xml:space="preserve"> </w:t>
      </w:r>
      <w:r w:rsidR="00B92FF3" w:rsidRPr="00F462F7">
        <w:rPr>
          <w:rFonts w:ascii="Angsana New" w:hAnsi="Angsana New" w:hint="cs"/>
          <w:sz w:val="30"/>
          <w:szCs w:val="30"/>
          <w:cs/>
        </w:rPr>
        <w:t>วัน</w:t>
      </w:r>
      <w:r w:rsidRPr="00F462F7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C06A30">
        <w:rPr>
          <w:rFonts w:ascii="Angsana New" w:hAnsi="Angsana New" w:hint="cs"/>
          <w:sz w:val="30"/>
          <w:szCs w:val="30"/>
          <w:cs/>
        </w:rPr>
        <w:t xml:space="preserve"> </w:t>
      </w:r>
      <w:r w:rsidR="00B92FF3" w:rsidRPr="00F462F7">
        <w:rPr>
          <w:rFonts w:ascii="Angsana New" w:hAnsi="Angsana New"/>
          <w:sz w:val="30"/>
          <w:szCs w:val="30"/>
        </w:rPr>
        <w:t>2</w:t>
      </w:r>
      <w:r w:rsidR="00EF0B94" w:rsidRPr="00F462F7">
        <w:rPr>
          <w:rFonts w:ascii="Angsana New" w:hAnsi="Angsana New"/>
          <w:sz w:val="30"/>
          <w:szCs w:val="30"/>
        </w:rPr>
        <w:t>2</w:t>
      </w:r>
      <w:r w:rsidR="00B92FF3" w:rsidRPr="00F462F7">
        <w:rPr>
          <w:rFonts w:ascii="Angsana New" w:hAnsi="Angsana New"/>
          <w:sz w:val="30"/>
          <w:szCs w:val="30"/>
        </w:rPr>
        <w:t xml:space="preserve"> </w:t>
      </w:r>
      <w:r w:rsidRPr="00F462F7">
        <w:rPr>
          <w:rFonts w:ascii="Angsana New" w:hAnsi="Angsana New"/>
          <w:sz w:val="30"/>
          <w:szCs w:val="30"/>
          <w:cs/>
        </w:rPr>
        <w:t xml:space="preserve">มีนาคม </w:t>
      </w:r>
      <w:r w:rsidRPr="00F462F7">
        <w:rPr>
          <w:rFonts w:ascii="Angsana New" w:hAnsi="Angsana New"/>
          <w:sz w:val="30"/>
          <w:szCs w:val="30"/>
        </w:rPr>
        <w:t>2563</w:t>
      </w:r>
      <w:r w:rsidR="00EF0B94" w:rsidRPr="00F462F7">
        <w:rPr>
          <w:rFonts w:ascii="Angsana New" w:hAnsi="Angsana New"/>
          <w:sz w:val="30"/>
          <w:szCs w:val="30"/>
        </w:rPr>
        <w:t xml:space="preserve"> </w:t>
      </w:r>
      <w:r w:rsidRPr="00F462F7">
        <w:rPr>
          <w:rFonts w:ascii="Angsana New" w:hAnsi="Angsana New" w:hint="cs"/>
          <w:sz w:val="30"/>
          <w:szCs w:val="30"/>
          <w:cs/>
        </w:rPr>
        <w:t xml:space="preserve">เนื่องจากสถานการณ์ </w:t>
      </w:r>
      <w:r w:rsidRPr="00F462F7">
        <w:rPr>
          <w:rFonts w:ascii="Angsana New" w:hAnsi="Angsana New"/>
          <w:sz w:val="30"/>
          <w:szCs w:val="30"/>
        </w:rPr>
        <w:t xml:space="preserve">COVID-19 </w:t>
      </w:r>
      <w:r w:rsidRPr="00F462F7">
        <w:rPr>
          <w:rFonts w:ascii="Angsana New" w:hAnsi="Angsana New"/>
          <w:sz w:val="30"/>
          <w:szCs w:val="30"/>
          <w:cs/>
        </w:rPr>
        <w:t>กลุ่มบริษัท</w:t>
      </w:r>
      <w:r w:rsidRPr="00F462F7">
        <w:rPr>
          <w:rFonts w:ascii="Angsana New" w:hAnsi="Angsana New" w:hint="cs"/>
          <w:sz w:val="30"/>
          <w:szCs w:val="30"/>
          <w:cs/>
        </w:rPr>
        <w:t>ได้ทยอยปรับลดหนี้สินตามสัญญาเช่าตามสัดส่วนที่ได้รับ</w:t>
      </w:r>
      <w:r w:rsidR="00C81828">
        <w:rPr>
          <w:rFonts w:ascii="Angsana New" w:hAnsi="Angsana New"/>
          <w:sz w:val="30"/>
          <w:szCs w:val="30"/>
        </w:rPr>
        <w:br/>
      </w:r>
      <w:r w:rsidRPr="00F462F7">
        <w:rPr>
          <w:rFonts w:ascii="Angsana New" w:hAnsi="Angsana New" w:hint="cs"/>
          <w:sz w:val="30"/>
          <w:szCs w:val="30"/>
          <w:cs/>
        </w:rPr>
        <w:t>การลดค่าเช่า</w:t>
      </w:r>
      <w:r w:rsidRPr="00F462F7">
        <w:rPr>
          <w:rFonts w:ascii="Angsana New" w:hAnsi="Angsana New"/>
          <w:sz w:val="30"/>
          <w:szCs w:val="30"/>
          <w:cs/>
        </w:rPr>
        <w:t xml:space="preserve"> </w:t>
      </w:r>
      <w:r w:rsidRPr="00F462F7">
        <w:rPr>
          <w:rFonts w:ascii="Angsana New" w:hAnsi="Angsana New" w:hint="cs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</w:t>
      </w:r>
      <w:r w:rsidR="006F36AC">
        <w:rPr>
          <w:rFonts w:ascii="Angsana New" w:hAnsi="Angsana New"/>
          <w:sz w:val="30"/>
          <w:szCs w:val="30"/>
        </w:rPr>
        <w:br/>
      </w:r>
      <w:r w:rsidRPr="00F462F7">
        <w:rPr>
          <w:rFonts w:ascii="Angsana New" w:hAnsi="Angsana New" w:hint="cs"/>
          <w:sz w:val="30"/>
          <w:szCs w:val="30"/>
          <w:cs/>
        </w:rPr>
        <w:t>ที่เกี่ยวข้องตามสัดส่วนของค่าเช่าที่ลดลง</w:t>
      </w:r>
      <w:r w:rsidRPr="00F462F7">
        <w:rPr>
          <w:rFonts w:ascii="Angsana New" w:hAnsi="Angsana New"/>
          <w:sz w:val="30"/>
          <w:szCs w:val="30"/>
          <w:cs/>
        </w:rPr>
        <w:t xml:space="preserve"> </w:t>
      </w:r>
      <w:r w:rsidRPr="00F462F7">
        <w:rPr>
          <w:rFonts w:ascii="Angsana New" w:hAnsi="Angsana New" w:hint="cs"/>
          <w:sz w:val="30"/>
          <w:szCs w:val="30"/>
          <w:cs/>
        </w:rPr>
        <w:t>และบันทึกผลต่างเป็น</w:t>
      </w:r>
      <w:r w:rsidRPr="00F462F7">
        <w:rPr>
          <w:rFonts w:ascii="Angsana New" w:hAnsi="Angsana New"/>
          <w:sz w:val="30"/>
          <w:szCs w:val="30"/>
          <w:cs/>
        </w:rPr>
        <w:t>กำไร</w:t>
      </w:r>
      <w:r w:rsidRPr="00F462F7">
        <w:rPr>
          <w:rFonts w:ascii="Angsana New" w:hAnsi="Angsana New" w:hint="cs"/>
          <w:sz w:val="30"/>
          <w:szCs w:val="30"/>
          <w:cs/>
        </w:rPr>
        <w:t xml:space="preserve">จากการได้รับการลดค่าเช่าในกำไรหรือขาดทุนสำหรับงวดสามเดือนสิ้นสุดวันที่ </w:t>
      </w:r>
      <w:r w:rsidR="00AF68CD" w:rsidRPr="00F462F7">
        <w:rPr>
          <w:rFonts w:ascii="Angsana New" w:hAnsi="Angsana New"/>
          <w:sz w:val="30"/>
          <w:szCs w:val="30"/>
        </w:rPr>
        <w:t>31</w:t>
      </w:r>
      <w:r w:rsidRPr="00F462F7">
        <w:rPr>
          <w:rFonts w:ascii="Angsana New" w:hAnsi="Angsana New"/>
          <w:sz w:val="30"/>
          <w:szCs w:val="30"/>
        </w:rPr>
        <w:t xml:space="preserve"> </w:t>
      </w:r>
      <w:r w:rsidR="00AF68CD" w:rsidRPr="00F462F7">
        <w:rPr>
          <w:rFonts w:ascii="Angsana New" w:hAnsi="Angsana New" w:hint="cs"/>
          <w:sz w:val="30"/>
          <w:szCs w:val="30"/>
          <w:cs/>
        </w:rPr>
        <w:t>มีนาคม</w:t>
      </w:r>
      <w:r w:rsidRPr="00F462F7">
        <w:rPr>
          <w:rFonts w:ascii="Angsana New" w:hAnsi="Angsana New" w:hint="cs"/>
          <w:sz w:val="30"/>
          <w:szCs w:val="30"/>
          <w:cs/>
        </w:rPr>
        <w:t xml:space="preserve"> </w:t>
      </w:r>
      <w:r w:rsidRPr="00F462F7">
        <w:rPr>
          <w:rFonts w:ascii="Angsana New" w:hAnsi="Angsana New"/>
          <w:sz w:val="30"/>
          <w:szCs w:val="30"/>
        </w:rPr>
        <w:t xml:space="preserve">2563 </w:t>
      </w:r>
      <w:r w:rsidRPr="00F462F7">
        <w:rPr>
          <w:rFonts w:ascii="Angsana New" w:hAnsi="Angsana New" w:hint="cs"/>
          <w:sz w:val="30"/>
          <w:szCs w:val="30"/>
          <w:cs/>
        </w:rPr>
        <w:t>เป็น</w:t>
      </w:r>
      <w:r w:rsidR="00066CF3">
        <w:rPr>
          <w:rFonts w:ascii="Angsana New" w:hAnsi="Angsana New" w:hint="cs"/>
          <w:sz w:val="30"/>
          <w:szCs w:val="30"/>
          <w:cs/>
        </w:rPr>
        <w:t>จำนวน</w:t>
      </w:r>
      <w:r w:rsidRPr="00F462F7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AF68CD" w:rsidRPr="00F462F7">
        <w:rPr>
          <w:rFonts w:ascii="Angsana New" w:hAnsi="Angsana New"/>
          <w:sz w:val="30"/>
          <w:szCs w:val="30"/>
        </w:rPr>
        <w:t>0.18</w:t>
      </w:r>
      <w:r w:rsidRPr="00F462F7">
        <w:rPr>
          <w:rFonts w:ascii="Angsana New" w:hAnsi="Angsana New"/>
          <w:sz w:val="30"/>
          <w:szCs w:val="30"/>
        </w:rPr>
        <w:t xml:space="preserve"> </w:t>
      </w:r>
      <w:r w:rsidRPr="00F462F7">
        <w:rPr>
          <w:rFonts w:ascii="Angsana New" w:hAnsi="Angsana New" w:hint="cs"/>
          <w:sz w:val="30"/>
          <w:szCs w:val="30"/>
          <w:cs/>
        </w:rPr>
        <w:t>ล้านบาท ในงบการเงินรวมและ</w:t>
      </w:r>
      <w:r w:rsidR="00795843">
        <w:rPr>
          <w:rFonts w:ascii="Angsana New" w:hAnsi="Angsana New"/>
          <w:sz w:val="30"/>
          <w:szCs w:val="30"/>
        </w:rPr>
        <w:br/>
      </w:r>
      <w:r w:rsidRPr="00F462F7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</w:p>
    <w:p w14:paraId="3A26B95C" w14:textId="77777777" w:rsidR="00CA11AA" w:rsidRPr="00F462F7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3D404280" w14:textId="3862401F" w:rsidR="00B036A2" w:rsidRPr="00904E4C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="Angsana New" w:hAnsi="Angsana New"/>
          <w:color w:val="0000FF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657B8D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691017B0" w14:textId="0EEE6846" w:rsidR="00B0114D" w:rsidRDefault="00FF0F7D" w:rsidP="0065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893E55">
        <w:rPr>
          <w:rFonts w:ascii="Angsana New" w:hAnsi="Angsana New" w:cs="Angsana New"/>
          <w:sz w:val="30"/>
          <w:szCs w:val="30"/>
        </w:rPr>
        <w:t>8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4AA0" w:rsidRPr="00904E4C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</w:t>
      </w:r>
      <w:r w:rsidR="00B14AA0" w:rsidRPr="00DF7E06">
        <w:rPr>
          <w:rFonts w:ascii="Angsana New" w:hAnsi="Angsana New" w:cs="Angsana New" w:hint="cs"/>
          <w:b/>
          <w:sz w:val="30"/>
          <w:szCs w:val="30"/>
          <w:cs/>
        </w:rPr>
        <w:t>บุคคลหรือกิจการที่</w:t>
      </w:r>
      <w:r w:rsidR="001F32D3">
        <w:rPr>
          <w:rFonts w:ascii="Angsana New" w:hAnsi="Angsana New" w:cs="Angsana New"/>
          <w:b/>
          <w:sz w:val="30"/>
          <w:szCs w:val="30"/>
          <w:cs/>
        </w:rPr>
        <w:br/>
      </w:r>
      <w:r w:rsidR="00B14AA0" w:rsidRPr="00DF7E06">
        <w:rPr>
          <w:rFonts w:ascii="Angsana New" w:hAnsi="Angsana New" w:cs="Angsana New" w:hint="cs"/>
          <w:b/>
          <w:sz w:val="30"/>
          <w:szCs w:val="30"/>
          <w:cs/>
        </w:rPr>
        <w:t>เกี่ยวข้องกันอื่น</w:t>
      </w:r>
      <w:r w:rsidR="001F32D3">
        <w:rPr>
          <w:rFonts w:ascii="Angsana New" w:hAnsi="Angsana New" w:cs="Angsana New" w:hint="cs"/>
          <w:b/>
          <w:sz w:val="30"/>
          <w:szCs w:val="30"/>
          <w:cs/>
        </w:rPr>
        <w:t>และนโยบายการกำหนดราคา</w:t>
      </w:r>
      <w:r w:rsidR="00DF7E06" w:rsidRPr="00DF7E06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ไม่มีการเปลี่ยนแปลงที่มีสาระสำคัญ</w:t>
      </w:r>
      <w:r w:rsidR="001F32D3">
        <w:rPr>
          <w:rFonts w:ascii="Angsana New" w:hAnsi="Angsana New" w:cs="Angsana New" w:hint="cs"/>
          <w:b/>
          <w:sz w:val="30"/>
          <w:szCs w:val="30"/>
          <w:cs/>
        </w:rPr>
        <w:t xml:space="preserve">ในระหว่างงวดสามเดือนสิ้นสุด วันที่ </w:t>
      </w:r>
      <w:r w:rsidR="001F32D3" w:rsidRPr="001F32D3">
        <w:rPr>
          <w:rFonts w:ascii="Angsana New" w:hAnsi="Angsana New" w:cs="Angsana New"/>
          <w:sz w:val="30"/>
          <w:szCs w:val="30"/>
        </w:rPr>
        <w:t>31</w:t>
      </w:r>
      <w:r w:rsidR="001F32D3">
        <w:rPr>
          <w:rFonts w:ascii="Angsana New" w:hAnsi="Angsana New" w:cs="Angsana New"/>
          <w:b/>
          <w:sz w:val="30"/>
          <w:szCs w:val="30"/>
        </w:rPr>
        <w:t xml:space="preserve"> </w:t>
      </w:r>
      <w:r w:rsidR="001F32D3">
        <w:rPr>
          <w:rFonts w:ascii="Angsana New" w:hAnsi="Angsana New" w:cs="Angsana New" w:hint="cs"/>
          <w:b/>
          <w:sz w:val="30"/>
          <w:szCs w:val="30"/>
          <w:cs/>
        </w:rPr>
        <w:t xml:space="preserve">มีนาคม </w:t>
      </w:r>
      <w:r w:rsidR="001F32D3" w:rsidRPr="001F32D3">
        <w:rPr>
          <w:rFonts w:ascii="Angsana New" w:hAnsi="Angsana New" w:cs="Angsana New"/>
          <w:sz w:val="30"/>
          <w:szCs w:val="30"/>
        </w:rPr>
        <w:t>2563</w:t>
      </w:r>
    </w:p>
    <w:p w14:paraId="6CCCFBB3" w14:textId="556D3179" w:rsidR="00893E55" w:rsidRDefault="0089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F028FD6" w14:textId="045F8405" w:rsidR="00925EFC" w:rsidRDefault="00925EFC" w:rsidP="00925EF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  <w:r w:rsidRPr="00290E5A">
        <w:rPr>
          <w:rFonts w:ascii="Angsana New" w:hAnsi="Angsana New"/>
          <w:b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290E5A">
        <w:rPr>
          <w:rFonts w:ascii="Angsana New" w:hAnsi="Angsana New"/>
          <w:bCs/>
          <w:sz w:val="30"/>
          <w:szCs w:val="30"/>
          <w:lang w:bidi="th-TH"/>
        </w:rPr>
        <w:t>31</w:t>
      </w:r>
      <w:r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290E5A">
        <w:rPr>
          <w:rFonts w:ascii="Angsana New" w:hAnsi="Angsana New"/>
          <w:b/>
          <w:sz w:val="30"/>
          <w:szCs w:val="30"/>
          <w:cs/>
        </w:rPr>
        <w:t>มีนาคม</w:t>
      </w:r>
      <w:r w:rsidRPr="00290E5A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290E5A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054DE22" w14:textId="77777777" w:rsidR="00925EFC" w:rsidRPr="0039519B" w:rsidRDefault="00925EFC" w:rsidP="00925E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6"/>
        <w:gridCol w:w="1107"/>
        <w:gridCol w:w="268"/>
        <w:gridCol w:w="1096"/>
        <w:gridCol w:w="268"/>
        <w:gridCol w:w="1130"/>
        <w:gridCol w:w="249"/>
        <w:gridCol w:w="1104"/>
      </w:tblGrid>
      <w:tr w:rsidR="00925EFC" w:rsidRPr="00D50A39" w14:paraId="5B43DF95" w14:textId="77777777" w:rsidTr="00925EFC">
        <w:trPr>
          <w:tblHeader/>
        </w:trPr>
        <w:tc>
          <w:tcPr>
            <w:tcW w:w="2171" w:type="pct"/>
          </w:tcPr>
          <w:p w14:paraId="42DA8C94" w14:textId="77777777" w:rsidR="00925EFC" w:rsidRPr="00D50A39" w:rsidRDefault="00925EFC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290E5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39" w:type="pct"/>
            <w:gridSpan w:val="3"/>
          </w:tcPr>
          <w:p w14:paraId="554FD584" w14:textId="77777777" w:rsidR="00925EFC" w:rsidRPr="00D75D2C" w:rsidRDefault="00925EFC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72BF1B4A" w14:textId="77777777" w:rsidR="00925EFC" w:rsidRPr="00D75D2C" w:rsidRDefault="00925EFC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5" w:type="pct"/>
            <w:gridSpan w:val="3"/>
          </w:tcPr>
          <w:p w14:paraId="2886ED21" w14:textId="77777777" w:rsidR="00925EFC" w:rsidRPr="00D75D2C" w:rsidRDefault="00925EFC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25EFC" w:rsidRPr="00D50A39" w14:paraId="682506E9" w14:textId="77777777" w:rsidTr="00925EFC">
        <w:trPr>
          <w:tblHeader/>
        </w:trPr>
        <w:tc>
          <w:tcPr>
            <w:tcW w:w="2171" w:type="pct"/>
          </w:tcPr>
          <w:p w14:paraId="55E533BD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75D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D75D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600" w:type="pct"/>
          </w:tcPr>
          <w:p w14:paraId="54FEC6FB" w14:textId="7E2C6A0D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4D24658C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85887F3" w14:textId="174709E2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5" w:type="pct"/>
          </w:tcPr>
          <w:p w14:paraId="476431D2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69D81622" w14:textId="231D0D61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5" w:type="pct"/>
          </w:tcPr>
          <w:p w14:paraId="21D6162E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2D1DB7E8" w14:textId="375753E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925EFC" w:rsidRPr="00D50A39" w14:paraId="61A3D015" w14:textId="77777777" w:rsidTr="00925EFC">
        <w:trPr>
          <w:tblHeader/>
        </w:trPr>
        <w:tc>
          <w:tcPr>
            <w:tcW w:w="2171" w:type="pct"/>
          </w:tcPr>
          <w:p w14:paraId="6F870B5B" w14:textId="77777777" w:rsidR="00925EFC" w:rsidRPr="00D50A39" w:rsidRDefault="00925EFC" w:rsidP="009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7"/>
          </w:tcPr>
          <w:p w14:paraId="2ACBA5C9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25EFC" w:rsidRPr="00D50A39" w14:paraId="72BC38EC" w14:textId="77777777" w:rsidTr="00925EFC">
        <w:tc>
          <w:tcPr>
            <w:tcW w:w="2171" w:type="pct"/>
          </w:tcPr>
          <w:p w14:paraId="64729B14" w14:textId="77777777" w:rsidR="00925EFC" w:rsidRPr="00D50A39" w:rsidRDefault="00925EFC" w:rsidP="009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0" w:type="pct"/>
          </w:tcPr>
          <w:p w14:paraId="1BB44C39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EDCE725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B9C5860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7F71DF0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4E444978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CC34CCC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B65FD88" w14:textId="77777777" w:rsidR="00925EFC" w:rsidRPr="00D75D2C" w:rsidRDefault="00925EFC" w:rsidP="00925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25EFC" w:rsidRPr="00D50A39" w14:paraId="61886D9C" w14:textId="77777777" w:rsidTr="00662A02">
        <w:trPr>
          <w:trHeight w:val="353"/>
        </w:trPr>
        <w:tc>
          <w:tcPr>
            <w:tcW w:w="2171" w:type="pct"/>
          </w:tcPr>
          <w:p w14:paraId="39E0B2DE" w14:textId="77777777" w:rsidR="00925EFC" w:rsidRPr="009C6A56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600" w:type="pct"/>
            <w:shd w:val="clear" w:color="auto" w:fill="FFFFFF" w:themeFill="background1"/>
          </w:tcPr>
          <w:p w14:paraId="7C3AAF4F" w14:textId="36003090" w:rsidR="00925EFC" w:rsidRDefault="00573E0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72646088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0FD844E9" w14:textId="2164EB9F" w:rsidR="00925EFC" w:rsidRDefault="00925EFC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5" w:type="pct"/>
            <w:shd w:val="clear" w:color="auto" w:fill="FFFFFF" w:themeFill="background1"/>
          </w:tcPr>
          <w:p w14:paraId="76D849BA" w14:textId="77777777" w:rsidR="00925EFC" w:rsidRPr="00D75D2C" w:rsidRDefault="00925EFC" w:rsidP="00662A02">
            <w:pPr>
              <w:pStyle w:val="BodyText"/>
              <w:numPr>
                <w:ilvl w:val="0"/>
                <w:numId w:val="3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62914F6B" w14:textId="7DE1A0E6" w:rsidR="00925EFC" w:rsidRDefault="00573E0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FFFFFF" w:themeFill="background1"/>
          </w:tcPr>
          <w:p w14:paraId="7BA0969B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5ABEB73C" w14:textId="4D616505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</w:tr>
      <w:tr w:rsidR="00925EFC" w:rsidRPr="00D50A39" w14:paraId="7E180169" w14:textId="77777777" w:rsidTr="00662A02">
        <w:tc>
          <w:tcPr>
            <w:tcW w:w="2171" w:type="pct"/>
          </w:tcPr>
          <w:p w14:paraId="49E1DA54" w14:textId="77777777" w:rsidR="00925EFC" w:rsidRPr="009C6A56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FFFFFF" w:themeFill="background1"/>
          </w:tcPr>
          <w:p w14:paraId="7881AE7D" w14:textId="0C01A413" w:rsidR="00925EFC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  <w:shd w:val="clear" w:color="auto" w:fill="FFFFFF" w:themeFill="background1"/>
          </w:tcPr>
          <w:p w14:paraId="220FF9C8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59EE379C" w14:textId="71F845A4" w:rsidR="00925EFC" w:rsidRDefault="00925EFC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  <w:shd w:val="clear" w:color="auto" w:fill="FFFFFF" w:themeFill="background1"/>
          </w:tcPr>
          <w:p w14:paraId="22D8403A" w14:textId="77777777" w:rsidR="00925EFC" w:rsidRPr="00D75D2C" w:rsidRDefault="00925EFC" w:rsidP="00662A02">
            <w:pPr>
              <w:pStyle w:val="BodyText"/>
              <w:numPr>
                <w:ilvl w:val="0"/>
                <w:numId w:val="3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5D24C1C4" w14:textId="60658F3E" w:rsidR="00925EF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35" w:type="pct"/>
            <w:shd w:val="clear" w:color="auto" w:fill="FFFFFF" w:themeFill="background1"/>
          </w:tcPr>
          <w:p w14:paraId="662A6E18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04CE6C29" w14:textId="7987ED2C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</w:tr>
      <w:tr w:rsidR="00925EFC" w:rsidRPr="00D50A39" w14:paraId="303907DD" w14:textId="77777777" w:rsidTr="00662A02">
        <w:tc>
          <w:tcPr>
            <w:tcW w:w="2171" w:type="pct"/>
          </w:tcPr>
          <w:p w14:paraId="79FB12E6" w14:textId="7DA84C5E" w:rsidR="00925EFC" w:rsidRPr="0031796A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0" w:type="pct"/>
            <w:shd w:val="clear" w:color="auto" w:fill="FFFFFF" w:themeFill="background1"/>
          </w:tcPr>
          <w:p w14:paraId="30110834" w14:textId="6C9DEE6A" w:rsidR="00925EFC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5" w:type="pct"/>
            <w:shd w:val="clear" w:color="auto" w:fill="FFFFFF" w:themeFill="background1"/>
          </w:tcPr>
          <w:p w14:paraId="1874761B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46E39AA9" w14:textId="4A970007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4B12FB8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3C807604" w14:textId="11FD8FA2" w:rsidR="00925EF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35" w:type="pct"/>
            <w:shd w:val="clear" w:color="auto" w:fill="FFFFFF" w:themeFill="background1"/>
          </w:tcPr>
          <w:p w14:paraId="273C5EEE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5212A461" w14:textId="711E3F7F" w:rsidR="00925EFC" w:rsidRDefault="00925EFC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25EFC" w:rsidRPr="0039519B" w14:paraId="1404FB00" w14:textId="77777777" w:rsidTr="00662A02">
        <w:tc>
          <w:tcPr>
            <w:tcW w:w="2171" w:type="pct"/>
          </w:tcPr>
          <w:p w14:paraId="7A966220" w14:textId="77777777" w:rsidR="00925EFC" w:rsidRPr="0039519B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FFFFF" w:themeFill="background1"/>
          </w:tcPr>
          <w:p w14:paraId="763F6DB1" w14:textId="77777777" w:rsidR="00925EFC" w:rsidRPr="0039519B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7A601A1B" w14:textId="77777777" w:rsidR="00925EFC" w:rsidRPr="0039519B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53D672EC" w14:textId="77777777" w:rsidR="00925EFC" w:rsidRPr="0039519B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65039DFA" w14:textId="77777777" w:rsidR="00925EFC" w:rsidRPr="0039519B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56D05C48" w14:textId="77777777" w:rsidR="00925EFC" w:rsidRPr="0039519B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14:paraId="1271158B" w14:textId="77777777" w:rsidR="00925EFC" w:rsidRPr="0039519B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175431BE" w14:textId="77777777" w:rsidR="00925EFC" w:rsidRPr="0039519B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</w:tr>
      <w:tr w:rsidR="00925EFC" w:rsidRPr="00D50A39" w14:paraId="14F4C218" w14:textId="77777777" w:rsidTr="00662A02">
        <w:tc>
          <w:tcPr>
            <w:tcW w:w="2171" w:type="pct"/>
          </w:tcPr>
          <w:p w14:paraId="1E1DF296" w14:textId="77777777" w:rsidR="00925EFC" w:rsidRPr="00D50A39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shd w:val="clear" w:color="auto" w:fill="FFFFFF" w:themeFill="background1"/>
          </w:tcPr>
          <w:p w14:paraId="7DF0382F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03A85F29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6D575393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4A2E2AA2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682668FC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14:paraId="2496671C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38FE75AA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25EFC" w:rsidRPr="00D50A39" w14:paraId="5525B1F5" w14:textId="77777777" w:rsidTr="00662A02">
        <w:tc>
          <w:tcPr>
            <w:tcW w:w="2171" w:type="pct"/>
          </w:tcPr>
          <w:p w14:paraId="0CC6C333" w14:textId="77777777" w:rsidR="00925EFC" w:rsidRPr="00EF49CA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0" w:type="pct"/>
            <w:shd w:val="clear" w:color="auto" w:fill="FFFFFF" w:themeFill="background1"/>
          </w:tcPr>
          <w:p w14:paraId="403B4302" w14:textId="2FCB7C98" w:rsidR="00925EFC" w:rsidRPr="00D75D2C" w:rsidRDefault="00573E0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3C868881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102FA278" w14:textId="02B045DC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E7894C3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42EFB509" w14:textId="1E0A8CCA" w:rsidR="00925EF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5" w:type="pct"/>
            <w:shd w:val="clear" w:color="auto" w:fill="FFFFFF" w:themeFill="background1"/>
          </w:tcPr>
          <w:p w14:paraId="0100FCF4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1DF4D896" w14:textId="2CC2DEAC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</w:tr>
      <w:tr w:rsidR="00925EFC" w:rsidRPr="00D50A39" w14:paraId="128BAE8C" w14:textId="77777777" w:rsidTr="00662A02">
        <w:tc>
          <w:tcPr>
            <w:tcW w:w="2171" w:type="pct"/>
          </w:tcPr>
          <w:p w14:paraId="2228E394" w14:textId="77777777" w:rsidR="00925EFC" w:rsidRPr="00EF49CA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0" w:type="pct"/>
            <w:shd w:val="clear" w:color="auto" w:fill="FFFFFF" w:themeFill="background1"/>
          </w:tcPr>
          <w:p w14:paraId="15AF5F36" w14:textId="2C779E9A" w:rsidR="00925EFC" w:rsidRPr="00D75D2C" w:rsidRDefault="00573E0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3E4682C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6C7D1362" w14:textId="7C2489F5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155D87AC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402A88B5" w14:textId="3F9ACC66" w:rsidR="00925EF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1,751</w:t>
            </w:r>
          </w:p>
        </w:tc>
        <w:tc>
          <w:tcPr>
            <w:tcW w:w="135" w:type="pct"/>
            <w:shd w:val="clear" w:color="auto" w:fill="FFFFFF" w:themeFill="background1"/>
          </w:tcPr>
          <w:p w14:paraId="3ACB5C93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26AB3E8F" w14:textId="54B71EA4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453</w:t>
            </w:r>
          </w:p>
        </w:tc>
      </w:tr>
      <w:tr w:rsidR="00925EFC" w:rsidRPr="00D50A39" w14:paraId="35645ADD" w14:textId="77777777" w:rsidTr="00662A02">
        <w:tc>
          <w:tcPr>
            <w:tcW w:w="2171" w:type="pct"/>
          </w:tcPr>
          <w:p w14:paraId="13B3E5FD" w14:textId="77777777" w:rsidR="00925EFC" w:rsidRPr="009C6A56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600" w:type="pct"/>
            <w:shd w:val="clear" w:color="auto" w:fill="FFFFFF" w:themeFill="background1"/>
          </w:tcPr>
          <w:p w14:paraId="778AC611" w14:textId="040C3A17" w:rsidR="00925EFC" w:rsidRPr="00D75D2C" w:rsidRDefault="00573E0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1DD6BFE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4684C5D1" w14:textId="07B53CE6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6EA5B4E5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6619AA74" w14:textId="5F7E5099" w:rsidR="00925EF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301</w:t>
            </w:r>
          </w:p>
        </w:tc>
        <w:tc>
          <w:tcPr>
            <w:tcW w:w="135" w:type="pct"/>
            <w:shd w:val="clear" w:color="auto" w:fill="FFFFFF" w:themeFill="background1"/>
          </w:tcPr>
          <w:p w14:paraId="01AD0853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66250602" w14:textId="1C1809D3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</w:tr>
      <w:tr w:rsidR="00925EFC" w:rsidRPr="00D50A39" w14:paraId="5C801024" w14:textId="77777777" w:rsidTr="00662A02">
        <w:tc>
          <w:tcPr>
            <w:tcW w:w="2171" w:type="pct"/>
          </w:tcPr>
          <w:p w14:paraId="65FE9C7C" w14:textId="77777777" w:rsidR="00925EFC" w:rsidRPr="009C6A56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0" w:type="pct"/>
            <w:shd w:val="clear" w:color="auto" w:fill="FFFFFF" w:themeFill="background1"/>
          </w:tcPr>
          <w:p w14:paraId="73C636D5" w14:textId="641D240C" w:rsidR="00925EFC" w:rsidRPr="00D75D2C" w:rsidRDefault="00573E0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163277E7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292E8966" w14:textId="1AEB56EA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7959D588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0661CD8D" w14:textId="0066019D" w:rsidR="00925EF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574</w:t>
            </w:r>
          </w:p>
        </w:tc>
        <w:tc>
          <w:tcPr>
            <w:tcW w:w="135" w:type="pct"/>
            <w:shd w:val="clear" w:color="auto" w:fill="FFFFFF" w:themeFill="background1"/>
          </w:tcPr>
          <w:p w14:paraId="71175989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27D2C944" w14:textId="121267B7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218</w:t>
            </w:r>
          </w:p>
        </w:tc>
      </w:tr>
      <w:tr w:rsidR="00925EFC" w:rsidRPr="00D50A39" w14:paraId="46F7D75A" w14:textId="77777777" w:rsidTr="00662A02">
        <w:tc>
          <w:tcPr>
            <w:tcW w:w="2171" w:type="pct"/>
          </w:tcPr>
          <w:p w14:paraId="37F81822" w14:textId="77777777" w:rsidR="00925EFC" w:rsidRPr="00EF49CA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0" w:type="pct"/>
            <w:shd w:val="clear" w:color="auto" w:fill="FFFFFF" w:themeFill="background1"/>
          </w:tcPr>
          <w:p w14:paraId="43C2AF23" w14:textId="4CFCDA31" w:rsidR="00925EFC" w:rsidRPr="00D75D2C" w:rsidRDefault="00573E0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1EC5A2F1" w14:textId="77777777" w:rsidR="00925EFC" w:rsidRPr="00D75D2C" w:rsidRDefault="00925EFC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1F08A722" w14:textId="22624C58" w:rsidR="00925EFC" w:rsidRPr="00D75D2C" w:rsidRDefault="00925EFC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A0083F1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70D27E0E" w14:textId="4BECA89E" w:rsidR="00925EF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33,559</w:t>
            </w:r>
          </w:p>
        </w:tc>
        <w:tc>
          <w:tcPr>
            <w:tcW w:w="135" w:type="pct"/>
            <w:shd w:val="clear" w:color="auto" w:fill="FFFFFF" w:themeFill="background1"/>
          </w:tcPr>
          <w:p w14:paraId="563AC031" w14:textId="77777777" w:rsidR="00925EFC" w:rsidRPr="00D75D2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26EC013A" w14:textId="0FC8090E" w:rsidR="00925EF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40,490</w:t>
            </w:r>
          </w:p>
        </w:tc>
      </w:tr>
      <w:tr w:rsidR="0039519B" w:rsidRPr="0039519B" w14:paraId="408425E4" w14:textId="77777777" w:rsidTr="00662A02">
        <w:tc>
          <w:tcPr>
            <w:tcW w:w="2171" w:type="pct"/>
          </w:tcPr>
          <w:p w14:paraId="74A49D71" w14:textId="77777777" w:rsidR="0039519B" w:rsidRPr="0039519B" w:rsidRDefault="0039519B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FFFFF" w:themeFill="background1"/>
          </w:tcPr>
          <w:p w14:paraId="6A38FB79" w14:textId="77777777" w:rsidR="0039519B" w:rsidRPr="0039519B" w:rsidRDefault="0039519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271441E0" w14:textId="77777777" w:rsidR="0039519B" w:rsidRPr="0039519B" w:rsidRDefault="0039519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4F2FFDF3" w14:textId="77777777" w:rsidR="0039519B" w:rsidRPr="0039519B" w:rsidRDefault="0039519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7F2E295E" w14:textId="77777777" w:rsidR="0039519B" w:rsidRPr="0039519B" w:rsidRDefault="0039519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28F5F00A" w14:textId="77777777" w:rsidR="0039519B" w:rsidRPr="0039519B" w:rsidRDefault="0039519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14:paraId="7E0670E4" w14:textId="77777777" w:rsidR="0039519B" w:rsidRPr="0039519B" w:rsidRDefault="0039519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5825E30C" w14:textId="77777777" w:rsidR="0039519B" w:rsidRPr="0039519B" w:rsidRDefault="0039519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90ABD" w:rsidRPr="00D50A39" w14:paraId="6F40D915" w14:textId="77777777" w:rsidTr="00662A02">
        <w:trPr>
          <w:trHeight w:val="80"/>
        </w:trPr>
        <w:tc>
          <w:tcPr>
            <w:tcW w:w="2171" w:type="pct"/>
          </w:tcPr>
          <w:p w14:paraId="0A9C5E54" w14:textId="77777777" w:rsidR="00D90ABD" w:rsidRPr="00D50A39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0" w:type="pct"/>
            <w:shd w:val="clear" w:color="auto" w:fill="FFFFFF" w:themeFill="background1"/>
          </w:tcPr>
          <w:p w14:paraId="2BDB685A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1B3F0224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5B41D074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06E6E6E2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63341F6D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14:paraId="61A682B2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4BF0C84C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90ABD" w:rsidRPr="00D50A39" w14:paraId="44A0884F" w14:textId="77777777" w:rsidTr="00662A02">
        <w:tc>
          <w:tcPr>
            <w:tcW w:w="2171" w:type="pct"/>
          </w:tcPr>
          <w:p w14:paraId="25D4F3CA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0" w:type="pct"/>
            <w:shd w:val="clear" w:color="auto" w:fill="FFFFFF" w:themeFill="background1"/>
          </w:tcPr>
          <w:p w14:paraId="75995B48" w14:textId="7274EEDD" w:rsidR="00D90ABD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E84DA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  <w:shd w:val="clear" w:color="auto" w:fill="FFFFFF" w:themeFill="background1"/>
          </w:tcPr>
          <w:p w14:paraId="174FBD43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691C8097" w14:textId="155180B5" w:rsidR="00D90ABD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45" w:type="pct"/>
            <w:shd w:val="clear" w:color="auto" w:fill="FFFFFF" w:themeFill="background1"/>
          </w:tcPr>
          <w:p w14:paraId="057E051D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4E96DE5C" w14:textId="259A33A0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</w:p>
        </w:tc>
        <w:tc>
          <w:tcPr>
            <w:tcW w:w="135" w:type="pct"/>
            <w:shd w:val="clear" w:color="auto" w:fill="FFFFFF" w:themeFill="background1"/>
          </w:tcPr>
          <w:p w14:paraId="0CDD4B70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20A3BD43" w14:textId="07E11D60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</w:tr>
      <w:tr w:rsidR="00D90ABD" w:rsidRPr="00D50A39" w14:paraId="6367F7C1" w14:textId="77777777" w:rsidTr="00662A02">
        <w:tc>
          <w:tcPr>
            <w:tcW w:w="2171" w:type="pct"/>
          </w:tcPr>
          <w:p w14:paraId="5D9A17CA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00" w:type="pct"/>
            <w:shd w:val="clear" w:color="auto" w:fill="FFFFFF" w:themeFill="background1"/>
          </w:tcPr>
          <w:p w14:paraId="7B8F7918" w14:textId="21C5408F" w:rsidR="00D90ABD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3,869</w:t>
            </w:r>
          </w:p>
        </w:tc>
        <w:tc>
          <w:tcPr>
            <w:tcW w:w="145" w:type="pct"/>
            <w:shd w:val="clear" w:color="auto" w:fill="FFFFFF" w:themeFill="background1"/>
          </w:tcPr>
          <w:p w14:paraId="4A259052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1E1E6458" w14:textId="4E002634" w:rsidR="00D90ABD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3,380</w:t>
            </w:r>
          </w:p>
        </w:tc>
        <w:tc>
          <w:tcPr>
            <w:tcW w:w="145" w:type="pct"/>
            <w:shd w:val="clear" w:color="auto" w:fill="FFFFFF" w:themeFill="background1"/>
          </w:tcPr>
          <w:p w14:paraId="0EFC538C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011DD198" w14:textId="083A0FA1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2,434</w:t>
            </w:r>
          </w:p>
        </w:tc>
        <w:tc>
          <w:tcPr>
            <w:tcW w:w="135" w:type="pct"/>
            <w:shd w:val="clear" w:color="auto" w:fill="FFFFFF" w:themeFill="background1"/>
          </w:tcPr>
          <w:p w14:paraId="6FFE5C61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0C2ADCDE" w14:textId="7E30136F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2,181</w:t>
            </w:r>
          </w:p>
        </w:tc>
      </w:tr>
      <w:tr w:rsidR="00D90ABD" w:rsidRPr="00C96E28" w14:paraId="0DE566C1" w14:textId="77777777" w:rsidTr="00662A02">
        <w:tc>
          <w:tcPr>
            <w:tcW w:w="2171" w:type="pct"/>
          </w:tcPr>
          <w:p w14:paraId="26988F6A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00" w:type="pct"/>
            <w:shd w:val="clear" w:color="auto" w:fill="FFFFFF" w:themeFill="background1"/>
          </w:tcPr>
          <w:p w14:paraId="45C2A95A" w14:textId="3E73DF21" w:rsidR="00D90ABD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145" w:type="pct"/>
            <w:shd w:val="clear" w:color="auto" w:fill="FFFFFF" w:themeFill="background1"/>
          </w:tcPr>
          <w:p w14:paraId="57E7C559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718AD77F" w14:textId="37403531" w:rsidR="00D90ABD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145" w:type="pct"/>
            <w:shd w:val="clear" w:color="auto" w:fill="FFFFFF" w:themeFill="background1"/>
          </w:tcPr>
          <w:p w14:paraId="767A201D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462EF7D7" w14:textId="73B0CCA3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135" w:type="pct"/>
            <w:shd w:val="clear" w:color="auto" w:fill="FFFFFF" w:themeFill="background1"/>
          </w:tcPr>
          <w:p w14:paraId="12E6BDF6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39124B74" w14:textId="1807A531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</w:t>
            </w:r>
          </w:p>
        </w:tc>
      </w:tr>
      <w:tr w:rsidR="00D90ABD" w:rsidRPr="00D50A39" w14:paraId="4E67C0DF" w14:textId="77777777" w:rsidTr="00662A02">
        <w:tc>
          <w:tcPr>
            <w:tcW w:w="2171" w:type="pct"/>
          </w:tcPr>
          <w:p w14:paraId="34A3A3C6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0" w:type="pct"/>
            <w:shd w:val="clear" w:color="auto" w:fill="FFFFFF" w:themeFill="background1"/>
          </w:tcPr>
          <w:p w14:paraId="04CEBC79" w14:textId="7E43B772" w:rsidR="00D90ABD" w:rsidRPr="0019553A" w:rsidRDefault="00573E0B" w:rsidP="006956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A2123C2" w14:textId="77777777" w:rsidR="00D90ABD" w:rsidRPr="0019553A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34658CFD" w14:textId="42746476" w:rsidR="00D90ABD" w:rsidRPr="0019553A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12,900</w:t>
            </w:r>
          </w:p>
        </w:tc>
        <w:tc>
          <w:tcPr>
            <w:tcW w:w="145" w:type="pct"/>
            <w:shd w:val="clear" w:color="auto" w:fill="FFFFFF" w:themeFill="background1"/>
          </w:tcPr>
          <w:p w14:paraId="36DE92A3" w14:textId="77777777" w:rsidR="00D90ABD" w:rsidRPr="0019553A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13AC510F" w14:textId="5426EAFF" w:rsidR="00D90ABD" w:rsidRPr="0019553A" w:rsidRDefault="00D90ABD" w:rsidP="006956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FFFFFF" w:themeFill="background1"/>
          </w:tcPr>
          <w:p w14:paraId="54AE57C2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3F6986DE" w14:textId="0A73CEB7" w:rsidR="00D90ABD" w:rsidRPr="0019553A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12,900</w:t>
            </w:r>
          </w:p>
        </w:tc>
      </w:tr>
      <w:tr w:rsidR="00D90ABD" w:rsidRPr="00D50A39" w14:paraId="0D00373D" w14:textId="77777777" w:rsidTr="00662A02">
        <w:tc>
          <w:tcPr>
            <w:tcW w:w="2171" w:type="pct"/>
          </w:tcPr>
          <w:p w14:paraId="685E3E7B" w14:textId="2E47D3C4" w:rsidR="00D90ABD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00" w:type="pct"/>
            <w:shd w:val="clear" w:color="auto" w:fill="FFFFFF" w:themeFill="background1"/>
          </w:tcPr>
          <w:p w14:paraId="028FEE25" w14:textId="171F6798" w:rsidR="00D90ABD" w:rsidRPr="0019553A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5" w:type="pct"/>
            <w:shd w:val="clear" w:color="auto" w:fill="FFFFFF" w:themeFill="background1"/>
          </w:tcPr>
          <w:p w14:paraId="66AFC5C6" w14:textId="77777777" w:rsidR="00D90ABD" w:rsidRPr="0019553A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00432FF3" w14:textId="2AD5E638" w:rsidR="00D90ABD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C9340CA" w14:textId="77777777" w:rsidR="00D90ABD" w:rsidRPr="0019553A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2829521D" w14:textId="49ECE2B5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5" w:type="pct"/>
            <w:shd w:val="clear" w:color="auto" w:fill="FFFFFF" w:themeFill="background1"/>
          </w:tcPr>
          <w:p w14:paraId="543FE465" w14:textId="77777777" w:rsidR="00D90ABD" w:rsidRPr="00D75D2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3229E9EF" w14:textId="4A8E1E67" w:rsidR="00D90ABD" w:rsidRDefault="00D90AB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F74C7" w:rsidRPr="00D50A39" w14:paraId="3C517CED" w14:textId="77777777" w:rsidTr="00654C7E">
        <w:trPr>
          <w:trHeight w:val="290"/>
        </w:trPr>
        <w:tc>
          <w:tcPr>
            <w:tcW w:w="2171" w:type="pct"/>
          </w:tcPr>
          <w:p w14:paraId="11E9B46A" w14:textId="77777777" w:rsidR="006F74C7" w:rsidRPr="00654C7E" w:rsidRDefault="006F74C7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FFFFF" w:themeFill="background1"/>
          </w:tcPr>
          <w:p w14:paraId="4DBAFFFA" w14:textId="77777777" w:rsidR="006F74C7" w:rsidRPr="00654C7E" w:rsidRDefault="006F74C7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19FAFFE0" w14:textId="77777777" w:rsidR="006F74C7" w:rsidRPr="00654C7E" w:rsidRDefault="006F74C7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4D36F6FC" w14:textId="77777777" w:rsidR="006F74C7" w:rsidRPr="00654C7E" w:rsidRDefault="006F74C7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50AE0DBE" w14:textId="77777777" w:rsidR="006F74C7" w:rsidRPr="00654C7E" w:rsidRDefault="006F74C7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405216F4" w14:textId="77777777" w:rsidR="006F74C7" w:rsidRPr="00654C7E" w:rsidRDefault="006F74C7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14:paraId="28475BD2" w14:textId="77777777" w:rsidR="006F74C7" w:rsidRPr="00654C7E" w:rsidRDefault="006F74C7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549A3E36" w14:textId="77777777" w:rsidR="006F74C7" w:rsidRPr="00654C7E" w:rsidRDefault="006F74C7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334" w:right="24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90ABD" w:rsidRPr="00A322D4" w14:paraId="468300AC" w14:textId="77777777" w:rsidTr="00662A02">
        <w:tc>
          <w:tcPr>
            <w:tcW w:w="2171" w:type="pct"/>
          </w:tcPr>
          <w:p w14:paraId="2B914700" w14:textId="77777777" w:rsidR="00D90ABD" w:rsidRPr="00A322D4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22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0" w:type="pct"/>
            <w:shd w:val="clear" w:color="auto" w:fill="FFFFFF" w:themeFill="background1"/>
          </w:tcPr>
          <w:p w14:paraId="7F5DA7D5" w14:textId="77777777" w:rsidR="00D90ABD" w:rsidRPr="007B68A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46FC989B" w14:textId="77777777" w:rsidR="00D90ABD" w:rsidRPr="002E5B83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63774075" w14:textId="77777777" w:rsidR="00D90ABD" w:rsidRPr="007B68A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70F0B3A6" w14:textId="77777777" w:rsidR="00D90ABD" w:rsidRPr="002E5B83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5D28DDC4" w14:textId="77777777" w:rsidR="00D90ABD" w:rsidRPr="004A2982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14:paraId="03D088CA" w14:textId="77777777" w:rsidR="00D90ABD" w:rsidRPr="002E5B83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721C6607" w14:textId="77777777" w:rsidR="00D90ABD" w:rsidRPr="004A2982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90ABD" w:rsidRPr="00A322D4" w14:paraId="0A0BBC4C" w14:textId="77777777" w:rsidTr="00662A02">
        <w:tc>
          <w:tcPr>
            <w:tcW w:w="2171" w:type="pct"/>
          </w:tcPr>
          <w:p w14:paraId="2ABD9024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0" w:type="pct"/>
            <w:shd w:val="clear" w:color="auto" w:fill="FFFFFF" w:themeFill="background1"/>
          </w:tcPr>
          <w:p w14:paraId="454F7DC2" w14:textId="0899F980" w:rsidR="00D90ABD" w:rsidRPr="007B68A4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5" w:type="pct"/>
            <w:shd w:val="clear" w:color="auto" w:fill="FFFFFF" w:themeFill="background1"/>
          </w:tcPr>
          <w:p w14:paraId="15985CA9" w14:textId="77777777" w:rsidR="00D90ABD" w:rsidRPr="002E5B83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1127896D" w14:textId="3261378D" w:rsidR="00D90ABD" w:rsidRPr="00C96E28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E28">
              <w:rPr>
                <w:rFonts w:ascii="Angsana New" w:hAnsi="Angsana New"/>
                <w:sz w:val="30"/>
                <w:szCs w:val="30"/>
                <w:lang w:val="en-US" w:eastAsia="en-US"/>
              </w:rPr>
              <w:t>179</w:t>
            </w:r>
          </w:p>
        </w:tc>
        <w:tc>
          <w:tcPr>
            <w:tcW w:w="145" w:type="pct"/>
            <w:shd w:val="clear" w:color="auto" w:fill="FFFFFF" w:themeFill="background1"/>
          </w:tcPr>
          <w:p w14:paraId="34CFDFC2" w14:textId="77777777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25C7E20E" w14:textId="4140DE36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35" w:type="pct"/>
            <w:shd w:val="clear" w:color="auto" w:fill="FFFFFF" w:themeFill="background1"/>
          </w:tcPr>
          <w:p w14:paraId="0037FEFE" w14:textId="77777777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7F3E09D2" w14:textId="55C2EE42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E28">
              <w:rPr>
                <w:rFonts w:ascii="Angsana New" w:hAnsi="Angsana New"/>
                <w:sz w:val="30"/>
                <w:szCs w:val="30"/>
                <w:lang w:val="en-US" w:eastAsia="en-US"/>
              </w:rPr>
              <w:t>179</w:t>
            </w:r>
          </w:p>
        </w:tc>
      </w:tr>
      <w:tr w:rsidR="00D90ABD" w:rsidRPr="00A322D4" w14:paraId="08E4972D" w14:textId="77777777" w:rsidTr="00662A02">
        <w:tc>
          <w:tcPr>
            <w:tcW w:w="2171" w:type="pct"/>
          </w:tcPr>
          <w:p w14:paraId="15FC399C" w14:textId="410264F6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00" w:type="pct"/>
            <w:shd w:val="clear" w:color="auto" w:fill="FFFFFF" w:themeFill="background1"/>
          </w:tcPr>
          <w:p w14:paraId="083AE074" w14:textId="65D82723" w:rsidR="00D90ABD" w:rsidRPr="007B68A4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5" w:type="pct"/>
            <w:shd w:val="clear" w:color="auto" w:fill="FFFFFF" w:themeFill="background1"/>
          </w:tcPr>
          <w:p w14:paraId="55C18041" w14:textId="77777777" w:rsidR="00D90ABD" w:rsidRPr="002E5B83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7B622DB4" w14:textId="306257B6" w:rsidR="00D90ABD" w:rsidRPr="00C96E28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0804868" w14:textId="77777777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5466748E" w14:textId="5D616D7A" w:rsidR="00D90ABD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5" w:type="pct"/>
            <w:shd w:val="clear" w:color="auto" w:fill="FFFFFF" w:themeFill="background1"/>
          </w:tcPr>
          <w:p w14:paraId="79923CF5" w14:textId="77777777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7A397258" w14:textId="7DB1D06F" w:rsidR="00D90ABD" w:rsidRPr="00C96E28" w:rsidRDefault="00D90AB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90ABD" w:rsidRPr="00A322D4" w14:paraId="75BF82C0" w14:textId="77777777" w:rsidTr="00662A02">
        <w:tc>
          <w:tcPr>
            <w:tcW w:w="2171" w:type="pct"/>
          </w:tcPr>
          <w:p w14:paraId="7F436CF9" w14:textId="77777777" w:rsidR="00D90ABD" w:rsidRPr="009C6A56" w:rsidRDefault="00D90ABD" w:rsidP="00662A02">
            <w:pPr>
              <w:shd w:val="clear" w:color="auto" w:fill="FFFFFF" w:themeFill="background1"/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FFFFFF" w:themeFill="background1"/>
          </w:tcPr>
          <w:p w14:paraId="58B88398" w14:textId="77777777" w:rsidR="00D90ABD" w:rsidRPr="00A322D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399D30DE" w14:textId="77777777" w:rsidR="00D90ABD" w:rsidRPr="00A322D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5E687589" w14:textId="77777777" w:rsidR="00D90ABD" w:rsidRPr="00A322D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6871EE25" w14:textId="77777777" w:rsidR="00D90ABD" w:rsidRPr="00A322D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75C9F86D" w14:textId="77777777" w:rsidR="00D90ABD" w:rsidRPr="00A322D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14:paraId="604C5885" w14:textId="77777777" w:rsidR="00D90ABD" w:rsidRPr="00A322D4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6BECC7F2" w14:textId="77777777" w:rsidR="00D90ABD" w:rsidRPr="001E1705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90ABD" w:rsidRPr="00CF1B9E" w14:paraId="04563A38" w14:textId="77777777" w:rsidTr="00662A02">
        <w:tc>
          <w:tcPr>
            <w:tcW w:w="2171" w:type="pct"/>
          </w:tcPr>
          <w:p w14:paraId="4F07F90F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00" w:type="pct"/>
            <w:shd w:val="clear" w:color="auto" w:fill="FFFFFF" w:themeFill="background1"/>
          </w:tcPr>
          <w:p w14:paraId="7FEA9148" w14:textId="4DF1424D" w:rsidR="00D90ABD" w:rsidRPr="001B2CCE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</w:t>
            </w:r>
            <w:r w:rsidR="0096652B">
              <w:rPr>
                <w:rFonts w:ascii="Angsana New" w:hAnsi="Angsana New"/>
                <w:sz w:val="30"/>
                <w:szCs w:val="30"/>
                <w:lang w:val="en-US" w:eastAsia="en-US"/>
              </w:rPr>
              <w:t>883</w:t>
            </w:r>
          </w:p>
        </w:tc>
        <w:tc>
          <w:tcPr>
            <w:tcW w:w="145" w:type="pct"/>
            <w:shd w:val="clear" w:color="auto" w:fill="FFFFFF" w:themeFill="background1"/>
          </w:tcPr>
          <w:p w14:paraId="64D47961" w14:textId="77777777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FFFFFF" w:themeFill="background1"/>
          </w:tcPr>
          <w:p w14:paraId="464172C0" w14:textId="5CCCAA2D" w:rsidR="00D90ABD" w:rsidRPr="001B2CCE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7,587</w:t>
            </w:r>
          </w:p>
        </w:tc>
        <w:tc>
          <w:tcPr>
            <w:tcW w:w="145" w:type="pct"/>
            <w:shd w:val="clear" w:color="auto" w:fill="FFFFFF" w:themeFill="background1"/>
          </w:tcPr>
          <w:p w14:paraId="57DC1AE5" w14:textId="77777777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FFFFFF" w:themeFill="background1"/>
          </w:tcPr>
          <w:p w14:paraId="3200B9A7" w14:textId="1D51E15C" w:rsidR="00D90ABD" w:rsidRPr="001B2CCE" w:rsidRDefault="0096652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7,372</w:t>
            </w:r>
          </w:p>
        </w:tc>
        <w:tc>
          <w:tcPr>
            <w:tcW w:w="135" w:type="pct"/>
            <w:shd w:val="clear" w:color="auto" w:fill="FFFFFF" w:themeFill="background1"/>
          </w:tcPr>
          <w:p w14:paraId="60DF1C2D" w14:textId="77777777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shd w:val="clear" w:color="auto" w:fill="FFFFFF" w:themeFill="background1"/>
          </w:tcPr>
          <w:p w14:paraId="6A48C263" w14:textId="257BDC60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6,911</w:t>
            </w:r>
          </w:p>
        </w:tc>
      </w:tr>
      <w:tr w:rsidR="00D90ABD" w:rsidRPr="00CF1B9E" w14:paraId="29B14A95" w14:textId="77777777" w:rsidTr="00662A02">
        <w:tc>
          <w:tcPr>
            <w:tcW w:w="2171" w:type="pct"/>
          </w:tcPr>
          <w:p w14:paraId="7B04192F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7470BAB" w14:textId="13735FB8" w:rsidR="00D90ABD" w:rsidRPr="001B2CCE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218</w:t>
            </w:r>
          </w:p>
        </w:tc>
        <w:tc>
          <w:tcPr>
            <w:tcW w:w="145" w:type="pct"/>
            <w:shd w:val="clear" w:color="auto" w:fill="FFFFFF" w:themeFill="background1"/>
          </w:tcPr>
          <w:p w14:paraId="2B979908" w14:textId="77777777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1D68FAF" w14:textId="26F86979" w:rsidR="00D90ABD" w:rsidRPr="001B2CCE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179</w:t>
            </w:r>
          </w:p>
        </w:tc>
        <w:tc>
          <w:tcPr>
            <w:tcW w:w="145" w:type="pct"/>
            <w:shd w:val="clear" w:color="auto" w:fill="FFFFFF" w:themeFill="background1"/>
          </w:tcPr>
          <w:p w14:paraId="4F532D3A" w14:textId="77777777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4FADF44" w14:textId="13F751EC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174</w:t>
            </w:r>
          </w:p>
        </w:tc>
        <w:tc>
          <w:tcPr>
            <w:tcW w:w="135" w:type="pct"/>
            <w:shd w:val="clear" w:color="auto" w:fill="FFFFFF" w:themeFill="background1"/>
          </w:tcPr>
          <w:p w14:paraId="6753FB55" w14:textId="77777777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BDDDE99" w14:textId="7DDDFCFC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139</w:t>
            </w:r>
          </w:p>
        </w:tc>
      </w:tr>
      <w:tr w:rsidR="00D90ABD" w:rsidRPr="00C96E28" w14:paraId="6109F5A4" w14:textId="77777777" w:rsidTr="00662A02">
        <w:tc>
          <w:tcPr>
            <w:tcW w:w="2171" w:type="pct"/>
          </w:tcPr>
          <w:p w14:paraId="1186F60C" w14:textId="77777777" w:rsidR="00D90ABD" w:rsidRPr="009C6A56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199DB84" w14:textId="7943F703" w:rsidR="00D90ABD" w:rsidRPr="00C96E28" w:rsidRDefault="0096652B" w:rsidP="006956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8,101</w:t>
            </w:r>
          </w:p>
        </w:tc>
        <w:tc>
          <w:tcPr>
            <w:tcW w:w="145" w:type="pct"/>
            <w:shd w:val="clear" w:color="auto" w:fill="FFFFFF" w:themeFill="background1"/>
          </w:tcPr>
          <w:p w14:paraId="0687106D" w14:textId="77777777" w:rsidR="00D90ABD" w:rsidRPr="001B2CCE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68DE54B" w14:textId="6055B0C9" w:rsidR="00D90ABD" w:rsidRPr="00C96E28" w:rsidRDefault="00D90ABD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6E2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7,766</w:t>
            </w:r>
          </w:p>
        </w:tc>
        <w:tc>
          <w:tcPr>
            <w:tcW w:w="145" w:type="pct"/>
            <w:shd w:val="clear" w:color="auto" w:fill="FFFFFF" w:themeFill="background1"/>
          </w:tcPr>
          <w:p w14:paraId="0CA215FF" w14:textId="77777777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1327E20" w14:textId="3008B72A" w:rsidR="00D90ABD" w:rsidRPr="00C97F8B" w:rsidRDefault="0096652B" w:rsidP="00C97F8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7,546</w:t>
            </w:r>
          </w:p>
        </w:tc>
        <w:tc>
          <w:tcPr>
            <w:tcW w:w="135" w:type="pct"/>
            <w:shd w:val="clear" w:color="auto" w:fill="FFFFFF" w:themeFill="background1"/>
          </w:tcPr>
          <w:p w14:paraId="491D79A0" w14:textId="77777777" w:rsidR="00D90ABD" w:rsidRPr="00C96E28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CFCD77" w14:textId="3D372947" w:rsidR="00D90ABD" w:rsidRPr="0069563C" w:rsidRDefault="00D90ABD" w:rsidP="006956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9563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7,050</w:t>
            </w:r>
          </w:p>
        </w:tc>
      </w:tr>
    </w:tbl>
    <w:p w14:paraId="01E36F92" w14:textId="77777777" w:rsidR="00E45725" w:rsidRPr="001A45B5" w:rsidRDefault="00E45725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7E57118" w14:textId="77777777" w:rsidR="00FE715A" w:rsidRDefault="00FE715A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9B082D5" w14:textId="0D0EB293" w:rsidR="00E647CB" w:rsidRPr="00904E4C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904E4C">
        <w:rPr>
          <w:rFonts w:ascii="Angsana New" w:hAnsi="Angsana New" w:cs="Angsana New"/>
          <w:sz w:val="30"/>
          <w:szCs w:val="30"/>
        </w:rPr>
        <w:t xml:space="preserve"> 3</w:t>
      </w:r>
      <w:r w:rsidR="00925EFC">
        <w:rPr>
          <w:rFonts w:ascii="Angsana New" w:hAnsi="Angsana New" w:cs="Angsana New"/>
          <w:sz w:val="30"/>
          <w:szCs w:val="30"/>
        </w:rPr>
        <w:t>1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="00925EF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>256</w:t>
      </w:r>
      <w:r w:rsidR="00925EFC">
        <w:rPr>
          <w:rFonts w:ascii="Angsana New" w:hAnsi="Angsana New" w:cs="Angsana New" w:hint="cs"/>
          <w:sz w:val="30"/>
          <w:szCs w:val="30"/>
          <w:cs/>
        </w:rPr>
        <w:t>3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4E4C">
        <w:rPr>
          <w:rFonts w:ascii="Angsana New" w:hAnsi="Angsana New" w:cs="Angsana New"/>
          <w:sz w:val="30"/>
          <w:szCs w:val="30"/>
        </w:rPr>
        <w:t xml:space="preserve">31 </w:t>
      </w:r>
      <w:r w:rsidRPr="00904E4C">
        <w:rPr>
          <w:rFonts w:ascii="Angsana New" w:hAnsi="Angsana New" w:cs="Angsana New"/>
          <w:sz w:val="30"/>
          <w:szCs w:val="30"/>
          <w:cs/>
        </w:rPr>
        <w:t>ธันวาคม</w:t>
      </w:r>
      <w:r w:rsidRPr="00904E4C">
        <w:rPr>
          <w:rFonts w:ascii="Angsana New" w:hAnsi="Angsana New" w:cs="Angsana New"/>
          <w:sz w:val="30"/>
          <w:szCs w:val="30"/>
        </w:rPr>
        <w:t xml:space="preserve"> 256</w:t>
      </w:r>
      <w:r w:rsidR="00925EFC">
        <w:rPr>
          <w:rFonts w:ascii="Angsana New" w:hAnsi="Angsana New" w:cs="Angsana New" w:hint="cs"/>
          <w:sz w:val="30"/>
          <w:szCs w:val="30"/>
          <w:cs/>
        </w:rPr>
        <w:t>2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97EBBC" w14:textId="77777777" w:rsidR="00E647CB" w:rsidRPr="001A45B5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96"/>
        <w:gridCol w:w="1260"/>
        <w:gridCol w:w="236"/>
        <w:gridCol w:w="1120"/>
        <w:gridCol w:w="269"/>
        <w:gridCol w:w="1172"/>
        <w:gridCol w:w="269"/>
        <w:gridCol w:w="1066"/>
      </w:tblGrid>
      <w:tr w:rsidR="00E647CB" w:rsidRPr="00904E4C" w14:paraId="2F4D08A8" w14:textId="77777777" w:rsidTr="00FB16F6">
        <w:tc>
          <w:tcPr>
            <w:tcW w:w="2097" w:type="pct"/>
          </w:tcPr>
          <w:p w14:paraId="263B7AA4" w14:textId="77777777" w:rsidR="00E647CB" w:rsidRPr="00904E4C" w:rsidRDefault="00E647CB" w:rsidP="00662A02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08" w:type="pct"/>
            <w:gridSpan w:val="3"/>
          </w:tcPr>
          <w:p w14:paraId="52DCBC6B" w14:textId="77777777" w:rsidR="00E647CB" w:rsidRPr="00904E4C" w:rsidRDefault="00E647C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793542B6" w14:textId="77777777" w:rsidR="00E647CB" w:rsidRPr="00904E4C" w:rsidRDefault="00E647C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</w:tcPr>
          <w:p w14:paraId="0B4D4B43" w14:textId="77777777" w:rsidR="00E647CB" w:rsidRPr="00904E4C" w:rsidRDefault="00E647C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E45725" w:rsidRPr="00904E4C" w14:paraId="213511D8" w14:textId="77777777" w:rsidTr="00FB16F6">
        <w:tc>
          <w:tcPr>
            <w:tcW w:w="2097" w:type="pct"/>
          </w:tcPr>
          <w:p w14:paraId="3951DB2A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1451B4B3" w14:textId="2880EF23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27" w:type="pct"/>
          </w:tcPr>
          <w:p w14:paraId="1D8DF3B9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9CBB8A0" w14:textId="6A982A6F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4776C9B6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3252110" w14:textId="3788F671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5" w:type="pct"/>
          </w:tcPr>
          <w:p w14:paraId="32722367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FC4EFEC" w14:textId="230B882D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45725" w:rsidRPr="00904E4C" w14:paraId="1C295CFD" w14:textId="77777777" w:rsidTr="00FB16F6">
        <w:tc>
          <w:tcPr>
            <w:tcW w:w="2097" w:type="pct"/>
          </w:tcPr>
          <w:p w14:paraId="0BFA4E88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1CA380B0" w14:textId="53C8C1B4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27" w:type="pct"/>
          </w:tcPr>
          <w:p w14:paraId="478CAC24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AB4B080" w14:textId="5FDF1A66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00E40D06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7D44FA8" w14:textId="042CE2BB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3700CDE1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4E6FA9E" w14:textId="09E01291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925EFC" w:rsidRPr="00904E4C" w14:paraId="3EE24C01" w14:textId="77777777" w:rsidTr="00FB16F6">
        <w:tc>
          <w:tcPr>
            <w:tcW w:w="2097" w:type="pct"/>
          </w:tcPr>
          <w:p w14:paraId="79E1045D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3" w:type="pct"/>
            <w:gridSpan w:val="7"/>
          </w:tcPr>
          <w:p w14:paraId="4871554D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45725" w:rsidRPr="00904E4C" w14:paraId="03B1262E" w14:textId="77777777" w:rsidTr="00FB16F6">
        <w:tc>
          <w:tcPr>
            <w:tcW w:w="2097" w:type="pct"/>
          </w:tcPr>
          <w:p w14:paraId="0A8AA4D3" w14:textId="6BFEE6F5" w:rsidR="00925EFC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shd w:val="clear" w:color="auto" w:fill="FFFFFF" w:themeFill="background1"/>
          </w:tcPr>
          <w:p w14:paraId="03E1D9B2" w14:textId="069CC0F7" w:rsidR="00925EFC" w:rsidRPr="00904E4C" w:rsidRDefault="00573E0B" w:rsidP="003E516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0A692722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7F0EEFEE" w14:textId="46BE5CCD" w:rsidR="00925EFC" w:rsidRPr="00904E4C" w:rsidRDefault="00573E0B" w:rsidP="003E516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7B178095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4FACCF89" w14:textId="725F5FB5" w:rsidR="00925EFC" w:rsidRPr="00904E4C" w:rsidRDefault="0036296D" w:rsidP="003E516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33A29AE7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01D6B7C" w14:textId="7CB18F9D" w:rsidR="00925EFC" w:rsidRPr="00904E4C" w:rsidRDefault="00D90AB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</w:tr>
      <w:tr w:rsidR="00E45725" w:rsidRPr="00904E4C" w14:paraId="45E5EE49" w14:textId="77777777" w:rsidTr="00FB16F6">
        <w:tc>
          <w:tcPr>
            <w:tcW w:w="2097" w:type="pct"/>
          </w:tcPr>
          <w:p w14:paraId="78990C67" w14:textId="5B31F7D1" w:rsidR="00D90ABD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27DBD50" w14:textId="46A38033" w:rsidR="00D90ABD" w:rsidRPr="00904E4C" w:rsidRDefault="00573E0B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4CD45D22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05CE9A" w14:textId="2AE135E6" w:rsidR="00D90ABD" w:rsidRPr="00904E4C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  <w:shd w:val="clear" w:color="auto" w:fill="FFFFFF" w:themeFill="background1"/>
          </w:tcPr>
          <w:p w14:paraId="1BD396FB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2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53D508" w14:textId="4FE7995D" w:rsidR="00D90ABD" w:rsidRPr="00904E4C" w:rsidRDefault="0036296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6E205012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ACBD45" w14:textId="0EB83212" w:rsidR="00D90ABD" w:rsidRPr="00904E4C" w:rsidRDefault="00D90AB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334" w:right="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</w:p>
        </w:tc>
      </w:tr>
      <w:tr w:rsidR="00532032" w:rsidRPr="00B91353" w14:paraId="22C6C8F2" w14:textId="77777777" w:rsidTr="00FB16F6">
        <w:tc>
          <w:tcPr>
            <w:tcW w:w="2097" w:type="pct"/>
          </w:tcPr>
          <w:p w14:paraId="0E3B8455" w14:textId="2FE5DE7D" w:rsidR="00532032" w:rsidRPr="00B91353" w:rsidRDefault="00B91353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13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1C505B84" w14:textId="2B329120" w:rsidR="00532032" w:rsidRPr="00B91353" w:rsidRDefault="00532032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51D397FD" w14:textId="77777777" w:rsidR="00532032" w:rsidRPr="00B91353" w:rsidRDefault="0053203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7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D7AB83A" w14:textId="7AAD1498" w:rsidR="00532032" w:rsidRPr="00B91353" w:rsidRDefault="0053203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  <w:shd w:val="clear" w:color="auto" w:fill="FFFFFF" w:themeFill="background1"/>
          </w:tcPr>
          <w:p w14:paraId="27FA5174" w14:textId="77777777" w:rsidR="00532032" w:rsidRPr="00B91353" w:rsidRDefault="0053203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27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9139473" w14:textId="5CFBFD7C" w:rsidR="00532032" w:rsidRPr="00B91353" w:rsidRDefault="00532032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F32DA4B" w14:textId="77777777" w:rsidR="00532032" w:rsidRPr="00B91353" w:rsidRDefault="0053203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7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CED32E8" w14:textId="6E9630E0" w:rsidR="00532032" w:rsidRPr="00B91353" w:rsidRDefault="00532032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334" w:right="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</w:t>
            </w:r>
          </w:p>
        </w:tc>
      </w:tr>
      <w:tr w:rsidR="00532032" w:rsidRPr="00904E4C" w14:paraId="3041CA71" w14:textId="77777777" w:rsidTr="00FB16F6">
        <w:tc>
          <w:tcPr>
            <w:tcW w:w="2097" w:type="pct"/>
          </w:tcPr>
          <w:p w14:paraId="5823B536" w14:textId="42953898" w:rsidR="00532032" w:rsidRPr="00904E4C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0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CEBC93B" w14:textId="3CEEA13E" w:rsidR="00532032" w:rsidRDefault="00532032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2C93DCDD" w14:textId="77777777" w:rsidR="00532032" w:rsidRPr="00904E4C" w:rsidRDefault="0053203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8CCAA6" w14:textId="3920DDED" w:rsidR="00532032" w:rsidRDefault="00532032" w:rsidP="003E516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17471D45" w14:textId="77777777" w:rsidR="00532032" w:rsidRPr="00904E4C" w:rsidRDefault="0053203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2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3AA72D" w14:textId="526CF5DC" w:rsidR="00532032" w:rsidRDefault="00532032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4B2C2B49" w14:textId="77777777" w:rsidR="00532032" w:rsidRPr="00904E4C" w:rsidRDefault="0053203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85635C" w14:textId="12DDF8E4" w:rsidR="00532032" w:rsidRDefault="00532032" w:rsidP="003E516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45725" w:rsidRPr="00904E4C" w14:paraId="16DD0D0A" w14:textId="77777777" w:rsidTr="00FB16F6">
        <w:tc>
          <w:tcPr>
            <w:tcW w:w="2097" w:type="pct"/>
          </w:tcPr>
          <w:p w14:paraId="02B63A71" w14:textId="63A0B86D" w:rsidR="00D90ABD" w:rsidRPr="00904E4C" w:rsidRDefault="00B91353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34F48FF8" w:rsidR="00D90ABD" w:rsidRPr="00904E4C" w:rsidRDefault="00573E0B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49CDFC9D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4F017971" w:rsidR="00D90ABD" w:rsidRPr="00904E4C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  <w:shd w:val="clear" w:color="auto" w:fill="FFFFFF" w:themeFill="background1"/>
          </w:tcPr>
          <w:p w14:paraId="6A20DFE1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71102252" w:rsidR="00D90ABD" w:rsidRPr="00904E4C" w:rsidRDefault="0036296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5E9B3CB6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7B61E725" w:rsidR="00D90ABD" w:rsidRPr="00904E4C" w:rsidRDefault="00E01414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334" w:right="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</w:t>
            </w:r>
          </w:p>
        </w:tc>
      </w:tr>
      <w:tr w:rsidR="00FB16F6" w:rsidRPr="000C2B80" w14:paraId="2BF5C90F" w14:textId="77777777" w:rsidTr="00FB16F6">
        <w:tc>
          <w:tcPr>
            <w:tcW w:w="2097" w:type="pct"/>
          </w:tcPr>
          <w:p w14:paraId="2AD7CF37" w14:textId="77777777" w:rsidR="00FB16F6" w:rsidRPr="000C2B80" w:rsidRDefault="00FB16F6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4353C82" w14:textId="77777777" w:rsidR="00FB16F6" w:rsidRPr="000C2B80" w:rsidRDefault="00FB16F6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14:paraId="795F24A9" w14:textId="77777777" w:rsidR="00FB16F6" w:rsidRPr="000C2B80" w:rsidRDefault="00FB16F6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20E54A4" w14:textId="77777777" w:rsidR="00FB16F6" w:rsidRPr="000C2B80" w:rsidRDefault="00FB16F6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0AD1EB20" w14:textId="77777777" w:rsidR="00FB16F6" w:rsidRPr="000C2B80" w:rsidRDefault="00FB16F6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235F268" w14:textId="77777777" w:rsidR="00FB16F6" w:rsidRPr="000C2B80" w:rsidRDefault="00FB16F6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5AA15A12" w14:textId="77777777" w:rsidR="00FB16F6" w:rsidRPr="000C2B80" w:rsidRDefault="00FB16F6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B0939A8" w14:textId="77777777" w:rsidR="00FB16F6" w:rsidRPr="000C2B80" w:rsidRDefault="00FB16F6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334" w:right="7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90ABD" w:rsidRPr="00904E4C" w14:paraId="2BB917EB" w14:textId="77777777" w:rsidTr="00FB16F6">
        <w:tc>
          <w:tcPr>
            <w:tcW w:w="2097" w:type="pct"/>
          </w:tcPr>
          <w:p w14:paraId="72625C85" w14:textId="77777777" w:rsidR="00D90ABD" w:rsidRPr="00904E4C" w:rsidRDefault="00D90ABD" w:rsidP="00CB1ACC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3"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08" w:type="pct"/>
            <w:gridSpan w:val="3"/>
            <w:tcBorders>
              <w:bottom w:val="nil"/>
            </w:tcBorders>
          </w:tcPr>
          <w:p w14:paraId="42845C9E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6AE1EE71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bottom w:val="nil"/>
            </w:tcBorders>
          </w:tcPr>
          <w:p w14:paraId="7885451B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725" w:rsidRPr="00904E4C" w14:paraId="2417A5A0" w14:textId="77777777" w:rsidTr="00FB16F6">
        <w:tc>
          <w:tcPr>
            <w:tcW w:w="2097" w:type="pct"/>
          </w:tcPr>
          <w:p w14:paraId="76D756A1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E234A89" w14:textId="7EE574D8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27" w:type="pct"/>
          </w:tcPr>
          <w:p w14:paraId="6AEF40E9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79A0DFF" w14:textId="49E38382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6C17EA71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C89E629" w14:textId="116E676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5" w:type="pct"/>
          </w:tcPr>
          <w:p w14:paraId="014FAF81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0C9E09" w14:textId="2FDC3172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45725" w:rsidRPr="00904E4C" w14:paraId="57EEDBB3" w14:textId="77777777" w:rsidTr="00FB16F6">
        <w:tc>
          <w:tcPr>
            <w:tcW w:w="2097" w:type="pct"/>
          </w:tcPr>
          <w:p w14:paraId="3A39AEB6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51F04FD0" w14:textId="78B151C5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27" w:type="pct"/>
          </w:tcPr>
          <w:p w14:paraId="0B32B449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33B0034" w14:textId="63942A6B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7983A0C1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9BB1276" w14:textId="79F00AF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28C00692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C8D060" w14:textId="53D59180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D90ABD" w:rsidRPr="00904E4C" w14:paraId="0039DBBC" w14:textId="77777777" w:rsidTr="00FB16F6">
        <w:tc>
          <w:tcPr>
            <w:tcW w:w="2097" w:type="pct"/>
          </w:tcPr>
          <w:p w14:paraId="016F404B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3" w:type="pct"/>
            <w:gridSpan w:val="7"/>
            <w:tcBorders>
              <w:bottom w:val="nil"/>
            </w:tcBorders>
          </w:tcPr>
          <w:p w14:paraId="24021DB1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5725" w:rsidRPr="00904E4C" w14:paraId="2B6819B4" w14:textId="77777777" w:rsidTr="00FB16F6">
        <w:tc>
          <w:tcPr>
            <w:tcW w:w="2097" w:type="pct"/>
          </w:tcPr>
          <w:p w14:paraId="46AF5E67" w14:textId="77777777" w:rsidR="00D90ABD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shd w:val="clear" w:color="auto" w:fill="FFFFFF" w:themeFill="background1"/>
          </w:tcPr>
          <w:p w14:paraId="50C55FDC" w14:textId="393199D8" w:rsidR="00D90ABD" w:rsidRPr="00904E4C" w:rsidRDefault="00573E0B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3EFB6193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4CDB1866" w14:textId="7179AA94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C43CC49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2000CE16" w14:textId="0F9C0D9D" w:rsidR="00D90ABD" w:rsidRPr="00904E4C" w:rsidRDefault="0036296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416</w:t>
            </w:r>
          </w:p>
        </w:tc>
        <w:tc>
          <w:tcPr>
            <w:tcW w:w="145" w:type="pct"/>
            <w:shd w:val="clear" w:color="auto" w:fill="FFFFFF" w:themeFill="background1"/>
          </w:tcPr>
          <w:p w14:paraId="59EED2FE" w14:textId="77777777" w:rsidR="00D90ABD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A215289" w14:textId="69FED140" w:rsidR="00D90ABD" w:rsidRPr="00904E4C" w:rsidRDefault="0036296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986</w:t>
            </w:r>
          </w:p>
        </w:tc>
      </w:tr>
      <w:tr w:rsidR="00E45725" w:rsidRPr="00904E4C" w14:paraId="58C69D21" w14:textId="77777777" w:rsidTr="00FB16F6">
        <w:tc>
          <w:tcPr>
            <w:tcW w:w="2097" w:type="pct"/>
          </w:tcPr>
          <w:p w14:paraId="53AED040" w14:textId="77777777" w:rsidR="00D90ABD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0F662C80" w:rsidR="00D90ABD" w:rsidRPr="00904E4C" w:rsidRDefault="00573E0B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27" w:type="pct"/>
            <w:shd w:val="clear" w:color="auto" w:fill="FFFFFF" w:themeFill="background1"/>
          </w:tcPr>
          <w:p w14:paraId="3E9D1530" w14:textId="77777777" w:rsidR="00D90ABD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2543E840" w:rsidR="00D90ABD" w:rsidRPr="00904E4C" w:rsidRDefault="00D90AB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60" w:lineRule="exact"/>
              <w:ind w:left="-334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  <w:shd w:val="clear" w:color="auto" w:fill="FFFFFF" w:themeFill="background1"/>
          </w:tcPr>
          <w:p w14:paraId="35654DA9" w14:textId="77777777" w:rsidR="00D90ABD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03FB1AE6" w:rsidR="00D90ABD" w:rsidRPr="00904E4C" w:rsidRDefault="0036296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45" w:type="pct"/>
            <w:shd w:val="clear" w:color="auto" w:fill="FFFFFF" w:themeFill="background1"/>
          </w:tcPr>
          <w:p w14:paraId="489AC4C9" w14:textId="77777777" w:rsidR="00D90ABD" w:rsidRPr="00904E4C" w:rsidRDefault="00D90AB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36AFBB27" w:rsidR="00D90ABD" w:rsidRPr="00904E4C" w:rsidRDefault="0036296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D90ABD"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532032" w:rsidRPr="00B91353" w14:paraId="2475B4DB" w14:textId="77777777" w:rsidTr="00FB16F6">
        <w:tc>
          <w:tcPr>
            <w:tcW w:w="2097" w:type="pct"/>
          </w:tcPr>
          <w:p w14:paraId="33BFCB80" w14:textId="38B9FC81" w:rsidR="00532032" w:rsidRPr="00B91353" w:rsidRDefault="00B91353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13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FEECFCE" w14:textId="0BBAD555" w:rsidR="00532032" w:rsidRPr="00B91353" w:rsidRDefault="000F4C1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27" w:type="pct"/>
            <w:shd w:val="clear" w:color="auto" w:fill="FFFFFF" w:themeFill="background1"/>
          </w:tcPr>
          <w:p w14:paraId="67A6F7A9" w14:textId="77777777" w:rsidR="00532032" w:rsidRPr="00B91353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B7808D5" w14:textId="4A68DC0A" w:rsidR="00532032" w:rsidRPr="00B91353" w:rsidRDefault="000F4C1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60" w:lineRule="exact"/>
              <w:ind w:left="-334" w:right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  <w:shd w:val="clear" w:color="auto" w:fill="FFFFFF" w:themeFill="background1"/>
          </w:tcPr>
          <w:p w14:paraId="16F77F37" w14:textId="77777777" w:rsidR="00532032" w:rsidRPr="00B91353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FD81E6C" w14:textId="3735DB3A" w:rsidR="00532032" w:rsidRPr="00B91353" w:rsidRDefault="000F4C1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5" w:type="pct"/>
            <w:shd w:val="clear" w:color="auto" w:fill="FFFFFF" w:themeFill="background1"/>
          </w:tcPr>
          <w:p w14:paraId="1113ECFB" w14:textId="77777777" w:rsidR="00532032" w:rsidRPr="00B91353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4770132" w14:textId="251C277D" w:rsidR="00532032" w:rsidRPr="00B91353" w:rsidRDefault="000F4C1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13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996</w:t>
            </w:r>
          </w:p>
        </w:tc>
      </w:tr>
      <w:tr w:rsidR="00532032" w:rsidRPr="00904E4C" w14:paraId="5C93A91D" w14:textId="77777777" w:rsidTr="00FB16F6">
        <w:tc>
          <w:tcPr>
            <w:tcW w:w="2097" w:type="pct"/>
          </w:tcPr>
          <w:p w14:paraId="5BDB0D63" w14:textId="4E7E6A54" w:rsidR="00532032" w:rsidRPr="00532032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0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9D84E6" w14:textId="7ED0794E" w:rsidR="00532032" w:rsidRDefault="00532032" w:rsidP="0053203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1F006803" w14:textId="77777777" w:rsidR="00532032" w:rsidRPr="00904E4C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DA309B0" w14:textId="1ECA9FEC" w:rsidR="00532032" w:rsidRPr="00904E4C" w:rsidRDefault="00532032" w:rsidP="0053203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2B79389" w14:textId="77777777" w:rsidR="00532032" w:rsidRPr="00904E4C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A3A623" w14:textId="3A550802" w:rsidR="00532032" w:rsidRDefault="003E516A" w:rsidP="003E516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5C2995D5" w14:textId="77777777" w:rsidR="00532032" w:rsidRPr="00904E4C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265F5CE" w14:textId="2B95F0AF" w:rsidR="00532032" w:rsidRDefault="003E516A" w:rsidP="003E516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45725" w:rsidRPr="00904E4C" w14:paraId="32AF3AFA" w14:textId="77777777" w:rsidTr="00FB16F6">
        <w:tc>
          <w:tcPr>
            <w:tcW w:w="2097" w:type="pct"/>
          </w:tcPr>
          <w:p w14:paraId="7514CF89" w14:textId="46519CE7" w:rsidR="00D90ABD" w:rsidRPr="00904E4C" w:rsidRDefault="0053203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A6A9FB3" w14:textId="00BD0EB7" w:rsidR="00D90ABD" w:rsidRPr="00904E4C" w:rsidRDefault="00573E0B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FFFFFF" w:themeFill="background1"/>
          </w:tcPr>
          <w:p w14:paraId="277D6348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567F0D" w14:textId="3EA09AB9" w:rsidR="00D90ABD" w:rsidRPr="00904E4C" w:rsidRDefault="00D90AB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60" w:lineRule="exact"/>
              <w:ind w:left="-334" w:right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6154CA8C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EB38E0" w14:textId="6A4B791F" w:rsidR="00D90ABD" w:rsidRPr="00904E4C" w:rsidRDefault="0036296D" w:rsidP="00E4572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36F19EF3" w14:textId="77777777" w:rsidR="00D90ABD" w:rsidRPr="00904E4C" w:rsidRDefault="00D90AB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6BA53E" w14:textId="0CC5E048" w:rsidR="00D90ABD" w:rsidRPr="003D16BC" w:rsidRDefault="0036296D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16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996</w:t>
            </w:r>
          </w:p>
        </w:tc>
      </w:tr>
    </w:tbl>
    <w:p w14:paraId="01415CCF" w14:textId="77777777" w:rsidR="001A45B5" w:rsidRPr="000C2B80" w:rsidRDefault="001A45B5">
      <w:pPr>
        <w:rPr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94"/>
        <w:gridCol w:w="1258"/>
        <w:gridCol w:w="269"/>
        <w:gridCol w:w="1081"/>
        <w:gridCol w:w="269"/>
        <w:gridCol w:w="1172"/>
        <w:gridCol w:w="238"/>
        <w:gridCol w:w="1107"/>
      </w:tblGrid>
      <w:tr w:rsidR="00B74BF9" w:rsidRPr="00904E4C" w14:paraId="37FB588E" w14:textId="77777777" w:rsidTr="001A45B5">
        <w:tc>
          <w:tcPr>
            <w:tcW w:w="2096" w:type="pct"/>
          </w:tcPr>
          <w:p w14:paraId="690334D7" w14:textId="77777777" w:rsidR="00B74BF9" w:rsidRPr="00904E4C" w:rsidRDefault="00B74BF9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404" w:type="pct"/>
            <w:gridSpan w:val="3"/>
            <w:tcBorders>
              <w:bottom w:val="nil"/>
            </w:tcBorders>
          </w:tcPr>
          <w:p w14:paraId="3B0F017C" w14:textId="77777777" w:rsidR="00B74BF9" w:rsidRPr="00904E4C" w:rsidRDefault="00B74BF9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49B8C2AB" w14:textId="77777777" w:rsidR="00B74BF9" w:rsidRPr="00904E4C" w:rsidRDefault="00B74BF9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5" w:type="pct"/>
            <w:gridSpan w:val="3"/>
            <w:tcBorders>
              <w:bottom w:val="nil"/>
            </w:tcBorders>
          </w:tcPr>
          <w:p w14:paraId="5011050B" w14:textId="77777777" w:rsidR="00B74BF9" w:rsidRPr="00904E4C" w:rsidRDefault="00B74BF9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5EFC" w:rsidRPr="00904E4C" w14:paraId="68F52222" w14:textId="77777777" w:rsidTr="001A45B5">
        <w:tc>
          <w:tcPr>
            <w:tcW w:w="2096" w:type="pct"/>
          </w:tcPr>
          <w:p w14:paraId="40810618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30D39DA3" w14:textId="7EB7ED06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5" w:type="pct"/>
          </w:tcPr>
          <w:p w14:paraId="415344AA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27E0E6B" w14:textId="182D211E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28FBDE7D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1931D0D" w14:textId="3D85C464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28" w:type="pct"/>
          </w:tcPr>
          <w:p w14:paraId="63CE6C0A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0113A031" w14:textId="6036563C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925EFC" w:rsidRPr="00904E4C" w14:paraId="65756572" w14:textId="77777777" w:rsidTr="001A45B5">
        <w:tc>
          <w:tcPr>
            <w:tcW w:w="2096" w:type="pct"/>
          </w:tcPr>
          <w:p w14:paraId="1F2B643F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5EB1876C" w14:textId="6941CB2A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5BA51F76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8B4DAEA" w14:textId="7AC462CB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7D3F362B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D0E16CA" w14:textId="027EFBE2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28" w:type="pct"/>
          </w:tcPr>
          <w:p w14:paraId="208D374D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48F3872" w14:textId="5C9EB612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925EFC" w:rsidRPr="00904E4C" w14:paraId="68D7A995" w14:textId="77777777" w:rsidTr="001A45B5">
        <w:tc>
          <w:tcPr>
            <w:tcW w:w="2096" w:type="pct"/>
          </w:tcPr>
          <w:p w14:paraId="63C1C62A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4" w:type="pct"/>
            <w:gridSpan w:val="7"/>
            <w:tcBorders>
              <w:bottom w:val="nil"/>
            </w:tcBorders>
          </w:tcPr>
          <w:p w14:paraId="1BDC2DD9" w14:textId="77777777" w:rsidR="00925EFC" w:rsidRPr="00904E4C" w:rsidRDefault="00925EFC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5EFC" w:rsidRPr="00904E4C" w14:paraId="171BD1A8" w14:textId="77777777" w:rsidTr="001A45B5">
        <w:tc>
          <w:tcPr>
            <w:tcW w:w="2096" w:type="pct"/>
          </w:tcPr>
          <w:p w14:paraId="3491AB78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36BFB7A" w14:textId="552341E4" w:rsidR="00925EFC" w:rsidRPr="00904E4C" w:rsidRDefault="00573E0B" w:rsidP="000F3E7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shd w:val="clear" w:color="auto" w:fill="FFFFFF" w:themeFill="background1"/>
          </w:tcPr>
          <w:p w14:paraId="709B4BD6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0B94CC0" w14:textId="21C64C7C" w:rsidR="00925EFC" w:rsidRPr="00904E4C" w:rsidRDefault="00925EFC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60" w:lineRule="exact"/>
              <w:ind w:left="-334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shd w:val="clear" w:color="auto" w:fill="FFFFFF" w:themeFill="background1"/>
          </w:tcPr>
          <w:p w14:paraId="2FC22CE8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417AE0" w14:textId="2EBBAD38" w:rsidR="00925EFC" w:rsidRPr="00904E4C" w:rsidRDefault="0036296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FFFFFF" w:themeFill="background1"/>
          </w:tcPr>
          <w:p w14:paraId="3613BEDD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E8DF5CF" w14:textId="4B76BDBF" w:rsidR="00925EFC" w:rsidRPr="00904E4C" w:rsidRDefault="00925EFC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</w:tr>
      <w:tr w:rsidR="00925EFC" w:rsidRPr="00904E4C" w14:paraId="00D54E49" w14:textId="77777777" w:rsidTr="001A45B5">
        <w:tc>
          <w:tcPr>
            <w:tcW w:w="2096" w:type="pct"/>
          </w:tcPr>
          <w:p w14:paraId="2146CA23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3C56BB8" w14:textId="332D4340" w:rsidR="00925EFC" w:rsidRPr="00904E4C" w:rsidRDefault="00573E0B" w:rsidP="000F3E7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37C244DD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2D8B604" w14:textId="3943971E" w:rsidR="00925EFC" w:rsidRPr="00904E4C" w:rsidRDefault="00925EFC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60" w:lineRule="exact"/>
              <w:ind w:left="-334" w:right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3ECB883A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135EB92" w14:textId="6CC84F99" w:rsidR="00925EFC" w:rsidRPr="00904E4C" w:rsidRDefault="0036296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FFFFFF" w:themeFill="background1"/>
          </w:tcPr>
          <w:p w14:paraId="2C9AF2FE" w14:textId="77777777" w:rsidR="00925EFC" w:rsidRPr="00904E4C" w:rsidRDefault="00925EFC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F68C188" w14:textId="10A2FCEE" w:rsidR="00925EFC" w:rsidRPr="003D16BC" w:rsidRDefault="00925EFC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16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3CAE4794" w14:textId="038D8605" w:rsidR="00B81D5C" w:rsidRPr="00904E4C" w:rsidRDefault="00B81D5C" w:rsidP="00662A02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8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5505A" w:rsidRPr="00904E4C" w14:paraId="6E4900EE" w14:textId="77777777" w:rsidTr="000A0C54">
        <w:trPr>
          <w:tblHeader/>
        </w:trPr>
        <w:tc>
          <w:tcPr>
            <w:tcW w:w="2070" w:type="dxa"/>
            <w:vAlign w:val="bottom"/>
          </w:tcPr>
          <w:p w14:paraId="2F7A9C03" w14:textId="77777777" w:rsidR="00B5505A" w:rsidRPr="00904E4C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DBFF051" w14:textId="77777777" w:rsidR="00B5505A" w:rsidRPr="00904E4C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730302" w14:textId="77777777" w:rsidR="00B5505A" w:rsidRPr="00904E4C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32472451" w14:textId="2F2BE9B5" w:rsidR="00B5505A" w:rsidRPr="00904E4C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652F" w:rsidRPr="00904E4C" w14:paraId="12EC6E27" w14:textId="77777777" w:rsidTr="000A0C54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1B58B92" w14:textId="176B5853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904E4C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/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00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2CB8231A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57673C7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E6C8E9A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731FEECD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  <w:vAlign w:val="bottom"/>
          </w:tcPr>
          <w:p w14:paraId="016D8127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158A5A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6E699095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F203BAE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29E395B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B0B4C45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B79E8B5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EE1221F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0A18D6D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60BB7792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 มีนาคม</w:t>
            </w:r>
          </w:p>
        </w:tc>
      </w:tr>
      <w:tr w:rsidR="0075652F" w:rsidRPr="00904E4C" w14:paraId="166AFF16" w14:textId="77777777" w:rsidTr="000A0C54">
        <w:trPr>
          <w:tblHeader/>
        </w:trPr>
        <w:tc>
          <w:tcPr>
            <w:tcW w:w="2070" w:type="dxa"/>
            <w:vAlign w:val="bottom"/>
          </w:tcPr>
          <w:p w14:paraId="134A8099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342A6D" w14:textId="14D0489E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684C5DF4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4BD48FC" w14:textId="32A087AF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7CA5C23C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E197E11" w14:textId="46231C6B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33063F33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1B34618" w14:textId="37E03C1E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94D3E6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991D57A" w14:textId="345407A6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AB788A1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E01641F" w14:textId="4433CABA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75652F" w:rsidRPr="00904E4C" w14:paraId="36B194E5" w14:textId="77777777" w:rsidTr="000A0C54">
        <w:trPr>
          <w:tblHeader/>
        </w:trPr>
        <w:tc>
          <w:tcPr>
            <w:tcW w:w="2070" w:type="dxa"/>
          </w:tcPr>
          <w:p w14:paraId="21C8B25B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FFFFFF" w:themeFill="background1"/>
          </w:tcPr>
          <w:p w14:paraId="2B6F0BDA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FFFFFF" w:themeFill="background1"/>
          </w:tcPr>
          <w:p w14:paraId="5E2665E9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FFFFFF" w:themeFill="background1"/>
          </w:tcPr>
          <w:p w14:paraId="022092EF" w14:textId="3AC0868F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4E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4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5652F" w:rsidRPr="00904E4C" w14:paraId="2C167ACF" w14:textId="77777777" w:rsidTr="000A0C54">
        <w:tc>
          <w:tcPr>
            <w:tcW w:w="2070" w:type="dxa"/>
          </w:tcPr>
          <w:p w14:paraId="37A277E5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FFFFFF" w:themeFill="background1"/>
          </w:tcPr>
          <w:p w14:paraId="6EDE5A6A" w14:textId="092B2DAF" w:rsidR="0075652F" w:rsidRPr="00904E4C" w:rsidRDefault="0036296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0A0C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A0C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34" w:type="dxa"/>
            <w:shd w:val="clear" w:color="auto" w:fill="FFFFFF" w:themeFill="background1"/>
          </w:tcPr>
          <w:p w14:paraId="633F869F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14:paraId="171C742E" w14:textId="771E258C" w:rsidR="0075652F" w:rsidRPr="00904E4C" w:rsidRDefault="0036296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6" w:type="dxa"/>
            <w:shd w:val="clear" w:color="auto" w:fill="FFFFFF" w:themeFill="background1"/>
          </w:tcPr>
          <w:p w14:paraId="39A1CA33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ED6D6EE" w14:textId="0973C6D7" w:rsidR="0075652F" w:rsidRPr="00904E4C" w:rsidRDefault="0036296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  <w:tc>
          <w:tcPr>
            <w:tcW w:w="235" w:type="dxa"/>
            <w:shd w:val="clear" w:color="auto" w:fill="FFFFFF" w:themeFill="background1"/>
          </w:tcPr>
          <w:p w14:paraId="6300181D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15A9FE75" w14:textId="29C5109F" w:rsidR="0075652F" w:rsidRPr="00904E4C" w:rsidRDefault="0036296D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35" w:type="dxa"/>
            <w:shd w:val="clear" w:color="auto" w:fill="FFFFFF" w:themeFill="background1"/>
          </w:tcPr>
          <w:p w14:paraId="359393E3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99D4CF2" w14:textId="081B675A" w:rsidR="0075652F" w:rsidRPr="00904E4C" w:rsidRDefault="0036296D" w:rsidP="00A03F7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FFFFFF" w:themeFill="background1"/>
          </w:tcPr>
          <w:p w14:paraId="229DC5D2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19BABDF7" w14:textId="7A7E7E68" w:rsidR="0075652F" w:rsidRPr="00904E4C" w:rsidRDefault="0036296D" w:rsidP="003807E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78,000</w:t>
            </w:r>
          </w:p>
        </w:tc>
      </w:tr>
    </w:tbl>
    <w:p w14:paraId="6A5ACA0E" w14:textId="51E1AFD5" w:rsidR="00251EB1" w:rsidRPr="00904E4C" w:rsidRDefault="001E5336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</w:rPr>
        <w:t xml:space="preserve">  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1"/>
        <w:gridCol w:w="1079"/>
        <w:gridCol w:w="271"/>
        <w:gridCol w:w="1170"/>
        <w:gridCol w:w="273"/>
        <w:gridCol w:w="1261"/>
      </w:tblGrid>
      <w:tr w:rsidR="00813ED1" w:rsidRPr="00904E4C" w14:paraId="12A61DD2" w14:textId="77777777" w:rsidTr="0075652F">
        <w:tc>
          <w:tcPr>
            <w:tcW w:w="2037" w:type="pct"/>
          </w:tcPr>
          <w:p w14:paraId="6ACFE582" w14:textId="77777777" w:rsidR="00813ED1" w:rsidRPr="00904E4C" w:rsidRDefault="00813ED1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9" w:type="pct"/>
            <w:gridSpan w:val="3"/>
            <w:tcBorders>
              <w:bottom w:val="nil"/>
            </w:tcBorders>
          </w:tcPr>
          <w:p w14:paraId="44A48CA9" w14:textId="77777777" w:rsidR="00813ED1" w:rsidRPr="00904E4C" w:rsidRDefault="00813ED1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904E4C" w:rsidRDefault="00813ED1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8" w:type="pct"/>
            <w:gridSpan w:val="3"/>
            <w:tcBorders>
              <w:bottom w:val="nil"/>
            </w:tcBorders>
          </w:tcPr>
          <w:p w14:paraId="75E2A378" w14:textId="77777777" w:rsidR="00813ED1" w:rsidRPr="00904E4C" w:rsidRDefault="00813ED1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5652F" w:rsidRPr="00904E4C" w14:paraId="695F3BB5" w14:textId="77777777" w:rsidTr="0075652F">
        <w:trPr>
          <w:trHeight w:val="119"/>
        </w:trPr>
        <w:tc>
          <w:tcPr>
            <w:tcW w:w="2037" w:type="pct"/>
          </w:tcPr>
          <w:p w14:paraId="4E5CF57B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5F4254E9" w14:textId="2E07F33B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</w:tcPr>
          <w:p w14:paraId="03F11478" w14:textId="79288F81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05AC7EDF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3F92DCF" w14:textId="202B9F38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5652F" w:rsidRPr="00904E4C" w14:paraId="538DC5E0" w14:textId="77777777" w:rsidTr="0075652F">
        <w:trPr>
          <w:trHeight w:val="245"/>
        </w:trPr>
        <w:tc>
          <w:tcPr>
            <w:tcW w:w="2037" w:type="pct"/>
          </w:tcPr>
          <w:p w14:paraId="09D2B212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73061987" w14:textId="2AFC5ACC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</w:tcPr>
          <w:p w14:paraId="5B549C34" w14:textId="208D638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2C281B94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C6E039E" w14:textId="142BE2D0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75652F" w:rsidRPr="00904E4C" w14:paraId="3489B60F" w14:textId="77777777" w:rsidTr="007D56C6">
        <w:tc>
          <w:tcPr>
            <w:tcW w:w="2037" w:type="pct"/>
          </w:tcPr>
          <w:p w14:paraId="00ECF76C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  <w:tcBorders>
              <w:top w:val="nil"/>
              <w:bottom w:val="nil"/>
            </w:tcBorders>
          </w:tcPr>
          <w:p w14:paraId="1DDCA3EE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5652F" w:rsidRPr="00904E4C" w14:paraId="710D2060" w14:textId="77777777" w:rsidTr="00662A02">
        <w:tc>
          <w:tcPr>
            <w:tcW w:w="2037" w:type="pct"/>
          </w:tcPr>
          <w:p w14:paraId="221A1F33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5F2BBD22" w14:textId="6A79C5B0" w:rsidR="0075652F" w:rsidRPr="00904E4C" w:rsidRDefault="00573E0B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60" w:lineRule="exact"/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205B1011" w:rsidR="0075652F" w:rsidRPr="00904E4C" w:rsidRDefault="0036296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13,936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</w:tcBorders>
            <w:shd w:val="clear" w:color="auto" w:fill="FFFFFF" w:themeFill="background1"/>
          </w:tcPr>
          <w:p w14:paraId="34A67617" w14:textId="34FE6209" w:rsidR="0075652F" w:rsidRPr="00904E4C" w:rsidRDefault="0075652F" w:rsidP="00CB1AC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Pr="003D16BC">
              <w:rPr>
                <w:rFonts w:ascii="Angsana New" w:hAnsi="Angsana New"/>
                <w:sz w:val="30"/>
                <w:szCs w:val="30"/>
                <w:lang w:val="en-US" w:eastAsia="en-US"/>
              </w:rPr>
              <w:t>341</w:t>
            </w:r>
          </w:p>
        </w:tc>
      </w:tr>
      <w:tr w:rsidR="0075652F" w:rsidRPr="00904E4C" w14:paraId="29B2F612" w14:textId="77777777" w:rsidTr="00662A02">
        <w:tc>
          <w:tcPr>
            <w:tcW w:w="2037" w:type="pct"/>
            <w:tcBorders>
              <w:bottom w:val="nil"/>
            </w:tcBorders>
          </w:tcPr>
          <w:p w14:paraId="0EDD6957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4B87656E" w:rsidR="0075652F" w:rsidRPr="00904E4C" w:rsidRDefault="00573E0B" w:rsidP="00B06FA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60" w:lineRule="exact"/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572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39094AAD" w:rsidR="0075652F" w:rsidRPr="003D16BC" w:rsidRDefault="0036296D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16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13,936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7114F14F" w:rsidR="0075652F" w:rsidRPr="003D16BC" w:rsidRDefault="0075652F" w:rsidP="003D16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16BC"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Pr="003D16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341</w:t>
            </w:r>
          </w:p>
        </w:tc>
      </w:tr>
    </w:tbl>
    <w:p w14:paraId="5196E1C3" w14:textId="77777777" w:rsidR="00C703BE" w:rsidRPr="00904E4C" w:rsidRDefault="00C703BE" w:rsidP="00662A02">
      <w:pPr>
        <w:shd w:val="clear" w:color="auto" w:fill="FFFFFF" w:themeFill="background1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45FCBC9" w14:textId="77777777" w:rsidR="00C703BE" w:rsidRPr="00D90ABD" w:rsidRDefault="00C703BE" w:rsidP="00662A02">
      <w:pPr>
        <w:shd w:val="clear" w:color="auto" w:fill="FFFFFF" w:themeFill="background1"/>
        <w:spacing w:line="240" w:lineRule="auto"/>
        <w:rPr>
          <w:rFonts w:cstheme="min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9"/>
        <w:gridCol w:w="271"/>
        <w:gridCol w:w="1081"/>
        <w:gridCol w:w="271"/>
        <w:gridCol w:w="1172"/>
        <w:gridCol w:w="271"/>
        <w:gridCol w:w="1261"/>
      </w:tblGrid>
      <w:tr w:rsidR="00203872" w:rsidRPr="00904E4C" w14:paraId="081169F6" w14:textId="77777777" w:rsidTr="0075652F">
        <w:trPr>
          <w:tblHeader/>
        </w:trPr>
        <w:tc>
          <w:tcPr>
            <w:tcW w:w="2036" w:type="pct"/>
          </w:tcPr>
          <w:p w14:paraId="0A199E9D" w14:textId="739BC945" w:rsidR="00B036A2" w:rsidRPr="00904E4C" w:rsidRDefault="00B036A2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26796B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26796B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14:paraId="13E6902E" w14:textId="77777777" w:rsidR="00B036A2" w:rsidRPr="00904E4C" w:rsidRDefault="00B036A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F35EF75" w14:textId="77777777" w:rsidR="00B036A2" w:rsidRPr="00904E4C" w:rsidRDefault="00B036A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23301E91" w14:textId="77777777" w:rsidR="00B036A2" w:rsidRPr="00904E4C" w:rsidRDefault="00B036A2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5652F" w:rsidRPr="00904E4C" w14:paraId="5D83A323" w14:textId="77777777" w:rsidTr="0075652F">
        <w:trPr>
          <w:tblHeader/>
        </w:trPr>
        <w:tc>
          <w:tcPr>
            <w:tcW w:w="2036" w:type="pct"/>
          </w:tcPr>
          <w:p w14:paraId="3CED2B2A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19DC598" w14:textId="7002CFB9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14:paraId="4CB2422B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A13F77" w14:textId="36E7EBE3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14:paraId="5E0C9BE2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7A512AB8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14:paraId="3906766D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7FA044C" w14:textId="16E0CB15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5652F" w:rsidRPr="00904E4C" w14:paraId="14266AE6" w14:textId="77777777" w:rsidTr="0075652F">
        <w:trPr>
          <w:tblHeader/>
        </w:trPr>
        <w:tc>
          <w:tcPr>
            <w:tcW w:w="2036" w:type="pct"/>
          </w:tcPr>
          <w:p w14:paraId="1F1AA835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CB3C8AD" w14:textId="2F0A6B95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7826835D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8A83EA" w14:textId="2022CDD3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74F38F08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732247AF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E3561F4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0FBBA49" w14:textId="78409785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75652F" w:rsidRPr="00904E4C" w14:paraId="22BDB0BC" w14:textId="77777777" w:rsidTr="003807EB">
        <w:trPr>
          <w:trHeight w:val="380"/>
          <w:tblHeader/>
        </w:trPr>
        <w:tc>
          <w:tcPr>
            <w:tcW w:w="2036" w:type="pct"/>
          </w:tcPr>
          <w:p w14:paraId="20DFAE02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14:paraId="40233BE6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5652F" w:rsidRPr="00904E4C" w14:paraId="716B028C" w14:textId="77777777" w:rsidTr="00662A02">
        <w:tc>
          <w:tcPr>
            <w:tcW w:w="2036" w:type="pct"/>
          </w:tcPr>
          <w:p w14:paraId="282368FB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ิษัทย่อย</w:t>
            </w:r>
          </w:p>
        </w:tc>
        <w:tc>
          <w:tcPr>
            <w:tcW w:w="631" w:type="pct"/>
            <w:shd w:val="clear" w:color="auto" w:fill="FFFFFF" w:themeFill="background1"/>
          </w:tcPr>
          <w:p w14:paraId="717F2DA3" w14:textId="244B1590" w:rsidR="0075652F" w:rsidRPr="00904E4C" w:rsidRDefault="00573E0B" w:rsidP="0098714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after="0"/>
              <w:ind w:left="-108" w:right="-18" w:firstLine="9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3706B8DB" w14:textId="77777777" w:rsidR="0075652F" w:rsidRPr="00904E4C" w:rsidRDefault="0075652F" w:rsidP="0098714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3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17EE801B" w14:textId="0DD0CA0A" w:rsidR="0075652F" w:rsidRPr="00904E4C" w:rsidRDefault="0075652F" w:rsidP="0098714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after="0"/>
              <w:ind w:left="-108" w:right="-18" w:firstLine="9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871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33B5376B" w14:textId="77777777" w:rsidR="0075652F" w:rsidRPr="00904E4C" w:rsidRDefault="0075652F" w:rsidP="00662A02">
            <w:pPr>
              <w:pStyle w:val="BodyText"/>
              <w:numPr>
                <w:ilvl w:val="0"/>
                <w:numId w:val="3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3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4A1BD2C5" w14:textId="6623A372" w:rsidR="0075652F" w:rsidRPr="00C461FF" w:rsidRDefault="0036296D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461FF">
              <w:rPr>
                <w:rFonts w:ascii="Angsana New" w:hAnsi="Angsana New"/>
                <w:sz w:val="30"/>
                <w:szCs w:val="30"/>
                <w:lang w:val="en-US" w:eastAsia="en-US"/>
              </w:rPr>
              <w:t>904</w:t>
            </w:r>
          </w:p>
        </w:tc>
        <w:tc>
          <w:tcPr>
            <w:tcW w:w="146" w:type="pct"/>
            <w:shd w:val="clear" w:color="auto" w:fill="FFFFFF" w:themeFill="background1"/>
          </w:tcPr>
          <w:p w14:paraId="2871B3AC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D069ABD" w14:textId="701DCD90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42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5652F" w:rsidRPr="00904E4C" w14:paraId="64D6F8C5" w14:textId="77777777" w:rsidTr="00662A02">
        <w:tc>
          <w:tcPr>
            <w:tcW w:w="2036" w:type="pct"/>
          </w:tcPr>
          <w:p w14:paraId="314DB669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shd w:val="clear" w:color="auto" w:fill="FFFFFF" w:themeFill="background1"/>
          </w:tcPr>
          <w:p w14:paraId="0D5BB63C" w14:textId="4F641D24" w:rsidR="0075652F" w:rsidRPr="00904E4C" w:rsidRDefault="00573E0B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2,604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27FA5274" w14:textId="3E7D491D" w:rsidR="0075652F" w:rsidRPr="00904E4C" w:rsidRDefault="0075652F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</w:rPr>
            </w:pPr>
            <w:r w:rsidRPr="00654173"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146" w:type="pct"/>
            <w:shd w:val="clear" w:color="auto" w:fill="FFFFFF" w:themeFill="background1"/>
          </w:tcPr>
          <w:p w14:paraId="493A059B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26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51F5E080" w14:textId="2A0CB34F" w:rsidR="0075652F" w:rsidRPr="00C461FF" w:rsidRDefault="0036296D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461FF">
              <w:rPr>
                <w:rFonts w:ascii="Angsana New" w:hAnsi="Angsana New"/>
                <w:sz w:val="30"/>
                <w:szCs w:val="30"/>
                <w:lang w:val="en-US" w:eastAsia="en-US"/>
              </w:rPr>
              <w:t>1,631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3A5EE07D" w14:textId="107074D8" w:rsidR="0075652F" w:rsidRPr="00904E4C" w:rsidRDefault="0075652F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</w:tr>
      <w:tr w:rsidR="0075652F" w:rsidRPr="00904E4C" w14:paraId="6C5A9E49" w14:textId="77777777" w:rsidTr="00662A02">
        <w:tc>
          <w:tcPr>
            <w:tcW w:w="2036" w:type="pct"/>
          </w:tcPr>
          <w:p w14:paraId="261283D8" w14:textId="77777777" w:rsidR="0075652F" w:rsidRPr="00904E4C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40BCB239" w:rsidR="0075652F" w:rsidRPr="00904E4C" w:rsidRDefault="00573E0B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2,604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015AAE76" w:rsidR="0075652F" w:rsidRPr="00904E4C" w:rsidRDefault="0075652F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E54">
              <w:rPr>
                <w:rFonts w:ascii="Angsana New" w:hAnsi="Angsana New"/>
                <w:b/>
                <w:bCs/>
                <w:sz w:val="30"/>
                <w:szCs w:val="30"/>
              </w:rPr>
              <w:t>2,643</w:t>
            </w:r>
          </w:p>
        </w:tc>
        <w:tc>
          <w:tcPr>
            <w:tcW w:w="146" w:type="pct"/>
            <w:shd w:val="clear" w:color="auto" w:fill="FFFFFF" w:themeFill="background1"/>
          </w:tcPr>
          <w:p w14:paraId="50BE4A02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26"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2A0293" w14:textId="234B7383" w:rsidR="0075652F" w:rsidRPr="00C461FF" w:rsidRDefault="0036296D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461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2,535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75652F" w:rsidRPr="00904E4C" w:rsidRDefault="0075652F" w:rsidP="00662A0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2810538A" w:rsidR="0075652F" w:rsidRPr="00904E4C" w:rsidRDefault="0075652F" w:rsidP="00C461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54173">
              <w:rPr>
                <w:rFonts w:ascii="Angsana New" w:hAnsi="Angsana New"/>
                <w:b/>
                <w:bCs/>
                <w:sz w:val="30"/>
                <w:szCs w:val="30"/>
              </w:rPr>
              <w:t>1,664</w:t>
            </w:r>
          </w:p>
        </w:tc>
      </w:tr>
    </w:tbl>
    <w:p w14:paraId="4FBA8840" w14:textId="16DC5DE9" w:rsidR="00E81C0C" w:rsidRPr="00255F48" w:rsidRDefault="00E81C0C" w:rsidP="00662A02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9"/>
        <w:gridCol w:w="271"/>
        <w:gridCol w:w="1081"/>
        <w:gridCol w:w="271"/>
        <w:gridCol w:w="1172"/>
        <w:gridCol w:w="271"/>
        <w:gridCol w:w="1261"/>
      </w:tblGrid>
      <w:tr w:rsidR="00255F48" w:rsidRPr="00904E4C" w14:paraId="07EDA4C4" w14:textId="77777777" w:rsidTr="001D1B27">
        <w:trPr>
          <w:tblHeader/>
        </w:trPr>
        <w:tc>
          <w:tcPr>
            <w:tcW w:w="2036" w:type="pct"/>
          </w:tcPr>
          <w:p w14:paraId="13B39F9C" w14:textId="473356E4" w:rsidR="00255F48" w:rsidRPr="00631BAE" w:rsidRDefault="00631BAE" w:rsidP="001D1B2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1B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  <w:r w:rsidR="005E72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60" w:type="pct"/>
            <w:gridSpan w:val="3"/>
          </w:tcPr>
          <w:p w14:paraId="6CFED93E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7E11ADC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61D01CCC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55F48" w:rsidRPr="00904E4C" w14:paraId="391E125D" w14:textId="77777777" w:rsidTr="001D1B27">
        <w:trPr>
          <w:tblHeader/>
        </w:trPr>
        <w:tc>
          <w:tcPr>
            <w:tcW w:w="2036" w:type="pct"/>
          </w:tcPr>
          <w:p w14:paraId="42D6A0D6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EE4FCF8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14:paraId="71C99E04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EBFFD2E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14:paraId="0660C620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99D6921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14:paraId="36D6F6F9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FCD7C15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255F48" w:rsidRPr="00904E4C" w14:paraId="341B8FCE" w14:textId="77777777" w:rsidTr="001D1B27">
        <w:trPr>
          <w:tblHeader/>
        </w:trPr>
        <w:tc>
          <w:tcPr>
            <w:tcW w:w="2036" w:type="pct"/>
          </w:tcPr>
          <w:p w14:paraId="51B34071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4BC13E7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1E54717E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892A9D2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1D8995DD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246F815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37A80B55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4C77D37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255F48" w:rsidRPr="00904E4C" w14:paraId="700F7841" w14:textId="77777777" w:rsidTr="001D1B27">
        <w:trPr>
          <w:trHeight w:val="380"/>
          <w:tblHeader/>
        </w:trPr>
        <w:tc>
          <w:tcPr>
            <w:tcW w:w="2036" w:type="pct"/>
          </w:tcPr>
          <w:p w14:paraId="2068B019" w14:textId="77777777" w:rsidR="00255F48" w:rsidRPr="00904E4C" w:rsidRDefault="00255F48" w:rsidP="001D1B2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14:paraId="6B3875E3" w14:textId="77777777" w:rsidR="00255F48" w:rsidRPr="00904E4C" w:rsidRDefault="00255F48" w:rsidP="001D1B2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058F7" w:rsidRPr="00904E4C" w14:paraId="204CE9C7" w14:textId="77777777" w:rsidTr="001D1B27">
        <w:tc>
          <w:tcPr>
            <w:tcW w:w="2036" w:type="pct"/>
          </w:tcPr>
          <w:p w14:paraId="58E018AC" w14:textId="14AF48B6" w:rsidR="008058F7" w:rsidRPr="00904E4C" w:rsidRDefault="00631BAE" w:rsidP="008058F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FFFFFF" w:themeFill="background1"/>
          </w:tcPr>
          <w:p w14:paraId="281F56C0" w14:textId="190B74D8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554FDC8A" w14:textId="77777777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73CC7D56" w14:textId="56C96A4D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1,240</w:t>
            </w:r>
          </w:p>
        </w:tc>
        <w:tc>
          <w:tcPr>
            <w:tcW w:w="146" w:type="pct"/>
            <w:shd w:val="clear" w:color="auto" w:fill="FFFFFF" w:themeFill="background1"/>
          </w:tcPr>
          <w:p w14:paraId="06F138F8" w14:textId="77777777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26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6F2324C8" w14:textId="42C89183" w:rsidR="008058F7" w:rsidRPr="00C461FF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324710AE" w14:textId="77777777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6B57BF25" w14:textId="03A936A5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1,240</w:t>
            </w:r>
          </w:p>
        </w:tc>
      </w:tr>
      <w:tr w:rsidR="008058F7" w:rsidRPr="00904E4C" w14:paraId="3122B3F0" w14:textId="77777777" w:rsidTr="001D1B27">
        <w:tc>
          <w:tcPr>
            <w:tcW w:w="2036" w:type="pct"/>
          </w:tcPr>
          <w:p w14:paraId="41B12A2B" w14:textId="77777777" w:rsidR="008058F7" w:rsidRPr="00904E4C" w:rsidRDefault="008058F7" w:rsidP="008058F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AB9A46" w14:textId="4618BF63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64A436E" w14:textId="77777777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0977D3" w14:textId="622EDD47" w:rsidR="008058F7" w:rsidRPr="00E0521A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1,240</w:t>
            </w:r>
          </w:p>
        </w:tc>
        <w:tc>
          <w:tcPr>
            <w:tcW w:w="146" w:type="pct"/>
            <w:shd w:val="clear" w:color="auto" w:fill="FFFFFF" w:themeFill="background1"/>
          </w:tcPr>
          <w:p w14:paraId="0846C195" w14:textId="77777777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7D2222" w14:textId="3639E86D" w:rsidR="008058F7" w:rsidRPr="00C461FF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6493443F" w14:textId="77777777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AE132F" w14:textId="67187036" w:rsidR="008058F7" w:rsidRPr="00904E4C" w:rsidRDefault="008058F7" w:rsidP="008058F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1,240</w:t>
            </w:r>
          </w:p>
        </w:tc>
      </w:tr>
    </w:tbl>
    <w:p w14:paraId="1F0B6879" w14:textId="77777777" w:rsidR="00255F48" w:rsidRPr="00957553" w:rsidRDefault="00255F48" w:rsidP="00662A02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bCs/>
          <w:i/>
          <w:iCs/>
          <w:sz w:val="16"/>
          <w:szCs w:val="16"/>
          <w:lang w:val="en-US"/>
        </w:rPr>
      </w:pPr>
    </w:p>
    <w:p w14:paraId="6D1728A9" w14:textId="77777777" w:rsidR="00255F48" w:rsidRDefault="00F06CC1" w:rsidP="00255F48">
      <w:pPr>
        <w:pStyle w:val="Heading1"/>
        <w:keepLines/>
        <w:shd w:val="clear" w:color="auto" w:fill="auto"/>
        <w:tabs>
          <w:tab w:val="clear" w:pos="414"/>
          <w:tab w:val="left" w:pos="720"/>
        </w:tabs>
        <w:spacing w:line="240" w:lineRule="auto"/>
        <w:ind w:left="518" w:right="-45" w:firstLine="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</w:p>
    <w:p w14:paraId="16B43BA0" w14:textId="57AB4F98" w:rsidR="00E15D18" w:rsidRPr="00E15D18" w:rsidRDefault="004B58A0" w:rsidP="00E15D18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</w:t>
      </w: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14:paraId="194DE45E" w14:textId="77777777" w:rsidR="0075652F" w:rsidRPr="00957553" w:rsidRDefault="0075652F" w:rsidP="00756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22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47"/>
        <w:gridCol w:w="18"/>
        <w:gridCol w:w="857"/>
        <w:gridCol w:w="18"/>
        <w:gridCol w:w="1042"/>
        <w:gridCol w:w="18"/>
        <w:gridCol w:w="252"/>
        <w:gridCol w:w="18"/>
        <w:gridCol w:w="1062"/>
        <w:gridCol w:w="18"/>
        <w:gridCol w:w="252"/>
        <w:gridCol w:w="18"/>
        <w:gridCol w:w="982"/>
        <w:gridCol w:w="18"/>
        <w:gridCol w:w="250"/>
        <w:gridCol w:w="18"/>
        <w:gridCol w:w="982"/>
        <w:gridCol w:w="18"/>
      </w:tblGrid>
      <w:tr w:rsidR="0075652F" w:rsidRPr="009C6A56" w14:paraId="10B1E1B5" w14:textId="77777777" w:rsidTr="003807EB">
        <w:trPr>
          <w:gridAfter w:val="1"/>
          <w:wAfter w:w="18" w:type="dxa"/>
          <w:trHeight w:val="241"/>
        </w:trPr>
        <w:tc>
          <w:tcPr>
            <w:tcW w:w="4322" w:type="dxa"/>
            <w:gridSpan w:val="3"/>
            <w:shd w:val="clear" w:color="auto" w:fill="auto"/>
            <w:hideMark/>
          </w:tcPr>
          <w:p w14:paraId="5C3EB034" w14:textId="77777777" w:rsidR="0075652F" w:rsidRPr="009C6A56" w:rsidRDefault="0075652F" w:rsidP="004313F8">
            <w:pPr>
              <w:pStyle w:val="Heading1"/>
              <w:shd w:val="clear" w:color="auto" w:fill="auto"/>
              <w:tabs>
                <w:tab w:val="clear" w:pos="414"/>
              </w:tabs>
              <w:spacing w:line="230" w:lineRule="auto"/>
              <w:ind w:left="283" w:hanging="283"/>
              <w:rPr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10" w:type="dxa"/>
            <w:gridSpan w:val="6"/>
            <w:shd w:val="clear" w:color="auto" w:fill="auto"/>
            <w:hideMark/>
          </w:tcPr>
          <w:p w14:paraId="6BFAB4B9" w14:textId="77777777" w:rsidR="0075652F" w:rsidRPr="009C6A56" w:rsidRDefault="0075652F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F40463" w14:textId="77777777" w:rsidR="0075652F" w:rsidRPr="009C6A56" w:rsidRDefault="0075652F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6"/>
            <w:shd w:val="clear" w:color="auto" w:fill="auto"/>
            <w:hideMark/>
          </w:tcPr>
          <w:p w14:paraId="2B590216" w14:textId="77777777" w:rsidR="0075652F" w:rsidRPr="009C6A56" w:rsidRDefault="0075652F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3F8" w:rsidRPr="009C6A56" w14:paraId="449A742E" w14:textId="77777777" w:rsidTr="003807EB">
        <w:trPr>
          <w:gridAfter w:val="1"/>
          <w:wAfter w:w="18" w:type="dxa"/>
          <w:trHeight w:val="241"/>
        </w:trPr>
        <w:tc>
          <w:tcPr>
            <w:tcW w:w="3447" w:type="dxa"/>
            <w:shd w:val="clear" w:color="auto" w:fill="auto"/>
          </w:tcPr>
          <w:p w14:paraId="4D646DB6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gridSpan w:val="2"/>
          </w:tcPr>
          <w:p w14:paraId="20D1C433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A608D47" w14:textId="337AE908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18B1D6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6B3ECD" w14:textId="045E2BE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551311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1AC94FCA" w14:textId="070766A3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806BF57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75E746F7" w14:textId="121ECFD8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313F8" w:rsidRPr="009C6A56" w14:paraId="0A8AF96F" w14:textId="77777777" w:rsidTr="003807EB">
        <w:trPr>
          <w:gridAfter w:val="1"/>
          <w:wAfter w:w="18" w:type="dxa"/>
          <w:trHeight w:val="241"/>
        </w:trPr>
        <w:tc>
          <w:tcPr>
            <w:tcW w:w="3447" w:type="dxa"/>
            <w:shd w:val="clear" w:color="auto" w:fill="auto"/>
          </w:tcPr>
          <w:p w14:paraId="132C9CD2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gridSpan w:val="2"/>
          </w:tcPr>
          <w:p w14:paraId="3188E361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B87D7D4" w14:textId="14DD6C4E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6FC6D1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2B21DC" w14:textId="01B71013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BEB7E8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78A227F4" w14:textId="2B8E0403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FE3B253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5D3D0F90" w14:textId="6E5DCC2B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75652F" w:rsidRPr="009C6A56" w14:paraId="603D6417" w14:textId="77777777" w:rsidTr="00F06CC1">
        <w:trPr>
          <w:gridAfter w:val="1"/>
          <w:wAfter w:w="18" w:type="dxa"/>
          <w:trHeight w:val="272"/>
        </w:trPr>
        <w:tc>
          <w:tcPr>
            <w:tcW w:w="3447" w:type="dxa"/>
            <w:shd w:val="clear" w:color="auto" w:fill="auto"/>
          </w:tcPr>
          <w:p w14:paraId="108FBCF1" w14:textId="77777777" w:rsidR="0075652F" w:rsidRPr="009C6A56" w:rsidRDefault="0075652F" w:rsidP="007565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gridSpan w:val="2"/>
          </w:tcPr>
          <w:p w14:paraId="75502411" w14:textId="77777777" w:rsidR="0075652F" w:rsidRPr="009C6A56" w:rsidRDefault="0075652F" w:rsidP="007565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8" w:type="dxa"/>
            <w:gridSpan w:val="14"/>
            <w:shd w:val="clear" w:color="auto" w:fill="auto"/>
            <w:hideMark/>
          </w:tcPr>
          <w:p w14:paraId="1E849B0F" w14:textId="77777777" w:rsidR="0075652F" w:rsidRPr="009C6A56" w:rsidRDefault="0075652F" w:rsidP="007565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711" w:rsidRPr="009C6A56" w14:paraId="5E85D6D8" w14:textId="77777777" w:rsidTr="003807EB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2E35B7CC" w14:textId="77777777" w:rsidR="003A3711" w:rsidRPr="00003A61" w:rsidRDefault="003A3711" w:rsidP="003A3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875" w:type="dxa"/>
            <w:gridSpan w:val="2"/>
            <w:vAlign w:val="bottom"/>
          </w:tcPr>
          <w:p w14:paraId="5DD8E719" w14:textId="77777777" w:rsidR="003A3711" w:rsidRPr="00003A61" w:rsidRDefault="003A3711" w:rsidP="003A371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652689B0" w14:textId="38769C11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7D1C74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B936C0" w14:textId="5D4D10E9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764ED3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45BABDC8" w14:textId="2261C638" w:rsidR="003A3711" w:rsidRPr="00CE6CB0" w:rsidRDefault="003A3711" w:rsidP="003A3711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573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280F8649" w14:textId="77777777" w:rsidR="003A3711" w:rsidRPr="00003A61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69F762F" w14:textId="7537A310" w:rsidR="003A3711" w:rsidRPr="00003A61" w:rsidRDefault="003A3711" w:rsidP="003A3711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16,622</w:t>
            </w:r>
          </w:p>
        </w:tc>
      </w:tr>
      <w:tr w:rsidR="003A3711" w:rsidRPr="009C6A56" w14:paraId="67F10CF6" w14:textId="77777777" w:rsidTr="003807EB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4F8FFA5A" w14:textId="77777777" w:rsidR="003A3711" w:rsidRPr="00003A61" w:rsidRDefault="003A3711" w:rsidP="003A3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75" w:type="dxa"/>
            <w:gridSpan w:val="2"/>
            <w:vAlign w:val="bottom"/>
          </w:tcPr>
          <w:p w14:paraId="61843F63" w14:textId="77777777" w:rsidR="003A3711" w:rsidRPr="00003A61" w:rsidRDefault="003A3711" w:rsidP="003A371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29809A00" w14:textId="66458358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650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650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A0AE18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439C1F" w14:textId="2CBA3E7E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14,141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C91D16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4A6DCE4D" w14:textId="2BA2023D" w:rsidR="003A3711" w:rsidRPr="00CE6CB0" w:rsidRDefault="003A3711" w:rsidP="003A3711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3650C6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,2</w:t>
            </w:r>
            <w:r w:rsidR="003650C6"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71903CCE" w14:textId="77777777" w:rsidR="003A3711" w:rsidRPr="00003A61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4579AD10" w14:textId="72A9EA5E" w:rsidR="003A3711" w:rsidRPr="00003A61" w:rsidRDefault="003A3711" w:rsidP="003A3711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13,777</w:t>
            </w:r>
          </w:p>
        </w:tc>
      </w:tr>
      <w:tr w:rsidR="003A3711" w:rsidRPr="009C6A56" w14:paraId="79CAAF5F" w14:textId="77777777" w:rsidTr="003807EB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258B2484" w14:textId="77777777" w:rsidR="003A3711" w:rsidRPr="00003A61" w:rsidRDefault="003A3711" w:rsidP="003A3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75" w:type="dxa"/>
            <w:gridSpan w:val="2"/>
            <w:vAlign w:val="bottom"/>
          </w:tcPr>
          <w:p w14:paraId="6604AC0D" w14:textId="77777777" w:rsidR="003A3711" w:rsidRPr="00003A61" w:rsidRDefault="003A3711" w:rsidP="003A371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5C494F3B" w14:textId="045DA663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71627A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DBA635" w14:textId="071E275F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840876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1C455C1A" w14:textId="7D516284" w:rsidR="003A3711" w:rsidRPr="00CE6CB0" w:rsidRDefault="003A3711" w:rsidP="003A3711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2,453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2BEB24FE" w14:textId="77777777" w:rsidR="003A3711" w:rsidRPr="00003A61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6F6EC0D" w14:textId="086B85EE" w:rsidR="003A3711" w:rsidRPr="00003A61" w:rsidRDefault="003A3711" w:rsidP="003A3711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2,440</w:t>
            </w:r>
          </w:p>
        </w:tc>
      </w:tr>
      <w:tr w:rsidR="003A3711" w:rsidRPr="009C6A56" w14:paraId="76AE5E02" w14:textId="77777777" w:rsidTr="003807EB">
        <w:trPr>
          <w:gridAfter w:val="1"/>
          <w:wAfter w:w="18" w:type="dxa"/>
          <w:trHeight w:val="320"/>
        </w:trPr>
        <w:tc>
          <w:tcPr>
            <w:tcW w:w="3447" w:type="dxa"/>
            <w:shd w:val="clear" w:color="auto" w:fill="auto"/>
            <w:vAlign w:val="bottom"/>
          </w:tcPr>
          <w:p w14:paraId="193A55CA" w14:textId="77777777" w:rsidR="003A3711" w:rsidRPr="00003A61" w:rsidRDefault="003A3711" w:rsidP="003A3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5" w:type="dxa"/>
            <w:gridSpan w:val="2"/>
            <w:vAlign w:val="bottom"/>
          </w:tcPr>
          <w:p w14:paraId="6DF9F1AF" w14:textId="77777777" w:rsidR="003A3711" w:rsidRPr="00003A61" w:rsidRDefault="003A3711" w:rsidP="003A371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3160F12D" w:rsidR="003A3711" w:rsidRPr="00CE6CB0" w:rsidRDefault="003650C6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8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738FD6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7CFE43AE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4236CB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2EF10EF7" w:rsidR="003A3711" w:rsidRPr="00CE6CB0" w:rsidRDefault="003650C6" w:rsidP="003A371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1,443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29DB93C8" w14:textId="77777777" w:rsidR="003A3711" w:rsidRPr="00003A61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6343CB85" w:rsidR="003A3711" w:rsidRPr="00003A61" w:rsidRDefault="003A3711" w:rsidP="003A371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,27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3A3711" w:rsidRPr="009C6A56" w14:paraId="1037DD46" w14:textId="77777777" w:rsidTr="003807EB">
        <w:trPr>
          <w:gridAfter w:val="1"/>
          <w:wAfter w:w="18" w:type="dxa"/>
          <w:trHeight w:val="320"/>
        </w:trPr>
        <w:tc>
          <w:tcPr>
            <w:tcW w:w="3447" w:type="dxa"/>
            <w:shd w:val="clear" w:color="auto" w:fill="auto"/>
            <w:vAlign w:val="bottom"/>
            <w:hideMark/>
          </w:tcPr>
          <w:p w14:paraId="1A597A80" w14:textId="77777777" w:rsidR="003A3711" w:rsidRPr="009C6A56" w:rsidRDefault="003A3711" w:rsidP="003A3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5" w:type="dxa"/>
            <w:gridSpan w:val="2"/>
            <w:vAlign w:val="bottom"/>
          </w:tcPr>
          <w:p w14:paraId="75BD3911" w14:textId="77777777" w:rsidR="003A3711" w:rsidRPr="009C6A56" w:rsidRDefault="003A3711" w:rsidP="003A3711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03CC986E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650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650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FC0EE0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1EAA25B4" w:rsidR="003A3711" w:rsidRPr="00CE6CB0" w:rsidRDefault="003A3711" w:rsidP="003A371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41,518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3E3C9E" w14:textId="77777777" w:rsidR="003A3711" w:rsidRPr="00CE6CB0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56BD1333" w:rsidR="003A3711" w:rsidRPr="00CE6CB0" w:rsidRDefault="003A3711" w:rsidP="003A371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3650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650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709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4EC1AF25" w14:textId="77777777" w:rsidR="003A3711" w:rsidRPr="009C6A56" w:rsidRDefault="003A3711" w:rsidP="003A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4A14A98B" w:rsidR="003A3711" w:rsidRPr="009C6A56" w:rsidRDefault="003A3711" w:rsidP="003A3711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E6C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39,11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0F11069F" w14:textId="77777777" w:rsidR="00FB16F6" w:rsidRDefault="00FB16F6" w:rsidP="00FB1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1FD9D7E" w14:textId="01FF6683" w:rsidR="00B036A2" w:rsidRPr="00E15D18" w:rsidRDefault="00E15D18" w:rsidP="00E15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036A2" w:rsidRPr="00E15D1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70D67B3" w14:textId="77777777" w:rsidR="004313F8" w:rsidRPr="004313F8" w:rsidRDefault="004313F8" w:rsidP="004313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9"/>
        <w:gridCol w:w="1060"/>
        <w:gridCol w:w="1163"/>
        <w:gridCol w:w="270"/>
        <w:gridCol w:w="1080"/>
        <w:gridCol w:w="270"/>
        <w:gridCol w:w="990"/>
        <w:gridCol w:w="270"/>
        <w:gridCol w:w="1008"/>
      </w:tblGrid>
      <w:tr w:rsidR="004313F8" w:rsidRPr="009C6A56" w14:paraId="142D8867" w14:textId="77777777" w:rsidTr="004313F8">
        <w:trPr>
          <w:trHeight w:val="241"/>
        </w:trPr>
        <w:tc>
          <w:tcPr>
            <w:tcW w:w="4219" w:type="dxa"/>
            <w:gridSpan w:val="2"/>
            <w:shd w:val="clear" w:color="auto" w:fill="auto"/>
            <w:hideMark/>
          </w:tcPr>
          <w:p w14:paraId="284FECB6" w14:textId="77777777" w:rsidR="004313F8" w:rsidRPr="009C6A56" w:rsidRDefault="004313F8" w:rsidP="004313F8">
            <w:pPr>
              <w:pStyle w:val="Heading1"/>
              <w:shd w:val="clear" w:color="auto" w:fill="auto"/>
              <w:tabs>
                <w:tab w:val="clear" w:pos="414"/>
              </w:tabs>
              <w:spacing w:line="240" w:lineRule="auto"/>
              <w:ind w:left="283" w:hanging="283"/>
              <w:rPr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13" w:type="dxa"/>
            <w:gridSpan w:val="3"/>
            <w:shd w:val="clear" w:color="auto" w:fill="auto"/>
            <w:hideMark/>
          </w:tcPr>
          <w:p w14:paraId="1D38BBD0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489EF29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5AA8AE24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3F8" w:rsidRPr="009C6A56" w14:paraId="01A9C537" w14:textId="77777777" w:rsidTr="004313F8">
        <w:trPr>
          <w:trHeight w:val="241"/>
        </w:trPr>
        <w:tc>
          <w:tcPr>
            <w:tcW w:w="3159" w:type="dxa"/>
            <w:shd w:val="clear" w:color="auto" w:fill="auto"/>
          </w:tcPr>
          <w:p w14:paraId="0D86FBD0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770952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07AD4F75" w14:textId="7AA61A53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14:paraId="1ECDE59E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EE9505" w14:textId="514CCA8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D7CA9D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84D527" w14:textId="0A0277EF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14:paraId="49F23D91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D30BC04" w14:textId="1BBFCBF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313F8" w:rsidRPr="009C6A56" w14:paraId="4A57F8BA" w14:textId="77777777" w:rsidTr="004313F8">
        <w:trPr>
          <w:trHeight w:val="241"/>
        </w:trPr>
        <w:tc>
          <w:tcPr>
            <w:tcW w:w="3159" w:type="dxa"/>
            <w:shd w:val="clear" w:color="auto" w:fill="auto"/>
          </w:tcPr>
          <w:p w14:paraId="31D68B6B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AF63F6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799A90E8" w14:textId="378C80DB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9B60B7E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E3BA51" w14:textId="1625A4ED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6F6B3A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715395" w14:textId="2CAF20DF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A047DB" w14:textId="77777777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0F17667" w14:textId="1523BFB0" w:rsidR="004313F8" w:rsidRPr="009C6A56" w:rsidRDefault="004313F8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4313F8" w:rsidRPr="009C6A56" w14:paraId="5742C2B4" w14:textId="77777777" w:rsidTr="004313F8">
        <w:trPr>
          <w:trHeight w:val="232"/>
        </w:trPr>
        <w:tc>
          <w:tcPr>
            <w:tcW w:w="3159" w:type="dxa"/>
            <w:shd w:val="clear" w:color="auto" w:fill="auto"/>
          </w:tcPr>
          <w:p w14:paraId="2BEDD0F6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76470E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  <w:shd w:val="clear" w:color="auto" w:fill="auto"/>
            <w:hideMark/>
          </w:tcPr>
          <w:p w14:paraId="1D90CE30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3F8" w:rsidRPr="009C6A56" w14:paraId="2C3A3B74" w14:textId="77777777" w:rsidTr="004313F8">
        <w:trPr>
          <w:trHeight w:val="249"/>
        </w:trPr>
        <w:tc>
          <w:tcPr>
            <w:tcW w:w="3159" w:type="dxa"/>
            <w:shd w:val="clear" w:color="auto" w:fill="auto"/>
            <w:hideMark/>
          </w:tcPr>
          <w:p w14:paraId="3734673B" w14:textId="77777777" w:rsidR="004313F8" w:rsidRPr="009C6A56" w:rsidRDefault="004313F8" w:rsidP="004313F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60" w:type="dxa"/>
          </w:tcPr>
          <w:p w14:paraId="7069153A" w14:textId="77777777" w:rsidR="004313F8" w:rsidRPr="009C6A56" w:rsidRDefault="004313F8" w:rsidP="004313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0A604743" w14:textId="492BA6F2" w:rsidR="004313F8" w:rsidRPr="009C6A56" w:rsidRDefault="008C0F81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433,800</w:t>
            </w:r>
          </w:p>
        </w:tc>
        <w:tc>
          <w:tcPr>
            <w:tcW w:w="270" w:type="dxa"/>
            <w:shd w:val="clear" w:color="auto" w:fill="auto"/>
          </w:tcPr>
          <w:p w14:paraId="2A9A8C1D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FE05E9" w14:textId="2F957693" w:rsidR="004313F8" w:rsidRPr="009C6A56" w:rsidRDefault="004313F8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511,026</w:t>
            </w:r>
          </w:p>
        </w:tc>
        <w:tc>
          <w:tcPr>
            <w:tcW w:w="270" w:type="dxa"/>
            <w:shd w:val="clear" w:color="auto" w:fill="auto"/>
          </w:tcPr>
          <w:p w14:paraId="7D357928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75F89C" w14:textId="72A44774" w:rsidR="004313F8" w:rsidRPr="009C6A56" w:rsidRDefault="00A72795" w:rsidP="00F56709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374,762</w:t>
            </w:r>
          </w:p>
        </w:tc>
        <w:tc>
          <w:tcPr>
            <w:tcW w:w="270" w:type="dxa"/>
            <w:shd w:val="clear" w:color="auto" w:fill="auto"/>
          </w:tcPr>
          <w:p w14:paraId="53CF1C90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879A60" w14:textId="6F0572EE" w:rsidR="004313F8" w:rsidRPr="009C6A56" w:rsidRDefault="004313F8" w:rsidP="004313F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454,100</w:t>
            </w:r>
          </w:p>
        </w:tc>
      </w:tr>
      <w:tr w:rsidR="004313F8" w:rsidRPr="009C6A56" w14:paraId="18FF86EC" w14:textId="77777777" w:rsidTr="004313F8">
        <w:trPr>
          <w:trHeight w:val="320"/>
        </w:trPr>
        <w:tc>
          <w:tcPr>
            <w:tcW w:w="3159" w:type="dxa"/>
            <w:shd w:val="clear" w:color="auto" w:fill="auto"/>
          </w:tcPr>
          <w:p w14:paraId="51079E2B" w14:textId="77777777" w:rsidR="004313F8" w:rsidRPr="009C6A56" w:rsidRDefault="004313F8" w:rsidP="004313F8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60" w:type="dxa"/>
          </w:tcPr>
          <w:p w14:paraId="2C4BA6F9" w14:textId="77777777" w:rsidR="004313F8" w:rsidRPr="009C6A56" w:rsidRDefault="004313F8" w:rsidP="004313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33459704" w:rsidR="004313F8" w:rsidRPr="009C6A56" w:rsidRDefault="008C0F81" w:rsidP="004313F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F17D4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0697" w14:textId="282EA7F9" w:rsidR="004313F8" w:rsidRPr="009C6A56" w:rsidRDefault="004313F8" w:rsidP="004313F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</w:t>
            </w:r>
            <w:r w:rsidR="00E441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3C23F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6476623F" w:rsidR="004313F8" w:rsidRPr="009C6A56" w:rsidRDefault="00A72795" w:rsidP="004313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87758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6C38" w14:textId="71C8C35D" w:rsidR="004313F8" w:rsidRPr="009C6A56" w:rsidRDefault="004313F8" w:rsidP="004313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13F8" w:rsidRPr="009C6A56" w14:paraId="7494A0B1" w14:textId="77777777" w:rsidTr="004313F8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1DE7D8D7" w14:textId="77777777" w:rsidR="004313F8" w:rsidRPr="009C6A56" w:rsidRDefault="004313F8" w:rsidP="004313F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6276600F" w14:textId="77777777" w:rsidR="004313F8" w:rsidRPr="009C6A56" w:rsidRDefault="004313F8" w:rsidP="004313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725002E0" w14:textId="4EC36A08" w:rsidR="004313F8" w:rsidRPr="009C6A56" w:rsidRDefault="008C0F81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435,881</w:t>
            </w:r>
          </w:p>
        </w:tc>
        <w:tc>
          <w:tcPr>
            <w:tcW w:w="270" w:type="dxa"/>
            <w:shd w:val="clear" w:color="auto" w:fill="auto"/>
          </w:tcPr>
          <w:p w14:paraId="028B4D01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5DC22" w14:textId="5E62C5D6" w:rsidR="004313F8" w:rsidRPr="009C6A56" w:rsidRDefault="004313F8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513,13</w:t>
            </w:r>
            <w:r w:rsidR="00E441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AAC3BF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243422" w14:textId="322BE954" w:rsidR="004313F8" w:rsidRPr="000C1504" w:rsidRDefault="00A72795" w:rsidP="004313F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15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374,762</w:t>
            </w:r>
          </w:p>
        </w:tc>
        <w:tc>
          <w:tcPr>
            <w:tcW w:w="270" w:type="dxa"/>
            <w:shd w:val="clear" w:color="auto" w:fill="auto"/>
          </w:tcPr>
          <w:p w14:paraId="63F0A33D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B33F6B" w14:textId="7DD457D3" w:rsidR="004313F8" w:rsidRPr="009C6A56" w:rsidRDefault="004313F8" w:rsidP="004313F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616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454,100</w:t>
            </w:r>
          </w:p>
        </w:tc>
      </w:tr>
      <w:tr w:rsidR="004313F8" w:rsidRPr="009C6A56" w14:paraId="78CC25A1" w14:textId="77777777" w:rsidTr="004313F8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04E5A8AE" w14:textId="77777777" w:rsidR="004313F8" w:rsidRPr="009C6A56" w:rsidRDefault="004313F8" w:rsidP="004313F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60" w:type="dxa"/>
          </w:tcPr>
          <w:p w14:paraId="7984D0C8" w14:textId="77777777" w:rsidR="004313F8" w:rsidRPr="009C6A56" w:rsidRDefault="004313F8" w:rsidP="004313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62918348" w:rsidR="004313F8" w:rsidRPr="009C6A56" w:rsidRDefault="008C0F81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(45,</w:t>
            </w:r>
            <w:r w:rsidR="000C1504">
              <w:rPr>
                <w:rFonts w:ascii="Angsana New" w:hAnsi="Angsana New" w:cs="Angsana New"/>
                <w:sz w:val="30"/>
                <w:szCs w:val="30"/>
                <w:lang w:bidi="th-TH"/>
              </w:rPr>
              <w:t>073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B65A27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D4A87" w14:textId="107017D1" w:rsidR="004313F8" w:rsidRPr="009C6A56" w:rsidRDefault="004313F8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(37,259)</w:t>
            </w:r>
          </w:p>
        </w:tc>
        <w:tc>
          <w:tcPr>
            <w:tcW w:w="270" w:type="dxa"/>
            <w:shd w:val="clear" w:color="auto" w:fill="auto"/>
          </w:tcPr>
          <w:p w14:paraId="09111E60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C6F528" w14:textId="277890F4" w:rsidR="004313F8" w:rsidRPr="000C1504" w:rsidRDefault="00A72795" w:rsidP="004313F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15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(33,08</w:t>
            </w:r>
            <w:r w:rsidR="000C1504" w:rsidRPr="000C15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C15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B7E6C9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1D6C2E" w14:textId="13237460" w:rsidR="004313F8" w:rsidRPr="009C6A56" w:rsidRDefault="004313F8" w:rsidP="004313F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(30,557)</w:t>
            </w:r>
          </w:p>
        </w:tc>
      </w:tr>
      <w:tr w:rsidR="004313F8" w:rsidRPr="009C6A56" w14:paraId="51496960" w14:textId="77777777" w:rsidTr="004313F8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4ACC9AAF" w14:textId="77777777" w:rsidR="004313F8" w:rsidRPr="009C6A56" w:rsidRDefault="004313F8" w:rsidP="004313F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</w:tcPr>
          <w:p w14:paraId="2656F588" w14:textId="77777777" w:rsidR="004313F8" w:rsidRPr="009C6A56" w:rsidRDefault="004313F8" w:rsidP="004313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1A2DE49D" w:rsidR="004313F8" w:rsidRPr="009C6A56" w:rsidRDefault="008C0F81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390,</w:t>
            </w:r>
            <w:r w:rsidR="000C15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1B60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8ED5E47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BBC2" w14:textId="2C1AD181" w:rsidR="004313F8" w:rsidRPr="00E44106" w:rsidRDefault="004313F8" w:rsidP="004313F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441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475,87</w:t>
            </w:r>
            <w:r w:rsidR="00E44106" w:rsidRPr="00E441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9DE5F5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0F0DCE25" w:rsidR="004313F8" w:rsidRPr="000C1504" w:rsidRDefault="00A72795" w:rsidP="004313F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15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341,680</w:t>
            </w:r>
          </w:p>
        </w:tc>
        <w:tc>
          <w:tcPr>
            <w:tcW w:w="270" w:type="dxa"/>
            <w:shd w:val="clear" w:color="auto" w:fill="auto"/>
          </w:tcPr>
          <w:p w14:paraId="6B2E48F1" w14:textId="77777777" w:rsidR="004313F8" w:rsidRPr="009C6A56" w:rsidRDefault="004313F8" w:rsidP="0043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148F9" w14:textId="38CEFEF2" w:rsidR="004313F8" w:rsidRPr="009C6A56" w:rsidRDefault="004313F8" w:rsidP="004313F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423,543</w:t>
            </w:r>
          </w:p>
        </w:tc>
      </w:tr>
    </w:tbl>
    <w:p w14:paraId="560576DF" w14:textId="2AAE239A" w:rsidR="00E81C0C" w:rsidRPr="00E81C0C" w:rsidRDefault="00F06CC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9"/>
        <w:gridCol w:w="1060"/>
        <w:gridCol w:w="1163"/>
        <w:gridCol w:w="270"/>
        <w:gridCol w:w="1080"/>
        <w:gridCol w:w="270"/>
        <w:gridCol w:w="990"/>
        <w:gridCol w:w="270"/>
        <w:gridCol w:w="1008"/>
      </w:tblGrid>
      <w:tr w:rsidR="00F95343" w:rsidRPr="009C6A56" w14:paraId="454D143C" w14:textId="77777777" w:rsidTr="00D90ABD">
        <w:trPr>
          <w:trHeight w:val="269"/>
        </w:trPr>
        <w:tc>
          <w:tcPr>
            <w:tcW w:w="3159" w:type="dxa"/>
            <w:shd w:val="clear" w:color="auto" w:fill="auto"/>
          </w:tcPr>
          <w:p w14:paraId="48944F2F" w14:textId="77777777" w:rsidR="00F95343" w:rsidRPr="009C6A56" w:rsidRDefault="00F95343" w:rsidP="0043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CAE98A9" w14:textId="77777777" w:rsidR="00F95343" w:rsidRPr="009C6A56" w:rsidRDefault="00F95343" w:rsidP="004313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shd w:val="clear" w:color="auto" w:fill="auto"/>
            <w:vAlign w:val="bottom"/>
          </w:tcPr>
          <w:p w14:paraId="7B1E2532" w14:textId="723ABC98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5E46D" w14:textId="77777777" w:rsidR="00F95343" w:rsidRPr="009C6A56" w:rsidRDefault="00F95343" w:rsidP="004313F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410704B9" w14:textId="67FAB011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C11" w:rsidRPr="009C6A56" w14:paraId="45F325A2" w14:textId="77777777" w:rsidTr="00CE7303">
        <w:trPr>
          <w:trHeight w:val="269"/>
        </w:trPr>
        <w:tc>
          <w:tcPr>
            <w:tcW w:w="4219" w:type="dxa"/>
            <w:gridSpan w:val="2"/>
            <w:shd w:val="clear" w:color="auto" w:fill="auto"/>
          </w:tcPr>
          <w:p w14:paraId="63FD1312" w14:textId="26936B8D" w:rsidR="00CF2C11" w:rsidRPr="00CF2C11" w:rsidRDefault="00CF2C11" w:rsidP="00CF2C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F2C1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F2C1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  <w:t xml:space="preserve"> 31 </w:t>
            </w:r>
            <w:r w:rsidRPr="00CF2C1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63" w:type="dxa"/>
            <w:shd w:val="clear" w:color="auto" w:fill="auto"/>
          </w:tcPr>
          <w:p w14:paraId="7ED17EC4" w14:textId="6A3D8A5E" w:rsidR="00CF2C11" w:rsidRPr="009C6A56" w:rsidRDefault="00CF2C11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5F90E41" w14:textId="77777777" w:rsidR="00CF2C11" w:rsidRPr="00F95343" w:rsidRDefault="00CF2C11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4A090" w14:textId="55F229BD" w:rsidR="00CF2C11" w:rsidRPr="009C6A56" w:rsidRDefault="00CF2C11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CB0A30F" w14:textId="77777777" w:rsidR="00CF2C11" w:rsidRPr="00F95343" w:rsidRDefault="00CF2C11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6F6C3BE8" w14:textId="46381F96" w:rsidR="00CF2C11" w:rsidRPr="009C6A56" w:rsidRDefault="00CF2C11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6431BBC" w14:textId="77777777" w:rsidR="00CF2C11" w:rsidRPr="00F95343" w:rsidRDefault="00CF2C11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</w:tcPr>
          <w:p w14:paraId="778BB6DD" w14:textId="722094DB" w:rsidR="00CF2C11" w:rsidRPr="009C6A56" w:rsidRDefault="00CF2C11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F95343" w:rsidRPr="009C6A56" w14:paraId="4EFDDE19" w14:textId="77777777" w:rsidTr="00D90ABD">
        <w:trPr>
          <w:trHeight w:val="269"/>
        </w:trPr>
        <w:tc>
          <w:tcPr>
            <w:tcW w:w="3159" w:type="dxa"/>
            <w:shd w:val="clear" w:color="auto" w:fill="auto"/>
          </w:tcPr>
          <w:p w14:paraId="3830C2B1" w14:textId="77777777" w:rsidR="00F95343" w:rsidRPr="009C6A56" w:rsidRDefault="00F95343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1A9D904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shd w:val="clear" w:color="auto" w:fill="auto"/>
          </w:tcPr>
          <w:p w14:paraId="17450C84" w14:textId="74E24A08" w:rsidR="00F95343" w:rsidRPr="00904E4C" w:rsidRDefault="00F95343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343" w:rsidRPr="009C6A56" w14:paraId="3DA3FF81" w14:textId="77777777" w:rsidTr="004313F8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5675720D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3" w:type="dxa"/>
            <w:shd w:val="clear" w:color="auto" w:fill="auto"/>
          </w:tcPr>
          <w:p w14:paraId="72A55355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AD253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E38A1A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35DA04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F9ABBD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3E34CC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F7C465B" w14:textId="77777777" w:rsidR="00F95343" w:rsidRPr="009C6A56" w:rsidRDefault="00F95343" w:rsidP="00F95343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95343" w:rsidRPr="009C6A56" w14:paraId="628580B3" w14:textId="77777777" w:rsidTr="004313F8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578DC7A9" w14:textId="0091BB0C" w:rsidR="00F95343" w:rsidRPr="009C6A56" w:rsidRDefault="00F95343" w:rsidP="00F95343">
            <w:pPr>
              <w:pStyle w:val="acctfourfigures"/>
              <w:tabs>
                <w:tab w:val="clear" w:pos="765"/>
              </w:tabs>
              <w:spacing w:line="240" w:lineRule="auto"/>
              <w:ind w:left="216" w:right="-136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รวมในบัญชีต้นทุนขาย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1163" w:type="dxa"/>
            <w:shd w:val="clear" w:color="auto" w:fill="auto"/>
          </w:tcPr>
          <w:p w14:paraId="75318964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70A9DB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0F905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CE1314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BEAD12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027E54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6B540D8" w14:textId="77777777" w:rsidR="00F95343" w:rsidRPr="009C6A56" w:rsidRDefault="00F95343" w:rsidP="00F95343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95343" w:rsidRPr="009C6A56" w14:paraId="3687707F" w14:textId="77777777" w:rsidTr="004313F8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36A731E3" w14:textId="77777777" w:rsidR="00F95343" w:rsidRPr="009C6A56" w:rsidRDefault="00F95343" w:rsidP="00F95343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ต้นทุนขาย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1163" w:type="dxa"/>
            <w:shd w:val="clear" w:color="auto" w:fill="auto"/>
          </w:tcPr>
          <w:p w14:paraId="4731A9A8" w14:textId="3D1B5B6C" w:rsidR="00F95343" w:rsidRPr="009C6A56" w:rsidRDefault="008C0F81" w:rsidP="00F953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C550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5,67</w:t>
            </w:r>
            <w:r w:rsidR="00893E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74663DA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18986" w14:textId="6A44FCBD" w:rsidR="00F95343" w:rsidRPr="00223AC9" w:rsidRDefault="00F95343" w:rsidP="00F953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3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703,413</w:t>
            </w:r>
          </w:p>
        </w:tc>
        <w:tc>
          <w:tcPr>
            <w:tcW w:w="270" w:type="dxa"/>
            <w:shd w:val="clear" w:color="auto" w:fill="auto"/>
          </w:tcPr>
          <w:p w14:paraId="18B59FAA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B0943" w14:textId="291A5E9E" w:rsidR="00F95343" w:rsidRPr="009C6A56" w:rsidRDefault="005C6EBA" w:rsidP="00F879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633,188</w:t>
            </w:r>
          </w:p>
        </w:tc>
        <w:tc>
          <w:tcPr>
            <w:tcW w:w="270" w:type="dxa"/>
            <w:shd w:val="clear" w:color="auto" w:fill="auto"/>
          </w:tcPr>
          <w:p w14:paraId="445F1446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E999F78" w14:textId="5886DFDB" w:rsidR="00F95343" w:rsidRPr="009C6A56" w:rsidRDefault="00F95343" w:rsidP="00F879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678,72</w:t>
            </w:r>
            <w:r w:rsidR="00BF4FA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F95343" w:rsidRPr="009C6A56" w14:paraId="3F39F17B" w14:textId="77777777" w:rsidTr="004313F8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04F390EE" w14:textId="77777777" w:rsidR="00F95343" w:rsidRPr="009C6A56" w:rsidRDefault="00F95343" w:rsidP="00F95343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   การปรับลดมูลค่าเป็นมูลค่าสุทธิ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F0BB74E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3F1B1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C02A6" w14:textId="77777777" w:rsidR="00F95343" w:rsidRPr="00223AC9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5E4AA1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6208C3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6E77F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BD7FD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95343" w:rsidRPr="009C6A56" w14:paraId="5087C747" w14:textId="77777777" w:rsidTr="004313F8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2CF1DD18" w14:textId="77777777" w:rsidR="00F95343" w:rsidRPr="009C6A56" w:rsidRDefault="00F95343" w:rsidP="00F95343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   ที่คาดว่าจะได้รับ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5BB9A4A" w14:textId="6436028A" w:rsidR="00F95343" w:rsidRPr="00C55028" w:rsidRDefault="00E01414" w:rsidP="008C0F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0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AE80B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44BBB3" w14:textId="5D519C01" w:rsidR="00F95343" w:rsidRPr="00223AC9" w:rsidRDefault="008C0F81" w:rsidP="00F5670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3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1835D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796F9C" w14:textId="324CEB95" w:rsidR="00F95343" w:rsidRPr="009C6A56" w:rsidRDefault="005C6EBA" w:rsidP="005C6E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B91EE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DA44A3" w14:textId="2A2C6861" w:rsidR="00F95343" w:rsidRPr="009C6A56" w:rsidRDefault="005C6EBA" w:rsidP="005C6EBA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95343" w:rsidRPr="009C6A56" w14:paraId="01C3A73E" w14:textId="77777777" w:rsidTr="004313F8">
        <w:trPr>
          <w:trHeight w:val="320"/>
        </w:trPr>
        <w:tc>
          <w:tcPr>
            <w:tcW w:w="4219" w:type="dxa"/>
            <w:gridSpan w:val="2"/>
            <w:shd w:val="clear" w:color="auto" w:fill="auto"/>
          </w:tcPr>
          <w:p w14:paraId="03F4D321" w14:textId="77777777" w:rsidR="00F95343" w:rsidRPr="009C6A56" w:rsidRDefault="00F95343" w:rsidP="00F95343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กลับรายการการปรับลดมูลค่า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39E1" w14:textId="6A1B302E" w:rsidR="00F95343" w:rsidRPr="00C55028" w:rsidRDefault="008C0F81" w:rsidP="00F5670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0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D62F9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DC6C" w14:textId="5B7640E3" w:rsidR="00F95343" w:rsidRPr="00223AC9" w:rsidRDefault="00F95343" w:rsidP="00F953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3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</w:t>
            </w:r>
            <w:r w:rsidR="00036E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23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6FFA4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9F957" w14:textId="0496D9C1" w:rsidR="00F95343" w:rsidRDefault="005C6EBA" w:rsidP="00F95343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F5260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80990" w14:textId="39457312" w:rsidR="00F95343" w:rsidRPr="009C6A56" w:rsidRDefault="002E1BBC" w:rsidP="002E1B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(2,905)</w:t>
            </w:r>
          </w:p>
        </w:tc>
      </w:tr>
      <w:tr w:rsidR="00F95343" w:rsidRPr="009C6A56" w14:paraId="4405E240" w14:textId="77777777" w:rsidTr="004313F8">
        <w:trPr>
          <w:trHeight w:val="232"/>
        </w:trPr>
        <w:tc>
          <w:tcPr>
            <w:tcW w:w="3159" w:type="dxa"/>
            <w:shd w:val="clear" w:color="auto" w:fill="auto"/>
            <w:hideMark/>
          </w:tcPr>
          <w:p w14:paraId="49F3A567" w14:textId="77777777" w:rsidR="00F95343" w:rsidRPr="009C6A56" w:rsidRDefault="00F95343" w:rsidP="00F9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231D3CE2" w14:textId="77777777" w:rsidR="00F95343" w:rsidRPr="009C6A56" w:rsidRDefault="00F95343" w:rsidP="00F9534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B57A20" w14:textId="3B9F0679" w:rsidR="00F95343" w:rsidRPr="00C55028" w:rsidRDefault="00FE6819" w:rsidP="00F9534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5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663,</w:t>
            </w:r>
            <w:r w:rsidR="009A015B" w:rsidRPr="00C5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893E5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541AF72A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988E26C" w14:textId="245A9239" w:rsidR="00F95343" w:rsidRPr="00223AC9" w:rsidRDefault="00F95343" w:rsidP="00F9534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23AC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702,631</w:t>
            </w:r>
          </w:p>
        </w:tc>
        <w:tc>
          <w:tcPr>
            <w:tcW w:w="270" w:type="dxa"/>
            <w:shd w:val="clear" w:color="auto" w:fill="auto"/>
          </w:tcPr>
          <w:p w14:paraId="03630CC0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ECC81E" w14:textId="5464F3E8" w:rsidR="00F95343" w:rsidRPr="009C6A56" w:rsidRDefault="005C6EBA" w:rsidP="005C6EBA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635,713</w:t>
            </w:r>
          </w:p>
        </w:tc>
        <w:tc>
          <w:tcPr>
            <w:tcW w:w="270" w:type="dxa"/>
            <w:shd w:val="clear" w:color="auto" w:fill="auto"/>
          </w:tcPr>
          <w:p w14:paraId="5BC5DA5F" w14:textId="77777777" w:rsidR="00F95343" w:rsidRPr="009C6A56" w:rsidRDefault="00F95343" w:rsidP="00F9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057668C" w14:textId="6023523E" w:rsidR="00F95343" w:rsidRPr="009C6A56" w:rsidRDefault="00F95343" w:rsidP="00F953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675,8</w:t>
            </w:r>
            <w:r w:rsidR="00BF4F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214D4A95" w14:textId="77777777" w:rsidR="00A72795" w:rsidRDefault="00A72795" w:rsidP="000471C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59CF9D46" w14:textId="77777777" w:rsidR="004313F8" w:rsidRPr="00B76BDF" w:rsidRDefault="004313F8" w:rsidP="0043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</w:p>
    <w:p w14:paraId="5C28DBAE" w14:textId="77777777" w:rsidR="008034BB" w:rsidRPr="00904E4C" w:rsidRDefault="008034BB" w:rsidP="00D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 w:cs="Angsana New"/>
          <w:sz w:val="30"/>
          <w:szCs w:val="30"/>
        </w:rPr>
      </w:pPr>
    </w:p>
    <w:p w14:paraId="2C379879" w14:textId="77777777" w:rsidR="00DC18FE" w:rsidRPr="00904E4C" w:rsidRDefault="00DC18FE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="Angsana New" w:hAnsi="Angsana New" w:cs="Angsana New"/>
          <w:sz w:val="30"/>
          <w:szCs w:val="30"/>
        </w:rPr>
        <w:sectPr w:rsidR="00DC18FE" w:rsidRPr="00904E4C" w:rsidSect="009815B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490A5871" w14:textId="77777777" w:rsidR="00C112BE" w:rsidRPr="00904E4C" w:rsidRDefault="00C112BE" w:rsidP="00C112B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8</w:t>
      </w:r>
      <w:r w:rsidRPr="00904E4C">
        <w:rPr>
          <w:rFonts w:ascii="Angsana New" w:hAnsi="Angsana New"/>
          <w:sz w:val="30"/>
          <w:szCs w:val="30"/>
          <w:u w:val="none"/>
        </w:rPr>
        <w:tab/>
      </w: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F67EAD9" w14:textId="77777777" w:rsidR="00C112BE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9C6A56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5E9AC4E3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9C6A56" w:rsidDel="00685444" w14:paraId="2F068212" w14:textId="77777777" w:rsidTr="00DE1614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9EC92E" w14:textId="498A7653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159F79F3" w14:textId="77777777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22162543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6A047D7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BB51169" w14:textId="77777777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443210" w:rsidRDefault="00C112BE" w:rsidP="00220F7E">
            <w:pPr>
              <w:pStyle w:val="acctfourfigures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6C670D13" w14:textId="77777777" w:rsidR="00C112BE" w:rsidRPr="00443210" w:rsidRDefault="00C112BE" w:rsidP="00220F7E">
            <w:pPr>
              <w:pStyle w:val="acctfourfigures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77777777" w:rsidR="00C112BE" w:rsidRPr="009C6A56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สาม</w:t>
            </w: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DE1614" w:rsidRPr="009C6A56" w14:paraId="618F2DE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5157AA0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540E4103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4" w:type="dxa"/>
          </w:tcPr>
          <w:p w14:paraId="41E0F7B7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  <w:gridSpan w:val="2"/>
          </w:tcPr>
          <w:p w14:paraId="2C5762A2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7" w:type="dxa"/>
          </w:tcPr>
          <w:p w14:paraId="2F6FB7C5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6BE9CF0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03B7AD1D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65D06DE9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081573AB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3A030970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64FED1C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0348171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FAA0DD0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182CC9D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41F0A722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4848A62F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61C22F5" w14:textId="77777777" w:rsidR="00C112BE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  <w:p w14:paraId="2075C83A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DE1614" w:rsidRPr="009C6A56" w14:paraId="2FF05CF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14" w:type="dxa"/>
          </w:tcPr>
          <w:p w14:paraId="22D14491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16" w:type="dxa"/>
            <w:gridSpan w:val="2"/>
          </w:tcPr>
          <w:p w14:paraId="28EBAFFB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7" w:type="dxa"/>
          </w:tcPr>
          <w:p w14:paraId="74CB06A6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16" w:type="dxa"/>
          </w:tcPr>
          <w:p w14:paraId="2BCAFFAC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16" w:type="dxa"/>
          </w:tcPr>
          <w:p w14:paraId="3483E477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16" w:type="dxa"/>
          </w:tcPr>
          <w:p w14:paraId="381731F9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16" w:type="dxa"/>
          </w:tcPr>
          <w:p w14:paraId="2654B74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64852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3" w:type="dxa"/>
          </w:tcPr>
          <w:p w14:paraId="6F06996A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6DBA70DD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783DEE" w:rsidRPr="009C6A56" w14:paraId="1B8D0765" w14:textId="77777777" w:rsidTr="001D1B27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52504951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6D197BF8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4" w:type="dxa"/>
          </w:tcPr>
          <w:p w14:paraId="05B5C73E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</w:tcPr>
          <w:p w14:paraId="29A9499A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5E7955A3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7" w:type="dxa"/>
          </w:tcPr>
          <w:p w14:paraId="6FD72CFF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2CE62A39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4EEA2A7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21E2A142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0E512A7C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5AD791CA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1B00DBCF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0AFD5D7C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F803E3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4" w:type="dxa"/>
            <w:gridSpan w:val="3"/>
          </w:tcPr>
          <w:p w14:paraId="0DE73E51" w14:textId="5D4FDC39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00" w:type="dxa"/>
          </w:tcPr>
          <w:p w14:paraId="7B4E69F0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0A430517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8270238" w14:textId="77777777" w:rsidR="00783DEE" w:rsidRPr="009C6A56" w:rsidRDefault="00783DE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112BE" w:rsidRPr="009C6A56" w14:paraId="24300CC6" w14:textId="77777777" w:rsidTr="00DE1614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6ADDFAB" w14:textId="77777777" w:rsidR="00C112BE" w:rsidRPr="009C6A56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76A4D9B" w14:textId="77777777" w:rsidR="00C112BE" w:rsidRPr="008078BD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078B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78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78B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80001" w:rsidRPr="009C6A56" w14:paraId="37F34652" w14:textId="77777777" w:rsidTr="00DE1614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A80001" w:rsidRPr="009C6A56" w:rsidRDefault="00A80001" w:rsidP="00A80001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77777777" w:rsidR="00A80001" w:rsidRPr="009C6A56" w:rsidRDefault="00A80001" w:rsidP="00A800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A80001" w:rsidRPr="009C6A56" w:rsidRDefault="00A80001" w:rsidP="00A800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5354BAA7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489702E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101886E2" w:rsidR="00A80001" w:rsidRPr="00DE1614" w:rsidRDefault="00A80001" w:rsidP="00A80001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48,8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078AC990" w:rsidR="00A80001" w:rsidRPr="00662A02" w:rsidRDefault="00A80001" w:rsidP="00A80001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DE16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43</w:t>
            </w:r>
            <w:r w:rsidRPr="00DE161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16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371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327993DD" w:rsidR="00A80001" w:rsidRPr="009C6A56" w:rsidRDefault="00A80001" w:rsidP="00A80001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80001" w:rsidRPr="009C6A56" w14:paraId="3F8998B5" w14:textId="77777777" w:rsidTr="00DE1614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0ADD9275" w14:textId="77777777" w:rsidR="00A80001" w:rsidRPr="009C6A56" w:rsidRDefault="00A80001" w:rsidP="00A80001">
            <w:pPr>
              <w:ind w:right="-16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C6A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0A593B47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1C43C2E6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70C2A481" w:rsidR="00A80001" w:rsidRPr="008078BD" w:rsidRDefault="00A80001" w:rsidP="00A80001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8078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65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61FEB8E5" w:rsidR="00A80001" w:rsidRPr="00662A02" w:rsidRDefault="00A80001" w:rsidP="00A80001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highlight w:val="yellow"/>
                <w:cs/>
                <w:lang w:bidi="th-TH"/>
              </w:rPr>
            </w:pPr>
            <w:r w:rsidRPr="00DE1614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43</w:t>
            </w:r>
            <w:r w:rsidRPr="00DE16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DE1614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371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A80001" w:rsidRPr="009C6A56" w:rsidRDefault="00A80001" w:rsidP="00A80001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7530ECE9" w:rsidR="00A80001" w:rsidRPr="00A80001" w:rsidRDefault="00A80001" w:rsidP="00A80001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800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95DF9F4" w14:textId="2CEFB9D9" w:rsidR="00CB4C89" w:rsidRPr="00904E4C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5331CAA" w14:textId="015D74FF" w:rsidR="007E0F8E" w:rsidRPr="00904E4C" w:rsidRDefault="009A33A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F968FB" w:rsidRPr="00904E4C">
        <w:rPr>
          <w:rFonts w:ascii="Angsana New" w:hAnsi="Angsana New" w:cs="Angsana New" w:hint="cs"/>
          <w:sz w:val="30"/>
          <w:szCs w:val="30"/>
          <w:cs/>
        </w:rPr>
        <w:t xml:space="preserve"> โดยมีลักษณะธุรกิจเพื่อการ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นำเข้า</w:t>
      </w:r>
      <w:r w:rsidR="007E0F8E" w:rsidRPr="00904E4C">
        <w:rPr>
          <w:rFonts w:ascii="Angsana New" w:hAnsi="Angsana New" w:cs="Angsana New"/>
          <w:sz w:val="30"/>
          <w:szCs w:val="30"/>
        </w:rPr>
        <w:t xml:space="preserve"> 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ซื้อ</w:t>
      </w:r>
      <w:r w:rsidR="007E0F8E" w:rsidRPr="00904E4C">
        <w:rPr>
          <w:rFonts w:ascii="Angsana New" w:hAnsi="Angsana New" w:cs="Angsana New"/>
          <w:sz w:val="30"/>
          <w:szCs w:val="30"/>
        </w:rPr>
        <w:t xml:space="preserve"> 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904E4C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14:paraId="2D17E34A" w14:textId="77777777" w:rsidR="007C022C" w:rsidRPr="00904E4C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14:paraId="087761E2" w14:textId="77777777" w:rsidR="00976523" w:rsidRPr="00904E4C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6F2BFF7" w14:textId="4C4097A2" w:rsidR="00976523" w:rsidRPr="00904E4C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29"/>
          <w:szCs w:val="29"/>
          <w:cs/>
        </w:rPr>
        <w:sectPr w:rsidR="00976523" w:rsidRPr="00904E4C" w:rsidSect="007C022C">
          <w:footerReference w:type="default" r:id="rId13"/>
          <w:pgSz w:w="16834" w:h="11909" w:orient="landscape" w:code="9"/>
          <w:pgMar w:top="691" w:right="1152" w:bottom="360" w:left="1152" w:header="720" w:footer="720" w:gutter="0"/>
          <w:cols w:space="708"/>
          <w:titlePg/>
          <w:docGrid w:linePitch="360"/>
        </w:sectPr>
      </w:pPr>
    </w:p>
    <w:p w14:paraId="09BB4EA9" w14:textId="48024D87" w:rsidR="00D61673" w:rsidRPr="00904E4C" w:rsidRDefault="00F23B36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9</w:t>
      </w:r>
      <w:r w:rsidR="00B036A2" w:rsidRPr="00904E4C">
        <w:rPr>
          <w:rFonts w:ascii="Angsana New" w:hAnsi="Angsana New"/>
          <w:sz w:val="30"/>
          <w:szCs w:val="30"/>
          <w:u w:val="none"/>
        </w:rPr>
        <w:tab/>
      </w:r>
      <w:r w:rsidR="004B36E8" w:rsidRPr="00C65CA4">
        <w:rPr>
          <w:rFonts w:ascii="Angsana New" w:hAnsi="Angsana New" w:hint="cs"/>
          <w:sz w:val="30"/>
          <w:szCs w:val="30"/>
          <w:u w:val="none"/>
          <w:cs/>
        </w:rPr>
        <w:t>ส่วนปรับปรุงอาคารเช่าและอุปกรณ์</w:t>
      </w:r>
      <w:r w:rsidR="004B36E8" w:rsidRPr="00904E4C">
        <w:rPr>
          <w:rFonts w:ascii="Angsana New" w:hAnsi="Angsana New"/>
          <w:sz w:val="30"/>
          <w:szCs w:val="30"/>
          <w:u w:val="none"/>
          <w:cs/>
        </w:rPr>
        <w:t xml:space="preserve"> </w:t>
      </w:r>
      <w:r w:rsidR="00F96631" w:rsidRPr="00F96631">
        <w:rPr>
          <w:rFonts w:ascii="Angsana New" w:hAnsi="Angsana New" w:hint="cs"/>
          <w:sz w:val="30"/>
          <w:szCs w:val="30"/>
          <w:u w:val="none"/>
          <w:cs/>
        </w:rPr>
        <w:t>และสินทรัพย์สิทธิการใช้</w:t>
      </w:r>
      <w:r w:rsidR="004B36E8" w:rsidRPr="00904E4C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71C55A65" w14:textId="77777777" w:rsidR="004B36E8" w:rsidRPr="00904E4C" w:rsidRDefault="004B36E8" w:rsidP="004B36E8">
      <w:pPr>
        <w:rPr>
          <w:cs/>
          <w:lang w:eastAsia="x-none"/>
        </w:rPr>
      </w:pPr>
    </w:p>
    <w:p w14:paraId="7161A99C" w14:textId="0F0E7119" w:rsidR="004313F8" w:rsidRPr="00D50A39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D50A39">
        <w:rPr>
          <w:rFonts w:ascii="Angsana New" w:hAnsi="Angsana New"/>
          <w:b/>
          <w:sz w:val="30"/>
          <w:szCs w:val="30"/>
          <w:cs/>
        </w:rPr>
        <w:t>ก</w:t>
      </w:r>
      <w:r w:rsidRPr="00D50A39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>
        <w:rPr>
          <w:rFonts w:ascii="Angsana New" w:hAnsi="Angsana New" w:hint="cs"/>
          <w:sz w:val="30"/>
          <w:szCs w:val="30"/>
          <w:cs/>
          <w:lang w:val="en-US"/>
        </w:rPr>
        <w:t>ส่วนปรับปรุงอาคารเช่าและ</w:t>
      </w:r>
      <w:r w:rsidRPr="00D50A39">
        <w:rPr>
          <w:rFonts w:ascii="Angsana New" w:hAnsi="Angsana New"/>
          <w:sz w:val="30"/>
          <w:szCs w:val="30"/>
          <w:cs/>
        </w:rPr>
        <w:t>อุปกรณ์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D50A39">
        <w:rPr>
          <w:rFonts w:ascii="Angsana New" w:hAnsi="Angsana New"/>
          <w:sz w:val="30"/>
          <w:szCs w:val="30"/>
          <w:cs/>
        </w:rPr>
        <w:t>ระหว่างงวดสามเดือนสิ้นสุดวันที</w:t>
      </w:r>
      <w:r>
        <w:rPr>
          <w:rFonts w:ascii="Angsana New" w:hAnsi="Angsana New"/>
          <w:sz w:val="30"/>
          <w:szCs w:val="30"/>
          <w:cs/>
        </w:rPr>
        <w:t xml:space="preserve">่ </w:t>
      </w:r>
      <w:r w:rsidR="00B07F86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มีนาคม </w:t>
      </w:r>
      <w:r w:rsidR="00B07F86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CF4FF5">
        <w:rPr>
          <w:rFonts w:ascii="Angsana New" w:hAnsi="Angsana New"/>
          <w:sz w:val="30"/>
          <w:szCs w:val="30"/>
          <w:cs/>
          <w:lang w:val="en-US"/>
        </w:rPr>
        <w:br/>
      </w:r>
      <w:r w:rsidRPr="00D50A39">
        <w:rPr>
          <w:rFonts w:ascii="Angsana New" w:hAnsi="Angsana New"/>
          <w:sz w:val="30"/>
          <w:szCs w:val="30"/>
          <w:cs/>
        </w:rPr>
        <w:t>มีดังนี้</w:t>
      </w:r>
    </w:p>
    <w:p w14:paraId="4AB4CC2B" w14:textId="6353C48F" w:rsidR="004313F8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70"/>
        <w:gridCol w:w="270"/>
        <w:gridCol w:w="1170"/>
        <w:gridCol w:w="270"/>
        <w:gridCol w:w="1170"/>
        <w:gridCol w:w="270"/>
        <w:gridCol w:w="1185"/>
      </w:tblGrid>
      <w:tr w:rsidR="00CF4FF5" w:rsidRPr="00904E4C" w14:paraId="5B7E9A3C" w14:textId="77777777" w:rsidTr="00AE4298">
        <w:trPr>
          <w:tblHeader/>
        </w:trPr>
        <w:tc>
          <w:tcPr>
            <w:tcW w:w="2064" w:type="pct"/>
          </w:tcPr>
          <w:p w14:paraId="22C64AD3" w14:textId="77777777" w:rsidR="00CF4FF5" w:rsidRPr="00904E4C" w:rsidRDefault="00CF4FF5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2" w:type="pct"/>
            <w:gridSpan w:val="3"/>
          </w:tcPr>
          <w:p w14:paraId="2C315267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904E4C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7B32F369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1" w:type="pct"/>
            <w:gridSpan w:val="3"/>
          </w:tcPr>
          <w:p w14:paraId="6CB0F39C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E4298" w:rsidRPr="00904E4C" w14:paraId="472D5D7D" w14:textId="77777777" w:rsidTr="00AE4298">
        <w:trPr>
          <w:tblHeader/>
        </w:trPr>
        <w:tc>
          <w:tcPr>
            <w:tcW w:w="2064" w:type="pct"/>
          </w:tcPr>
          <w:p w14:paraId="22EFE5A9" w14:textId="77777777" w:rsidR="00CF4FF5" w:rsidRPr="00904E4C" w:rsidRDefault="00CF4FF5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84A5384" w14:textId="77777777" w:rsidR="00CF4FF5" w:rsidRPr="00904E4C" w:rsidRDefault="00CF4FF5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672E7F7" w14:textId="77777777" w:rsidR="00CF4FF5" w:rsidRPr="00904E4C" w:rsidRDefault="00CF4FF5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139AF9F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1D1325C7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5F11EE6E" w14:textId="4FD881FF" w:rsidR="00CF4FF5" w:rsidRPr="00904E4C" w:rsidRDefault="00CF4FF5" w:rsidP="00AE4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904E4C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="00AE4298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br/>
            </w:r>
            <w:r w:rsidRPr="00904E4C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- </w:t>
            </w:r>
            <w:r w:rsidRPr="00904E4C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DF4E22B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46956982" w14:textId="27820B9E" w:rsidR="00CF4FF5" w:rsidRPr="00904E4C" w:rsidRDefault="00AE4298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br/>
            </w:r>
            <w:r w:rsidR="00CF4FF5"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6CFD6A8E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50EDAA9E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48B751EE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3BCEEBD5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0C3A1217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2AD4A950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904E4C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904E4C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3B703B4D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F161629" w14:textId="77777777" w:rsidR="00AE4298" w:rsidRDefault="00AE4298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B9FDFA0" w14:textId="3736743D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1F52D11F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CF4FF5" w:rsidRPr="00904E4C" w14:paraId="04D19093" w14:textId="77777777" w:rsidTr="00AE4298">
        <w:trPr>
          <w:tblHeader/>
        </w:trPr>
        <w:tc>
          <w:tcPr>
            <w:tcW w:w="2064" w:type="pct"/>
          </w:tcPr>
          <w:p w14:paraId="32686C56" w14:textId="77777777" w:rsidR="00CF4FF5" w:rsidRPr="00904E4C" w:rsidRDefault="00CF4FF5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6" w:type="pct"/>
            <w:gridSpan w:val="7"/>
          </w:tcPr>
          <w:p w14:paraId="6B10F69B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E4298" w:rsidRPr="00904E4C" w14:paraId="553ED00B" w14:textId="77777777" w:rsidTr="00AE4298">
        <w:trPr>
          <w:tblHeader/>
        </w:trPr>
        <w:tc>
          <w:tcPr>
            <w:tcW w:w="2064" w:type="pct"/>
          </w:tcPr>
          <w:p w14:paraId="76A3F90B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4" w:type="pct"/>
          </w:tcPr>
          <w:p w14:paraId="0B960A31" w14:textId="3F4227D0" w:rsidR="00CF4FF5" w:rsidRPr="00B77F03" w:rsidRDefault="00B77F03" w:rsidP="006A4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6,755</w:t>
            </w:r>
          </w:p>
        </w:tc>
        <w:tc>
          <w:tcPr>
            <w:tcW w:w="144" w:type="pct"/>
          </w:tcPr>
          <w:p w14:paraId="1611C28F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4261A9BD" w14:textId="6FDEC075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44" w:type="pct"/>
          </w:tcPr>
          <w:p w14:paraId="37B97D92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62130F92" w14:textId="7BB2F14F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6,263</w:t>
            </w:r>
          </w:p>
        </w:tc>
        <w:tc>
          <w:tcPr>
            <w:tcW w:w="144" w:type="pct"/>
          </w:tcPr>
          <w:p w14:paraId="10494376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65ADBD2A" w14:textId="2A5B260E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AE4298" w:rsidRPr="00904E4C" w14:paraId="41EE6A9D" w14:textId="77777777" w:rsidTr="00AE4298">
        <w:trPr>
          <w:tblHeader/>
        </w:trPr>
        <w:tc>
          <w:tcPr>
            <w:tcW w:w="2064" w:type="pct"/>
          </w:tcPr>
          <w:p w14:paraId="65C02364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71A94AA" w14:textId="44237398" w:rsidR="00CF4FF5" w:rsidRPr="00904E4C" w:rsidRDefault="00B77F03" w:rsidP="006A4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10,270</w:t>
            </w:r>
          </w:p>
        </w:tc>
        <w:tc>
          <w:tcPr>
            <w:tcW w:w="144" w:type="pct"/>
          </w:tcPr>
          <w:p w14:paraId="71C5EF5C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17C7FB3" w14:textId="41C8A44D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4,068</w:t>
            </w:r>
          </w:p>
        </w:tc>
        <w:tc>
          <w:tcPr>
            <w:tcW w:w="144" w:type="pct"/>
          </w:tcPr>
          <w:p w14:paraId="303BE9CB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584DC94" w14:textId="59B23E73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10,267</w:t>
            </w:r>
          </w:p>
        </w:tc>
        <w:tc>
          <w:tcPr>
            <w:tcW w:w="144" w:type="pct"/>
          </w:tcPr>
          <w:p w14:paraId="550EC659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2DC2118" w14:textId="56599194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4,068</w:t>
            </w:r>
          </w:p>
        </w:tc>
      </w:tr>
      <w:tr w:rsidR="00AE4298" w:rsidRPr="00904E4C" w14:paraId="7B96BE46" w14:textId="77777777" w:rsidTr="00AE4298">
        <w:trPr>
          <w:tblHeader/>
        </w:trPr>
        <w:tc>
          <w:tcPr>
            <w:tcW w:w="2064" w:type="pct"/>
          </w:tcPr>
          <w:p w14:paraId="727CDB27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AF06A5E" w14:textId="7A45F4A6" w:rsidR="00CF4FF5" w:rsidRPr="00904E4C" w:rsidRDefault="00B77F03" w:rsidP="006A4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17,025</w:t>
            </w:r>
          </w:p>
        </w:tc>
        <w:tc>
          <w:tcPr>
            <w:tcW w:w="144" w:type="pct"/>
          </w:tcPr>
          <w:p w14:paraId="342D7416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ECB44F6" w14:textId="57490979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4,366</w:t>
            </w:r>
          </w:p>
        </w:tc>
        <w:tc>
          <w:tcPr>
            <w:tcW w:w="144" w:type="pct"/>
          </w:tcPr>
          <w:p w14:paraId="67216A74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7FDE339" w14:textId="5212EA78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16,530</w:t>
            </w:r>
          </w:p>
        </w:tc>
        <w:tc>
          <w:tcPr>
            <w:tcW w:w="144" w:type="pct"/>
          </w:tcPr>
          <w:p w14:paraId="3202B795" w14:textId="77777777" w:rsidR="00CF4FF5" w:rsidRPr="00904E4C" w:rsidRDefault="00CF4FF5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D49999C" w14:textId="5583EE5F" w:rsidR="00CF4FF5" w:rsidRPr="00904E4C" w:rsidRDefault="00B77F03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4,366</w:t>
            </w:r>
          </w:p>
        </w:tc>
      </w:tr>
    </w:tbl>
    <w:p w14:paraId="1FA89E1C" w14:textId="77777777" w:rsidR="00CF4FF5" w:rsidRPr="00B76BDF" w:rsidRDefault="00CF4FF5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31AB68" w14:textId="4C18ED9B" w:rsidR="006B0307" w:rsidRPr="0015512B" w:rsidRDefault="006B0307" w:rsidP="006B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512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15512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C877F6" w:rsidRDefault="006B0307" w:rsidP="006B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360"/>
        <w:gridCol w:w="2160"/>
        <w:gridCol w:w="181"/>
        <w:gridCol w:w="2069"/>
      </w:tblGrid>
      <w:tr w:rsidR="006B0307" w:rsidRPr="005C0AF7" w14:paraId="29DAB3FB" w14:textId="77777777" w:rsidTr="0015512B">
        <w:trPr>
          <w:trHeight w:val="21"/>
          <w:tblHeader/>
        </w:trPr>
        <w:tc>
          <w:tcPr>
            <w:tcW w:w="3330" w:type="dxa"/>
            <w:shd w:val="clear" w:color="auto" w:fill="auto"/>
            <w:vAlign w:val="bottom"/>
          </w:tcPr>
          <w:p w14:paraId="45E9E132" w14:textId="05A0CD94" w:rsidR="006B0307" w:rsidRPr="0015512B" w:rsidRDefault="009A0F6A" w:rsidP="00DF75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1551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387122A4" w14:textId="77777777" w:rsidR="006B0307" w:rsidRPr="0015512B" w:rsidRDefault="006B0307" w:rsidP="00DF750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674AC17F" w14:textId="77777777" w:rsidR="006B0307" w:rsidRPr="0015512B" w:rsidRDefault="006B0307" w:rsidP="00DF750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39EE0FC3" w14:textId="1A90BB74" w:rsidR="006B0307" w:rsidRPr="0015512B" w:rsidRDefault="006B0307" w:rsidP="00DF750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551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7CDF7185" w14:textId="77777777" w:rsidR="006B0307" w:rsidRPr="0015512B" w:rsidRDefault="006B0307" w:rsidP="00DF750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69" w:type="dxa"/>
          </w:tcPr>
          <w:p w14:paraId="2312F8AC" w14:textId="1F9E886F" w:rsidR="006B0307" w:rsidRPr="0015512B" w:rsidRDefault="006B0307" w:rsidP="00DF750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512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15512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15512B" w:rsidRPr="005C0AF7" w14:paraId="0EA886D2" w14:textId="77777777" w:rsidTr="0015512B">
        <w:trPr>
          <w:trHeight w:val="21"/>
          <w:tblHeader/>
        </w:trPr>
        <w:tc>
          <w:tcPr>
            <w:tcW w:w="3330" w:type="dxa"/>
          </w:tcPr>
          <w:p w14:paraId="0C59C632" w14:textId="77777777" w:rsidR="0015512B" w:rsidRPr="0015512B" w:rsidRDefault="0015512B" w:rsidP="00DF750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53046" w14:textId="77777777" w:rsidR="0015512B" w:rsidRPr="0015512B" w:rsidRDefault="0015512B" w:rsidP="001551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551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60" w:type="dxa"/>
          </w:tcPr>
          <w:p w14:paraId="26E9CB8B" w14:textId="77777777" w:rsidR="0015512B" w:rsidRPr="0015512B" w:rsidRDefault="0015512B" w:rsidP="00DF750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2A908B9C" w14:textId="6DA336BC" w:rsidR="0015512B" w:rsidRPr="0015512B" w:rsidRDefault="0015512B" w:rsidP="00DF750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512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551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551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5512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5512B" w:rsidRPr="00C65CA4" w14:paraId="6400873B" w14:textId="77777777" w:rsidTr="0015512B">
        <w:trPr>
          <w:trHeight w:val="21"/>
        </w:trPr>
        <w:tc>
          <w:tcPr>
            <w:tcW w:w="3330" w:type="dxa"/>
          </w:tcPr>
          <w:p w14:paraId="7248E3A7" w14:textId="77777777" w:rsidR="0015512B" w:rsidRPr="0015512B" w:rsidRDefault="0015512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51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5512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1551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15512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1551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5512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15274CD" w14:textId="77777777" w:rsidR="0015512B" w:rsidRPr="0015512B" w:rsidRDefault="0015512B" w:rsidP="00DF750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5512B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0357D57C" w14:textId="77777777" w:rsidR="0015512B" w:rsidRPr="0015512B" w:rsidRDefault="0015512B" w:rsidP="00DF750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BA5B702" w14:textId="320A5A8C" w:rsidR="0015512B" w:rsidRPr="00C65CA4" w:rsidRDefault="00E561C4" w:rsidP="00DF750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61C4">
              <w:rPr>
                <w:rFonts w:ascii="Angsana New" w:hAnsi="Angsana New" w:cs="Angsana New"/>
                <w:sz w:val="30"/>
                <w:szCs w:val="30"/>
              </w:rPr>
              <w:t>250,535</w:t>
            </w:r>
          </w:p>
        </w:tc>
        <w:tc>
          <w:tcPr>
            <w:tcW w:w="181" w:type="dxa"/>
          </w:tcPr>
          <w:p w14:paraId="1C19049E" w14:textId="77777777" w:rsidR="0015512B" w:rsidRPr="0015512B" w:rsidRDefault="0015512B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69" w:type="dxa"/>
          </w:tcPr>
          <w:p w14:paraId="06D2E74F" w14:textId="43D6578E" w:rsidR="0015512B" w:rsidRPr="00C65CA4" w:rsidRDefault="00E561C4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61C4">
              <w:rPr>
                <w:rFonts w:ascii="Angsana New" w:hAnsi="Angsana New" w:cs="Angsana New"/>
                <w:sz w:val="30"/>
                <w:szCs w:val="30"/>
              </w:rPr>
              <w:t>247,962</w:t>
            </w:r>
          </w:p>
        </w:tc>
      </w:tr>
      <w:tr w:rsidR="0015512B" w:rsidRPr="00C65CA4" w14:paraId="1CE0BE7D" w14:textId="77777777" w:rsidTr="0015512B">
        <w:trPr>
          <w:trHeight w:val="21"/>
        </w:trPr>
        <w:tc>
          <w:tcPr>
            <w:tcW w:w="3330" w:type="dxa"/>
          </w:tcPr>
          <w:p w14:paraId="0350D1DB" w14:textId="77777777" w:rsidR="0015512B" w:rsidRPr="0015512B" w:rsidRDefault="0015512B" w:rsidP="00DF75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51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14:paraId="4E8F75DB" w14:textId="77777777" w:rsidR="0015512B" w:rsidRPr="0015512B" w:rsidRDefault="0015512B" w:rsidP="00DF750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A92E58" w14:textId="77777777" w:rsidR="0015512B" w:rsidRPr="0015512B" w:rsidRDefault="0015512B" w:rsidP="00DF750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563EA5E" w14:textId="1F9F75BD" w:rsidR="0015512B" w:rsidRPr="00C65CA4" w:rsidRDefault="00E561C4" w:rsidP="00DF750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61C4">
              <w:rPr>
                <w:rFonts w:ascii="Angsana New" w:hAnsi="Angsana New" w:cs="Angsana New"/>
                <w:sz w:val="30"/>
                <w:szCs w:val="30"/>
              </w:rPr>
              <w:t>12,940</w:t>
            </w:r>
          </w:p>
        </w:tc>
        <w:tc>
          <w:tcPr>
            <w:tcW w:w="181" w:type="dxa"/>
          </w:tcPr>
          <w:p w14:paraId="01E57896" w14:textId="77777777" w:rsidR="0015512B" w:rsidRPr="0015512B" w:rsidRDefault="0015512B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69" w:type="dxa"/>
          </w:tcPr>
          <w:p w14:paraId="5B4FBBB4" w14:textId="0C6A9D3F" w:rsidR="0015512B" w:rsidRPr="00C65CA4" w:rsidRDefault="00E561C4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61C4">
              <w:rPr>
                <w:rFonts w:ascii="Angsana New" w:hAnsi="Angsana New" w:cs="Angsana New"/>
                <w:sz w:val="30"/>
                <w:szCs w:val="30"/>
              </w:rPr>
              <w:t>12,940</w:t>
            </w:r>
          </w:p>
        </w:tc>
      </w:tr>
      <w:tr w:rsidR="0015512B" w:rsidRPr="00C65CA4" w14:paraId="1B1C13D6" w14:textId="77777777" w:rsidTr="0015512B">
        <w:trPr>
          <w:trHeight w:val="21"/>
        </w:trPr>
        <w:tc>
          <w:tcPr>
            <w:tcW w:w="3330" w:type="dxa"/>
          </w:tcPr>
          <w:p w14:paraId="74F88092" w14:textId="77777777" w:rsidR="0015512B" w:rsidRPr="0015512B" w:rsidRDefault="0015512B" w:rsidP="00DF75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51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1551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551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</w:tcPr>
          <w:p w14:paraId="7C6965F5" w14:textId="77777777" w:rsidR="0015512B" w:rsidRPr="0015512B" w:rsidRDefault="0015512B" w:rsidP="00DF750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797132" w14:textId="77777777" w:rsidR="0015512B" w:rsidRPr="0015512B" w:rsidRDefault="0015512B" w:rsidP="00DF750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F87B7B" w14:textId="097E0F8B" w:rsidR="0015512B" w:rsidRPr="00C65CA4" w:rsidRDefault="00E561C4" w:rsidP="00DF750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61C4">
              <w:rPr>
                <w:rFonts w:ascii="Angsana New" w:hAnsi="Angsana New" w:cs="Angsana New"/>
                <w:sz w:val="30"/>
                <w:szCs w:val="30"/>
              </w:rPr>
              <w:t>(29,704)</w:t>
            </w:r>
          </w:p>
        </w:tc>
        <w:tc>
          <w:tcPr>
            <w:tcW w:w="181" w:type="dxa"/>
          </w:tcPr>
          <w:p w14:paraId="6D1BC295" w14:textId="77777777" w:rsidR="0015512B" w:rsidRPr="0015512B" w:rsidRDefault="0015512B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5D04C590" w14:textId="762C0958" w:rsidR="0015512B" w:rsidRPr="00C65CA4" w:rsidRDefault="00E561C4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61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(29</w:t>
            </w:r>
            <w:r w:rsidRPr="00E561C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561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283)</w:t>
            </w:r>
          </w:p>
        </w:tc>
      </w:tr>
      <w:tr w:rsidR="0015512B" w:rsidRPr="00C65CA4" w14:paraId="29B4A77F" w14:textId="77777777" w:rsidTr="0015512B">
        <w:trPr>
          <w:trHeight w:val="21"/>
        </w:trPr>
        <w:tc>
          <w:tcPr>
            <w:tcW w:w="3330" w:type="dxa"/>
            <w:vAlign w:val="bottom"/>
          </w:tcPr>
          <w:p w14:paraId="1F31A926" w14:textId="5613EB84" w:rsidR="0015512B" w:rsidRPr="0015512B" w:rsidRDefault="0015512B" w:rsidP="00DF750E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51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512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551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551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551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F32D751" w14:textId="77777777" w:rsidR="0015512B" w:rsidRPr="0015512B" w:rsidRDefault="0015512B" w:rsidP="00DF750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7B2753" w14:textId="77777777" w:rsidR="0015512B" w:rsidRPr="0015512B" w:rsidRDefault="0015512B" w:rsidP="00DF750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8061" w14:textId="779EECB9" w:rsidR="0015512B" w:rsidRPr="00C65CA4" w:rsidRDefault="00E561C4" w:rsidP="00DF750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61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233,771</w:t>
            </w:r>
          </w:p>
        </w:tc>
        <w:tc>
          <w:tcPr>
            <w:tcW w:w="181" w:type="dxa"/>
          </w:tcPr>
          <w:p w14:paraId="173972A2" w14:textId="77777777" w:rsidR="0015512B" w:rsidRPr="0015512B" w:rsidRDefault="0015512B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F7052" w14:textId="3C961E60" w:rsidR="0015512B" w:rsidRPr="00C65CA4" w:rsidRDefault="00E561C4" w:rsidP="00DF750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61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231,619</w:t>
            </w:r>
          </w:p>
        </w:tc>
      </w:tr>
    </w:tbl>
    <w:p w14:paraId="128A8556" w14:textId="77777777" w:rsidR="006B0307" w:rsidRPr="005038CE" w:rsidRDefault="006B0307" w:rsidP="006B03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375514AD" w14:textId="77777777" w:rsidR="00A1213F" w:rsidRDefault="00A12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2510E8" w14:textId="286DD90A" w:rsidR="00B036A2" w:rsidRPr="00904E4C" w:rsidRDefault="00F23B36" w:rsidP="008927A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 w:rsidR="00B036A2" w:rsidRPr="00904E4C">
        <w:rPr>
          <w:rFonts w:ascii="Angsana New" w:hAnsi="Angsana New"/>
          <w:sz w:val="30"/>
          <w:szCs w:val="30"/>
          <w:u w:val="none"/>
          <w:cs/>
        </w:rPr>
        <w:tab/>
        <w:t xml:space="preserve">ทุนเรือนหุ้น  </w:t>
      </w:r>
    </w:p>
    <w:p w14:paraId="3387F1AA" w14:textId="6A0768A5" w:rsidR="00A1213F" w:rsidRDefault="00A1213F" w:rsidP="00A1213F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7" w:right="418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2861"/>
        <w:gridCol w:w="897"/>
        <w:gridCol w:w="270"/>
        <w:gridCol w:w="1019"/>
        <w:gridCol w:w="269"/>
        <w:gridCol w:w="984"/>
        <w:gridCol w:w="269"/>
        <w:gridCol w:w="1076"/>
        <w:gridCol w:w="269"/>
        <w:gridCol w:w="996"/>
      </w:tblGrid>
      <w:tr w:rsidR="007C053B" w:rsidRPr="009C6A56" w14:paraId="1A61AE0D" w14:textId="77777777" w:rsidTr="00A60D06">
        <w:trPr>
          <w:tblHeader/>
        </w:trPr>
        <w:tc>
          <w:tcPr>
            <w:tcW w:w="2861" w:type="dxa"/>
          </w:tcPr>
          <w:p w14:paraId="5DAE7D22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0A037113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11592B6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A1B6B" w14:textId="070C60D9" w:rsidR="007C053B" w:rsidRPr="00C65F90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="00C65F9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5FEAC6C3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D82073" w14:textId="00EC09DA" w:rsidR="007C053B" w:rsidRPr="009C6A56" w:rsidRDefault="00C65F90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center" w:pos="1051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C65F90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7C053B" w:rsidRPr="009C6A56" w14:paraId="03561875" w14:textId="77777777" w:rsidTr="00A60D06">
        <w:trPr>
          <w:tblHeader/>
        </w:trPr>
        <w:tc>
          <w:tcPr>
            <w:tcW w:w="2861" w:type="dxa"/>
          </w:tcPr>
          <w:p w14:paraId="305EED22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44BC04F9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C179334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2F772E6C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3CBAE2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56DA14D1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075D6FEB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69B439E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D7DD58C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4F762AD5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C053B" w:rsidRPr="00B621F0" w14:paraId="4D3DE054" w14:textId="77777777" w:rsidTr="00A60D06">
        <w:trPr>
          <w:tblHeader/>
        </w:trPr>
        <w:tc>
          <w:tcPr>
            <w:tcW w:w="2861" w:type="dxa"/>
          </w:tcPr>
          <w:p w14:paraId="18F4E346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05BFB2B3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6372E55" w14:textId="77777777" w:rsidR="007C053B" w:rsidRPr="009C6A56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82" w:type="dxa"/>
            <w:gridSpan w:val="7"/>
          </w:tcPr>
          <w:p w14:paraId="2DF93A49" w14:textId="77777777" w:rsidR="007C053B" w:rsidRPr="009C6A56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053B" w:rsidRPr="009C6A56" w14:paraId="0A1C6513" w14:textId="77777777" w:rsidTr="00A60D06">
        <w:tc>
          <w:tcPr>
            <w:tcW w:w="2861" w:type="dxa"/>
          </w:tcPr>
          <w:p w14:paraId="59D3E03D" w14:textId="77777777" w:rsidR="007C053B" w:rsidRPr="00FE583E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E58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7" w:type="dxa"/>
          </w:tcPr>
          <w:p w14:paraId="304E6951" w14:textId="77777777" w:rsidR="007C053B" w:rsidRPr="00A53625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highlight w:val="darkGray"/>
              </w:rPr>
            </w:pPr>
          </w:p>
        </w:tc>
        <w:tc>
          <w:tcPr>
            <w:tcW w:w="270" w:type="dxa"/>
          </w:tcPr>
          <w:p w14:paraId="4B2B0425" w14:textId="77777777" w:rsidR="007C053B" w:rsidRPr="00A53625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  <w:highlight w:val="darkGray"/>
              </w:rPr>
            </w:pPr>
          </w:p>
        </w:tc>
        <w:tc>
          <w:tcPr>
            <w:tcW w:w="1019" w:type="dxa"/>
            <w:shd w:val="clear" w:color="auto" w:fill="auto"/>
          </w:tcPr>
          <w:p w14:paraId="4C4AD05D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D286037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4100156B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B427207" w14:textId="77777777" w:rsidR="007C053B" w:rsidRPr="00A53625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darkGray"/>
              </w:rPr>
            </w:pPr>
          </w:p>
        </w:tc>
        <w:tc>
          <w:tcPr>
            <w:tcW w:w="1076" w:type="dxa"/>
            <w:shd w:val="clear" w:color="auto" w:fill="auto"/>
          </w:tcPr>
          <w:p w14:paraId="7F1D4D4E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22BB694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2080E62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</w:tr>
      <w:tr w:rsidR="007C053B" w:rsidRPr="009C6A56" w14:paraId="6D11FAB4" w14:textId="77777777" w:rsidTr="00A60D06">
        <w:tc>
          <w:tcPr>
            <w:tcW w:w="2861" w:type="dxa"/>
          </w:tcPr>
          <w:p w14:paraId="7E5E4877" w14:textId="77777777" w:rsidR="007C053B" w:rsidRPr="00FE583E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58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58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583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7" w:type="dxa"/>
          </w:tcPr>
          <w:p w14:paraId="020F07C5" w14:textId="77777777" w:rsidR="007C053B" w:rsidRPr="00A53625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highlight w:val="darkGray"/>
              </w:rPr>
            </w:pPr>
          </w:p>
        </w:tc>
        <w:tc>
          <w:tcPr>
            <w:tcW w:w="270" w:type="dxa"/>
          </w:tcPr>
          <w:p w14:paraId="15A9AF37" w14:textId="77777777" w:rsidR="007C053B" w:rsidRPr="00A53625" w:rsidRDefault="007C053B" w:rsidP="00DF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  <w:highlight w:val="darkGray"/>
              </w:rPr>
            </w:pPr>
          </w:p>
        </w:tc>
        <w:tc>
          <w:tcPr>
            <w:tcW w:w="1019" w:type="dxa"/>
            <w:shd w:val="clear" w:color="auto" w:fill="auto"/>
          </w:tcPr>
          <w:p w14:paraId="29B38FA0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899B1E8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6B4B07BE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874E488" w14:textId="77777777" w:rsidR="007C053B" w:rsidRPr="00A53625" w:rsidRDefault="007C053B" w:rsidP="00DF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darkGray"/>
              </w:rPr>
            </w:pPr>
          </w:p>
        </w:tc>
        <w:tc>
          <w:tcPr>
            <w:tcW w:w="1076" w:type="dxa"/>
            <w:shd w:val="clear" w:color="auto" w:fill="auto"/>
          </w:tcPr>
          <w:p w14:paraId="77700D72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0C0B8AA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C791B1D" w14:textId="77777777" w:rsidR="007C053B" w:rsidRPr="00A53625" w:rsidRDefault="007C053B" w:rsidP="00DF750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</w:tr>
      <w:tr w:rsidR="00A60D06" w:rsidRPr="009C6A56" w14:paraId="08AD6D8B" w14:textId="77777777" w:rsidTr="00A60D06">
        <w:tc>
          <w:tcPr>
            <w:tcW w:w="2861" w:type="dxa"/>
          </w:tcPr>
          <w:p w14:paraId="65CBBD0E" w14:textId="77777777" w:rsidR="00A60D06" w:rsidRPr="00FE583E" w:rsidRDefault="00A60D06" w:rsidP="00A6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583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5420B10E" w14:textId="58201DE6" w:rsidR="00A60D06" w:rsidRPr="00FE583E" w:rsidRDefault="00A60D06" w:rsidP="00A6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535404E" w14:textId="77777777" w:rsidR="00A60D06" w:rsidRPr="00FE583E" w:rsidRDefault="00A60D06" w:rsidP="00A6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6F0981F" w14:textId="16EBC249" w:rsidR="00A60D06" w:rsidRPr="00A60D06" w:rsidRDefault="00A60D06" w:rsidP="00A60D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0D06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3708C869" w14:textId="77777777" w:rsidR="00A60D06" w:rsidRPr="00A60D06" w:rsidRDefault="00A60D06" w:rsidP="00A60D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66FD343E" w14:textId="6D892E7A" w:rsidR="00A60D06" w:rsidRPr="00A60D06" w:rsidRDefault="00A60D06" w:rsidP="00A60D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0D06">
              <w:rPr>
                <w:rFonts w:ascii="Angsana New" w:hAnsi="Angsana New" w:cs="Angsana New"/>
                <w:sz w:val="30"/>
                <w:szCs w:val="30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1ACA0F09" w14:textId="77777777" w:rsidR="00A60D06" w:rsidRPr="00FE583E" w:rsidRDefault="00A60D06" w:rsidP="00A6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4AF7DF2" w14:textId="605C75C7" w:rsidR="00A60D06" w:rsidRPr="00FE583E" w:rsidRDefault="00A60D06" w:rsidP="00A60D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6B7F9729" w14:textId="77777777" w:rsidR="00A60D06" w:rsidRPr="00FE583E" w:rsidRDefault="00A60D06" w:rsidP="00A60D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8D6EF77" w14:textId="062CF65A" w:rsidR="00A60D06" w:rsidRPr="00FE583E" w:rsidRDefault="00A60D06" w:rsidP="00F83FC6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,00</w:t>
            </w: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055B77" w:rsidRPr="009C6A56" w14:paraId="4C34FE42" w14:textId="77777777" w:rsidTr="00220F7E">
        <w:tc>
          <w:tcPr>
            <w:tcW w:w="2861" w:type="dxa"/>
          </w:tcPr>
          <w:p w14:paraId="005021A7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1D27A0F8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456FE66" w14:textId="77777777" w:rsidR="00055B77" w:rsidRPr="00FE583E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86A48AC" w14:textId="7F1A1044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72E279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671CB0" w14:textId="25EF0913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C478E3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45E53FD" w14:textId="6E486122" w:rsidR="00055B77" w:rsidRPr="00FE583E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shd w:val="clear" w:color="auto" w:fill="auto"/>
          </w:tcPr>
          <w:p w14:paraId="01C8DB3E" w14:textId="77777777" w:rsidR="00055B77" w:rsidRPr="00FE583E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18F9432" w14:textId="039F5264" w:rsidR="00055B77" w:rsidRPr="00FE583E" w:rsidRDefault="00055B77" w:rsidP="00055B77">
            <w:pPr>
              <w:pStyle w:val="30"/>
              <w:tabs>
                <w:tab w:val="clear" w:pos="360"/>
                <w:tab w:val="clear" w:pos="720"/>
                <w:tab w:val="decimal" w:pos="69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14,000</w:t>
            </w:r>
          </w:p>
        </w:tc>
      </w:tr>
      <w:tr w:rsidR="00055B77" w:rsidRPr="009C6A56" w14:paraId="00274481" w14:textId="77777777" w:rsidTr="00A60D06">
        <w:tc>
          <w:tcPr>
            <w:tcW w:w="2861" w:type="dxa"/>
          </w:tcPr>
          <w:p w14:paraId="280B0E62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7" w:type="dxa"/>
          </w:tcPr>
          <w:p w14:paraId="4B33885D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2B8F" w14:textId="77777777" w:rsidR="00055B77" w:rsidRPr="00FE583E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BAAC345" w14:textId="77777777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112225A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0FBCD34E" w14:textId="77777777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A030D6F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42273AB5" w14:textId="77777777" w:rsidR="00055B77" w:rsidRPr="00FE583E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604145B" w14:textId="77777777" w:rsidR="00055B77" w:rsidRPr="00FE583E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58DE8C3" w14:textId="77777777" w:rsidR="00055B77" w:rsidRPr="00FE583E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5B77" w:rsidRPr="009C6A56" w14:paraId="38AB8787" w14:textId="77777777" w:rsidTr="00A60D06">
        <w:tc>
          <w:tcPr>
            <w:tcW w:w="2861" w:type="dxa"/>
          </w:tcPr>
          <w:p w14:paraId="7D7BBD29" w14:textId="77777777" w:rsidR="00055B77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583E">
              <w:rPr>
                <w:rFonts w:ascii="Angsana New" w:hAnsi="Angsana New" w:cs="Angsana New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จากหุ้นละ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 เป็น หุ้นละ</w:t>
            </w:r>
          </w:p>
          <w:p w14:paraId="0F14C5DC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97" w:type="dxa"/>
            <w:vAlign w:val="bottom"/>
          </w:tcPr>
          <w:p w14:paraId="2AF74371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14:paraId="6AE31A91" w14:textId="77777777" w:rsidR="00055B77" w:rsidRPr="00FE583E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57F28AF" w14:textId="66740957" w:rsidR="00055B77" w:rsidRPr="00A60D06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488CBB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C4B9C86" w14:textId="0EA05B28" w:rsidR="00055B77" w:rsidRPr="00A60D06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BC0C288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CF3AD01" w14:textId="36B2FB8D" w:rsidR="00055B77" w:rsidRPr="00FE583E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437,8</w:t>
            </w:r>
            <w:r w:rsidRPr="000F66C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0F66C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4B40D1C9" w14:textId="77777777" w:rsidR="00055B77" w:rsidRPr="00FE583E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0BCDE5E" w14:textId="5ADEAC3C" w:rsidR="00055B77" w:rsidRPr="00B77F03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77F0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55B77" w:rsidRPr="009C6A56" w14:paraId="4B5418BB" w14:textId="77777777" w:rsidTr="00DF750E">
        <w:tc>
          <w:tcPr>
            <w:tcW w:w="2861" w:type="dxa"/>
          </w:tcPr>
          <w:p w14:paraId="277B158B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37F6449F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DB35A67" w14:textId="77777777" w:rsidR="00055B77" w:rsidRPr="00FE583E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4A02F08" w14:textId="71038E82" w:rsidR="00055B77" w:rsidRPr="00A60D06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0392B6E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C441FE2" w14:textId="2FA72CC9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C8803EF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490BB1B4" w14:textId="450E2083" w:rsidR="00055B77" w:rsidRPr="00FE583E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9" w:type="dxa"/>
            <w:shd w:val="clear" w:color="auto" w:fill="auto"/>
          </w:tcPr>
          <w:p w14:paraId="60AD23F9" w14:textId="77777777" w:rsidR="00055B77" w:rsidRPr="00FE583E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6D4A02A3" w14:textId="4D8FC062" w:rsidR="00055B77" w:rsidRPr="00FE583E" w:rsidRDefault="00055B77" w:rsidP="00F83FC6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80,000</w:t>
            </w:r>
          </w:p>
        </w:tc>
      </w:tr>
      <w:tr w:rsidR="00055B77" w:rsidRPr="009C6A56" w14:paraId="1DF4298B" w14:textId="77777777" w:rsidTr="00A60D06">
        <w:tc>
          <w:tcPr>
            <w:tcW w:w="2861" w:type="dxa"/>
          </w:tcPr>
          <w:p w14:paraId="74459EF6" w14:textId="499EC756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E014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31 </w:t>
            </w:r>
            <w:r w:rsidR="00E014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7" w:type="dxa"/>
          </w:tcPr>
          <w:p w14:paraId="2DF04C30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A79AFC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B5AD" w14:textId="77777777" w:rsidR="00055B77" w:rsidRPr="005A3495" w:rsidRDefault="00055B77" w:rsidP="00055B7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1D378B3" w14:textId="77777777" w:rsidR="00055B77" w:rsidRPr="005A3495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567A" w14:textId="77777777" w:rsidR="00055B77" w:rsidRPr="005A3495" w:rsidRDefault="00055B77" w:rsidP="00055B7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5644BEE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B97C" w14:textId="77777777" w:rsidR="00055B77" w:rsidRPr="009C6A56" w:rsidRDefault="00055B77" w:rsidP="00055B7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9F5A396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18DA7" w14:textId="77777777" w:rsidR="00055B77" w:rsidRPr="007F79E6" w:rsidRDefault="00055B77" w:rsidP="00055B7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5B77" w:rsidRPr="009C6A56" w14:paraId="1D25862C" w14:textId="77777777" w:rsidTr="00A60D06">
        <w:tc>
          <w:tcPr>
            <w:tcW w:w="2861" w:type="dxa"/>
          </w:tcPr>
          <w:p w14:paraId="3AEA8639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522C128C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FD05687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769478CB" w14:textId="77777777" w:rsidR="00055B77" w:rsidRPr="009461E1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46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38EAF869" w14:textId="77777777" w:rsidR="00055B77" w:rsidRPr="009461E1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2948A6F1" w14:textId="77777777" w:rsidR="00055B77" w:rsidRPr="009461E1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46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63393A60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</w:tcPr>
          <w:p w14:paraId="25815203" w14:textId="51AA9EDE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</w:t>
            </w:r>
            <w:r w:rsidRPr="00F83F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  <w:shd w:val="clear" w:color="auto" w:fill="auto"/>
          </w:tcPr>
          <w:p w14:paraId="6D340E76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</w:tcPr>
          <w:p w14:paraId="011BA8C0" w14:textId="4CA28D8E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</w:t>
            </w:r>
            <w:r w:rsidRPr="00F83F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55B77" w:rsidRPr="009C6A56" w14:paraId="489D9D70" w14:textId="77777777" w:rsidTr="00A60D06">
        <w:trPr>
          <w:trHeight w:hRule="exact" w:val="347"/>
        </w:trPr>
        <w:tc>
          <w:tcPr>
            <w:tcW w:w="2861" w:type="dxa"/>
          </w:tcPr>
          <w:p w14:paraId="43991735" w14:textId="77777777" w:rsidR="00055B77" w:rsidRPr="00824A4A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631C2DB2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B11FB4D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9" w:type="dxa"/>
            <w:shd w:val="clear" w:color="auto" w:fill="auto"/>
          </w:tcPr>
          <w:p w14:paraId="0BE2998F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F29BB99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4F0E9C58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E90CBE8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13EB91B9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F422539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96" w:type="dxa"/>
            <w:shd w:val="clear" w:color="auto" w:fill="auto"/>
          </w:tcPr>
          <w:p w14:paraId="379ACC55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055B77" w:rsidRPr="009C6A56" w14:paraId="764D1FA6" w14:textId="77777777" w:rsidTr="00A60D06">
        <w:tc>
          <w:tcPr>
            <w:tcW w:w="2861" w:type="dxa"/>
          </w:tcPr>
          <w:p w14:paraId="61ADB33E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97" w:type="dxa"/>
          </w:tcPr>
          <w:p w14:paraId="5FC23E65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E07F9C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48C521E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6374FEB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5301D07F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7A88815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67794F57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3E5A1E9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shd w:val="clear" w:color="auto" w:fill="auto"/>
          </w:tcPr>
          <w:p w14:paraId="0B81314D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55B77" w:rsidRPr="009C6A56" w14:paraId="60DF3097" w14:textId="77777777" w:rsidTr="00A60D06">
        <w:tc>
          <w:tcPr>
            <w:tcW w:w="2861" w:type="dxa"/>
          </w:tcPr>
          <w:p w14:paraId="07C42ADB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7" w:type="dxa"/>
          </w:tcPr>
          <w:p w14:paraId="0BACB74E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00D119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6629AE7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FDD5C45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7A29A06D" w14:textId="77777777" w:rsidR="00055B77" w:rsidRPr="005A3495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9FC5BE0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515D77F7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9D02589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shd w:val="clear" w:color="auto" w:fill="auto"/>
          </w:tcPr>
          <w:p w14:paraId="113CB457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55B77" w:rsidRPr="009C6A56" w14:paraId="51701E5A" w14:textId="77777777" w:rsidTr="00A60D06">
        <w:tc>
          <w:tcPr>
            <w:tcW w:w="2861" w:type="dxa"/>
          </w:tcPr>
          <w:p w14:paraId="6D57F987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630CA6BA" w14:textId="4C213DA1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76522FB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DFBE939" w14:textId="5A3E995C" w:rsidR="00055B77" w:rsidRPr="00A60D0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0D06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442F1B3B" w14:textId="77777777" w:rsidR="00055B77" w:rsidRPr="00A60D0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E347315" w14:textId="2C5EFE15" w:rsidR="00055B77" w:rsidRPr="00A60D0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0D06">
              <w:rPr>
                <w:rFonts w:ascii="Angsana New" w:hAnsi="Angsana New" w:cs="Angsana New"/>
                <w:sz w:val="30"/>
                <w:szCs w:val="30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1D2FE5DE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51922514" w14:textId="704D053A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6EA54947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55F920E7" w14:textId="6D15586F" w:rsidR="00055B77" w:rsidRPr="009C6A56" w:rsidRDefault="00055B77" w:rsidP="00F83FC6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</w:tr>
      <w:tr w:rsidR="00055B77" w:rsidRPr="009C6A56" w14:paraId="52037C4F" w14:textId="77777777" w:rsidTr="00220F7E">
        <w:tc>
          <w:tcPr>
            <w:tcW w:w="2861" w:type="dxa"/>
          </w:tcPr>
          <w:p w14:paraId="554933C4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7453D492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F0ED43B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6F0CA8E" w14:textId="427A0B85" w:rsidR="00055B77" w:rsidRPr="00B94708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E976B5F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1FF07C8" w14:textId="5F18C14F" w:rsidR="00055B77" w:rsidRPr="00B94708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FDA6F8D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59F663A4" w14:textId="69C7E8EE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shd w:val="clear" w:color="auto" w:fill="auto"/>
          </w:tcPr>
          <w:p w14:paraId="5C59683D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6D00C7F2" w14:textId="6E47F837" w:rsidR="00055B77" w:rsidRPr="009C6A56" w:rsidRDefault="00055B77" w:rsidP="00F83FC6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14,000</w:t>
            </w:r>
          </w:p>
        </w:tc>
      </w:tr>
      <w:tr w:rsidR="00055B77" w:rsidRPr="009C6A56" w14:paraId="4E4A620D" w14:textId="77777777" w:rsidTr="00A60D06">
        <w:tc>
          <w:tcPr>
            <w:tcW w:w="2861" w:type="dxa"/>
          </w:tcPr>
          <w:p w14:paraId="6AC4C407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7" w:type="dxa"/>
          </w:tcPr>
          <w:p w14:paraId="19A13EE0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5D44A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6DE0E92" w14:textId="77777777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FE1E243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27B1FB69" w14:textId="77777777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206A12A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0361C70A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91D8AFF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5D6A3399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5B77" w:rsidRPr="009C6A56" w14:paraId="2E0A78A2" w14:textId="77777777" w:rsidTr="00A60D06">
        <w:tc>
          <w:tcPr>
            <w:tcW w:w="2861" w:type="dxa"/>
          </w:tcPr>
          <w:p w14:paraId="16A07507" w14:textId="77777777" w:rsidR="00055B77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583E">
              <w:rPr>
                <w:rFonts w:ascii="Angsana New" w:hAnsi="Angsana New" w:cs="Angsana New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จากหุ้นละ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 เป็น หุ้นละ</w:t>
            </w:r>
          </w:p>
          <w:p w14:paraId="24B63B07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97" w:type="dxa"/>
            <w:vAlign w:val="bottom"/>
          </w:tcPr>
          <w:p w14:paraId="7E0338D5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14:paraId="5CA8338C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BCE588D" w14:textId="43BEC2A2" w:rsidR="00055B77" w:rsidRPr="005A3495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27F921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68D5402" w14:textId="05B495A9" w:rsidR="00055B77" w:rsidRPr="00DA39A3" w:rsidRDefault="00055B77" w:rsidP="00BB6B58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39A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6DCB5A8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C31BB47" w14:textId="58EF8260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1283">
              <w:rPr>
                <w:rFonts w:ascii="Angsana New" w:hAnsi="Angsana New" w:cs="Angsana New"/>
                <w:sz w:val="30"/>
                <w:szCs w:val="30"/>
                <w:lang w:val="en-US"/>
              </w:rPr>
              <w:t>437,80</w:t>
            </w:r>
            <w:r w:rsidRPr="00EA006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EA9D6A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5A5A07C" w14:textId="326C4956" w:rsidR="00055B77" w:rsidRPr="00DA39A3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39A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55B77" w:rsidRPr="009C6A56" w14:paraId="0FB8A30F" w14:textId="77777777" w:rsidTr="00DF750E">
        <w:tc>
          <w:tcPr>
            <w:tcW w:w="2861" w:type="dxa"/>
          </w:tcPr>
          <w:p w14:paraId="62C2B28B" w14:textId="77777777" w:rsidR="00055B77" w:rsidRPr="00FE583E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62487A93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119351D1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BB66E6E" w14:textId="5BB24B20" w:rsidR="00055B77" w:rsidRPr="00571283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0B751F3" w14:textId="77777777" w:rsidR="00055B77" w:rsidRPr="00F83FC6" w:rsidRDefault="00055B77" w:rsidP="00F83FC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3CF7E8B" w14:textId="1EA21532" w:rsidR="00055B77" w:rsidRPr="00DA39A3" w:rsidRDefault="00055B77" w:rsidP="00F83FC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F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3654DE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1629ABC" w14:textId="239BB6E9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1283">
              <w:rPr>
                <w:rFonts w:ascii="Angsana New" w:hAnsi="Angsana New" w:cs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9" w:type="dxa"/>
            <w:shd w:val="clear" w:color="auto" w:fill="auto"/>
          </w:tcPr>
          <w:p w14:paraId="2ED6E478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5079A57" w14:textId="42913600" w:rsidR="00055B77" w:rsidRPr="009C6A56" w:rsidRDefault="00055B77" w:rsidP="00F83FC6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1283">
              <w:rPr>
                <w:rFonts w:ascii="Angsana New" w:hAnsi="Angsana New" w:cs="Angsana New"/>
                <w:sz w:val="30"/>
                <w:szCs w:val="30"/>
                <w:lang w:val="en-US"/>
              </w:rPr>
              <w:t>80,000</w:t>
            </w:r>
          </w:p>
        </w:tc>
      </w:tr>
      <w:tr w:rsidR="00055B77" w:rsidRPr="009C6A56" w14:paraId="261CB7DD" w14:textId="77777777" w:rsidTr="00A60D06">
        <w:tc>
          <w:tcPr>
            <w:tcW w:w="2861" w:type="dxa"/>
          </w:tcPr>
          <w:p w14:paraId="39542F0F" w14:textId="0EB1A5E0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C00D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31</w:t>
            </w:r>
            <w:r w:rsidR="00C00D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6D9E21E9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87C680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1B35" w14:textId="77777777" w:rsidR="00055B77" w:rsidRPr="005A3495" w:rsidRDefault="00055B77" w:rsidP="00055B77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43B79A6" w14:textId="77777777" w:rsidR="00055B77" w:rsidRPr="005A3495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6B464" w14:textId="77777777" w:rsidR="00055B77" w:rsidRPr="005A3495" w:rsidRDefault="00055B77" w:rsidP="00055B77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4333E10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0CE91" w14:textId="77777777" w:rsidR="00055B77" w:rsidRPr="009C6A56" w:rsidRDefault="00055B77" w:rsidP="00055B77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76179F3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0410F" w14:textId="77777777" w:rsidR="00055B77" w:rsidRPr="009C6A56" w:rsidRDefault="00055B77" w:rsidP="00055B77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5B77" w:rsidRPr="009C6A56" w14:paraId="691EFCC0" w14:textId="77777777" w:rsidTr="00A60D06">
        <w:tc>
          <w:tcPr>
            <w:tcW w:w="2861" w:type="dxa"/>
          </w:tcPr>
          <w:p w14:paraId="36C663D7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73F0FEAD" w14:textId="77777777" w:rsidR="00055B77" w:rsidRPr="009C6A56" w:rsidRDefault="00055B77" w:rsidP="0005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F672F4D" w14:textId="77777777" w:rsidR="00055B77" w:rsidRPr="009C6A56" w:rsidRDefault="00055B77" w:rsidP="00055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348E91F0" w14:textId="77777777" w:rsidR="00055B77" w:rsidRPr="00977837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8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5C816C7E" w14:textId="77777777" w:rsidR="00055B77" w:rsidRPr="00977837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6C2C027A" w14:textId="77777777" w:rsidR="00055B77" w:rsidRPr="00977837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8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6F67E0F4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</w:tcPr>
          <w:p w14:paraId="7F2DDA5C" w14:textId="37C806A0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8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1D1F0704" w14:textId="77777777" w:rsidR="00055B77" w:rsidRPr="009C6A56" w:rsidRDefault="00055B77" w:rsidP="00055B77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</w:tcPr>
          <w:p w14:paraId="4A5CE737" w14:textId="5D967DFC" w:rsidR="00055B77" w:rsidRPr="009C6A56" w:rsidRDefault="00055B77" w:rsidP="00F83FC6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8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300,000</w:t>
            </w:r>
          </w:p>
        </w:tc>
      </w:tr>
    </w:tbl>
    <w:p w14:paraId="64D32E6F" w14:textId="77777777" w:rsidR="007C053B" w:rsidRDefault="007C053B" w:rsidP="007C0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466C1E" w14:textId="77777777" w:rsidR="007C053B" w:rsidRPr="00D50A39" w:rsidRDefault="007C053B" w:rsidP="00A1213F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7" w:right="418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C1E9263" w14:textId="23DF1156" w:rsidR="007C053B" w:rsidRPr="008352D7" w:rsidRDefault="00EF71A4" w:rsidP="00835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BE2D215" w14:textId="77777777" w:rsidR="007C053B" w:rsidRPr="007C053B" w:rsidRDefault="007C053B" w:rsidP="007C053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C053B">
        <w:rPr>
          <w:rFonts w:ascii="Angsana New" w:hAnsi="Angsana New" w:cs="Angsana New"/>
          <w:sz w:val="30"/>
          <w:szCs w:val="30"/>
          <w:cs/>
        </w:rPr>
        <w:lastRenderedPageBreak/>
        <w:t xml:space="preserve">ในการประชุมสามัญผู้ถือหุ้นของบริษัทเมื่อวันที่ </w:t>
      </w:r>
      <w:r w:rsidRPr="007C053B">
        <w:rPr>
          <w:rFonts w:ascii="Angsana New" w:hAnsi="Angsana New" w:cs="Angsana New"/>
          <w:sz w:val="30"/>
          <w:szCs w:val="30"/>
        </w:rPr>
        <w:t xml:space="preserve">12 </w:t>
      </w:r>
      <w:r w:rsidRPr="007C053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z w:val="30"/>
          <w:szCs w:val="30"/>
        </w:rPr>
        <w:t xml:space="preserve">2562 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7C053B">
        <w:rPr>
          <w:rFonts w:ascii="Angsana New" w:hAnsi="Angsana New" w:cs="Angsana New"/>
          <w:sz w:val="30"/>
          <w:szCs w:val="30"/>
        </w:rPr>
        <w:br/>
      </w:r>
      <w:r w:rsidRPr="007C053B">
        <w:rPr>
          <w:rFonts w:ascii="Angsana New" w:hAnsi="Angsana New" w:cs="Angsana New"/>
          <w:sz w:val="30"/>
          <w:szCs w:val="30"/>
          <w:cs/>
        </w:rPr>
        <w:t xml:space="preserve">โดยการออกหุ้นสามัญใหม่จำนวน </w:t>
      </w:r>
      <w:r w:rsidRPr="007C053B">
        <w:rPr>
          <w:rFonts w:ascii="Angsana New" w:hAnsi="Angsana New" w:cs="Angsana New"/>
          <w:sz w:val="30"/>
          <w:szCs w:val="30"/>
        </w:rPr>
        <w:t xml:space="preserve">14 </w:t>
      </w:r>
      <w:r w:rsidRPr="007C053B">
        <w:rPr>
          <w:rFonts w:ascii="Angsana New" w:hAnsi="Angsana New" w:cs="Angsana New"/>
          <w:sz w:val="30"/>
          <w:szCs w:val="30"/>
          <w:cs/>
        </w:rPr>
        <w:t>ล้านบาท (</w:t>
      </w:r>
      <w:r w:rsidRPr="007C053B">
        <w:rPr>
          <w:rFonts w:ascii="Angsana New" w:hAnsi="Angsana New" w:cs="Angsana New"/>
          <w:sz w:val="30"/>
          <w:szCs w:val="30"/>
        </w:rPr>
        <w:t xml:space="preserve">0.14 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ล้านหุ้น มูลค่าหุ้นละ </w:t>
      </w:r>
      <w:r w:rsidRPr="007C053B">
        <w:rPr>
          <w:rFonts w:ascii="Angsana New" w:hAnsi="Angsana New" w:cs="Angsana New"/>
          <w:sz w:val="30"/>
          <w:szCs w:val="30"/>
        </w:rPr>
        <w:t xml:space="preserve">100 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บาท) จากทุนจดทะเบียน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Pr="007C053B">
        <w:rPr>
          <w:rFonts w:ascii="Angsana New" w:hAnsi="Angsana New" w:cs="Angsana New"/>
          <w:spacing w:val="-2"/>
          <w:sz w:val="30"/>
          <w:szCs w:val="30"/>
        </w:rPr>
        <w:t xml:space="preserve">206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7C053B">
        <w:rPr>
          <w:rFonts w:ascii="Angsana New" w:hAnsi="Angsana New" w:cs="Angsana New"/>
          <w:spacing w:val="-2"/>
          <w:sz w:val="30"/>
          <w:szCs w:val="30"/>
        </w:rPr>
        <w:t>2.06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มูลค่าหุ้นละ 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 xml:space="preserve">บาท) 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>เป็นจำนวน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</w:rPr>
        <w:t xml:space="preserve">220 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7C053B">
        <w:rPr>
          <w:rFonts w:ascii="Angsana New" w:hAnsi="Angsana New" w:cs="Angsana New"/>
          <w:spacing w:val="-2"/>
          <w:sz w:val="30"/>
          <w:szCs w:val="30"/>
        </w:rPr>
        <w:t xml:space="preserve">2.2 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Pr="007C05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มูลค่าหุ้นละ</w:t>
      </w:r>
      <w:r w:rsidRPr="007C053B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7C053B">
        <w:rPr>
          <w:rFonts w:ascii="Angsana New" w:hAnsi="Angsana New" w:cs="Angsana New"/>
          <w:sz w:val="30"/>
          <w:szCs w:val="30"/>
        </w:rPr>
        <w:t xml:space="preserve">100 </w:t>
      </w:r>
      <w:r w:rsidRPr="007C053B">
        <w:rPr>
          <w:rFonts w:ascii="Angsana New" w:hAnsi="Angsana New" w:cs="Angsana New"/>
          <w:sz w:val="30"/>
          <w:szCs w:val="30"/>
          <w:cs/>
        </w:rPr>
        <w:t>บาท)</w:t>
      </w:r>
      <w:bookmarkStart w:id="2" w:name="_Hlk1912129"/>
      <w:r w:rsidRPr="007C05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z w:val="30"/>
          <w:szCs w:val="30"/>
          <w:cs/>
        </w:rPr>
        <w:t>บริษัท</w:t>
      </w:r>
      <w:bookmarkEnd w:id="2"/>
      <w:r w:rsidRPr="007C053B">
        <w:rPr>
          <w:rFonts w:ascii="Angsana New" w:hAnsi="Angsana New" w:cs="Angsana New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7C053B">
        <w:rPr>
          <w:rFonts w:ascii="Angsana New" w:hAnsi="Angsana New" w:cs="Angsana New"/>
          <w:sz w:val="30"/>
          <w:szCs w:val="30"/>
        </w:rPr>
        <w:t>1</w:t>
      </w:r>
      <w:r w:rsidRPr="007C053B">
        <w:rPr>
          <w:rFonts w:ascii="Angsana New" w:hAnsi="Angsana New" w:cs="Angsana New"/>
          <w:sz w:val="30"/>
          <w:szCs w:val="38"/>
        </w:rPr>
        <w:t>8</w:t>
      </w:r>
      <w:r w:rsidRPr="007C053B">
        <w:rPr>
          <w:rFonts w:ascii="Angsana New" w:hAnsi="Angsana New" w:cs="Angsana New"/>
          <w:sz w:val="30"/>
          <w:szCs w:val="30"/>
        </w:rPr>
        <w:t xml:space="preserve"> 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7C053B">
        <w:rPr>
          <w:rFonts w:ascii="Angsana New" w:hAnsi="Angsana New" w:cs="Angsana New"/>
          <w:sz w:val="30"/>
          <w:szCs w:val="30"/>
        </w:rPr>
        <w:t>2562</w:t>
      </w:r>
    </w:p>
    <w:p w14:paraId="07A23BAF" w14:textId="77777777" w:rsidR="007C053B" w:rsidRPr="007C053B" w:rsidRDefault="007C053B" w:rsidP="007C053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5D86A0F" w14:textId="065F46C3" w:rsidR="007C053B" w:rsidRPr="007C053B" w:rsidRDefault="007C053B" w:rsidP="007C053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C053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z w:val="30"/>
          <w:szCs w:val="30"/>
        </w:rPr>
        <w:t>11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="00F6217E">
        <w:rPr>
          <w:rFonts w:ascii="Angsana New" w:hAnsi="Angsana New" w:cs="Angsana New"/>
          <w:sz w:val="30"/>
          <w:szCs w:val="30"/>
        </w:rPr>
        <w:t>2562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ผู้ถือหุ้นมีมติอนุมัติการเปลี่ยนแปลงมูลค่าหุ้นที่ตราไว้ของบริษัทจากมูลค่าหุ้น</w:t>
      </w:r>
      <w:r w:rsidRPr="00F6217E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F6217E">
        <w:rPr>
          <w:rFonts w:asciiTheme="majorBidi" w:hAnsiTheme="majorBidi" w:cstheme="majorBidi"/>
          <w:sz w:val="30"/>
          <w:szCs w:val="30"/>
        </w:rPr>
        <w:t>100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บาท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เป็นมูลค่าหุ้นละ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z w:val="30"/>
          <w:szCs w:val="30"/>
        </w:rPr>
        <w:t>0.5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บาท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รวมถึงอนุมัติการแก้ไขหนังสือบริคณห์สนธิของบริษัท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เพื่อให้สอดคล้องกับการเปลี่ยนแปลงมูลค่าที่ตราไว้ดังกล่าว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นอกจากนั้น ผู้ถือหุ้นมีมติอนุมัติการเพิ่มทุนจดทะเบียนโดยการออกหุ้นสามัญใหม่จำนวน </w:t>
      </w:r>
      <w:r w:rsidRPr="007C053B">
        <w:rPr>
          <w:rFonts w:ascii="Angsana New" w:hAnsi="Angsana New" w:cs="Angsana New"/>
          <w:sz w:val="30"/>
          <w:szCs w:val="30"/>
        </w:rPr>
        <w:t xml:space="preserve">80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C053B">
        <w:rPr>
          <w:rFonts w:ascii="Angsana New" w:hAnsi="Angsana New" w:cs="Angsana New"/>
          <w:sz w:val="30"/>
          <w:szCs w:val="30"/>
        </w:rPr>
        <w:t xml:space="preserve">(160 </w:t>
      </w:r>
      <w:r w:rsidRPr="007C053B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7C053B">
        <w:rPr>
          <w:rFonts w:ascii="Angsana New" w:hAnsi="Angsana New" w:cs="Angsana New"/>
          <w:sz w:val="30"/>
          <w:szCs w:val="30"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Pr="007C053B">
        <w:rPr>
          <w:rFonts w:ascii="Angsana New" w:hAnsi="Angsana New" w:cs="Angsana New"/>
          <w:sz w:val="30"/>
          <w:szCs w:val="30"/>
        </w:rPr>
        <w:t xml:space="preserve">0.5 </w:t>
      </w:r>
      <w:r w:rsidRPr="007C053B">
        <w:rPr>
          <w:rFonts w:ascii="Angsana New" w:hAnsi="Angsana New" w:cs="Angsana New" w:hint="cs"/>
          <w:sz w:val="30"/>
          <w:szCs w:val="30"/>
          <w:cs/>
        </w:rPr>
        <w:t>บาท</w:t>
      </w:r>
      <w:r w:rsidRPr="007C053B">
        <w:rPr>
          <w:rFonts w:ascii="Angsana New" w:hAnsi="Angsana New" w:cs="Angsana New"/>
          <w:sz w:val="30"/>
          <w:szCs w:val="30"/>
        </w:rPr>
        <w:t>)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 จากทุนจดทะเบียนจำนวน </w:t>
      </w:r>
      <w:r w:rsidRPr="007C053B">
        <w:rPr>
          <w:rFonts w:ascii="Angsana New" w:hAnsi="Angsana New" w:cs="Angsana New"/>
          <w:sz w:val="30"/>
          <w:szCs w:val="30"/>
        </w:rPr>
        <w:t xml:space="preserve">220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C053B">
        <w:rPr>
          <w:rFonts w:ascii="Angsana New" w:hAnsi="Angsana New" w:cs="Angsana New"/>
          <w:sz w:val="30"/>
          <w:szCs w:val="30"/>
        </w:rPr>
        <w:t xml:space="preserve">(440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7C053B">
        <w:rPr>
          <w:rFonts w:ascii="Angsana New" w:hAnsi="Angsana New" w:cs="Angsana New"/>
          <w:sz w:val="30"/>
          <w:szCs w:val="30"/>
        </w:rPr>
        <w:t xml:space="preserve">0.5 </w:t>
      </w:r>
      <w:r w:rsidRPr="007C053B">
        <w:rPr>
          <w:rFonts w:ascii="Angsana New" w:hAnsi="Angsana New" w:cs="Angsana New" w:hint="cs"/>
          <w:sz w:val="30"/>
          <w:szCs w:val="30"/>
          <w:cs/>
        </w:rPr>
        <w:t>บาท</w:t>
      </w:r>
      <w:r w:rsidRPr="007C053B">
        <w:rPr>
          <w:rFonts w:ascii="Angsana New" w:hAnsi="Angsana New" w:cs="Angsana New"/>
          <w:sz w:val="30"/>
          <w:szCs w:val="30"/>
        </w:rPr>
        <w:t xml:space="preserve">)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7C053B">
        <w:rPr>
          <w:rFonts w:ascii="Angsana New" w:hAnsi="Angsana New" w:cs="Angsana New"/>
          <w:sz w:val="30"/>
          <w:szCs w:val="30"/>
        </w:rPr>
        <w:t xml:space="preserve">300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ล้านบาท  </w:t>
      </w:r>
      <w:r w:rsidRPr="007C053B">
        <w:rPr>
          <w:rFonts w:ascii="Angsana New" w:hAnsi="Angsana New" w:cs="Angsana New"/>
          <w:sz w:val="30"/>
          <w:szCs w:val="30"/>
        </w:rPr>
        <w:t xml:space="preserve">(600 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7C053B">
        <w:rPr>
          <w:rFonts w:ascii="Angsana New" w:hAnsi="Angsana New" w:cs="Angsana New"/>
          <w:sz w:val="30"/>
          <w:szCs w:val="30"/>
        </w:rPr>
        <w:t xml:space="preserve">0.5) </w:t>
      </w:r>
      <w:r w:rsidRPr="007C053B">
        <w:rPr>
          <w:rFonts w:ascii="Angsana New" w:hAnsi="Angsana New" w:cs="Angsana New" w:hint="cs"/>
          <w:sz w:val="30"/>
          <w:szCs w:val="30"/>
          <w:cs/>
        </w:rPr>
        <w:t>เพื่อรองรับการเสนอขายหุ้นต่อสาธารณชนในอนาคต</w:t>
      </w:r>
      <w:r w:rsidRPr="007C053B">
        <w:rPr>
          <w:rFonts w:ascii="Angsana New" w:hAnsi="Angsana New" w:cs="Angsana New"/>
          <w:sz w:val="30"/>
          <w:szCs w:val="30"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บริษัทได้จดทะเบียนการเปลี่ยนแปลงดังกล่าวกับกระทรวงพาณิชย์เมื่อวันที่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z w:val="30"/>
          <w:szCs w:val="30"/>
        </w:rPr>
        <w:t>25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="00F6217E">
        <w:rPr>
          <w:rFonts w:ascii="Angsana New" w:hAnsi="Angsana New" w:cs="Angsana New"/>
          <w:sz w:val="30"/>
          <w:szCs w:val="30"/>
        </w:rPr>
        <w:t>2562</w:t>
      </w:r>
    </w:p>
    <w:p w14:paraId="0A69B837" w14:textId="77777777" w:rsidR="007C053B" w:rsidRPr="007C053B" w:rsidRDefault="007C053B" w:rsidP="007C053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4CCC5B6" w14:textId="02146D55" w:rsidR="007C053B" w:rsidRPr="007C053B" w:rsidRDefault="007C053B" w:rsidP="007C053B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C053B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/>
          <w:sz w:val="30"/>
          <w:szCs w:val="30"/>
        </w:rPr>
        <w:t>18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="00F36BA2">
        <w:rPr>
          <w:rFonts w:ascii="Angsana New" w:hAnsi="Angsana New" w:cs="Angsana New"/>
          <w:sz w:val="30"/>
          <w:szCs w:val="30"/>
        </w:rPr>
        <w:t>2562</w:t>
      </w:r>
      <w:r w:rsidRPr="007C05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053B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บริษัทได้เสนอขายหุ้นใหม่ต่อประชาชนทั่วไปเป็นครั้งแรกจำนวน</w:t>
      </w:r>
      <w:r w:rsidRPr="007C053B">
        <w:rPr>
          <w:rFonts w:ascii="Angsana New" w:hAnsi="Angsana New" w:cs="Angsana New" w:hint="eastAsia"/>
          <w:sz w:val="30"/>
          <w:szCs w:val="30"/>
        </w:rPr>
        <w:t> </w:t>
      </w:r>
      <w:r w:rsidRPr="007C053B">
        <w:rPr>
          <w:rFonts w:ascii="Angsana New" w:hAnsi="Angsana New" w:cs="Angsana New"/>
          <w:sz w:val="30"/>
          <w:szCs w:val="30"/>
        </w:rPr>
        <w:t>160 </w:t>
      </w:r>
      <w:r w:rsidRPr="007C053B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7C053B">
        <w:rPr>
          <w:rFonts w:ascii="Angsana New" w:hAnsi="Angsana New" w:cs="Angsana New"/>
          <w:sz w:val="30"/>
          <w:szCs w:val="30"/>
          <w:cs/>
        </w:rPr>
        <w:br/>
      </w:r>
      <w:r w:rsidRPr="007C053B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Pr="007C053B">
        <w:rPr>
          <w:rFonts w:ascii="Angsana New" w:hAnsi="Angsana New" w:cs="Angsana New" w:hint="eastAsia"/>
          <w:sz w:val="30"/>
          <w:szCs w:val="30"/>
        </w:rPr>
        <w:t> </w:t>
      </w:r>
      <w:r w:rsidRPr="007C053B">
        <w:rPr>
          <w:rFonts w:ascii="Angsana New" w:hAnsi="Angsana New" w:cs="Angsana New"/>
          <w:sz w:val="30"/>
          <w:szCs w:val="30"/>
        </w:rPr>
        <w:t>2.38 </w:t>
      </w:r>
      <w:r w:rsidRPr="007C053B">
        <w:rPr>
          <w:rFonts w:ascii="Angsana New" w:hAnsi="Angsana New" w:cs="Angsana New" w:hint="cs"/>
          <w:sz w:val="30"/>
          <w:szCs w:val="30"/>
          <w:cs/>
        </w:rPr>
        <w:t>บาท</w:t>
      </w:r>
      <w:r w:rsidRPr="007C053B">
        <w:rPr>
          <w:rFonts w:ascii="Angsana New" w:hAnsi="Angsana New" w:cs="Angsana New"/>
          <w:sz w:val="30"/>
          <w:szCs w:val="30"/>
        </w:rPr>
        <w:t> (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Pr="007C053B">
        <w:rPr>
          <w:rFonts w:ascii="Angsana New" w:hAnsi="Angsana New" w:cs="Angsana New"/>
          <w:sz w:val="30"/>
          <w:szCs w:val="30"/>
        </w:rPr>
        <w:t>0.50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 บาทและส่วนเกินมูลค่าหุ้น </w:t>
      </w:r>
      <w:r w:rsidRPr="007C053B">
        <w:rPr>
          <w:rFonts w:ascii="Angsana New" w:hAnsi="Angsana New" w:cs="Angsana New"/>
          <w:sz w:val="30"/>
          <w:szCs w:val="30"/>
        </w:rPr>
        <w:t>1.88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7C053B">
        <w:rPr>
          <w:rFonts w:ascii="Angsana New" w:hAnsi="Angsana New" w:cs="Angsana New"/>
          <w:sz w:val="30"/>
          <w:szCs w:val="30"/>
        </w:rPr>
        <w:t xml:space="preserve">) </w:t>
      </w:r>
      <w:r w:rsidRPr="007C053B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7C053B">
        <w:rPr>
          <w:rFonts w:ascii="Angsana New" w:hAnsi="Angsana New" w:cs="Angsana New"/>
          <w:sz w:val="30"/>
          <w:szCs w:val="30"/>
        </w:rPr>
        <w:t xml:space="preserve"> 380.80 </w:t>
      </w:r>
      <w:r w:rsidRPr="007C053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C053B">
        <w:rPr>
          <w:rFonts w:ascii="Angsana New" w:hAnsi="Angsana New" w:cs="Angsana New"/>
          <w:sz w:val="30"/>
          <w:szCs w:val="30"/>
          <w:cs/>
        </w:rPr>
        <w:br/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แบ่งออกเป็นทุนชำระแล้วจำนวน </w:t>
      </w:r>
      <w:r w:rsidRPr="007C053B">
        <w:rPr>
          <w:rFonts w:ascii="Angsana New" w:hAnsi="Angsana New" w:cs="Angsana New"/>
          <w:sz w:val="30"/>
          <w:szCs w:val="30"/>
        </w:rPr>
        <w:t>80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 ล้านบาท และส่วนเกินมูลค่าหุ้นจำนวน</w:t>
      </w:r>
      <w:r w:rsidRPr="007C053B">
        <w:rPr>
          <w:rFonts w:ascii="Angsana New" w:hAnsi="Angsana New" w:cs="Angsana New"/>
          <w:sz w:val="30"/>
          <w:szCs w:val="30"/>
        </w:rPr>
        <w:t xml:space="preserve"> 300.80</w:t>
      </w:r>
      <w:r w:rsidRPr="007C053B">
        <w:rPr>
          <w:rFonts w:ascii="Angsana New" w:hAnsi="Angsana New" w:cs="Angsana New" w:hint="cs"/>
          <w:sz w:val="30"/>
          <w:szCs w:val="30"/>
          <w:cs/>
        </w:rPr>
        <w:t xml:space="preserve"> ล้านบาท ในการนี้บริษัท</w:t>
      </w:r>
      <w:r w:rsidRPr="007C053B">
        <w:rPr>
          <w:rFonts w:ascii="Angsana New" w:hAnsi="Angsana New" w:cs="Angsana New"/>
          <w:sz w:val="30"/>
          <w:szCs w:val="30"/>
          <w:cs/>
        </w:rPr>
        <w:br/>
      </w:r>
      <w:r w:rsidRPr="007C053B">
        <w:rPr>
          <w:rFonts w:ascii="Angsana New" w:hAnsi="Angsana New" w:cs="Angsana New" w:hint="cs"/>
          <w:sz w:val="30"/>
          <w:szCs w:val="30"/>
          <w:cs/>
        </w:rPr>
        <w:t>มีค่าใช้จ่ายที่เกี่ยวข้องโดยตรงกับการออกหุ้นสามัญจำนวน</w:t>
      </w:r>
      <w:r w:rsidRPr="007C053B">
        <w:rPr>
          <w:rFonts w:ascii="Angsana New" w:hAnsi="Angsana New" w:cs="Angsana New" w:hint="eastAsia"/>
          <w:sz w:val="30"/>
          <w:szCs w:val="30"/>
        </w:rPr>
        <w:t> </w:t>
      </w:r>
      <w:r w:rsidRPr="007C053B">
        <w:rPr>
          <w:rFonts w:ascii="Angsana New" w:hAnsi="Angsana New" w:cs="Angsana New"/>
          <w:sz w:val="30"/>
          <w:szCs w:val="30"/>
        </w:rPr>
        <w:t>14.74 </w:t>
      </w:r>
      <w:r w:rsidRPr="007C053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C053B">
        <w:rPr>
          <w:rFonts w:ascii="Angsana New" w:hAnsi="Angsana New" w:cs="Angsana New" w:hint="eastAsia"/>
          <w:sz w:val="30"/>
          <w:szCs w:val="30"/>
        </w:rPr>
        <w:t> </w:t>
      </w:r>
      <w:r w:rsidRPr="007C053B">
        <w:rPr>
          <w:rFonts w:ascii="Angsana New" w:hAnsi="Angsana New" w:cs="Angsana New" w:hint="cs"/>
          <w:sz w:val="30"/>
          <w:szCs w:val="30"/>
          <w:cs/>
        </w:rPr>
        <w:t>โดยได้แสดงหักจากส่วนเกินมูลค่าหุ้นที่ได้รับจากการเสนอขายหุ้นใหม่</w:t>
      </w:r>
    </w:p>
    <w:p w14:paraId="0EC9A5A5" w14:textId="77777777" w:rsidR="007C053B" w:rsidRPr="007C053B" w:rsidRDefault="007C053B" w:rsidP="007C053B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9A59D8C" w14:textId="4D1F9F3A" w:rsidR="00792C02" w:rsidRPr="00904E4C" w:rsidRDefault="0079023D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F23B36"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bookmarkStart w:id="3" w:name="_Hlk23765408"/>
      <w:r w:rsidRPr="00C65CA4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</w:t>
      </w:r>
      <w:r w:rsidR="00792C02" w:rsidRPr="00C65CA4">
        <w:rPr>
          <w:rFonts w:ascii="Angsana New" w:hAnsi="Angsana New" w:hint="cs"/>
          <w:sz w:val="30"/>
          <w:szCs w:val="30"/>
          <w:u w:val="none"/>
          <w:cs/>
          <w:lang w:val="th-TH"/>
        </w:rPr>
        <w:t>งานดำเนินงาน</w:t>
      </w:r>
      <w:r w:rsidR="00AA3F82" w:rsidRPr="00C65CA4">
        <w:rPr>
          <w:rFonts w:ascii="Angsana New" w:hAnsi="Angsana New" w:hint="cs"/>
          <w:sz w:val="30"/>
          <w:szCs w:val="30"/>
          <w:u w:val="none"/>
          <w:cs/>
          <w:lang w:val="th-TH"/>
        </w:rPr>
        <w:t>และ</w:t>
      </w:r>
      <w:r w:rsidR="00960F80" w:rsidRPr="00C65CA4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การจำแนก</w:t>
      </w:r>
      <w:r w:rsidR="00AA3F82" w:rsidRPr="00C65CA4">
        <w:rPr>
          <w:rFonts w:ascii="Angsana New" w:hAnsi="Angsana New" w:hint="cs"/>
          <w:sz w:val="30"/>
          <w:szCs w:val="30"/>
          <w:u w:val="none"/>
          <w:cs/>
          <w:lang w:val="th-TH"/>
        </w:rPr>
        <w:t>รายได้</w:t>
      </w:r>
      <w:bookmarkEnd w:id="3"/>
    </w:p>
    <w:p w14:paraId="619A046F" w14:textId="77777777" w:rsidR="0079023D" w:rsidRPr="00A21060" w:rsidRDefault="0079023D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</w:p>
    <w:p w14:paraId="6CA90AD6" w14:textId="77777777" w:rsidR="004F39B6" w:rsidRPr="00904E4C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</w:t>
      </w:r>
      <w:r w:rsidRPr="00904E4C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904E4C">
        <w:rPr>
          <w:rFonts w:ascii="Angsana New" w:hAnsi="Angsana New" w:cs="Angsana New" w:hint="cs"/>
          <w:sz w:val="30"/>
          <w:szCs w:val="30"/>
          <w:cs/>
        </w:rPr>
        <w:t>และให้บริการซ่อม</w:t>
      </w:r>
      <w:r w:rsidRPr="00904E4C">
        <w:rPr>
          <w:rFonts w:ascii="Angsana New" w:hAnsi="Angsana New" w:cs="Angsana New"/>
          <w:sz w:val="30"/>
          <w:szCs w:val="30"/>
          <w:cs/>
        </w:rPr>
        <w:t>เครื่องคอมพิวเตอร์</w:t>
      </w:r>
      <w:r w:rsidR="00A65058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161F" w:rsidRPr="00904E4C">
        <w:rPr>
          <w:rFonts w:ascii="Angsana New" w:hAnsi="Angsana New" w:cs="Angsana New" w:hint="cs"/>
          <w:sz w:val="30"/>
          <w:szCs w:val="30"/>
          <w:cs/>
        </w:rPr>
        <w:t>มือถือ</w:t>
      </w:r>
      <w:r w:rsidRPr="00904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904E4C">
        <w:rPr>
          <w:rFonts w:ascii="Angsana New" w:hAnsi="Angsana New" w:cs="Angsana New"/>
          <w:sz w:val="30"/>
          <w:szCs w:val="30"/>
          <w:cs/>
        </w:rPr>
        <w:t>อุปกรณ์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และดำเนินธุรกิจในส่วนงานภูมิศาสตร์เฉพาะในประเทศไทย</w:t>
      </w:r>
      <w:r w:rsidRPr="00904E4C">
        <w:rPr>
          <w:rFonts w:ascii="Angsana New" w:hAnsi="Angsana New" w:cs="Angsana New" w:hint="cs"/>
          <w:sz w:val="30"/>
          <w:szCs w:val="30"/>
          <w:cs/>
        </w:rPr>
        <w:t>เท่านั้น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A21060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3B096114" w14:textId="77777777" w:rsidR="0079023D" w:rsidRPr="00904E4C" w:rsidRDefault="00AA3F82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         </w:t>
      </w:r>
      <w:r w:rsidRPr="00904E4C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 xml:space="preserve"> </w:t>
      </w:r>
      <w:r w:rsidR="00960F80" w:rsidRPr="00904E4C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>การจำแนก</w:t>
      </w:r>
      <w:r w:rsidR="00792C02" w:rsidRPr="00904E4C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>รายได้</w:t>
      </w:r>
    </w:p>
    <w:p w14:paraId="71DE0458" w14:textId="77777777" w:rsidR="00BF6C64" w:rsidRPr="00A21060" w:rsidRDefault="00BF6C64" w:rsidP="00BF6C64">
      <w:pPr>
        <w:rPr>
          <w:rFonts w:ascii="Angsana New" w:hAnsi="Angsana New" w:cs="Angsana New"/>
          <w:sz w:val="30"/>
          <w:szCs w:val="30"/>
          <w:lang w:eastAsia="x-none"/>
        </w:rPr>
      </w:pPr>
    </w:p>
    <w:p w14:paraId="6D599A21" w14:textId="49A55865" w:rsidR="00BF6C64" w:rsidRPr="00904E4C" w:rsidRDefault="00BF6C64" w:rsidP="005F106F">
      <w:pPr>
        <w:tabs>
          <w:tab w:val="clear" w:pos="454"/>
          <w:tab w:val="left" w:pos="540"/>
        </w:tabs>
        <w:ind w:left="540" w:right="-25" w:hanging="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4E4C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904E4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904E4C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904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904E4C">
        <w:rPr>
          <w:rFonts w:ascii="Angsana New" w:hAnsi="Angsana New" w:cs="Angsana New"/>
          <w:sz w:val="30"/>
          <w:szCs w:val="30"/>
          <w:cs/>
        </w:rPr>
        <w:t>บริษัทได้มาจาก</w:t>
      </w:r>
      <w:r w:rsidRPr="00904E4C"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480EFB" w:rsidRPr="00904E4C">
        <w:rPr>
          <w:rFonts w:ascii="Angsana New" w:hAnsi="Angsana New" w:cs="Angsana New" w:hint="cs"/>
          <w:sz w:val="30"/>
          <w:szCs w:val="30"/>
          <w:cs/>
        </w:rPr>
        <w:t>และการให้บริการ</w:t>
      </w:r>
    </w:p>
    <w:p w14:paraId="67998C4F" w14:textId="77777777" w:rsidR="007B6BFD" w:rsidRDefault="007B6BFD" w:rsidP="007B6BF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FAB4B4" w14:textId="08A8A5CB" w:rsidR="00A1213F" w:rsidRDefault="00BF6C64" w:rsidP="007B6BF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lastRenderedPageBreak/>
        <w:t>ตาราง</w:t>
      </w:r>
      <w:r w:rsidRPr="00904E4C">
        <w:rPr>
          <w:rFonts w:ascii="Angsana New" w:hAnsi="Angsana New" w:cs="Angsana New" w:hint="cs"/>
          <w:sz w:val="30"/>
          <w:szCs w:val="30"/>
          <w:cs/>
        </w:rPr>
        <w:t>ต่อไปนี้แสดง</w:t>
      </w:r>
      <w:r w:rsidRPr="00904E4C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904E4C">
        <w:rPr>
          <w:rFonts w:ascii="Angsana New" w:hAnsi="Angsana New" w:cs="Angsana New" w:hint="cs"/>
          <w:sz w:val="30"/>
          <w:szCs w:val="30"/>
          <w:cs/>
        </w:rPr>
        <w:t>ที่</w:t>
      </w:r>
      <w:r w:rsidRPr="00904E4C">
        <w:rPr>
          <w:rFonts w:ascii="Angsana New" w:hAnsi="Angsana New" w:cs="Angsana New"/>
          <w:sz w:val="30"/>
          <w:szCs w:val="30"/>
          <w:cs/>
        </w:rPr>
        <w:t>ถูกจำแนกตาม</w:t>
      </w:r>
      <w:r w:rsidR="00732124" w:rsidRPr="00904E4C">
        <w:rPr>
          <w:rFonts w:ascii="Angsana New" w:hAnsi="Angsana New" w:cs="Angsana New" w:hint="cs"/>
          <w:sz w:val="30"/>
          <w:szCs w:val="30"/>
          <w:cs/>
        </w:rPr>
        <w:t>ส่วนงานภูมิศาสตร์หลัก</w:t>
      </w:r>
      <w:r w:rsidR="008F58E6"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ประเภทของผลิตภัณฑ์และบริการหลัก</w:t>
      </w:r>
      <w:r w:rsidRPr="00904E4C">
        <w:rPr>
          <w:rFonts w:ascii="Angsana New" w:hAnsi="Angsana New" w:cs="Angsana New"/>
          <w:sz w:val="30"/>
          <w:szCs w:val="30"/>
          <w:cs/>
        </w:rPr>
        <w:t>และจังหวะเวลาในการรับรู้รายได้</w:t>
      </w:r>
    </w:p>
    <w:p w14:paraId="48ED1039" w14:textId="77777777" w:rsidR="007B6BFD" w:rsidRDefault="007B6BFD" w:rsidP="007B6BF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50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628"/>
        <w:gridCol w:w="1195"/>
        <w:gridCol w:w="263"/>
        <w:gridCol w:w="1115"/>
        <w:gridCol w:w="447"/>
        <w:gridCol w:w="1136"/>
        <w:gridCol w:w="236"/>
        <w:gridCol w:w="1030"/>
      </w:tblGrid>
      <w:tr w:rsidR="00A1213F" w:rsidRPr="003A110D" w14:paraId="306B3EFE" w14:textId="77777777" w:rsidTr="003807EB">
        <w:trPr>
          <w:trHeight w:val="366"/>
        </w:trPr>
        <w:tc>
          <w:tcPr>
            <w:tcW w:w="3628" w:type="dxa"/>
            <w:vAlign w:val="bottom"/>
          </w:tcPr>
          <w:p w14:paraId="77F32C83" w14:textId="77777777" w:rsidR="00A1213F" w:rsidRPr="0074161F" w:rsidRDefault="00A1213F" w:rsidP="00637F4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73" w:type="dxa"/>
            <w:gridSpan w:val="3"/>
          </w:tcPr>
          <w:p w14:paraId="46FF9699" w14:textId="77777777" w:rsidR="00A1213F" w:rsidRPr="0074161F" w:rsidRDefault="00A1213F" w:rsidP="00637F4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47" w:type="dxa"/>
          </w:tcPr>
          <w:p w14:paraId="564152E8" w14:textId="77777777" w:rsidR="00A1213F" w:rsidRPr="0074161F" w:rsidRDefault="00A1213F" w:rsidP="00637F4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02" w:type="dxa"/>
            <w:gridSpan w:val="3"/>
          </w:tcPr>
          <w:p w14:paraId="23167AA1" w14:textId="77777777" w:rsidR="00A1213F" w:rsidRPr="0074161F" w:rsidRDefault="00A1213F" w:rsidP="00637F4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807EB" w:rsidRPr="003A110D" w14:paraId="246EF282" w14:textId="77777777" w:rsidTr="002E4347">
        <w:trPr>
          <w:trHeight w:val="366"/>
        </w:trPr>
        <w:tc>
          <w:tcPr>
            <w:tcW w:w="6201" w:type="dxa"/>
            <w:gridSpan w:val="4"/>
          </w:tcPr>
          <w:p w14:paraId="62FDC063" w14:textId="2E1C784A" w:rsidR="003807EB" w:rsidRPr="003807EB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3807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</w:t>
            </w:r>
            <w:r w:rsidRPr="003807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งวดสามเดือนสิ้นสุดวันที่ </w:t>
            </w:r>
            <w:r w:rsidRPr="00380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3807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447" w:type="dxa"/>
          </w:tcPr>
          <w:p w14:paraId="3BCA8BFA" w14:textId="77777777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02" w:type="dxa"/>
            <w:gridSpan w:val="3"/>
          </w:tcPr>
          <w:p w14:paraId="6468D2E1" w14:textId="38B4514B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3807EB" w:rsidRPr="003A110D" w14:paraId="7829B1B8" w14:textId="77777777" w:rsidTr="003807EB">
        <w:trPr>
          <w:trHeight w:val="366"/>
        </w:trPr>
        <w:tc>
          <w:tcPr>
            <w:tcW w:w="3628" w:type="dxa"/>
            <w:vAlign w:val="bottom"/>
          </w:tcPr>
          <w:p w14:paraId="4F5A26DD" w14:textId="77777777" w:rsidR="003807EB" w:rsidRPr="0074161F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1195" w:type="dxa"/>
          </w:tcPr>
          <w:p w14:paraId="5091CA9F" w14:textId="53C3C3AD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3</w:t>
            </w:r>
          </w:p>
        </w:tc>
        <w:tc>
          <w:tcPr>
            <w:tcW w:w="263" w:type="dxa"/>
          </w:tcPr>
          <w:p w14:paraId="0417038B" w14:textId="77777777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15" w:type="dxa"/>
          </w:tcPr>
          <w:p w14:paraId="01EF8D71" w14:textId="06262E41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2</w:t>
            </w:r>
          </w:p>
        </w:tc>
        <w:tc>
          <w:tcPr>
            <w:tcW w:w="447" w:type="dxa"/>
          </w:tcPr>
          <w:p w14:paraId="5E11E664" w14:textId="77777777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6FC068F6" w14:textId="495E8FAB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3</w:t>
            </w:r>
          </w:p>
        </w:tc>
        <w:tc>
          <w:tcPr>
            <w:tcW w:w="236" w:type="dxa"/>
          </w:tcPr>
          <w:p w14:paraId="4387A605" w14:textId="77777777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45F8E303" w14:textId="4801A16A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2</w:t>
            </w:r>
          </w:p>
        </w:tc>
      </w:tr>
      <w:tr w:rsidR="003807EB" w:rsidRPr="000F0740" w14:paraId="53CCBDEC" w14:textId="77777777" w:rsidTr="003807EB">
        <w:trPr>
          <w:trHeight w:val="378"/>
        </w:trPr>
        <w:tc>
          <w:tcPr>
            <w:tcW w:w="3628" w:type="dxa"/>
            <w:vAlign w:val="bottom"/>
          </w:tcPr>
          <w:p w14:paraId="7293D28E" w14:textId="3B19DFEE" w:rsidR="003807EB" w:rsidRPr="00C961BC" w:rsidRDefault="00C961BC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C961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22" w:type="dxa"/>
            <w:gridSpan w:val="7"/>
          </w:tcPr>
          <w:p w14:paraId="2C019563" w14:textId="77777777" w:rsidR="003807EB" w:rsidRPr="0074161F" w:rsidRDefault="003807EB" w:rsidP="003807EB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416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74161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3807EB" w:rsidRPr="000F0740" w14:paraId="552C119D" w14:textId="77777777" w:rsidTr="003807EB">
        <w:trPr>
          <w:trHeight w:val="366"/>
        </w:trPr>
        <w:tc>
          <w:tcPr>
            <w:tcW w:w="3628" w:type="dxa"/>
            <w:hideMark/>
          </w:tcPr>
          <w:p w14:paraId="709EE118" w14:textId="77777777" w:rsidR="003807EB" w:rsidRPr="0074161F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195" w:type="dxa"/>
          </w:tcPr>
          <w:p w14:paraId="1A2E582C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63" w:type="dxa"/>
          </w:tcPr>
          <w:p w14:paraId="7EF94C99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</w:tcPr>
          <w:p w14:paraId="3CFC87C3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47" w:type="dxa"/>
          </w:tcPr>
          <w:p w14:paraId="3EF1192F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425FF5A4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</w:tcPr>
          <w:p w14:paraId="765F7F0C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4899F3D5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3807EB" w:rsidRPr="000F0740" w14:paraId="18617824" w14:textId="77777777" w:rsidTr="003807EB">
        <w:trPr>
          <w:trHeight w:val="366"/>
        </w:trPr>
        <w:tc>
          <w:tcPr>
            <w:tcW w:w="3628" w:type="dxa"/>
            <w:hideMark/>
          </w:tcPr>
          <w:p w14:paraId="16AC88B5" w14:textId="77777777" w:rsidR="003807EB" w:rsidRPr="0074161F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74161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195" w:type="dxa"/>
            <w:vAlign w:val="bottom"/>
          </w:tcPr>
          <w:p w14:paraId="740544F8" w14:textId="0727FE43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63" w:type="dxa"/>
            <w:vAlign w:val="bottom"/>
          </w:tcPr>
          <w:p w14:paraId="0933C74C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  <w:vAlign w:val="bottom"/>
          </w:tcPr>
          <w:p w14:paraId="227162FD" w14:textId="762151EB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US"/>
              </w:rPr>
              <w:t>821,08</w:t>
            </w:r>
            <w:r w:rsidR="0021471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447" w:type="dxa"/>
            <w:vAlign w:val="bottom"/>
          </w:tcPr>
          <w:p w14:paraId="72EF361C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vAlign w:val="bottom"/>
          </w:tcPr>
          <w:p w14:paraId="5DFBC4D5" w14:textId="6DFA884A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729,0</w:t>
            </w:r>
            <w:r w:rsidR="0021471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1A29A6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vAlign w:val="bottom"/>
          </w:tcPr>
          <w:p w14:paraId="1EBB188A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vAlign w:val="bottom"/>
          </w:tcPr>
          <w:p w14:paraId="0AA934F6" w14:textId="6AD6E0C8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US"/>
              </w:rPr>
              <w:t>776,206</w:t>
            </w:r>
          </w:p>
        </w:tc>
      </w:tr>
      <w:tr w:rsidR="003807EB" w:rsidRPr="000F0740" w14:paraId="57388737" w14:textId="77777777" w:rsidTr="003807EB">
        <w:trPr>
          <w:trHeight w:val="378"/>
        </w:trPr>
        <w:tc>
          <w:tcPr>
            <w:tcW w:w="3628" w:type="dxa"/>
            <w:hideMark/>
          </w:tcPr>
          <w:p w14:paraId="6E4ACE73" w14:textId="77777777" w:rsidR="003807EB" w:rsidRPr="0074161F" w:rsidRDefault="003807EB" w:rsidP="003807EB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EF5A8" w14:textId="08E7490D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63" w:type="dxa"/>
          </w:tcPr>
          <w:p w14:paraId="72830CD0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F7F26" w14:textId="6AB8394E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161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821,08</w:t>
            </w:r>
            <w:r w:rsidR="002147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447" w:type="dxa"/>
          </w:tcPr>
          <w:p w14:paraId="240DAAC0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C4857" w14:textId="4C8B556E" w:rsidR="003807EB" w:rsidRPr="00DA39A3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39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729,0</w:t>
            </w:r>
            <w:r w:rsidR="002147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1A29A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5E4FFB1C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14248" w14:textId="00F4BE92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161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776,206</w:t>
            </w:r>
          </w:p>
        </w:tc>
      </w:tr>
      <w:tr w:rsidR="003807EB" w:rsidRPr="0074161F" w14:paraId="5DC511A9" w14:textId="77777777" w:rsidTr="003807EB">
        <w:trPr>
          <w:trHeight w:val="232"/>
        </w:trPr>
        <w:tc>
          <w:tcPr>
            <w:tcW w:w="3628" w:type="dxa"/>
          </w:tcPr>
          <w:p w14:paraId="2EA838A0" w14:textId="77777777" w:rsidR="003807EB" w:rsidRPr="0074161F" w:rsidRDefault="003807EB" w:rsidP="003807EB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</w:tcPr>
          <w:p w14:paraId="06911E55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3" w:type="dxa"/>
          </w:tcPr>
          <w:p w14:paraId="08454BF1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657F24B4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447" w:type="dxa"/>
          </w:tcPr>
          <w:p w14:paraId="59B00A85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51907731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2E397BB4" w14:textId="77777777" w:rsidR="003807EB" w:rsidRPr="0074161F" w:rsidRDefault="003807EB" w:rsidP="003807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</w:tcPr>
          <w:p w14:paraId="6E4B6741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3807EB" w:rsidRPr="000F0740" w14:paraId="15561AA4" w14:textId="77777777" w:rsidTr="003807EB">
        <w:trPr>
          <w:trHeight w:val="366"/>
        </w:trPr>
        <w:tc>
          <w:tcPr>
            <w:tcW w:w="3628" w:type="dxa"/>
            <w:hideMark/>
          </w:tcPr>
          <w:p w14:paraId="6C4373B5" w14:textId="77777777" w:rsidR="003807EB" w:rsidRPr="00BD6D50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195" w:type="dxa"/>
          </w:tcPr>
          <w:p w14:paraId="72BAD57F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3" w:type="dxa"/>
          </w:tcPr>
          <w:p w14:paraId="049D54F6" w14:textId="77777777" w:rsidR="003807EB" w:rsidRPr="00BD6D50" w:rsidRDefault="003807EB" w:rsidP="003807EB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5" w:type="dxa"/>
          </w:tcPr>
          <w:p w14:paraId="22D12388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7" w:type="dxa"/>
          </w:tcPr>
          <w:p w14:paraId="4C4CDACB" w14:textId="77777777" w:rsidR="003807EB" w:rsidRPr="00BD6D50" w:rsidRDefault="003807EB" w:rsidP="003807EB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3B72750A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100CB90" w14:textId="77777777" w:rsidR="003807EB" w:rsidRPr="00BD6D50" w:rsidRDefault="003807EB" w:rsidP="003807EB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068E1F5E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807EB" w:rsidRPr="000F0740" w14:paraId="050FDBDB" w14:textId="77777777" w:rsidTr="003807EB">
        <w:trPr>
          <w:trHeight w:val="378"/>
        </w:trPr>
        <w:tc>
          <w:tcPr>
            <w:tcW w:w="3628" w:type="dxa"/>
            <w:hideMark/>
          </w:tcPr>
          <w:p w14:paraId="2348AF9D" w14:textId="77777777" w:rsidR="003807EB" w:rsidRPr="00BD6D50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195" w:type="dxa"/>
          </w:tcPr>
          <w:p w14:paraId="3685F00E" w14:textId="7FB6BAE8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765,274</w:t>
            </w:r>
          </w:p>
        </w:tc>
        <w:tc>
          <w:tcPr>
            <w:tcW w:w="263" w:type="dxa"/>
          </w:tcPr>
          <w:p w14:paraId="4B5710A4" w14:textId="77777777" w:rsidR="003807EB" w:rsidRPr="00BD6D50" w:rsidRDefault="003807EB" w:rsidP="003807EB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5" w:type="dxa"/>
          </w:tcPr>
          <w:p w14:paraId="66264F53" w14:textId="12767712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797,971</w:t>
            </w:r>
          </w:p>
        </w:tc>
        <w:tc>
          <w:tcPr>
            <w:tcW w:w="447" w:type="dxa"/>
          </w:tcPr>
          <w:p w14:paraId="66BE04A2" w14:textId="77777777" w:rsidR="003807EB" w:rsidRPr="00BD6D50" w:rsidRDefault="003807EB" w:rsidP="003807EB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22C4A0C2" w14:textId="2F3D212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  <w:r w:rsidR="0021471E">
              <w:rPr>
                <w:rFonts w:ascii="Angsana New" w:hAnsi="Angsana New"/>
                <w:sz w:val="30"/>
                <w:szCs w:val="30"/>
                <w:lang w:val="en-US" w:eastAsia="en-US"/>
              </w:rPr>
              <w:t>6,018</w:t>
            </w:r>
          </w:p>
        </w:tc>
        <w:tc>
          <w:tcPr>
            <w:tcW w:w="236" w:type="dxa"/>
          </w:tcPr>
          <w:p w14:paraId="6C57E726" w14:textId="77777777" w:rsidR="003807EB" w:rsidRPr="00BD6D50" w:rsidRDefault="003807EB" w:rsidP="003807EB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034B913F" w14:textId="48BEC6A8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753,088</w:t>
            </w:r>
          </w:p>
        </w:tc>
      </w:tr>
      <w:tr w:rsidR="003807EB" w:rsidRPr="000F0740" w14:paraId="3BCD37CC" w14:textId="77777777" w:rsidTr="003807EB">
        <w:trPr>
          <w:trHeight w:val="366"/>
        </w:trPr>
        <w:tc>
          <w:tcPr>
            <w:tcW w:w="3628" w:type="dxa"/>
            <w:hideMark/>
          </w:tcPr>
          <w:p w14:paraId="4C721C5A" w14:textId="77777777" w:rsidR="003807EB" w:rsidRPr="00BD6D50" w:rsidRDefault="003807EB" w:rsidP="003807EB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195" w:type="dxa"/>
          </w:tcPr>
          <w:p w14:paraId="50B69794" w14:textId="787FC172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13,067</w:t>
            </w:r>
          </w:p>
        </w:tc>
        <w:tc>
          <w:tcPr>
            <w:tcW w:w="263" w:type="dxa"/>
          </w:tcPr>
          <w:p w14:paraId="07E1F318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</w:tcPr>
          <w:p w14:paraId="02378988" w14:textId="15B61411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23,11</w:t>
            </w:r>
            <w:r w:rsidR="002637E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447" w:type="dxa"/>
          </w:tcPr>
          <w:p w14:paraId="27A3E785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55F5AD3D" w14:textId="33A6307B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13,06</w:t>
            </w:r>
            <w:r w:rsidR="001A29A6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4D03D86C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27928A37" w14:textId="4B58B203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23,118</w:t>
            </w:r>
          </w:p>
        </w:tc>
      </w:tr>
      <w:tr w:rsidR="003807EB" w:rsidRPr="00480EFB" w14:paraId="6B8C8328" w14:textId="77777777" w:rsidTr="003807EB">
        <w:trPr>
          <w:trHeight w:val="366"/>
        </w:trPr>
        <w:tc>
          <w:tcPr>
            <w:tcW w:w="3628" w:type="dxa"/>
            <w:hideMark/>
          </w:tcPr>
          <w:p w14:paraId="4AE26274" w14:textId="77777777" w:rsidR="003807EB" w:rsidRPr="00BD6D50" w:rsidRDefault="003807EB" w:rsidP="003807EB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7D1B5" w14:textId="06567A78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63" w:type="dxa"/>
          </w:tcPr>
          <w:p w14:paraId="7D64F739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6D4A2F" w14:textId="16CC3A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80E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821,08</w:t>
            </w:r>
            <w:r w:rsidR="002637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447" w:type="dxa"/>
          </w:tcPr>
          <w:p w14:paraId="6CC3A5F1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20996" w14:textId="253FCAB6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39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729,0</w:t>
            </w:r>
            <w:r w:rsidR="002147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1A29A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36F67CDC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0D4B2" w14:textId="597CF9C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80E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776,206</w:t>
            </w:r>
          </w:p>
        </w:tc>
      </w:tr>
      <w:tr w:rsidR="003807EB" w:rsidRPr="0074161F" w14:paraId="77215575" w14:textId="77777777" w:rsidTr="003807EB">
        <w:trPr>
          <w:trHeight w:val="219"/>
        </w:trPr>
        <w:tc>
          <w:tcPr>
            <w:tcW w:w="3628" w:type="dxa"/>
          </w:tcPr>
          <w:p w14:paraId="08909536" w14:textId="77777777" w:rsidR="003807EB" w:rsidRPr="0074161F" w:rsidRDefault="003807EB" w:rsidP="003807EB">
            <w:pPr>
              <w:pStyle w:val="NoSpacing"/>
              <w:rPr>
                <w:rFonts w:ascii="Angsana New" w:hAnsi="Angsana New"/>
                <w:sz w:val="16"/>
                <w:szCs w:val="16"/>
                <w:lang w:eastAsia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8FFE0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3" w:type="dxa"/>
          </w:tcPr>
          <w:p w14:paraId="2D3D0440" w14:textId="77777777" w:rsidR="003807EB" w:rsidRPr="0074161F" w:rsidRDefault="003807EB" w:rsidP="003807EB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8D6DB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447" w:type="dxa"/>
          </w:tcPr>
          <w:p w14:paraId="51B74D99" w14:textId="77777777" w:rsidR="003807EB" w:rsidRPr="0074161F" w:rsidRDefault="003807EB" w:rsidP="003807EB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8CFB6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38B52686" w14:textId="77777777" w:rsidR="003807EB" w:rsidRPr="0074161F" w:rsidRDefault="003807EB" w:rsidP="003807EB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3BF5F" w14:textId="77777777" w:rsidR="003807EB" w:rsidRPr="0074161F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3807EB" w:rsidRPr="000F0740" w14:paraId="30B3DA91" w14:textId="77777777" w:rsidTr="003807EB">
        <w:trPr>
          <w:trHeight w:val="366"/>
        </w:trPr>
        <w:tc>
          <w:tcPr>
            <w:tcW w:w="3628" w:type="dxa"/>
            <w:hideMark/>
          </w:tcPr>
          <w:p w14:paraId="54D86150" w14:textId="77777777" w:rsidR="003807EB" w:rsidRPr="00BD6D50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195" w:type="dxa"/>
          </w:tcPr>
          <w:p w14:paraId="0C1A24FD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3" w:type="dxa"/>
          </w:tcPr>
          <w:p w14:paraId="6209B91A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</w:tcPr>
          <w:p w14:paraId="2A0F0751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7" w:type="dxa"/>
          </w:tcPr>
          <w:p w14:paraId="1D988558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7F404F6A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61339C87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1408CD2C" w14:textId="77777777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807EB" w:rsidRPr="000F0740" w14:paraId="21AA8126" w14:textId="77777777" w:rsidTr="003807EB">
        <w:trPr>
          <w:trHeight w:val="378"/>
        </w:trPr>
        <w:tc>
          <w:tcPr>
            <w:tcW w:w="3628" w:type="dxa"/>
            <w:vAlign w:val="bottom"/>
            <w:hideMark/>
          </w:tcPr>
          <w:p w14:paraId="7ED4AE62" w14:textId="77777777" w:rsidR="003807EB" w:rsidRPr="00BD6D50" w:rsidRDefault="003807EB" w:rsidP="003807EB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95" w:type="dxa"/>
            <w:vAlign w:val="bottom"/>
          </w:tcPr>
          <w:p w14:paraId="4032F145" w14:textId="0FE64296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63" w:type="dxa"/>
            <w:vAlign w:val="bottom"/>
          </w:tcPr>
          <w:p w14:paraId="7D5EADB8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  <w:vAlign w:val="bottom"/>
          </w:tcPr>
          <w:p w14:paraId="343B5AE3" w14:textId="71E8546C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EFB">
              <w:rPr>
                <w:rFonts w:ascii="Angsana New" w:hAnsi="Angsana New"/>
                <w:sz w:val="30"/>
                <w:szCs w:val="30"/>
                <w:lang w:val="en-US" w:eastAsia="en-US"/>
              </w:rPr>
              <w:t>821,08</w:t>
            </w:r>
            <w:r w:rsidR="002637E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447" w:type="dxa"/>
            <w:vAlign w:val="bottom"/>
          </w:tcPr>
          <w:p w14:paraId="641A97CB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vAlign w:val="bottom"/>
          </w:tcPr>
          <w:p w14:paraId="6B3E4513" w14:textId="79A210AA" w:rsidR="003807EB" w:rsidRPr="00B04047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4047">
              <w:rPr>
                <w:rFonts w:ascii="Angsana New" w:hAnsi="Angsana New"/>
                <w:sz w:val="30"/>
                <w:szCs w:val="30"/>
                <w:lang w:val="en-US" w:eastAsia="en-US"/>
              </w:rPr>
              <w:t>729,0</w:t>
            </w:r>
            <w:r w:rsidR="0021471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1A29A6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vAlign w:val="bottom"/>
          </w:tcPr>
          <w:p w14:paraId="4EECCD2F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vAlign w:val="bottom"/>
          </w:tcPr>
          <w:p w14:paraId="6D885179" w14:textId="20957E6B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EFB">
              <w:rPr>
                <w:rFonts w:ascii="Angsana New" w:hAnsi="Angsana New"/>
                <w:sz w:val="30"/>
                <w:szCs w:val="30"/>
                <w:lang w:val="en-US" w:eastAsia="en-US"/>
              </w:rPr>
              <w:t>776,206</w:t>
            </w:r>
          </w:p>
        </w:tc>
      </w:tr>
      <w:tr w:rsidR="003807EB" w:rsidRPr="000F0740" w14:paraId="585B36CB" w14:textId="77777777" w:rsidTr="003807EB">
        <w:trPr>
          <w:trHeight w:val="366"/>
        </w:trPr>
        <w:tc>
          <w:tcPr>
            <w:tcW w:w="3628" w:type="dxa"/>
            <w:hideMark/>
          </w:tcPr>
          <w:p w14:paraId="252961C1" w14:textId="77777777" w:rsidR="003807EB" w:rsidRPr="00BD6D50" w:rsidRDefault="003807EB" w:rsidP="003807EB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7DF83" w14:textId="4CC07DFA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A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778,341</w:t>
            </w:r>
          </w:p>
        </w:tc>
        <w:tc>
          <w:tcPr>
            <w:tcW w:w="263" w:type="dxa"/>
          </w:tcPr>
          <w:p w14:paraId="4066797C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F5C2B" w14:textId="686800BB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80E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821,08</w:t>
            </w:r>
            <w:r w:rsidR="002637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447" w:type="dxa"/>
          </w:tcPr>
          <w:p w14:paraId="1D8FBA76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0F65E" w14:textId="44DF8C26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A39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729,0</w:t>
            </w:r>
            <w:r w:rsidR="002147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1A29A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10284227" w14:textId="77777777" w:rsidR="003807EB" w:rsidRPr="00BD6D50" w:rsidRDefault="003807EB" w:rsidP="003807E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E8903" w14:textId="2F53D0EF" w:rsidR="003807EB" w:rsidRPr="00480EFB" w:rsidRDefault="003807EB" w:rsidP="00380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80E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776,206</w:t>
            </w:r>
          </w:p>
        </w:tc>
      </w:tr>
    </w:tbl>
    <w:p w14:paraId="055CC24D" w14:textId="77777777" w:rsidR="00F67E38" w:rsidRPr="00CA11AA" w:rsidRDefault="00F67E38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664E0F4A" w14:textId="2B4B5A1A" w:rsidR="00AA3F82" w:rsidRPr="00904E4C" w:rsidRDefault="00AA3F82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F23B36">
        <w:rPr>
          <w:rFonts w:ascii="Angsana New" w:hAnsi="Angsana New" w:hint="cs"/>
          <w:sz w:val="30"/>
          <w:szCs w:val="30"/>
          <w:u w:val="none"/>
          <w:cs/>
          <w:lang w:val="th-TH"/>
        </w:rPr>
        <w:t>2</w:t>
      </w: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5BAD7122" w14:textId="77777777" w:rsidR="00AF5233" w:rsidRPr="007C6B06" w:rsidRDefault="00AF5233" w:rsidP="00AF5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72"/>
        <w:jc w:val="thaiDistribute"/>
        <w:textAlignment w:val="baseline"/>
        <w:rPr>
          <w:rFonts w:ascii="Angsana New" w:hAnsi="Angsana New" w:cs="Angsana New"/>
          <w:b/>
          <w:sz w:val="30"/>
          <w:szCs w:val="30"/>
        </w:rPr>
      </w:pPr>
    </w:p>
    <w:p w14:paraId="1B43D37C" w14:textId="1690CDF9" w:rsidR="00C025EF" w:rsidRPr="00DB41F3" w:rsidRDefault="00B35DA9" w:rsidP="00C02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="Angsana New" w:hAnsi="Angsana New" w:cs="Angsana New"/>
          <w:sz w:val="30"/>
          <w:szCs w:val="30"/>
        </w:rPr>
      </w:pPr>
      <w:r w:rsidRPr="00DB41F3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42BF7" w:rsidRPr="00DB41F3">
        <w:rPr>
          <w:rFonts w:ascii="Angsana New" w:hAnsi="Angsana New" w:cs="Angsana New"/>
          <w:sz w:val="30"/>
          <w:szCs w:val="30"/>
        </w:rPr>
        <w:br/>
      </w:r>
      <w:r w:rsidRPr="00DB41F3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DB41F3">
        <w:rPr>
          <w:rFonts w:ascii="Angsana New" w:hAnsi="Angsana New" w:cs="Angsana New"/>
          <w:sz w:val="30"/>
          <w:szCs w:val="30"/>
        </w:rPr>
        <w:t xml:space="preserve"> </w:t>
      </w:r>
      <w:r w:rsidR="00C025EF">
        <w:rPr>
          <w:rFonts w:ascii="Angsana New" w:hAnsi="Angsana New" w:cs="Angsana New" w:hint="cs"/>
          <w:sz w:val="30"/>
          <w:szCs w:val="30"/>
          <w:cs/>
        </w:rPr>
        <w:t>ค่าใช้จ่ายภาษี</w:t>
      </w:r>
      <w:r w:rsidR="00C025EF">
        <w:rPr>
          <w:rFonts w:ascii="Angsana New" w:hAnsi="Angsana New" w:cs="Angsana New"/>
          <w:sz w:val="30"/>
          <w:szCs w:val="30"/>
          <w:cs/>
        </w:rPr>
        <w:br/>
      </w:r>
      <w:r w:rsidR="00816428" w:rsidRPr="00DB41F3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="00C025EF">
        <w:rPr>
          <w:rFonts w:ascii="Angsana New" w:hAnsi="Angsana New" w:cs="Angsana New" w:hint="cs"/>
          <w:sz w:val="30"/>
          <w:szCs w:val="30"/>
          <w:cs/>
        </w:rPr>
        <w:t>ในงบกำไรขาดทุนเบ็ดเสร็จน้อยกว่าจำนวนภาษีเงินได้ที่คำนวณโดยการใช้อัตราภาษีเงินได้คูณกับยอด</w:t>
      </w:r>
      <w:r w:rsidR="00C025EF">
        <w:rPr>
          <w:rFonts w:ascii="Angsana New" w:hAnsi="Angsana New" w:cs="Angsana New"/>
          <w:sz w:val="30"/>
          <w:szCs w:val="30"/>
          <w:cs/>
        </w:rPr>
        <w:br/>
      </w:r>
      <w:r w:rsidR="00C025EF">
        <w:rPr>
          <w:rFonts w:ascii="Angsana New" w:hAnsi="Angsana New" w:cs="Angsana New" w:hint="cs"/>
          <w:sz w:val="30"/>
          <w:szCs w:val="30"/>
          <w:cs/>
        </w:rPr>
        <w:t>กำไรสุทธิตามบัญชีสำหรับงวด เนื่องจากความแตกต่างระหว่างการรับรู้ค่าใช้จ่ายทางบัญชีกับค่าใช้จ่ายทางภาษี</w:t>
      </w:r>
      <w:r w:rsidR="00C025EF">
        <w:rPr>
          <w:rFonts w:ascii="Angsana New" w:hAnsi="Angsana New" w:cs="Angsana New"/>
          <w:sz w:val="30"/>
          <w:szCs w:val="30"/>
          <w:cs/>
        </w:rPr>
        <w:br/>
      </w:r>
      <w:r w:rsidR="00C025EF">
        <w:rPr>
          <w:rFonts w:ascii="Angsana New" w:hAnsi="Angsana New" w:cs="Angsana New" w:hint="cs"/>
          <w:sz w:val="30"/>
          <w:szCs w:val="30"/>
          <w:cs/>
        </w:rPr>
        <w:t>บางรายการ โดยเฉพาะอย่างยิ่งในเรื่องการหักค่าเสื่อมราคาได้เพิ่มจากการใช้สิทธิยกเว้นภาษีเงินได้ที่เกี่ยวข้องและ</w:t>
      </w:r>
      <w:r w:rsidR="00C025EF">
        <w:rPr>
          <w:rFonts w:ascii="Angsana New" w:hAnsi="Angsana New" w:cs="Angsana New"/>
          <w:sz w:val="30"/>
          <w:szCs w:val="30"/>
          <w:cs/>
        </w:rPr>
        <w:br/>
      </w:r>
      <w:r w:rsidR="00C025EF">
        <w:rPr>
          <w:rFonts w:ascii="Angsana New" w:hAnsi="Angsana New" w:cs="Angsana New" w:hint="cs"/>
          <w:sz w:val="30"/>
          <w:szCs w:val="30"/>
          <w:cs/>
        </w:rPr>
        <w:t>ค่าใช้จ่ายบางรายการที่ไม่ต้องรับรู้เป็นค่าใช้จ่ายทางบัญชีแต่สามารถหักเป็นค่าใช้จ่ายทางภาษี</w:t>
      </w:r>
    </w:p>
    <w:p w14:paraId="52E435FC" w14:textId="77777777" w:rsidR="00EF71A4" w:rsidRDefault="00EF7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24FCA82" w14:textId="31EC31A6" w:rsidR="00B036A2" w:rsidRPr="00904E4C" w:rsidRDefault="009E3702" w:rsidP="00AF5233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0" w:right="-45" w:firstLine="0"/>
        <w:jc w:val="thaiDistribute"/>
        <w:rPr>
          <w:rFonts w:ascii="Angsana New" w:hAnsi="Angsana New"/>
          <w:i/>
          <w:iCs/>
          <w:color w:val="0070C0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1</w:t>
      </w:r>
      <w:r w:rsidR="00F23B36">
        <w:rPr>
          <w:rFonts w:ascii="Angsana New" w:hAnsi="Angsana New" w:hint="cs"/>
          <w:sz w:val="30"/>
          <w:szCs w:val="30"/>
          <w:u w:val="none"/>
          <w:cs/>
          <w:lang w:val="th-TH"/>
        </w:rPr>
        <w:t>3</w:t>
      </w:r>
      <w:r w:rsidR="00AF5233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     </w:t>
      </w:r>
      <w:r w:rsidR="00050D39" w:rsidRPr="0045193E">
        <w:rPr>
          <w:rFonts w:ascii="Angsana New" w:hAnsi="Angsana New" w:hint="cs"/>
          <w:sz w:val="30"/>
          <w:szCs w:val="30"/>
          <w:u w:val="none"/>
          <w:cs/>
          <w:lang w:val="th-TH"/>
        </w:rPr>
        <w:t>กำไร</w:t>
      </w:r>
      <w:r w:rsidRPr="0045193E">
        <w:rPr>
          <w:rFonts w:ascii="Angsana New" w:hAnsi="Angsana New" w:hint="cs"/>
          <w:sz w:val="30"/>
          <w:szCs w:val="30"/>
          <w:u w:val="none"/>
          <w:cs/>
          <w:lang w:val="th-TH"/>
        </w:rPr>
        <w:t>ต่อหุ้น</w:t>
      </w:r>
    </w:p>
    <w:p w14:paraId="485C705C" w14:textId="77777777" w:rsidR="00FC57A1" w:rsidRPr="003807EB" w:rsidRDefault="00FC57A1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80"/>
        <w:gridCol w:w="90"/>
      </w:tblGrid>
      <w:tr w:rsidR="00FC57A1" w:rsidRPr="00D50A39" w14:paraId="31B70D87" w14:textId="77777777" w:rsidTr="00C331FD">
        <w:trPr>
          <w:gridAfter w:val="1"/>
          <w:wAfter w:w="90" w:type="dxa"/>
          <w:trHeight w:val="434"/>
        </w:trPr>
        <w:tc>
          <w:tcPr>
            <w:tcW w:w="4320" w:type="dxa"/>
          </w:tcPr>
          <w:p w14:paraId="1D4F6459" w14:textId="77777777" w:rsidR="00FC57A1" w:rsidRPr="00D50A39" w:rsidRDefault="00FC57A1" w:rsidP="0063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20"/>
                <w:szCs w:val="20"/>
              </w:rPr>
              <w:br w:type="page"/>
            </w:r>
            <w:r w:rsidRPr="00B85C9C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09C96587" w14:textId="77777777" w:rsidR="00FC57A1" w:rsidRPr="00D50A39" w:rsidRDefault="00FC57A1" w:rsidP="0063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48B28E" w14:textId="77777777" w:rsidR="00FC57A1" w:rsidRPr="00D50A39" w:rsidRDefault="00FC57A1" w:rsidP="0063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5F6A224" w14:textId="77777777" w:rsidR="00FC57A1" w:rsidRPr="00D50A39" w:rsidRDefault="00FC57A1" w:rsidP="0063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D0A" w:rsidRPr="00D50A39" w14:paraId="59592A2E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568ED4B3" w14:textId="77777777" w:rsidR="00FC57A1" w:rsidRPr="00FE4293" w:rsidRDefault="00FC57A1" w:rsidP="00C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E42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FE42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42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E42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E42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4082BD01" w14:textId="138EC23A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FC57A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299B15E" w14:textId="77777777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365378" w14:textId="1E8AE176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FC57A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82CE0DB" w14:textId="77777777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BB2F96" w14:textId="01729E7A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FC57A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41D7B69" w14:textId="77777777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456F7" w14:textId="32BA1C21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FC57A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</w:tr>
      <w:tr w:rsidR="00152D0A" w:rsidRPr="00D50A39" w14:paraId="2F08649E" w14:textId="77777777" w:rsidTr="00C331FD">
        <w:tc>
          <w:tcPr>
            <w:tcW w:w="4320" w:type="dxa"/>
          </w:tcPr>
          <w:p w14:paraId="49448758" w14:textId="77777777" w:rsidR="00152D0A" w:rsidRPr="00FE4293" w:rsidRDefault="00152D0A" w:rsidP="00C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0911A9" w14:textId="77777777" w:rsidR="00152D0A" w:rsidRDefault="00152D0A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7604E" w14:textId="77777777" w:rsidR="00152D0A" w:rsidRPr="00D50A39" w:rsidRDefault="00152D0A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656FE" w14:textId="77777777" w:rsidR="00152D0A" w:rsidRDefault="00152D0A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43321" w14:textId="77777777" w:rsidR="00152D0A" w:rsidRPr="00D50A39" w:rsidRDefault="00152D0A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A3F33" w14:textId="77777777" w:rsidR="00152D0A" w:rsidRDefault="00152D0A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CC1B9F8" w14:textId="1DEB0F3E" w:rsidR="00152D0A" w:rsidRPr="00152D0A" w:rsidRDefault="00152D0A" w:rsidP="001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52D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52D0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152D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57A1" w:rsidRPr="00D50A39" w14:paraId="46EBECFE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4CB4087E" w14:textId="77777777" w:rsidR="00FC57A1" w:rsidRPr="00D50A39" w:rsidRDefault="00FC57A1" w:rsidP="00C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left="-24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1B6A530" w14:textId="77777777" w:rsidR="00FC57A1" w:rsidRPr="00D50A39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152D0A" w:rsidRPr="00D50A39" w14:paraId="2D981922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63EF9BD8" w14:textId="77777777" w:rsidR="00FC57A1" w:rsidRPr="002D2B84" w:rsidRDefault="00FC57A1" w:rsidP="00C331FD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D2B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7A3AA9EC" w14:textId="77777777" w:rsidR="00FC57A1" w:rsidRPr="002D2B84" w:rsidRDefault="00FC57A1" w:rsidP="00C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-24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2B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D2B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2D2B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2B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B23664" w14:textId="532DCBD9" w:rsidR="00FC57A1" w:rsidRPr="002D2B84" w:rsidRDefault="003807EB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C65C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</w:t>
            </w:r>
            <w:r w:rsidR="00E24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70" w:type="dxa"/>
          </w:tcPr>
          <w:p w14:paraId="20DD55D3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1067C4D" w14:textId="77777777" w:rsidR="00FC57A1" w:rsidRDefault="00FC57A1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027FBEB" w14:textId="1DF9A3D5" w:rsidR="00FC57A1" w:rsidRPr="002D2B84" w:rsidRDefault="008742CE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E014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08F83653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223BB4" w14:textId="165CDD9E" w:rsidR="00FC57A1" w:rsidRPr="002D2B84" w:rsidRDefault="003807EB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C65C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</w:t>
            </w:r>
            <w:r w:rsidR="00081B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70" w:type="dxa"/>
          </w:tcPr>
          <w:p w14:paraId="365951E4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0547EB" w14:textId="77777777" w:rsidR="00FC57A1" w:rsidRDefault="00FC57A1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0508F5A" w14:textId="67CE62F5" w:rsidR="00FC57A1" w:rsidRPr="00CA11AA" w:rsidRDefault="003807EB" w:rsidP="008742CE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9959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  <w:tr w:rsidR="00152D0A" w:rsidRPr="00D50A39" w14:paraId="03832210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3F08F1FD" w14:textId="77777777" w:rsidR="00FC57A1" w:rsidRDefault="00FC57A1" w:rsidP="00C331FD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384775" w14:textId="77777777" w:rsidR="00FC57A1" w:rsidRDefault="00FC57A1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1A3775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CE692E" w14:textId="77777777" w:rsidR="00FC57A1" w:rsidRDefault="00FC57A1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A5F647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60991" w14:textId="77777777" w:rsidR="00FC57A1" w:rsidRDefault="00FC57A1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9B840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EE280C" w14:textId="77777777" w:rsidR="00FC57A1" w:rsidRDefault="00FC57A1" w:rsidP="00FC57A1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2D0A" w:rsidRPr="00D50A39" w14:paraId="033A3075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58BE8126" w14:textId="77777777" w:rsidR="00FC57A1" w:rsidRPr="00867953" w:rsidRDefault="00FC57A1" w:rsidP="00C331FD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95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86795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7953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86795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7953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86795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795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7953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1F6D77A2" w14:textId="104E441B" w:rsidR="00FC57A1" w:rsidRPr="003807EB" w:rsidRDefault="00C961BC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961B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600,000</w:t>
            </w:r>
          </w:p>
        </w:tc>
        <w:tc>
          <w:tcPr>
            <w:tcW w:w="270" w:type="dxa"/>
          </w:tcPr>
          <w:p w14:paraId="459339C0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1B418F" w14:textId="6546E3BA" w:rsidR="00FC57A1" w:rsidRDefault="00FC57A1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BA6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7CAED75F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896234" w14:textId="1ABE8351" w:rsidR="00FC57A1" w:rsidRDefault="00C961BC" w:rsidP="00FC57A1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61B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600,000</w:t>
            </w:r>
          </w:p>
        </w:tc>
        <w:tc>
          <w:tcPr>
            <w:tcW w:w="270" w:type="dxa"/>
          </w:tcPr>
          <w:p w14:paraId="6389471F" w14:textId="77777777" w:rsidR="00FC57A1" w:rsidRPr="002D2B84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A4F1F" w14:textId="3318B062" w:rsidR="00FC57A1" w:rsidRDefault="00FC57A1" w:rsidP="00FC57A1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4BA6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</w:tr>
      <w:tr w:rsidR="00E01414" w:rsidRPr="00D50A39" w14:paraId="58E51854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6A61A3F6" w14:textId="77777777" w:rsidR="00E01414" w:rsidRPr="00867953" w:rsidRDefault="00E01414" w:rsidP="00C331FD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953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EDBFBB2" w14:textId="2196638D" w:rsidR="00E01414" w:rsidRPr="00654BA6" w:rsidRDefault="00E01414" w:rsidP="00E01414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61B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53B8A7" w14:textId="77777777" w:rsidR="00E01414" w:rsidRPr="002D2B84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DFA21A" w14:textId="2175D1B2" w:rsidR="00E01414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445AAB91" w14:textId="77777777" w:rsidR="00E01414" w:rsidRPr="002D2B84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74B7A2" w14:textId="3FFA595A" w:rsidR="00E01414" w:rsidRPr="00654BA6" w:rsidRDefault="00E01414" w:rsidP="00E01414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61B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B5B983" w14:textId="77777777" w:rsidR="00E01414" w:rsidRPr="002D2B84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AB380" w14:textId="0242BAAD" w:rsidR="00E01414" w:rsidRDefault="00E01414" w:rsidP="00E01414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E01414" w:rsidRPr="00D50A39" w14:paraId="5717D196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6868EAB8" w14:textId="1E8A42E7" w:rsidR="00E01414" w:rsidRDefault="00E01414" w:rsidP="00C331FD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</w:rPr>
            </w:pPr>
            <w:r w:rsidRPr="00867953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การเปลี่ยนแปลงมูลค่าหุ้นที่ตราไว้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0194C0" w14:textId="27DF6627" w:rsidR="00E01414" w:rsidRPr="00654BA6" w:rsidRDefault="00E01414" w:rsidP="00E01414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-</w:t>
            </w:r>
          </w:p>
        </w:tc>
        <w:tc>
          <w:tcPr>
            <w:tcW w:w="270" w:type="dxa"/>
          </w:tcPr>
          <w:p w14:paraId="03B43F8D" w14:textId="77777777" w:rsidR="00E01414" w:rsidRPr="002D2B84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F6C7BC" w14:textId="0AD7B226" w:rsidR="00E01414" w:rsidRPr="008742CE" w:rsidRDefault="00E01414" w:rsidP="00D8679C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7F0282">
              <w:rPr>
                <w:rFonts w:ascii="Angsana New" w:hAnsi="Angsana New"/>
                <w:sz w:val="30"/>
                <w:szCs w:val="30"/>
                <w:lang w:val="en-US"/>
              </w:rPr>
              <w:t>4,274</w:t>
            </w:r>
          </w:p>
        </w:tc>
        <w:tc>
          <w:tcPr>
            <w:tcW w:w="270" w:type="dxa"/>
          </w:tcPr>
          <w:p w14:paraId="7A594405" w14:textId="77777777" w:rsidR="00E01414" w:rsidRPr="00100743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1"/>
                <w:tab w:val="left" w:pos="21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937405" w14:textId="094FF413" w:rsidR="00E01414" w:rsidRPr="00654BA6" w:rsidRDefault="00E01414" w:rsidP="00E01414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-</w:t>
            </w:r>
          </w:p>
        </w:tc>
        <w:tc>
          <w:tcPr>
            <w:tcW w:w="270" w:type="dxa"/>
          </w:tcPr>
          <w:p w14:paraId="2CD6B591" w14:textId="77777777" w:rsidR="00E01414" w:rsidRPr="00100743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1"/>
                <w:tab w:val="left" w:pos="21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0035AC" w14:textId="23477014" w:rsidR="00E01414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414,2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74</w:t>
            </w:r>
          </w:p>
        </w:tc>
      </w:tr>
      <w:tr w:rsidR="00E01414" w:rsidRPr="00D50A39" w14:paraId="4D5BB0B8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6CDFE341" w14:textId="77777777" w:rsidR="00E01414" w:rsidRPr="00D73380" w:rsidRDefault="00E01414" w:rsidP="00C331FD">
            <w:pPr>
              <w:ind w:left="-2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7338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1E2E12" w14:textId="77777777" w:rsidR="00E01414" w:rsidRPr="008B17EE" w:rsidRDefault="00E01414" w:rsidP="00E01414">
            <w:pPr>
              <w:pStyle w:val="acctfourfigures"/>
              <w:tabs>
                <w:tab w:val="clear" w:pos="765"/>
                <w:tab w:val="left" w:pos="612"/>
                <w:tab w:val="left" w:pos="8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DA534F" w14:textId="77777777" w:rsidR="00E01414" w:rsidRPr="00D50A39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BAF7AE" w14:textId="77777777" w:rsidR="00E01414" w:rsidRPr="008B17EE" w:rsidRDefault="00E01414" w:rsidP="00E01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BCC352" w14:textId="77777777" w:rsidR="00E01414" w:rsidRPr="00D50A39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9E1D65" w14:textId="77777777" w:rsidR="00E01414" w:rsidRPr="00F839CD" w:rsidRDefault="00E01414" w:rsidP="00E01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DA883A" w14:textId="77777777" w:rsidR="00E01414" w:rsidRPr="00D50A39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A8FF6C" w14:textId="77777777" w:rsidR="00E01414" w:rsidRPr="00F839CD" w:rsidRDefault="00E01414" w:rsidP="00E01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01414" w:rsidRPr="008829CD" w14:paraId="57B60D3A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51975EA1" w14:textId="77777777" w:rsidR="00E01414" w:rsidRPr="00D73380" w:rsidRDefault="00E01414" w:rsidP="00C331FD">
            <w:pPr>
              <w:ind w:left="-24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2D2B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1633E2" w14:textId="0F875A69" w:rsidR="00E01414" w:rsidRPr="00BF1359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69D1466E" w14:textId="77777777" w:rsidR="00E01414" w:rsidRPr="00BF1359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C87E84B" w14:textId="5B3CA12E" w:rsidR="00E01414" w:rsidRPr="002D2B84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416,356</w:t>
            </w:r>
          </w:p>
        </w:tc>
        <w:tc>
          <w:tcPr>
            <w:tcW w:w="270" w:type="dxa"/>
          </w:tcPr>
          <w:p w14:paraId="24E7422A" w14:textId="77777777" w:rsidR="00E01414" w:rsidRPr="008829CD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6E21295" w14:textId="4249201A" w:rsidR="00E01414" w:rsidRPr="008829CD" w:rsidRDefault="00E01414" w:rsidP="00E01414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39EFC95A" w14:textId="77777777" w:rsidR="00E01414" w:rsidRPr="008829CD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0C58C3" w14:textId="42A8F8D9" w:rsidR="00E01414" w:rsidRPr="002D2B84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416,356</w:t>
            </w:r>
          </w:p>
        </w:tc>
      </w:tr>
      <w:tr w:rsidR="00E01414" w:rsidRPr="008829CD" w14:paraId="0C98C41C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7E26427B" w14:textId="77777777" w:rsidR="00E01414" w:rsidRDefault="00E01414" w:rsidP="00C331FD">
            <w:pPr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D175C7" w14:textId="77777777" w:rsidR="00E01414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A007F8" w14:textId="77777777" w:rsidR="00E01414" w:rsidRPr="00BF1359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85E832B" w14:textId="77777777" w:rsidR="00E01414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DAECCD" w14:textId="77777777" w:rsidR="00E01414" w:rsidRPr="008829CD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BB48B1" w14:textId="77777777" w:rsidR="00E01414" w:rsidRDefault="00E01414" w:rsidP="00E01414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E08E6E" w14:textId="77777777" w:rsidR="00E01414" w:rsidRPr="008829CD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C513E2" w14:textId="77777777" w:rsidR="00E01414" w:rsidRDefault="00E01414" w:rsidP="00E01414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01414" w:rsidRPr="00D50A39" w14:paraId="375719F4" w14:textId="77777777" w:rsidTr="00C331FD">
        <w:trPr>
          <w:gridAfter w:val="1"/>
          <w:wAfter w:w="90" w:type="dxa"/>
        </w:trPr>
        <w:tc>
          <w:tcPr>
            <w:tcW w:w="4320" w:type="dxa"/>
          </w:tcPr>
          <w:p w14:paraId="5BA81527" w14:textId="77777777" w:rsidR="00E01414" w:rsidRPr="00D50A39" w:rsidRDefault="00E01414" w:rsidP="00C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D50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404EBC" w14:textId="5EF6DA4A" w:rsidR="00E01414" w:rsidRPr="005B5B41" w:rsidRDefault="00E01414" w:rsidP="00E01414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0.02</w:t>
            </w:r>
          </w:p>
        </w:tc>
        <w:tc>
          <w:tcPr>
            <w:tcW w:w="270" w:type="dxa"/>
          </w:tcPr>
          <w:p w14:paraId="70196CC4" w14:textId="77777777" w:rsidR="00E01414" w:rsidRPr="00E7211B" w:rsidRDefault="00E01414" w:rsidP="00E0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333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A6E9FAE" w14:textId="34CF26F0" w:rsidR="00E01414" w:rsidRPr="005B5B41" w:rsidRDefault="00E01414" w:rsidP="00E01414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0.03</w:t>
            </w:r>
          </w:p>
        </w:tc>
        <w:tc>
          <w:tcPr>
            <w:tcW w:w="270" w:type="dxa"/>
          </w:tcPr>
          <w:p w14:paraId="20F08F15" w14:textId="77777777" w:rsidR="00E01414" w:rsidRPr="00D50A39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ADED4C" w14:textId="24557E79" w:rsidR="00E01414" w:rsidRPr="00BB6B58" w:rsidRDefault="00E01414" w:rsidP="00E01414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0.02</w:t>
            </w:r>
          </w:p>
        </w:tc>
        <w:tc>
          <w:tcPr>
            <w:tcW w:w="270" w:type="dxa"/>
          </w:tcPr>
          <w:p w14:paraId="76756030" w14:textId="77777777" w:rsidR="00E01414" w:rsidRPr="00D50A39" w:rsidRDefault="00E01414" w:rsidP="00E01414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FF7FAA4" w14:textId="6526F2E3" w:rsidR="00E01414" w:rsidRPr="009A7938" w:rsidRDefault="00E01414" w:rsidP="00E01414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0.03</w:t>
            </w:r>
          </w:p>
        </w:tc>
      </w:tr>
    </w:tbl>
    <w:p w14:paraId="2A814825" w14:textId="77777777" w:rsidR="00916EB1" w:rsidRDefault="00916EB1" w:rsidP="00D85C7F">
      <w:pPr>
        <w:pStyle w:val="NormalWeb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ผลกระทบจากการเปลี่ยนแปลงมูลค่าหุ้นที่ตราไว้</w:t>
      </w:r>
    </w:p>
    <w:p w14:paraId="78C31C48" w14:textId="3A995467" w:rsidR="0090541A" w:rsidRPr="0090541A" w:rsidRDefault="00916EB1" w:rsidP="004444F7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เมื่อเดือน</w:t>
      </w:r>
      <w:r w:rsidR="00624D3E">
        <w:rPr>
          <w:rFonts w:ascii="Angsana New" w:hAnsi="Angsana New" w:cs="Angsana New" w:hint="cs"/>
          <w:sz w:val="30"/>
          <w:szCs w:val="30"/>
          <w:cs/>
        </w:rPr>
        <w:t>เมษายน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51E1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8E51E1">
        <w:rPr>
          <w:rFonts w:ascii="Angsana New" w:hAnsi="Angsana New" w:cs="Angsana New" w:hint="cs"/>
          <w:sz w:val="30"/>
          <w:szCs w:val="30"/>
          <w:cs/>
        </w:rPr>
        <w:t>ได้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เปลี่ยนแปลงมูลค่าที่ตราไว้ของหุ้นสามัญของบริษัทจากเดิม</w:t>
      </w:r>
      <w:r w:rsidR="001D1B27">
        <w:rPr>
          <w:rFonts w:ascii="Angsana New" w:hAnsi="Angsana New" w:cs="Angsana New" w:hint="cs"/>
          <w:sz w:val="30"/>
          <w:szCs w:val="30"/>
          <w:cs/>
        </w:rPr>
        <w:t>มูลค่า</w:t>
      </w:r>
      <w:r>
        <w:rPr>
          <w:rFonts w:ascii="Angsana New" w:hAnsi="Angsana New" w:cs="Angsana New" w:hint="cs"/>
          <w:sz w:val="30"/>
          <w:szCs w:val="30"/>
          <w:cs/>
        </w:rPr>
        <w:t>หุ้นละ100บาท</w:t>
      </w:r>
      <w:r w:rsidR="00624D3E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="001D1B27">
        <w:rPr>
          <w:rFonts w:ascii="Angsana New" w:hAnsi="Angsana New" w:cs="Angsana New" w:hint="cs"/>
          <w:sz w:val="30"/>
          <w:szCs w:val="30"/>
          <w:cs/>
        </w:rPr>
        <w:t>มูลค่า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>
        <w:rPr>
          <w:rFonts w:ascii="Angsana New" w:hAnsi="Angsana New" w:cs="Angsana New" w:hint="cs"/>
          <w:sz w:val="30"/>
          <w:szCs w:val="30"/>
        </w:rPr>
        <w:t xml:space="preserve">0.5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  <w:r w:rsidR="001D1B2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</w:t>
      </w:r>
      <w:r w:rsidR="009959DE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 วันที่ </w:t>
      </w:r>
      <w:r w:rsidR="009959DE">
        <w:rPr>
          <w:rFonts w:ascii="Angsana New" w:hAnsi="Angsana New" w:cs="Angsana New"/>
          <w:sz w:val="30"/>
          <w:szCs w:val="30"/>
        </w:rPr>
        <w:t>31</w:t>
      </w:r>
      <w:r w:rsidR="009959DE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8E51E1">
        <w:rPr>
          <w:rFonts w:ascii="Angsana New" w:hAnsi="Angsana New" w:cs="Angsana New"/>
          <w:sz w:val="30"/>
          <w:szCs w:val="30"/>
        </w:rPr>
        <w:t xml:space="preserve"> 2562</w:t>
      </w:r>
      <w:r w:rsidR="009959D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</w:t>
      </w:r>
      <w:r w:rsidR="001D1B27" w:rsidRPr="00624D3E">
        <w:rPr>
          <w:rFonts w:ascii="Angsana New" w:hAnsi="Angsana New" w:cs="Angsana New" w:hint="cs"/>
          <w:sz w:val="30"/>
          <w:szCs w:val="30"/>
          <w:cs/>
        </w:rPr>
        <w:t>ตั้งแต่แรก</w:t>
      </w:r>
      <w:r w:rsidR="001D1B27">
        <w:rPr>
          <w:rFonts w:ascii="Angsana New" w:hAnsi="Angsana New" w:cs="Angsana New"/>
          <w:sz w:val="30"/>
          <w:szCs w:val="30"/>
        </w:rPr>
        <w:t xml:space="preserve"> </w:t>
      </w:r>
      <w:r w:rsidR="00B91E38">
        <w:rPr>
          <w:rFonts w:ascii="Angsana New" w:hAnsi="Angsana New" w:cs="Angsana New"/>
          <w:sz w:val="30"/>
          <w:szCs w:val="30"/>
        </w:rPr>
        <w:br w:type="page"/>
      </w:r>
    </w:p>
    <w:p w14:paraId="5CCC1E37" w14:textId="0E5EE6D7" w:rsidR="00024FAF" w:rsidRPr="00904E4C" w:rsidRDefault="00564A00" w:rsidP="00B91E38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1</w:t>
      </w:r>
      <w:r w:rsidR="00F23B36">
        <w:rPr>
          <w:rFonts w:ascii="Angsana New" w:hAnsi="Angsana New" w:hint="cs"/>
          <w:sz w:val="30"/>
          <w:szCs w:val="30"/>
          <w:u w:val="none"/>
          <w:cs/>
          <w:lang w:val="th-TH"/>
        </w:rPr>
        <w:t>4</w:t>
      </w:r>
      <w:r w:rsidR="00B036A2" w:rsidRPr="00904E4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024FAF" w:rsidRPr="00F462F7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1DAFFA13" w14:textId="77777777" w:rsidR="00024FAF" w:rsidRPr="00904E4C" w:rsidRDefault="00024FAF" w:rsidP="00024FAF">
      <w:pPr>
        <w:rPr>
          <w:rFonts w:cs="Cordia New"/>
          <w:lang w:val="th-TH" w:eastAsia="x-none"/>
        </w:rPr>
      </w:pPr>
    </w:p>
    <w:p w14:paraId="3C91808F" w14:textId="195FC693" w:rsidR="006B4C71" w:rsidRPr="00904E4C" w:rsidRDefault="006B4C71" w:rsidP="006B4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 w:hint="cs"/>
          <w:sz w:val="30"/>
          <w:szCs w:val="30"/>
          <w:cs/>
        </w:rPr>
        <w:t>เงินปันผลที่กลุ่มบริษัท จ่ายให้ผู้ถือหุ้น</w:t>
      </w:r>
      <w:r w:rsidRPr="00904E4C">
        <w:rPr>
          <w:rFonts w:ascii="Angsana New" w:hAnsi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hint="cs"/>
          <w:sz w:val="30"/>
          <w:szCs w:val="30"/>
          <w:cs/>
        </w:rPr>
        <w:t>มีดังนี้</w:t>
      </w:r>
      <w:r w:rsidRPr="00904E4C">
        <w:rPr>
          <w:rFonts w:ascii="Angsana New" w:hAnsi="Angsana New"/>
          <w:sz w:val="30"/>
          <w:szCs w:val="30"/>
        </w:rPr>
        <w:br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890"/>
        <w:gridCol w:w="1350"/>
        <w:gridCol w:w="236"/>
        <w:gridCol w:w="1474"/>
      </w:tblGrid>
      <w:tr w:rsidR="00651367" w:rsidRPr="00904E4C" w14:paraId="3704F3E2" w14:textId="77777777" w:rsidTr="00755A6A">
        <w:tc>
          <w:tcPr>
            <w:tcW w:w="2610" w:type="dxa"/>
            <w:vAlign w:val="bottom"/>
          </w:tcPr>
          <w:p w14:paraId="7C8E9177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6F6D88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1C9B214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71C18187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793173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0EDBC71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4B632EBD" w14:textId="77777777" w:rsidR="00651367" w:rsidRPr="00904E4C" w:rsidDel="00D43E7A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51367" w:rsidRPr="00904E4C" w14:paraId="2570F825" w14:textId="77777777" w:rsidTr="00755A6A">
        <w:tc>
          <w:tcPr>
            <w:tcW w:w="2610" w:type="dxa"/>
          </w:tcPr>
          <w:p w14:paraId="540CFC2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32DA0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E25724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35E6CF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2E447CC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AA34A95" w14:textId="48DB1B18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B43D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1367" w:rsidRPr="00904E4C" w14:paraId="053AE906" w14:textId="77777777" w:rsidTr="00EB49AD">
        <w:tc>
          <w:tcPr>
            <w:tcW w:w="2610" w:type="dxa"/>
          </w:tcPr>
          <w:p w14:paraId="5BACA74A" w14:textId="40D37256" w:rsidR="00651367" w:rsidRPr="00904E4C" w:rsidRDefault="00805110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099AB25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B8F2D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48511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C6B7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92F12C" w14:textId="77777777" w:rsidR="00651367" w:rsidRPr="00904E4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7A1" w:rsidRPr="00904E4C" w14:paraId="360E1CB8" w14:textId="77777777" w:rsidTr="00EB49AD">
        <w:tc>
          <w:tcPr>
            <w:tcW w:w="2610" w:type="dxa"/>
          </w:tcPr>
          <w:p w14:paraId="0F62DD8A" w14:textId="021CA9DD" w:rsidR="00FC57A1" w:rsidRPr="00904E4C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5ED9BDB7" w14:textId="516730E9" w:rsidR="00FC57A1" w:rsidRPr="00904E4C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4E4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04E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624FF35D" w14:textId="7ECC3F45" w:rsidR="00FC57A1" w:rsidRPr="00904E4C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038277B" w14:textId="7CA43818" w:rsidR="00FC57A1" w:rsidRPr="00904E4C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754F5459" w14:textId="77777777" w:rsidR="00FC57A1" w:rsidRPr="00904E4C" w:rsidRDefault="00FC57A1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63E326" w14:textId="200D21A4" w:rsidR="00FC57A1" w:rsidRPr="00904E4C" w:rsidRDefault="00EB49AD" w:rsidP="00FC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B43D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B43DA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2CCD63B2" w14:textId="34099821" w:rsidR="00226899" w:rsidRDefault="00226899" w:rsidP="00DC77E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DE56163" w14:textId="1AD97A5E" w:rsidR="00E737A7" w:rsidRDefault="00E737A7" w:rsidP="00E737A7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65CA4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F23B36" w:rsidRPr="00C65CA4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C65CA4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  <w:r w:rsidRPr="00C65CA4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C65CA4">
        <w:rPr>
          <w:rFonts w:ascii="Angsana New" w:hAnsi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2147F59" w14:textId="77777777" w:rsidR="00B67CD2" w:rsidRPr="00B67CD2" w:rsidRDefault="00B67CD2" w:rsidP="00B67CD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1C23169" w14:textId="7AC42779" w:rsidR="00B67CD2" w:rsidRDefault="00B67CD2" w:rsidP="00B67CD2">
      <w:pPr>
        <w:pStyle w:val="BodyText"/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67CD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522B5780" w14:textId="77777777" w:rsidR="00B67CD2" w:rsidRPr="00B67CD2" w:rsidRDefault="00B67CD2" w:rsidP="00DA39A3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A34094" w14:textId="77777777" w:rsidR="00B67CD2" w:rsidRDefault="00B67CD2" w:rsidP="00B67CD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67CD2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67CD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67CD2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B67CD2">
        <w:rPr>
          <w:rFonts w:ascii="Angsana New" w:hAnsi="Angsana New"/>
          <w:sz w:val="30"/>
          <w:szCs w:val="30"/>
          <w:cs/>
          <w:lang w:val="en-US"/>
        </w:rPr>
        <w:t xml:space="preserve">  </w:t>
      </w:r>
      <w:r w:rsidRPr="00B67CD2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D7C1030" w14:textId="77777777" w:rsidR="00C025EF" w:rsidRDefault="00C025EF" w:rsidP="00B67CD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270"/>
        <w:gridCol w:w="990"/>
        <w:gridCol w:w="236"/>
        <w:gridCol w:w="1024"/>
        <w:gridCol w:w="270"/>
        <w:gridCol w:w="990"/>
        <w:gridCol w:w="270"/>
        <w:gridCol w:w="938"/>
      </w:tblGrid>
      <w:tr w:rsidR="00D8679C" w:rsidRPr="00746218" w14:paraId="4B528181" w14:textId="77777777" w:rsidTr="00124E23">
        <w:trPr>
          <w:trHeight w:val="249"/>
        </w:trPr>
        <w:tc>
          <w:tcPr>
            <w:tcW w:w="2430" w:type="dxa"/>
            <w:shd w:val="clear" w:color="auto" w:fill="auto"/>
            <w:vAlign w:val="bottom"/>
          </w:tcPr>
          <w:p w14:paraId="1157713C" w14:textId="77777777" w:rsidR="00D8679C" w:rsidRPr="00752E29" w:rsidRDefault="00D8679C" w:rsidP="00AE2C53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788" w:type="dxa"/>
            <w:gridSpan w:val="9"/>
            <w:vAlign w:val="bottom"/>
          </w:tcPr>
          <w:p w14:paraId="28D9EC7F" w14:textId="36A810DA" w:rsidR="00D8679C" w:rsidRPr="00752E29" w:rsidRDefault="00D8679C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52E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D8679C" w:rsidRPr="00746218" w14:paraId="3F545AF7" w14:textId="77777777" w:rsidTr="00124E23">
        <w:trPr>
          <w:trHeight w:val="249"/>
        </w:trPr>
        <w:tc>
          <w:tcPr>
            <w:tcW w:w="2430" w:type="dxa"/>
            <w:shd w:val="clear" w:color="auto" w:fill="auto"/>
            <w:vAlign w:val="bottom"/>
          </w:tcPr>
          <w:p w14:paraId="373F02A3" w14:textId="77777777" w:rsidR="00D8679C" w:rsidRPr="00752E29" w:rsidRDefault="00D8679C" w:rsidP="00AE2C53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  <w:vAlign w:val="bottom"/>
          </w:tcPr>
          <w:p w14:paraId="61FC946E" w14:textId="77777777" w:rsidR="00D8679C" w:rsidRPr="00752E29" w:rsidRDefault="00D8679C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52E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1D72D95" w14:textId="77777777" w:rsidR="00D8679C" w:rsidRPr="00752E29" w:rsidRDefault="00D8679C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26FC7D01" w14:textId="77777777" w:rsidR="00D8679C" w:rsidRPr="00752E29" w:rsidRDefault="00D8679C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52E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E23" w:rsidRPr="00746218" w14:paraId="699B8698" w14:textId="77777777" w:rsidTr="00124E23">
        <w:trPr>
          <w:trHeight w:val="249"/>
        </w:trPr>
        <w:tc>
          <w:tcPr>
            <w:tcW w:w="2430" w:type="dxa"/>
            <w:shd w:val="clear" w:color="auto" w:fill="auto"/>
            <w:vAlign w:val="bottom"/>
          </w:tcPr>
          <w:p w14:paraId="22329A23" w14:textId="26EFDE52" w:rsidR="00124E23" w:rsidRPr="00752E29" w:rsidRDefault="00124E23" w:rsidP="00F2769A">
            <w:pPr>
              <w:ind w:left="-16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C40A0F5" w14:textId="1835CA8A" w:rsidR="00124E23" w:rsidRPr="00752E29" w:rsidRDefault="00124E23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66B9617" w14:textId="77777777" w:rsidR="00124E23" w:rsidRPr="00752E29" w:rsidRDefault="00124E23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69EE50" w14:textId="77777777" w:rsidR="00124E23" w:rsidRPr="00752E29" w:rsidRDefault="00124E23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752E29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2E83394" w14:textId="77777777" w:rsidR="00124E23" w:rsidRPr="00752E29" w:rsidRDefault="00124E23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10F774E" w14:textId="77777777" w:rsidR="00124E23" w:rsidRPr="00752E29" w:rsidRDefault="00124E23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752E2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960AA34" w14:textId="77777777" w:rsidR="00124E23" w:rsidRPr="00752E29" w:rsidRDefault="00124E23" w:rsidP="00AE2C53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6E4F94" w14:textId="77777777" w:rsidR="00124E23" w:rsidRPr="00752E29" w:rsidRDefault="00124E23" w:rsidP="00AE2C53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752E29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EEFAD92" w14:textId="77777777" w:rsidR="00124E23" w:rsidRPr="00752E29" w:rsidRDefault="00124E23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BE2747B" w14:textId="77777777" w:rsidR="00124E23" w:rsidRPr="00752E29" w:rsidRDefault="00124E23" w:rsidP="00AE2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8679C" w:rsidRPr="00746218" w14:paraId="4A92E6C9" w14:textId="77777777" w:rsidTr="00124E23">
        <w:trPr>
          <w:trHeight w:val="249"/>
        </w:trPr>
        <w:tc>
          <w:tcPr>
            <w:tcW w:w="2430" w:type="dxa"/>
            <w:shd w:val="clear" w:color="auto" w:fill="auto"/>
          </w:tcPr>
          <w:p w14:paraId="0E87756D" w14:textId="5B30A49D" w:rsidR="00D8679C" w:rsidRPr="00752E29" w:rsidRDefault="008A0F48" w:rsidP="005F106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2E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788" w:type="dxa"/>
            <w:gridSpan w:val="9"/>
          </w:tcPr>
          <w:p w14:paraId="77747AAB" w14:textId="26E42DB8" w:rsidR="00D8679C" w:rsidRPr="005F106F" w:rsidRDefault="00D8679C" w:rsidP="005F10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52E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52E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52E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4E23" w:rsidRPr="00746218" w14:paraId="0835C550" w14:textId="77777777" w:rsidTr="00124E23">
        <w:trPr>
          <w:trHeight w:val="249"/>
        </w:trPr>
        <w:tc>
          <w:tcPr>
            <w:tcW w:w="2430" w:type="dxa"/>
            <w:shd w:val="clear" w:color="auto" w:fill="auto"/>
          </w:tcPr>
          <w:p w14:paraId="00AC7FD2" w14:textId="77777777" w:rsidR="00124E23" w:rsidRPr="00752E29" w:rsidRDefault="00124E23" w:rsidP="005F106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4BAC7393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AABFD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4DDBB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B1A17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E49EF3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2ABC5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44FB9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35E07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20DAE2A6" w14:textId="77777777" w:rsidR="00124E23" w:rsidRPr="00752E29" w:rsidRDefault="00124E23" w:rsidP="005F10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E23" w:rsidRPr="00746218" w14:paraId="6F859B40" w14:textId="77777777" w:rsidTr="00124E23">
        <w:trPr>
          <w:trHeight w:val="249"/>
        </w:trPr>
        <w:tc>
          <w:tcPr>
            <w:tcW w:w="2430" w:type="dxa"/>
            <w:shd w:val="clear" w:color="auto" w:fill="auto"/>
          </w:tcPr>
          <w:p w14:paraId="5BD6E2F2" w14:textId="20564908" w:rsidR="00124E23" w:rsidRPr="00ED7947" w:rsidRDefault="00124E23" w:rsidP="002E4347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800" w:type="dxa"/>
          </w:tcPr>
          <w:p w14:paraId="221A8B1C" w14:textId="0D872377" w:rsidR="00124E23" w:rsidRPr="00B05880" w:rsidRDefault="00124E23" w:rsidP="00124E23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6F577940" w14:textId="77777777" w:rsidR="00124E23" w:rsidRPr="00ED7947" w:rsidRDefault="00124E23" w:rsidP="002E4347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9D3826A" w14:textId="55978281" w:rsidR="00124E23" w:rsidRPr="002E4347" w:rsidRDefault="00124E23" w:rsidP="00D8679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3EE138" w14:textId="77777777" w:rsidR="00124E23" w:rsidRPr="00ED7947" w:rsidRDefault="00124E23" w:rsidP="002E4347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1152EA7A" w14:textId="3076742B" w:rsidR="00124E23" w:rsidRPr="002E4347" w:rsidRDefault="00124E23" w:rsidP="00D8679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34FA0896" w14:textId="77777777" w:rsidR="00124E23" w:rsidRPr="00ED7947" w:rsidRDefault="00124E23" w:rsidP="002E4347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7283A28" w14:textId="4B535F46" w:rsidR="00124E23" w:rsidRPr="00B05880" w:rsidRDefault="00124E23" w:rsidP="00D8679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4BFE4D" w14:textId="77777777" w:rsidR="00124E23" w:rsidRPr="00ED7947" w:rsidRDefault="00124E23" w:rsidP="002E4347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shd w:val="clear" w:color="auto" w:fill="auto"/>
          </w:tcPr>
          <w:p w14:paraId="4767ADDC" w14:textId="587AEF79" w:rsidR="00124E23" w:rsidRPr="00B05880" w:rsidRDefault="00124E23" w:rsidP="00D867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</w:tr>
    </w:tbl>
    <w:p w14:paraId="75D8C694" w14:textId="77777777" w:rsidR="00D8679C" w:rsidRDefault="00D8679C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BABC15A" w14:textId="77777777" w:rsidR="00037302" w:rsidRDefault="00037302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7D883D" w14:textId="6AE0C328" w:rsidR="00A9493D" w:rsidRDefault="00A9493D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9493D">
        <w:rPr>
          <w:rFonts w:ascii="Angsana New" w:hAnsi="Angsana New" w:hint="cs"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708ACC7" w14:textId="32D93B77" w:rsidR="00A9493D" w:rsidRDefault="00A9493D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A9493D" w:rsidRPr="00040331" w14:paraId="6F756FEE" w14:textId="77777777" w:rsidTr="00AE2C53">
        <w:trPr>
          <w:tblHeader/>
        </w:trPr>
        <w:tc>
          <w:tcPr>
            <w:tcW w:w="2430" w:type="dxa"/>
          </w:tcPr>
          <w:p w14:paraId="49156995" w14:textId="77777777" w:rsidR="00A9493D" w:rsidRPr="0032573E" w:rsidRDefault="00A9493D" w:rsidP="00AE2C5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25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58065EC" w14:textId="77777777" w:rsidR="00A9493D" w:rsidRPr="0032573E" w:rsidRDefault="00A9493D" w:rsidP="00AE2C5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39D3050C" w14:textId="77777777" w:rsidR="00A9493D" w:rsidRPr="0032573E" w:rsidRDefault="00A9493D" w:rsidP="00AE2C5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25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9493D" w:rsidRPr="00040331" w14:paraId="011A7145" w14:textId="77777777" w:rsidTr="00AE2C53">
        <w:tc>
          <w:tcPr>
            <w:tcW w:w="2430" w:type="dxa"/>
          </w:tcPr>
          <w:p w14:paraId="5CDBB97F" w14:textId="77777777" w:rsidR="00A9493D" w:rsidRPr="0032573E" w:rsidRDefault="00A9493D" w:rsidP="00AE2C5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5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468249C" w14:textId="77777777" w:rsidR="00A9493D" w:rsidRPr="0032573E" w:rsidRDefault="00A9493D" w:rsidP="00AE2C5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A516EF4" w14:textId="6B3919B9" w:rsidR="00A9493D" w:rsidRPr="0032573E" w:rsidRDefault="00A9493D" w:rsidP="00AE2C5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573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25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</w:t>
            </w:r>
            <w:r w:rsidR="00FC50CF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325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คุณภาพดีในสกุลเงินที่เกี่ยวข้อง</w:t>
            </w:r>
          </w:p>
        </w:tc>
      </w:tr>
    </w:tbl>
    <w:p w14:paraId="6747BF33" w14:textId="56D8C892" w:rsidR="00F41962" w:rsidRDefault="00F41962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891E6F8" w14:textId="3999489F" w:rsidR="00A9493D" w:rsidRPr="00F41962" w:rsidRDefault="00A9493D" w:rsidP="00037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9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883C02C" w14:textId="77777777" w:rsidR="00A9493D" w:rsidRPr="00A9493D" w:rsidRDefault="00A9493D" w:rsidP="00A94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D20EE2" w14:textId="0429D257" w:rsidR="00A9493D" w:rsidRDefault="00A9493D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9493D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A9493D">
        <w:rPr>
          <w:rFonts w:ascii="Angsana New" w:hAnsi="Angsana New"/>
          <w:sz w:val="30"/>
          <w:szCs w:val="30"/>
          <w:cs/>
        </w:rPr>
        <w:t xml:space="preserve"> </w:t>
      </w:r>
      <w:r w:rsidRPr="00A9493D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9493D">
        <w:rPr>
          <w:rFonts w:ascii="Angsana New" w:hAnsi="Angsana New"/>
          <w:sz w:val="30"/>
          <w:szCs w:val="30"/>
          <w:cs/>
        </w:rPr>
        <w:t xml:space="preserve"> </w:t>
      </w:r>
      <w:r w:rsidRPr="00A9493D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C766D8F" w14:textId="77777777" w:rsidR="00A9493D" w:rsidRDefault="00A9493D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350"/>
        <w:gridCol w:w="1780"/>
        <w:gridCol w:w="1729"/>
        <w:gridCol w:w="273"/>
        <w:gridCol w:w="1639"/>
      </w:tblGrid>
      <w:tr w:rsidR="00CA0956" w:rsidRPr="00404B48" w14:paraId="479E4618" w14:textId="77777777" w:rsidTr="007778C7">
        <w:trPr>
          <w:trHeight w:val="20"/>
          <w:tblHeader/>
        </w:trPr>
        <w:tc>
          <w:tcPr>
            <w:tcW w:w="3329" w:type="dxa"/>
            <w:shd w:val="clear" w:color="auto" w:fill="auto"/>
            <w:vAlign w:val="bottom"/>
          </w:tcPr>
          <w:p w14:paraId="61724425" w14:textId="79668EBA" w:rsidR="00CA0956" w:rsidRPr="00CA0956" w:rsidRDefault="00CA0956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bookmarkStart w:id="4" w:name="_Hlk36150781"/>
            <w:r w:rsidRPr="00CA0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30" w:type="dxa"/>
            <w:gridSpan w:val="2"/>
            <w:vAlign w:val="bottom"/>
          </w:tcPr>
          <w:p w14:paraId="6E009825" w14:textId="67504CD4" w:rsidR="00CA0956" w:rsidRPr="00404B48" w:rsidRDefault="00CA0956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2962C4C8" w14:textId="0EA04D11" w:rsidR="00CA0956" w:rsidRPr="00404B48" w:rsidRDefault="00CA0956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vAlign w:val="bottom"/>
          </w:tcPr>
          <w:p w14:paraId="45937B3C" w14:textId="4F87D77D" w:rsidR="00CA0956" w:rsidRPr="00404B48" w:rsidRDefault="00CA0956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bottom"/>
          </w:tcPr>
          <w:p w14:paraId="65C1369E" w14:textId="77777777" w:rsidR="006C2670" w:rsidRPr="00404B48" w:rsidRDefault="006C2670" w:rsidP="006C267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7AD1F7F" w14:textId="405930A0" w:rsidR="00CA0956" w:rsidRPr="00404B48" w:rsidRDefault="006C267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bookmarkEnd w:id="4"/>
      <w:tr w:rsidR="00404B48" w:rsidRPr="00404B48" w14:paraId="201EA918" w14:textId="77777777" w:rsidTr="007778C7">
        <w:trPr>
          <w:trHeight w:val="168"/>
          <w:tblHeader/>
        </w:trPr>
        <w:tc>
          <w:tcPr>
            <w:tcW w:w="3329" w:type="dxa"/>
          </w:tcPr>
          <w:p w14:paraId="15AD8714" w14:textId="5BA669AB" w:rsidR="00404B48" w:rsidRPr="00404B48" w:rsidRDefault="00404B48" w:rsidP="00404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1" w:type="dxa"/>
            <w:gridSpan w:val="5"/>
          </w:tcPr>
          <w:p w14:paraId="3D23C3E3" w14:textId="429A5E29" w:rsidR="00404B48" w:rsidRPr="00404B48" w:rsidRDefault="00CA0956" w:rsidP="00404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      </w:t>
            </w:r>
            <w:r w:rsidR="006C26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404B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04B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04B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A0956" w:rsidRPr="00404B48" w14:paraId="001D5B9B" w14:textId="77777777" w:rsidTr="007778C7">
        <w:trPr>
          <w:trHeight w:val="168"/>
          <w:tblHeader/>
        </w:trPr>
        <w:tc>
          <w:tcPr>
            <w:tcW w:w="3329" w:type="dxa"/>
          </w:tcPr>
          <w:p w14:paraId="76285534" w14:textId="38B1BF18" w:rsidR="00CA0956" w:rsidRPr="007A6A6E" w:rsidRDefault="00CA0956" w:rsidP="00404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6A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23115" w:rsidRPr="007A6A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A6A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2563</w:t>
            </w:r>
          </w:p>
        </w:tc>
        <w:tc>
          <w:tcPr>
            <w:tcW w:w="5771" w:type="dxa"/>
            <w:gridSpan w:val="5"/>
          </w:tcPr>
          <w:p w14:paraId="0459B264" w14:textId="77777777" w:rsidR="00CA0956" w:rsidRDefault="00CA0956" w:rsidP="00404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A0956" w:rsidRPr="00404B48" w14:paraId="66A9FA45" w14:textId="77777777" w:rsidTr="007778C7">
        <w:trPr>
          <w:trHeight w:val="20"/>
        </w:trPr>
        <w:tc>
          <w:tcPr>
            <w:tcW w:w="3329" w:type="dxa"/>
          </w:tcPr>
          <w:p w14:paraId="5349B816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50" w:type="dxa"/>
          </w:tcPr>
          <w:p w14:paraId="4E2810F0" w14:textId="799F8F2C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9" w:type="dxa"/>
          </w:tcPr>
          <w:p w14:paraId="721EA512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</w:tcPr>
          <w:p w14:paraId="1CAF943C" w14:textId="178C8933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19D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>,060</w:t>
            </w:r>
          </w:p>
        </w:tc>
        <w:tc>
          <w:tcPr>
            <w:tcW w:w="273" w:type="dxa"/>
          </w:tcPr>
          <w:p w14:paraId="16D67C78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14C4970" w14:textId="56CDC7AD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</w:tr>
      <w:tr w:rsidR="00CA0956" w:rsidRPr="00404B48" w14:paraId="7262F9F6" w14:textId="77777777" w:rsidTr="007778C7">
        <w:trPr>
          <w:trHeight w:val="20"/>
        </w:trPr>
        <w:tc>
          <w:tcPr>
            <w:tcW w:w="3329" w:type="dxa"/>
          </w:tcPr>
          <w:p w14:paraId="21F305D5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50" w:type="dxa"/>
          </w:tcPr>
          <w:p w14:paraId="03337661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9" w:type="dxa"/>
          </w:tcPr>
          <w:p w14:paraId="68510AFA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</w:tcPr>
          <w:p w14:paraId="081F0B51" w14:textId="77777777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A01DB86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0136052" w14:textId="77777777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956" w:rsidRPr="00404B48" w14:paraId="459755E2" w14:textId="77777777" w:rsidTr="007778C7">
        <w:trPr>
          <w:trHeight w:val="20"/>
        </w:trPr>
        <w:tc>
          <w:tcPr>
            <w:tcW w:w="3329" w:type="dxa"/>
          </w:tcPr>
          <w:p w14:paraId="5A1C39D8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350" w:type="dxa"/>
          </w:tcPr>
          <w:p w14:paraId="07E3E778" w14:textId="79447AC6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9" w:type="dxa"/>
          </w:tcPr>
          <w:p w14:paraId="4D338B75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</w:tcPr>
          <w:p w14:paraId="4D79EF6E" w14:textId="4B94F4F6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18,555</w:t>
            </w:r>
          </w:p>
        </w:tc>
        <w:tc>
          <w:tcPr>
            <w:tcW w:w="273" w:type="dxa"/>
          </w:tcPr>
          <w:p w14:paraId="59E32653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F9DD8E9" w14:textId="47639FF8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</w:tr>
      <w:tr w:rsidR="00CA0956" w:rsidRPr="00404B48" w14:paraId="06909298" w14:textId="77777777" w:rsidTr="007778C7">
        <w:trPr>
          <w:trHeight w:val="20"/>
        </w:trPr>
        <w:tc>
          <w:tcPr>
            <w:tcW w:w="3329" w:type="dxa"/>
          </w:tcPr>
          <w:p w14:paraId="59C6A6E0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350" w:type="dxa"/>
          </w:tcPr>
          <w:p w14:paraId="34FCCF2B" w14:textId="5326FE6E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9" w:type="dxa"/>
          </w:tcPr>
          <w:p w14:paraId="61A47EC2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</w:tcPr>
          <w:p w14:paraId="7E9FC605" w14:textId="1B7BB46E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00C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527C9D16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99725C4" w14:textId="7FE96802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00C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A0956" w:rsidRPr="00404B48" w14:paraId="0338D060" w14:textId="77777777" w:rsidTr="007778C7">
        <w:trPr>
          <w:trHeight w:val="20"/>
        </w:trPr>
        <w:tc>
          <w:tcPr>
            <w:tcW w:w="3329" w:type="dxa"/>
          </w:tcPr>
          <w:p w14:paraId="33681151" w14:textId="54D4C938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50" w:type="dxa"/>
          </w:tcPr>
          <w:p w14:paraId="3A6D2BD7" w14:textId="678BB700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9" w:type="dxa"/>
          </w:tcPr>
          <w:p w14:paraId="0937A1AA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36419FF8" w14:textId="0FCFF200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3" w:type="dxa"/>
          </w:tcPr>
          <w:p w14:paraId="0EA2C331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0DB2C21" w14:textId="3FFBC459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A00C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A0956" w:rsidRPr="00404B48" w14:paraId="325D44CF" w14:textId="77777777" w:rsidTr="007778C7">
        <w:trPr>
          <w:trHeight w:val="20"/>
        </w:trPr>
        <w:tc>
          <w:tcPr>
            <w:tcW w:w="3329" w:type="dxa"/>
          </w:tcPr>
          <w:p w14:paraId="359E92F2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0" w:type="dxa"/>
          </w:tcPr>
          <w:p w14:paraId="1F781DDE" w14:textId="75F86CF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</w:tcPr>
          <w:p w14:paraId="5E1E90DC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55A81F23" w14:textId="017C708A" w:rsidR="00CA0956" w:rsidRPr="00404B48" w:rsidRDefault="00CA0956" w:rsidP="00CA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</w:t>
            </w:r>
            <w:r w:rsidR="007A6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3" w:type="dxa"/>
          </w:tcPr>
          <w:p w14:paraId="2DBF6C0A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2E0FE1FC" w14:textId="64185BBE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7,213</w:t>
            </w:r>
          </w:p>
        </w:tc>
      </w:tr>
      <w:tr w:rsidR="00CA0956" w:rsidRPr="00404B48" w14:paraId="1399361A" w14:textId="77777777" w:rsidTr="007778C7">
        <w:trPr>
          <w:trHeight w:val="20"/>
        </w:trPr>
        <w:tc>
          <w:tcPr>
            <w:tcW w:w="3329" w:type="dxa"/>
          </w:tcPr>
          <w:p w14:paraId="3F257EE2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04B4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350" w:type="dxa"/>
          </w:tcPr>
          <w:p w14:paraId="1C817B19" w14:textId="56792422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9" w:type="dxa"/>
          </w:tcPr>
          <w:p w14:paraId="2E5C1D23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ED6A441" w14:textId="036D6697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hAnsi="Angsana New" w:cs="Angsana New"/>
                <w:sz w:val="30"/>
                <w:szCs w:val="30"/>
              </w:rPr>
            </w:pPr>
            <w:r w:rsidRPr="00404B48">
              <w:rPr>
                <w:rFonts w:ascii="Angsana New" w:hAnsi="Angsana New" w:cs="Angsana New"/>
                <w:sz w:val="30"/>
                <w:szCs w:val="30"/>
              </w:rPr>
              <w:t>(96</w:t>
            </w:r>
            <w:r w:rsidR="007A6A6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04B4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2B68119B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FEC9EE9" w14:textId="1382C343" w:rsidR="00CA0956" w:rsidRPr="00404B48" w:rsidRDefault="00CA0956" w:rsidP="00CA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B48">
              <w:rPr>
                <w:rFonts w:ascii="Angsana New" w:hAnsi="Angsana New" w:cs="Angsana New"/>
                <w:sz w:val="30"/>
                <w:szCs w:val="30"/>
              </w:rPr>
              <w:t>(538)</w:t>
            </w:r>
          </w:p>
        </w:tc>
      </w:tr>
      <w:tr w:rsidR="00CA0956" w:rsidRPr="00404B48" w14:paraId="36D6D11D" w14:textId="77777777" w:rsidTr="007778C7">
        <w:trPr>
          <w:trHeight w:val="20"/>
        </w:trPr>
        <w:tc>
          <w:tcPr>
            <w:tcW w:w="3329" w:type="dxa"/>
          </w:tcPr>
          <w:p w14:paraId="77BD34AC" w14:textId="77777777" w:rsidR="00CA0956" w:rsidRPr="003A2C5B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50" w:type="dxa"/>
          </w:tcPr>
          <w:p w14:paraId="309A914A" w14:textId="006C157B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</w:tcPr>
          <w:p w14:paraId="34C47F74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715A4820" w14:textId="0D39DC1E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B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40,668</w:t>
            </w:r>
          </w:p>
        </w:tc>
        <w:tc>
          <w:tcPr>
            <w:tcW w:w="273" w:type="dxa"/>
          </w:tcPr>
          <w:p w14:paraId="2F8DDC4D" w14:textId="77777777" w:rsidR="00CA0956" w:rsidRPr="00404B48" w:rsidRDefault="00CA0956" w:rsidP="00CA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74D8A8F6" w14:textId="2ABA4C20" w:rsidR="00CA0956" w:rsidRPr="00404B48" w:rsidRDefault="00CA0956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B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6,675</w:t>
            </w:r>
          </w:p>
        </w:tc>
      </w:tr>
    </w:tbl>
    <w:p w14:paraId="415CBC19" w14:textId="1DA8D5DD" w:rsidR="00A9493D" w:rsidRPr="00BD6B45" w:rsidRDefault="00BD6B45" w:rsidP="00BD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25"/>
      </w:tblGrid>
      <w:tr w:rsidR="00A474D9" w:rsidRPr="00404B48" w14:paraId="78E5BD5C" w14:textId="77777777" w:rsidTr="006C2670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AC6D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B4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CF7A" w14:textId="68B63053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5B26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692CD38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8D7C678" w14:textId="3068BF76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474D9" w:rsidRPr="00404B48" w14:paraId="70B34436" w14:textId="77777777" w:rsidTr="006C2670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09E7579" w14:textId="3D85ED81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D70F4" w14:textId="39861A92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B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A09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04B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74D9" w:rsidRPr="00404B48" w14:paraId="7F03AFF6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CA53" w14:textId="77777777" w:rsidR="00A474D9" w:rsidRPr="00CA0956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0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0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A0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FA8BA0" w14:textId="77777777" w:rsidR="00A474D9" w:rsidRPr="00404B48" w:rsidRDefault="00A474D9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B38D1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14F6C8A" w14:textId="77777777" w:rsidR="00A474D9" w:rsidRPr="00404B48" w:rsidRDefault="00A474D9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74D9" w:rsidRPr="00404B48" w14:paraId="24A5C6B6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27BA9" w14:textId="77777777" w:rsidR="00A474D9" w:rsidRPr="00CA0956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9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A09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CECFA5" w14:textId="0A67FB1A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30,900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0D133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E66465A" w14:textId="47F99C46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</w:tr>
      <w:tr w:rsidR="00A474D9" w:rsidRPr="00404B48" w14:paraId="18DB1820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4E9B2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460045" w14:textId="77777777" w:rsidR="00A474D9" w:rsidRPr="006C2670" w:rsidRDefault="00A474D9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53028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B95473F" w14:textId="77777777" w:rsidR="00A474D9" w:rsidRPr="006C2670" w:rsidRDefault="00A474D9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D9" w:rsidRPr="00404B48" w14:paraId="4F580735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4E1B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762A6A" w14:textId="7CE6B0DD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12,382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45FEBA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949CD5B" w14:textId="0B90A41D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1,493</w:t>
            </w:r>
          </w:p>
        </w:tc>
      </w:tr>
      <w:tr w:rsidR="00A474D9" w:rsidRPr="00404B48" w14:paraId="5A1047A5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98015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398F1" w14:textId="5F6C217A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F445F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EBCDD" w14:textId="1504ABC3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A474D9" w:rsidRPr="00404B48" w14:paraId="68F8CF3B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96B38" w14:textId="2561C70F" w:rsidR="00A474D9" w:rsidRPr="00404B48" w:rsidRDefault="003A2C5B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31ADC" w14:textId="7CD640B4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A49C2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C572A" w14:textId="41E4D372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3,603</w:t>
            </w:r>
          </w:p>
        </w:tc>
      </w:tr>
      <w:tr w:rsidR="00A474D9" w:rsidRPr="00404B48" w14:paraId="4A07CA9E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2F6B5" w14:textId="55F54D52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04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404B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F434A" w14:textId="3FDB8E03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(962)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536F0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972DA" w14:textId="5F06170C" w:rsidR="00A474D9" w:rsidRPr="006C2670" w:rsidRDefault="000856E0" w:rsidP="00CA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sz w:val="30"/>
                <w:szCs w:val="30"/>
              </w:rPr>
              <w:t>(538)</w:t>
            </w:r>
          </w:p>
        </w:tc>
      </w:tr>
      <w:tr w:rsidR="00A474D9" w:rsidRPr="00404B48" w14:paraId="093F978D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FCCC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2D913" w14:textId="4A4BB314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EAC3C" w14:textId="77777777" w:rsidR="00A474D9" w:rsidRPr="00404B48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4236DC" w14:textId="04567956" w:rsidR="00A474D9" w:rsidRPr="006C2670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3,065</w:t>
            </w:r>
          </w:p>
        </w:tc>
      </w:tr>
    </w:tbl>
    <w:p w14:paraId="4EC02C49" w14:textId="3D5C4C3E" w:rsidR="00E74CE7" w:rsidRDefault="00E74CE7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203BD17E" w14:textId="37DE5800" w:rsidR="00B036A2" w:rsidRPr="00511BC5" w:rsidRDefault="00024FAF" w:rsidP="00511BC5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11BC5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F23B36" w:rsidRPr="00511BC5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511BC5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  <w:r w:rsidRPr="00511BC5">
        <w:rPr>
          <w:rFonts w:ascii="Angsana New" w:hAnsi="Angsana New"/>
          <w:sz w:val="30"/>
          <w:szCs w:val="30"/>
          <w:u w:val="none"/>
          <w:lang w:val="en-US"/>
        </w:rPr>
        <w:tab/>
      </w:r>
      <w:r w:rsidR="00B036A2" w:rsidRPr="00511BC5">
        <w:rPr>
          <w:rFonts w:ascii="Angsana New" w:hAnsi="Angsana New" w:hint="cs"/>
          <w:sz w:val="30"/>
          <w:szCs w:val="30"/>
          <w:u w:val="none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434EBA3" w14:textId="5D40B7BC" w:rsidR="00F23B36" w:rsidRPr="00F23B36" w:rsidRDefault="00F23B36" w:rsidP="00F23B3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69"/>
        <w:gridCol w:w="1642"/>
      </w:tblGrid>
      <w:tr w:rsidR="00F23B36" w:rsidRPr="00904E4C" w14:paraId="3275C437" w14:textId="77777777" w:rsidTr="001052F4">
        <w:trPr>
          <w:trHeight w:val="418"/>
        </w:trPr>
        <w:tc>
          <w:tcPr>
            <w:tcW w:w="2993" w:type="pct"/>
          </w:tcPr>
          <w:p w14:paraId="66C217D9" w14:textId="77777777" w:rsidR="00214BDD" w:rsidRDefault="00214BDD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1B8AE211" w14:textId="3D364A03" w:rsidR="00F23B36" w:rsidRPr="00904E4C" w:rsidRDefault="00214BDD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2563</w:t>
            </w:r>
          </w:p>
        </w:tc>
        <w:tc>
          <w:tcPr>
            <w:tcW w:w="948" w:type="pct"/>
          </w:tcPr>
          <w:p w14:paraId="6AFB97CB" w14:textId="77777777" w:rsidR="00214BDD" w:rsidRDefault="00214BDD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3A0F59BA" w14:textId="5DCBB56A" w:rsidR="00F23B36" w:rsidRPr="00904E4C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79F20D35" w14:textId="77777777" w:rsidR="00F23B36" w:rsidRPr="00904E4C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5253B03B" w14:textId="77777777" w:rsidR="00214BDD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55F1A5E2" w14:textId="50FB435A" w:rsidR="00F23B36" w:rsidRPr="00904E4C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C23CFA" w:rsidRPr="00904E4C" w14:paraId="4597678E" w14:textId="77777777" w:rsidTr="00C23CFA">
        <w:trPr>
          <w:trHeight w:val="434"/>
        </w:trPr>
        <w:tc>
          <w:tcPr>
            <w:tcW w:w="2993" w:type="pct"/>
          </w:tcPr>
          <w:p w14:paraId="6AF54825" w14:textId="3F19D9F7" w:rsidR="00C23CFA" w:rsidRPr="00904E4C" w:rsidRDefault="00C23CFA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007" w:type="pct"/>
            <w:gridSpan w:val="3"/>
          </w:tcPr>
          <w:p w14:paraId="47DB5D4E" w14:textId="4D08F4B1" w:rsidR="00C23CFA" w:rsidRPr="00904E4C" w:rsidRDefault="00C23CFA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052F4" w:rsidRPr="00904E4C" w14:paraId="1C499884" w14:textId="77777777" w:rsidTr="00422C46">
        <w:trPr>
          <w:trHeight w:val="418"/>
        </w:trPr>
        <w:tc>
          <w:tcPr>
            <w:tcW w:w="2993" w:type="pct"/>
          </w:tcPr>
          <w:p w14:paraId="125B25CE" w14:textId="77777777" w:rsidR="001052F4" w:rsidRPr="00422C46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22C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8" w:type="pct"/>
          </w:tcPr>
          <w:p w14:paraId="4E2C9E2E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0BD34BD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4307C627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52F4" w:rsidRPr="00904E4C" w14:paraId="35C93ABF" w14:textId="77777777" w:rsidTr="00422C46">
        <w:trPr>
          <w:trHeight w:val="405"/>
        </w:trPr>
        <w:tc>
          <w:tcPr>
            <w:tcW w:w="2993" w:type="pct"/>
          </w:tcPr>
          <w:p w14:paraId="061ABBC9" w14:textId="77777777" w:rsidR="001052F4" w:rsidRPr="00422C46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422C4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460C6302" w14:textId="1FE40BDF" w:rsidR="001052F4" w:rsidRPr="00166549" w:rsidRDefault="00422C46" w:rsidP="0042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hAnsi="Angsana New"/>
                <w:sz w:val="30"/>
                <w:szCs w:val="30"/>
              </w:rPr>
            </w:pPr>
            <w:r w:rsidRPr="00166549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  <w:tc>
          <w:tcPr>
            <w:tcW w:w="149" w:type="pct"/>
          </w:tcPr>
          <w:p w14:paraId="643F1B77" w14:textId="77777777" w:rsidR="001052F4" w:rsidRPr="00166549" w:rsidRDefault="001052F4" w:rsidP="0042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68AC51C1" w14:textId="21D5A9D3" w:rsidR="001052F4" w:rsidRPr="00166549" w:rsidRDefault="00422C46" w:rsidP="0042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166549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</w:tr>
      <w:tr w:rsidR="001052F4" w:rsidRPr="00904E4C" w14:paraId="4CA96C8F" w14:textId="77777777" w:rsidTr="00166549">
        <w:trPr>
          <w:trHeight w:val="405"/>
        </w:trPr>
        <w:tc>
          <w:tcPr>
            <w:tcW w:w="2993" w:type="pct"/>
          </w:tcPr>
          <w:p w14:paraId="54FDC755" w14:textId="77777777" w:rsidR="001052F4" w:rsidRPr="00F462F7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</w:tcPr>
          <w:p w14:paraId="723F0BBE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7B272C1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top w:val="double" w:sz="4" w:space="0" w:color="auto"/>
            </w:tcBorders>
          </w:tcPr>
          <w:p w14:paraId="5631B995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052F4" w:rsidRPr="00904E4C" w14:paraId="7AA7619F" w14:textId="77777777" w:rsidTr="00166549">
        <w:trPr>
          <w:trHeight w:val="405"/>
        </w:trPr>
        <w:tc>
          <w:tcPr>
            <w:tcW w:w="2993" w:type="pct"/>
          </w:tcPr>
          <w:p w14:paraId="5025249F" w14:textId="245EBE9E" w:rsidR="001052F4" w:rsidRPr="00501373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13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48" w:type="pct"/>
          </w:tcPr>
          <w:p w14:paraId="024D0694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60020DF7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159B1CAA" w14:textId="77777777" w:rsidR="001052F4" w:rsidRPr="00904E4C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052F4" w:rsidRPr="00904E4C" w14:paraId="03EA0DAE" w14:textId="77777777" w:rsidTr="00166549">
        <w:trPr>
          <w:trHeight w:val="405"/>
        </w:trPr>
        <w:tc>
          <w:tcPr>
            <w:tcW w:w="2993" w:type="pct"/>
          </w:tcPr>
          <w:p w14:paraId="26527237" w14:textId="47272115" w:rsidR="001052F4" w:rsidRPr="00501373" w:rsidRDefault="00166549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3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71B7519E" w14:textId="183E8558" w:rsidR="001052F4" w:rsidRPr="00166549" w:rsidRDefault="001052F4" w:rsidP="0010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hAnsi="Angsana New"/>
                <w:sz w:val="30"/>
                <w:szCs w:val="30"/>
              </w:rPr>
            </w:pPr>
            <w:r w:rsidRPr="00166549">
              <w:rPr>
                <w:rFonts w:ascii="Angsana New" w:hAnsi="Angsana New"/>
                <w:sz w:val="30"/>
                <w:szCs w:val="30"/>
              </w:rPr>
              <w:t>32,</w:t>
            </w:r>
            <w:r w:rsidRPr="0016654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9" w:type="pct"/>
          </w:tcPr>
          <w:p w14:paraId="20C31F2C" w14:textId="77777777" w:rsidR="001052F4" w:rsidRPr="00166549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54E22D20" w14:textId="4542AEEB" w:rsidR="001052F4" w:rsidRPr="00166549" w:rsidRDefault="001052F4" w:rsidP="0010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hAnsi="Angsana New"/>
                <w:sz w:val="30"/>
                <w:szCs w:val="30"/>
              </w:rPr>
            </w:pPr>
            <w:r w:rsidRPr="00166549">
              <w:rPr>
                <w:rFonts w:ascii="Angsana New" w:hAnsi="Angsana New"/>
                <w:sz w:val="30"/>
                <w:szCs w:val="30"/>
              </w:rPr>
              <w:t>32,</w:t>
            </w:r>
            <w:r w:rsidRPr="0016654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65A4C573" w14:textId="2624C516" w:rsidR="00501373" w:rsidRPr="00F41962" w:rsidRDefault="00501373">
      <w:pPr>
        <w:rPr>
          <w:rFonts w:asciiTheme="majorBidi" w:hAnsiTheme="majorBidi" w:cstheme="majorBidi"/>
          <w:sz w:val="30"/>
          <w:szCs w:val="30"/>
        </w:rPr>
      </w:pPr>
    </w:p>
    <w:p w14:paraId="5644D3CC" w14:textId="25F480A6" w:rsidR="00853ECE" w:rsidRPr="00853ECE" w:rsidRDefault="00853ECE" w:rsidP="00853EC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17</w:t>
      </w:r>
      <w:r w:rsidR="00596E7D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853ECE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เหตุการณ์ภายหลังรอบระยะเวลาที่รายงาน</w:t>
      </w:r>
    </w:p>
    <w:p w14:paraId="297E2130" w14:textId="77777777" w:rsidR="00853ECE" w:rsidRPr="00F41962" w:rsidRDefault="00853ECE" w:rsidP="00853ECE">
      <w:pPr>
        <w:rPr>
          <w:rFonts w:asciiTheme="majorBidi" w:hAnsiTheme="majorBidi" w:cstheme="majorBidi"/>
          <w:sz w:val="30"/>
          <w:szCs w:val="30"/>
        </w:rPr>
      </w:pPr>
    </w:p>
    <w:p w14:paraId="30AC1F98" w14:textId="13522DD2" w:rsidR="00853ECE" w:rsidRPr="007432E4" w:rsidRDefault="00853ECE" w:rsidP="0059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Pr="001B3FB0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FB0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3D0AC3">
        <w:rPr>
          <w:rFonts w:ascii="Angsana New" w:hAnsi="Angsana New" w:cs="Angsana New"/>
          <w:sz w:val="30"/>
          <w:szCs w:val="30"/>
        </w:rPr>
        <w:t>1</w:t>
      </w:r>
      <w:r w:rsidRPr="001B3FB0">
        <w:rPr>
          <w:rFonts w:ascii="Angsana New" w:hAnsi="Angsana New" w:cs="Angsana New"/>
          <w:sz w:val="30"/>
          <w:szCs w:val="30"/>
        </w:rPr>
        <w:t xml:space="preserve"> </w:t>
      </w:r>
      <w:r w:rsidR="007432E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FB0">
        <w:rPr>
          <w:rFonts w:ascii="Angsana New" w:hAnsi="Angsana New" w:cs="Angsana New"/>
          <w:sz w:val="30"/>
          <w:szCs w:val="30"/>
        </w:rPr>
        <w:t xml:space="preserve">2563 </w:t>
      </w:r>
      <w:r w:rsidR="00596E7D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Pr="001B3FB0">
        <w:rPr>
          <w:rFonts w:ascii="Angsana New" w:hAnsi="Angsana New" w:cs="Angsana New" w:hint="cs"/>
          <w:sz w:val="30"/>
          <w:szCs w:val="30"/>
          <w:cs/>
        </w:rPr>
        <w:t>มีมติ</w:t>
      </w:r>
      <w:r w:rsidR="00596E7D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1B3FB0">
        <w:rPr>
          <w:rFonts w:ascii="Angsana New" w:hAnsi="Angsana New" w:cs="Angsana New" w:hint="cs"/>
          <w:sz w:val="30"/>
          <w:szCs w:val="30"/>
          <w:cs/>
        </w:rPr>
        <w:t>จ่ายเงินปันผล</w:t>
      </w:r>
      <w:r w:rsidR="007432E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B3FB0">
        <w:rPr>
          <w:rFonts w:ascii="Angsana New" w:hAnsi="Angsana New" w:cs="Angsana New" w:hint="cs"/>
          <w:sz w:val="30"/>
          <w:szCs w:val="30"/>
          <w:cs/>
        </w:rPr>
        <w:t>สำหรับผลการดำเนินงานในปี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FB0">
        <w:rPr>
          <w:rFonts w:ascii="Angsana New" w:hAnsi="Angsana New" w:cs="Angsana New"/>
          <w:sz w:val="30"/>
          <w:szCs w:val="30"/>
        </w:rPr>
        <w:t xml:space="preserve">2562 </w:t>
      </w:r>
      <w:r w:rsidRPr="001B3FB0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7432E4">
        <w:rPr>
          <w:rFonts w:ascii="Angsana New" w:hAnsi="Angsana New" w:cs="Angsana New"/>
          <w:sz w:val="30"/>
          <w:szCs w:val="30"/>
        </w:rPr>
        <w:t>0.059</w:t>
      </w:r>
      <w:r w:rsidRPr="001B3FB0">
        <w:rPr>
          <w:rFonts w:ascii="Angsana New" w:hAnsi="Angsana New" w:cs="Angsana New"/>
          <w:sz w:val="30"/>
          <w:szCs w:val="30"/>
        </w:rPr>
        <w:t xml:space="preserve"> </w:t>
      </w:r>
      <w:r w:rsidRPr="001B3FB0">
        <w:rPr>
          <w:rFonts w:ascii="Angsana New" w:hAnsi="Angsana New" w:cs="Angsana New" w:hint="cs"/>
          <w:sz w:val="30"/>
          <w:szCs w:val="30"/>
          <w:cs/>
        </w:rPr>
        <w:t>บาท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FB0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7432E4">
        <w:rPr>
          <w:rFonts w:ascii="Angsana New" w:hAnsi="Angsana New" w:cs="Angsana New"/>
          <w:sz w:val="30"/>
          <w:szCs w:val="30"/>
        </w:rPr>
        <w:t>35.40</w:t>
      </w:r>
      <w:r w:rsidRPr="001B3FB0">
        <w:rPr>
          <w:rFonts w:ascii="Angsana New" w:hAnsi="Angsana New" w:cs="Angsana New"/>
          <w:sz w:val="30"/>
          <w:szCs w:val="30"/>
        </w:rPr>
        <w:t xml:space="preserve"> </w:t>
      </w:r>
      <w:r w:rsidRPr="001B3F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182829">
        <w:rPr>
          <w:rFonts w:ascii="Angsana New" w:hAnsi="Angsana New" w:cs="Angsana New" w:hint="cs"/>
          <w:sz w:val="30"/>
          <w:szCs w:val="30"/>
          <w:cs/>
        </w:rPr>
        <w:t>โดย</w:t>
      </w:r>
      <w:r w:rsidR="007432E4" w:rsidRPr="007432E4">
        <w:rPr>
          <w:rFonts w:ascii="Angsana New" w:hAnsi="Angsana New" w:cs="Angsana New" w:hint="cs"/>
          <w:sz w:val="30"/>
          <w:szCs w:val="30"/>
          <w:cs/>
        </w:rPr>
        <w:t>ก</w:t>
      </w:r>
      <w:r w:rsidR="00F23B36">
        <w:rPr>
          <w:rFonts w:ascii="Angsana New" w:hAnsi="Angsana New" w:cs="Angsana New" w:hint="cs"/>
          <w:sz w:val="30"/>
          <w:szCs w:val="30"/>
          <w:cs/>
        </w:rPr>
        <w:t>ำ</w:t>
      </w:r>
      <w:r w:rsidR="007432E4" w:rsidRPr="007432E4">
        <w:rPr>
          <w:rFonts w:ascii="Angsana New" w:hAnsi="Angsana New" w:cs="Angsana New" w:hint="cs"/>
          <w:sz w:val="30"/>
          <w:szCs w:val="30"/>
          <w:cs/>
        </w:rPr>
        <w:t>หนดจ่ายเงินปันผลในวันที่</w:t>
      </w:r>
      <w:r w:rsidR="007432E4" w:rsidRPr="007432E4">
        <w:rPr>
          <w:rFonts w:ascii="Angsana New" w:hAnsi="Angsana New" w:cs="Angsana New"/>
          <w:sz w:val="30"/>
          <w:szCs w:val="30"/>
          <w:cs/>
        </w:rPr>
        <w:t xml:space="preserve"> </w:t>
      </w:r>
      <w:r w:rsidR="003D0AC3">
        <w:rPr>
          <w:rFonts w:ascii="Angsana New" w:hAnsi="Angsana New" w:cs="Angsana New"/>
          <w:sz w:val="30"/>
          <w:szCs w:val="30"/>
        </w:rPr>
        <w:t>21</w:t>
      </w:r>
      <w:r w:rsidR="00F23B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32E4" w:rsidRPr="007432E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7432E4" w:rsidRPr="007432E4">
        <w:rPr>
          <w:rFonts w:ascii="Angsana New" w:hAnsi="Angsana New" w:cs="Angsana New"/>
          <w:sz w:val="30"/>
          <w:szCs w:val="30"/>
          <w:cs/>
        </w:rPr>
        <w:t xml:space="preserve"> </w:t>
      </w:r>
      <w:r w:rsidR="00F41962">
        <w:rPr>
          <w:rFonts w:ascii="Angsana New" w:hAnsi="Angsana New" w:cs="Angsana New"/>
          <w:sz w:val="30"/>
          <w:szCs w:val="30"/>
        </w:rPr>
        <w:t>2563</w:t>
      </w:r>
    </w:p>
    <w:sectPr w:rsidR="00853ECE" w:rsidRPr="007432E4" w:rsidSect="00B97748">
      <w:footerReference w:type="first" r:id="rId14"/>
      <w:pgSz w:w="11909" w:h="16834" w:code="9"/>
      <w:pgMar w:top="691" w:right="1152" w:bottom="576" w:left="1152" w:header="720" w:footer="720" w:gutter="0"/>
      <w:pgNumType w:start="2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D6A85" w14:textId="77777777" w:rsidR="006B4F57" w:rsidRDefault="006B4F57">
      <w:r>
        <w:separator/>
      </w:r>
    </w:p>
  </w:endnote>
  <w:endnote w:type="continuationSeparator" w:id="0">
    <w:p w14:paraId="298E8DE1" w14:textId="77777777" w:rsidR="006B4F57" w:rsidRDefault="006B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74825" w14:textId="77777777" w:rsidR="00B1422F" w:rsidRPr="003F549D" w:rsidRDefault="00F05EEE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B1422F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1422F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1422F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1422F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1422F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13129" w14:textId="06D2CC2B" w:rsidR="00B1422F" w:rsidRPr="00E96CB5" w:rsidRDefault="00B1422F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B5B8E" w14:textId="77777777" w:rsidR="00B1422F" w:rsidRPr="002B54E9" w:rsidRDefault="00B1422F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106BA" w14:textId="57CE7B5C" w:rsidR="00B1422F" w:rsidRPr="00C827F6" w:rsidRDefault="00B1422F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  <w:lang w:val="fr-FR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7B4A8" w14:textId="77777777" w:rsidR="006B4F57" w:rsidRDefault="006B4F57">
      <w:r>
        <w:separator/>
      </w:r>
    </w:p>
  </w:footnote>
  <w:footnote w:type="continuationSeparator" w:id="0">
    <w:p w14:paraId="45395626" w14:textId="77777777" w:rsidR="006B4F57" w:rsidRDefault="006B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2D30B" w14:textId="77777777" w:rsidR="00B1422F" w:rsidRPr="00FA7747" w:rsidRDefault="00B1422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B1422F" w:rsidRPr="00FA7747" w:rsidRDefault="00B1422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B1422F" w:rsidRPr="00074891" w:rsidRDefault="00B1422F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74EFA" w14:textId="77777777" w:rsidR="00B1422F" w:rsidRPr="00D50A39" w:rsidRDefault="00B1422F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B1422F" w:rsidRPr="00D50A39" w:rsidRDefault="00B1422F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52AAAA77" w:rsidR="00B1422F" w:rsidRDefault="00B1422F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B1422F" w:rsidRPr="00E86EA7" w:rsidRDefault="00B1422F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1F2E1" w14:textId="77777777" w:rsidR="00B1422F" w:rsidRPr="00D50A39" w:rsidRDefault="00B1422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B1422F" w:rsidRPr="00D50A39" w:rsidRDefault="00B1422F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B1422F" w:rsidRPr="00D50A39" w:rsidRDefault="00B1422F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B1422F" w:rsidRPr="00EF71A4" w:rsidRDefault="00B1422F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E37"/>
    <w:rsid w:val="00024F30"/>
    <w:rsid w:val="00024FAF"/>
    <w:rsid w:val="000251F8"/>
    <w:rsid w:val="00026132"/>
    <w:rsid w:val="0002666D"/>
    <w:rsid w:val="00027A4F"/>
    <w:rsid w:val="00031021"/>
    <w:rsid w:val="00031980"/>
    <w:rsid w:val="00031ADE"/>
    <w:rsid w:val="00032088"/>
    <w:rsid w:val="00032ABF"/>
    <w:rsid w:val="0003340E"/>
    <w:rsid w:val="00033EFB"/>
    <w:rsid w:val="0003418A"/>
    <w:rsid w:val="000344E2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45C"/>
    <w:rsid w:val="000444A8"/>
    <w:rsid w:val="00044B94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12BB"/>
    <w:rsid w:val="00051417"/>
    <w:rsid w:val="00052028"/>
    <w:rsid w:val="00052251"/>
    <w:rsid w:val="000529F4"/>
    <w:rsid w:val="0005331B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CF3"/>
    <w:rsid w:val="000672F9"/>
    <w:rsid w:val="000675C1"/>
    <w:rsid w:val="00070D40"/>
    <w:rsid w:val="000710E3"/>
    <w:rsid w:val="0007170E"/>
    <w:rsid w:val="00071E82"/>
    <w:rsid w:val="00072552"/>
    <w:rsid w:val="00072C45"/>
    <w:rsid w:val="00073367"/>
    <w:rsid w:val="00073B75"/>
    <w:rsid w:val="00074891"/>
    <w:rsid w:val="00074C76"/>
    <w:rsid w:val="00074F14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1B90"/>
    <w:rsid w:val="000822F7"/>
    <w:rsid w:val="000823FA"/>
    <w:rsid w:val="0008288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217B"/>
    <w:rsid w:val="00092224"/>
    <w:rsid w:val="00092A0F"/>
    <w:rsid w:val="00092B09"/>
    <w:rsid w:val="00092D90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8BA"/>
    <w:rsid w:val="000A49A3"/>
    <w:rsid w:val="000A4D19"/>
    <w:rsid w:val="000A5C96"/>
    <w:rsid w:val="000A6B33"/>
    <w:rsid w:val="000A6D5A"/>
    <w:rsid w:val="000A74A7"/>
    <w:rsid w:val="000A74FD"/>
    <w:rsid w:val="000A78E1"/>
    <w:rsid w:val="000A7BAD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504"/>
    <w:rsid w:val="000C1616"/>
    <w:rsid w:val="000C18FA"/>
    <w:rsid w:val="000C1EA0"/>
    <w:rsid w:val="000C1FA9"/>
    <w:rsid w:val="000C2252"/>
    <w:rsid w:val="000C254E"/>
    <w:rsid w:val="000C2873"/>
    <w:rsid w:val="000C2B80"/>
    <w:rsid w:val="000C37D4"/>
    <w:rsid w:val="000C4DF0"/>
    <w:rsid w:val="000C539F"/>
    <w:rsid w:val="000C582A"/>
    <w:rsid w:val="000C5849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40"/>
    <w:rsid w:val="000F0BC6"/>
    <w:rsid w:val="000F0E7C"/>
    <w:rsid w:val="000F1A6F"/>
    <w:rsid w:val="000F1B66"/>
    <w:rsid w:val="000F1F35"/>
    <w:rsid w:val="000F24CC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175D6"/>
    <w:rsid w:val="001201B0"/>
    <w:rsid w:val="001202FD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6617"/>
    <w:rsid w:val="00127668"/>
    <w:rsid w:val="00127C4B"/>
    <w:rsid w:val="00130D47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E4F"/>
    <w:rsid w:val="00143F40"/>
    <w:rsid w:val="0014408E"/>
    <w:rsid w:val="0014517B"/>
    <w:rsid w:val="0014562F"/>
    <w:rsid w:val="0014738E"/>
    <w:rsid w:val="001476E8"/>
    <w:rsid w:val="00150273"/>
    <w:rsid w:val="001504E8"/>
    <w:rsid w:val="00150A11"/>
    <w:rsid w:val="00150DDF"/>
    <w:rsid w:val="00151CA8"/>
    <w:rsid w:val="00151D2B"/>
    <w:rsid w:val="00152D0A"/>
    <w:rsid w:val="00152E00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A2C"/>
    <w:rsid w:val="00166549"/>
    <w:rsid w:val="0016746A"/>
    <w:rsid w:val="00167728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D90"/>
    <w:rsid w:val="00195DC1"/>
    <w:rsid w:val="00195E47"/>
    <w:rsid w:val="00196228"/>
    <w:rsid w:val="0019669B"/>
    <w:rsid w:val="001966D9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36B"/>
    <w:rsid w:val="001A6BB5"/>
    <w:rsid w:val="001A754E"/>
    <w:rsid w:val="001A7B99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B99"/>
    <w:rsid w:val="00241DE9"/>
    <w:rsid w:val="00242AF0"/>
    <w:rsid w:val="002430EB"/>
    <w:rsid w:val="0024351C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E5A"/>
    <w:rsid w:val="002917DD"/>
    <w:rsid w:val="00291FC2"/>
    <w:rsid w:val="002925F7"/>
    <w:rsid w:val="00293041"/>
    <w:rsid w:val="002931A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5B1"/>
    <w:rsid w:val="002A6930"/>
    <w:rsid w:val="002A7720"/>
    <w:rsid w:val="002A7BA5"/>
    <w:rsid w:val="002A7D0F"/>
    <w:rsid w:val="002B02ED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B84"/>
    <w:rsid w:val="002D304C"/>
    <w:rsid w:val="002D3165"/>
    <w:rsid w:val="002D334B"/>
    <w:rsid w:val="002D369B"/>
    <w:rsid w:val="002D36A5"/>
    <w:rsid w:val="002D409E"/>
    <w:rsid w:val="002D45A1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A8E"/>
    <w:rsid w:val="002E1BBC"/>
    <w:rsid w:val="002E2783"/>
    <w:rsid w:val="002E2AD3"/>
    <w:rsid w:val="002E34D3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102D7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B8A"/>
    <w:rsid w:val="00315F55"/>
    <w:rsid w:val="003167B1"/>
    <w:rsid w:val="003177CF"/>
    <w:rsid w:val="00317E7E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24C"/>
    <w:rsid w:val="00390943"/>
    <w:rsid w:val="00391515"/>
    <w:rsid w:val="003916EC"/>
    <w:rsid w:val="003920EB"/>
    <w:rsid w:val="003924DC"/>
    <w:rsid w:val="00392A7D"/>
    <w:rsid w:val="00393A9B"/>
    <w:rsid w:val="00393B38"/>
    <w:rsid w:val="00393D16"/>
    <w:rsid w:val="00393E88"/>
    <w:rsid w:val="00394980"/>
    <w:rsid w:val="0039519B"/>
    <w:rsid w:val="003955B1"/>
    <w:rsid w:val="00395D09"/>
    <w:rsid w:val="00396930"/>
    <w:rsid w:val="003969E7"/>
    <w:rsid w:val="00396DDB"/>
    <w:rsid w:val="003A00DB"/>
    <w:rsid w:val="003A0174"/>
    <w:rsid w:val="003A02A1"/>
    <w:rsid w:val="003A0E2D"/>
    <w:rsid w:val="003A0EF4"/>
    <w:rsid w:val="003A1095"/>
    <w:rsid w:val="003A20B0"/>
    <w:rsid w:val="003A24E7"/>
    <w:rsid w:val="003A2785"/>
    <w:rsid w:val="003A2C5B"/>
    <w:rsid w:val="003A318B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111"/>
    <w:rsid w:val="003E4FB7"/>
    <w:rsid w:val="003E5029"/>
    <w:rsid w:val="003E516A"/>
    <w:rsid w:val="003E580F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728F"/>
    <w:rsid w:val="003F759B"/>
    <w:rsid w:val="003F7692"/>
    <w:rsid w:val="004003D7"/>
    <w:rsid w:val="00400A0A"/>
    <w:rsid w:val="00400B11"/>
    <w:rsid w:val="00400DE0"/>
    <w:rsid w:val="004011B4"/>
    <w:rsid w:val="00401310"/>
    <w:rsid w:val="00401335"/>
    <w:rsid w:val="00401973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72D5"/>
    <w:rsid w:val="00417874"/>
    <w:rsid w:val="00420121"/>
    <w:rsid w:val="00420763"/>
    <w:rsid w:val="004210F2"/>
    <w:rsid w:val="004215F2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D5"/>
    <w:rsid w:val="00434652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44F7"/>
    <w:rsid w:val="00445196"/>
    <w:rsid w:val="00446209"/>
    <w:rsid w:val="004464BA"/>
    <w:rsid w:val="00446B86"/>
    <w:rsid w:val="00446CE8"/>
    <w:rsid w:val="00447101"/>
    <w:rsid w:val="00447BB8"/>
    <w:rsid w:val="00450081"/>
    <w:rsid w:val="0045017E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D39"/>
    <w:rsid w:val="00457C6E"/>
    <w:rsid w:val="00460722"/>
    <w:rsid w:val="00461139"/>
    <w:rsid w:val="0046129B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A00"/>
    <w:rsid w:val="00471DC9"/>
    <w:rsid w:val="0047202B"/>
    <w:rsid w:val="00472BB2"/>
    <w:rsid w:val="00472CC1"/>
    <w:rsid w:val="00472CE7"/>
    <w:rsid w:val="00473842"/>
    <w:rsid w:val="0047402E"/>
    <w:rsid w:val="004745E7"/>
    <w:rsid w:val="00474AB7"/>
    <w:rsid w:val="004760B1"/>
    <w:rsid w:val="0047798B"/>
    <w:rsid w:val="00480284"/>
    <w:rsid w:val="0048031E"/>
    <w:rsid w:val="004806FA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725"/>
    <w:rsid w:val="00486E3E"/>
    <w:rsid w:val="00487521"/>
    <w:rsid w:val="00487F3F"/>
    <w:rsid w:val="0049062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CE0"/>
    <w:rsid w:val="00510CCA"/>
    <w:rsid w:val="005112D8"/>
    <w:rsid w:val="00511A04"/>
    <w:rsid w:val="00511BC5"/>
    <w:rsid w:val="0051239F"/>
    <w:rsid w:val="00512FED"/>
    <w:rsid w:val="00513618"/>
    <w:rsid w:val="00513669"/>
    <w:rsid w:val="00514B48"/>
    <w:rsid w:val="00516DAB"/>
    <w:rsid w:val="005170FF"/>
    <w:rsid w:val="005171A5"/>
    <w:rsid w:val="00517632"/>
    <w:rsid w:val="00517792"/>
    <w:rsid w:val="00517A12"/>
    <w:rsid w:val="005200AE"/>
    <w:rsid w:val="0052030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7EC0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3CBB"/>
    <w:rsid w:val="00553D3B"/>
    <w:rsid w:val="0055449D"/>
    <w:rsid w:val="00554A2A"/>
    <w:rsid w:val="00555EDF"/>
    <w:rsid w:val="00555F77"/>
    <w:rsid w:val="00556047"/>
    <w:rsid w:val="005563F9"/>
    <w:rsid w:val="005565D3"/>
    <w:rsid w:val="00557086"/>
    <w:rsid w:val="00557977"/>
    <w:rsid w:val="00557B07"/>
    <w:rsid w:val="00557EB3"/>
    <w:rsid w:val="00560059"/>
    <w:rsid w:val="005600C3"/>
    <w:rsid w:val="005606A7"/>
    <w:rsid w:val="00561060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4C0"/>
    <w:rsid w:val="00565C0A"/>
    <w:rsid w:val="0056643C"/>
    <w:rsid w:val="005664D4"/>
    <w:rsid w:val="00567E72"/>
    <w:rsid w:val="00570159"/>
    <w:rsid w:val="005707AF"/>
    <w:rsid w:val="0057161B"/>
    <w:rsid w:val="005717B1"/>
    <w:rsid w:val="0057213F"/>
    <w:rsid w:val="00572958"/>
    <w:rsid w:val="005734D5"/>
    <w:rsid w:val="00573E0B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53F"/>
    <w:rsid w:val="00587B8D"/>
    <w:rsid w:val="00590188"/>
    <w:rsid w:val="0059063A"/>
    <w:rsid w:val="00590891"/>
    <w:rsid w:val="0059192C"/>
    <w:rsid w:val="00591A8D"/>
    <w:rsid w:val="005921B5"/>
    <w:rsid w:val="005929F0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162D"/>
    <w:rsid w:val="005A2674"/>
    <w:rsid w:val="005A27A4"/>
    <w:rsid w:val="005A33EA"/>
    <w:rsid w:val="005A356F"/>
    <w:rsid w:val="005A3ACE"/>
    <w:rsid w:val="005A3F43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98"/>
    <w:rsid w:val="005C4256"/>
    <w:rsid w:val="005C478E"/>
    <w:rsid w:val="005C5019"/>
    <w:rsid w:val="005C55F6"/>
    <w:rsid w:val="005C56C2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E48"/>
    <w:rsid w:val="005F3E86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C00"/>
    <w:rsid w:val="00603102"/>
    <w:rsid w:val="00603A65"/>
    <w:rsid w:val="00603F19"/>
    <w:rsid w:val="006040AC"/>
    <w:rsid w:val="006048DC"/>
    <w:rsid w:val="00604A5E"/>
    <w:rsid w:val="00605A61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C5"/>
    <w:rsid w:val="00651E4F"/>
    <w:rsid w:val="006521CF"/>
    <w:rsid w:val="0065301E"/>
    <w:rsid w:val="00653284"/>
    <w:rsid w:val="006532BF"/>
    <w:rsid w:val="006536D3"/>
    <w:rsid w:val="00653873"/>
    <w:rsid w:val="00653D30"/>
    <w:rsid w:val="00654A8B"/>
    <w:rsid w:val="00654BA6"/>
    <w:rsid w:val="00654C7E"/>
    <w:rsid w:val="006551B4"/>
    <w:rsid w:val="00655426"/>
    <w:rsid w:val="00655F3F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26AF"/>
    <w:rsid w:val="00662A02"/>
    <w:rsid w:val="00662BB5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7A0"/>
    <w:rsid w:val="00670838"/>
    <w:rsid w:val="006715D8"/>
    <w:rsid w:val="0067170B"/>
    <w:rsid w:val="00672330"/>
    <w:rsid w:val="006737C8"/>
    <w:rsid w:val="00673A47"/>
    <w:rsid w:val="00673E82"/>
    <w:rsid w:val="00674334"/>
    <w:rsid w:val="00674633"/>
    <w:rsid w:val="00674730"/>
    <w:rsid w:val="00674CDE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2A48"/>
    <w:rsid w:val="00682B0F"/>
    <w:rsid w:val="00682EE0"/>
    <w:rsid w:val="006836CC"/>
    <w:rsid w:val="00683869"/>
    <w:rsid w:val="00683FEA"/>
    <w:rsid w:val="0068426B"/>
    <w:rsid w:val="00684291"/>
    <w:rsid w:val="00684642"/>
    <w:rsid w:val="00685002"/>
    <w:rsid w:val="00685444"/>
    <w:rsid w:val="00685B00"/>
    <w:rsid w:val="00685B8F"/>
    <w:rsid w:val="00685C82"/>
    <w:rsid w:val="0068628F"/>
    <w:rsid w:val="0068633C"/>
    <w:rsid w:val="00687AB4"/>
    <w:rsid w:val="00687E1C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60F2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5133"/>
    <w:rsid w:val="006D5174"/>
    <w:rsid w:val="006D5691"/>
    <w:rsid w:val="006D5741"/>
    <w:rsid w:val="006D5D49"/>
    <w:rsid w:val="006D5DA4"/>
    <w:rsid w:val="006D6303"/>
    <w:rsid w:val="006D6464"/>
    <w:rsid w:val="006D6AB4"/>
    <w:rsid w:val="006D6D32"/>
    <w:rsid w:val="006D6F1A"/>
    <w:rsid w:val="006D7274"/>
    <w:rsid w:val="006D745C"/>
    <w:rsid w:val="006D7910"/>
    <w:rsid w:val="006D7E58"/>
    <w:rsid w:val="006E023B"/>
    <w:rsid w:val="006E0758"/>
    <w:rsid w:val="006E1138"/>
    <w:rsid w:val="006E1C60"/>
    <w:rsid w:val="006E288C"/>
    <w:rsid w:val="006E3A28"/>
    <w:rsid w:val="006E3C77"/>
    <w:rsid w:val="006E42E5"/>
    <w:rsid w:val="006E4E4B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6C"/>
    <w:rsid w:val="00741486"/>
    <w:rsid w:val="0074161F"/>
    <w:rsid w:val="00742C89"/>
    <w:rsid w:val="00743106"/>
    <w:rsid w:val="007432E4"/>
    <w:rsid w:val="007436C9"/>
    <w:rsid w:val="00743970"/>
    <w:rsid w:val="00743992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8BE"/>
    <w:rsid w:val="00750CE4"/>
    <w:rsid w:val="00750EC8"/>
    <w:rsid w:val="007512BD"/>
    <w:rsid w:val="00751A6B"/>
    <w:rsid w:val="00752892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AA4"/>
    <w:rsid w:val="007601A2"/>
    <w:rsid w:val="0076226D"/>
    <w:rsid w:val="00762817"/>
    <w:rsid w:val="00762D0F"/>
    <w:rsid w:val="00762E13"/>
    <w:rsid w:val="00762E1F"/>
    <w:rsid w:val="007633FF"/>
    <w:rsid w:val="00764FAD"/>
    <w:rsid w:val="00765145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6E"/>
    <w:rsid w:val="007A6A9E"/>
    <w:rsid w:val="007A7E12"/>
    <w:rsid w:val="007B0D41"/>
    <w:rsid w:val="007B1801"/>
    <w:rsid w:val="007B189E"/>
    <w:rsid w:val="007B1A3D"/>
    <w:rsid w:val="007B2246"/>
    <w:rsid w:val="007B2BF0"/>
    <w:rsid w:val="007B301B"/>
    <w:rsid w:val="007B4809"/>
    <w:rsid w:val="007B52BE"/>
    <w:rsid w:val="007B5544"/>
    <w:rsid w:val="007B5F61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40F8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16E8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AE"/>
    <w:rsid w:val="0085643B"/>
    <w:rsid w:val="0085663D"/>
    <w:rsid w:val="00856CF6"/>
    <w:rsid w:val="00856D89"/>
    <w:rsid w:val="00857228"/>
    <w:rsid w:val="0085730E"/>
    <w:rsid w:val="0085758E"/>
    <w:rsid w:val="008579C6"/>
    <w:rsid w:val="0086050C"/>
    <w:rsid w:val="00860B0A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FF8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79A5"/>
    <w:rsid w:val="00887A9B"/>
    <w:rsid w:val="00890104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49"/>
    <w:rsid w:val="008C1D14"/>
    <w:rsid w:val="008C2C97"/>
    <w:rsid w:val="008C3634"/>
    <w:rsid w:val="008C3780"/>
    <w:rsid w:val="008C3AE2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F47"/>
    <w:rsid w:val="008D06F6"/>
    <w:rsid w:val="008D0CCA"/>
    <w:rsid w:val="008D0D85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A95"/>
    <w:rsid w:val="008E6196"/>
    <w:rsid w:val="008E629F"/>
    <w:rsid w:val="008E69B4"/>
    <w:rsid w:val="008E6E0F"/>
    <w:rsid w:val="008E716F"/>
    <w:rsid w:val="008E795E"/>
    <w:rsid w:val="008F0B59"/>
    <w:rsid w:val="008F0DC5"/>
    <w:rsid w:val="008F0ED8"/>
    <w:rsid w:val="008F1006"/>
    <w:rsid w:val="008F1011"/>
    <w:rsid w:val="008F1D04"/>
    <w:rsid w:val="008F2282"/>
    <w:rsid w:val="008F22A0"/>
    <w:rsid w:val="008F26C0"/>
    <w:rsid w:val="008F3364"/>
    <w:rsid w:val="008F3771"/>
    <w:rsid w:val="008F3F48"/>
    <w:rsid w:val="008F436C"/>
    <w:rsid w:val="008F49A1"/>
    <w:rsid w:val="008F4ECF"/>
    <w:rsid w:val="008F550E"/>
    <w:rsid w:val="008F58E6"/>
    <w:rsid w:val="008F5A23"/>
    <w:rsid w:val="008F5D71"/>
    <w:rsid w:val="008F6123"/>
    <w:rsid w:val="008F656C"/>
    <w:rsid w:val="008F6F36"/>
    <w:rsid w:val="008F7144"/>
    <w:rsid w:val="008F751B"/>
    <w:rsid w:val="008F7D29"/>
    <w:rsid w:val="009003E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144B"/>
    <w:rsid w:val="00911699"/>
    <w:rsid w:val="009119E7"/>
    <w:rsid w:val="00911DB1"/>
    <w:rsid w:val="00911EC9"/>
    <w:rsid w:val="00912FFE"/>
    <w:rsid w:val="00913498"/>
    <w:rsid w:val="009139DD"/>
    <w:rsid w:val="00914F63"/>
    <w:rsid w:val="00915626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2438"/>
    <w:rsid w:val="0093270F"/>
    <w:rsid w:val="009334D2"/>
    <w:rsid w:val="00933895"/>
    <w:rsid w:val="00933C4A"/>
    <w:rsid w:val="00934809"/>
    <w:rsid w:val="00934842"/>
    <w:rsid w:val="00934DC3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52B"/>
    <w:rsid w:val="009668FC"/>
    <w:rsid w:val="0096698E"/>
    <w:rsid w:val="00966A86"/>
    <w:rsid w:val="00966FDC"/>
    <w:rsid w:val="00967476"/>
    <w:rsid w:val="00967806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872"/>
    <w:rsid w:val="00974B5C"/>
    <w:rsid w:val="00975694"/>
    <w:rsid w:val="009762D7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34D6"/>
    <w:rsid w:val="009B3B35"/>
    <w:rsid w:val="009B420D"/>
    <w:rsid w:val="009B4212"/>
    <w:rsid w:val="009B4F04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53"/>
    <w:rsid w:val="009D68C8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BF2"/>
    <w:rsid w:val="00A01A84"/>
    <w:rsid w:val="00A02D74"/>
    <w:rsid w:val="00A031E2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BE3"/>
    <w:rsid w:val="00A0707C"/>
    <w:rsid w:val="00A07099"/>
    <w:rsid w:val="00A0783C"/>
    <w:rsid w:val="00A07AC3"/>
    <w:rsid w:val="00A07AE2"/>
    <w:rsid w:val="00A07CAB"/>
    <w:rsid w:val="00A100FA"/>
    <w:rsid w:val="00A10EDE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401CC"/>
    <w:rsid w:val="00A408D6"/>
    <w:rsid w:val="00A41074"/>
    <w:rsid w:val="00A41BFD"/>
    <w:rsid w:val="00A4230F"/>
    <w:rsid w:val="00A42EBE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75B9"/>
    <w:rsid w:val="00A57ACF"/>
    <w:rsid w:val="00A60880"/>
    <w:rsid w:val="00A60D06"/>
    <w:rsid w:val="00A61497"/>
    <w:rsid w:val="00A619CC"/>
    <w:rsid w:val="00A61DEF"/>
    <w:rsid w:val="00A629EA"/>
    <w:rsid w:val="00A62A6B"/>
    <w:rsid w:val="00A63504"/>
    <w:rsid w:val="00A638B9"/>
    <w:rsid w:val="00A638FA"/>
    <w:rsid w:val="00A63E4E"/>
    <w:rsid w:val="00A64D20"/>
    <w:rsid w:val="00A65058"/>
    <w:rsid w:val="00A6567A"/>
    <w:rsid w:val="00A65A25"/>
    <w:rsid w:val="00A65ADB"/>
    <w:rsid w:val="00A65D2C"/>
    <w:rsid w:val="00A67833"/>
    <w:rsid w:val="00A67A0F"/>
    <w:rsid w:val="00A67E3F"/>
    <w:rsid w:val="00A7013A"/>
    <w:rsid w:val="00A70295"/>
    <w:rsid w:val="00A703E3"/>
    <w:rsid w:val="00A705CB"/>
    <w:rsid w:val="00A70A73"/>
    <w:rsid w:val="00A719F3"/>
    <w:rsid w:val="00A71B5D"/>
    <w:rsid w:val="00A720C2"/>
    <w:rsid w:val="00A72795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3320"/>
    <w:rsid w:val="00A834E3"/>
    <w:rsid w:val="00A836C8"/>
    <w:rsid w:val="00A8451C"/>
    <w:rsid w:val="00A8494E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2AB6"/>
    <w:rsid w:val="00A92EA7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5F9D"/>
    <w:rsid w:val="00AA681D"/>
    <w:rsid w:val="00AA6B6C"/>
    <w:rsid w:val="00AA706A"/>
    <w:rsid w:val="00AA7325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FD1"/>
    <w:rsid w:val="00AB4279"/>
    <w:rsid w:val="00AB4561"/>
    <w:rsid w:val="00AB5300"/>
    <w:rsid w:val="00AB7374"/>
    <w:rsid w:val="00AB7AC3"/>
    <w:rsid w:val="00AC0204"/>
    <w:rsid w:val="00AC0544"/>
    <w:rsid w:val="00AC080E"/>
    <w:rsid w:val="00AC09E6"/>
    <w:rsid w:val="00AC0E42"/>
    <w:rsid w:val="00AC16D0"/>
    <w:rsid w:val="00AC2050"/>
    <w:rsid w:val="00AC287C"/>
    <w:rsid w:val="00AC305C"/>
    <w:rsid w:val="00AC31B8"/>
    <w:rsid w:val="00AC3590"/>
    <w:rsid w:val="00AC375F"/>
    <w:rsid w:val="00AC3C4A"/>
    <w:rsid w:val="00AC4402"/>
    <w:rsid w:val="00AC453B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D0AB8"/>
    <w:rsid w:val="00AD0C61"/>
    <w:rsid w:val="00AD1546"/>
    <w:rsid w:val="00AD1A1A"/>
    <w:rsid w:val="00AD1B19"/>
    <w:rsid w:val="00AD1CAC"/>
    <w:rsid w:val="00AD1D39"/>
    <w:rsid w:val="00AD2289"/>
    <w:rsid w:val="00AD23B9"/>
    <w:rsid w:val="00AD29B3"/>
    <w:rsid w:val="00AD2CF6"/>
    <w:rsid w:val="00AD3001"/>
    <w:rsid w:val="00AD31F9"/>
    <w:rsid w:val="00AD328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36A2"/>
    <w:rsid w:val="00B04047"/>
    <w:rsid w:val="00B0420D"/>
    <w:rsid w:val="00B048DB"/>
    <w:rsid w:val="00B04DC2"/>
    <w:rsid w:val="00B0511F"/>
    <w:rsid w:val="00B05316"/>
    <w:rsid w:val="00B05467"/>
    <w:rsid w:val="00B05880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D2D"/>
    <w:rsid w:val="00B50E4A"/>
    <w:rsid w:val="00B515CB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CE"/>
    <w:rsid w:val="00B601CD"/>
    <w:rsid w:val="00B6126D"/>
    <w:rsid w:val="00B634AD"/>
    <w:rsid w:val="00B63D0A"/>
    <w:rsid w:val="00B6664B"/>
    <w:rsid w:val="00B67BC4"/>
    <w:rsid w:val="00B67CD2"/>
    <w:rsid w:val="00B70329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6E"/>
    <w:rsid w:val="00B73DC3"/>
    <w:rsid w:val="00B73FF6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F03"/>
    <w:rsid w:val="00B8009E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348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3A"/>
    <w:rsid w:val="00B94D9C"/>
    <w:rsid w:val="00B95020"/>
    <w:rsid w:val="00B95295"/>
    <w:rsid w:val="00B9578D"/>
    <w:rsid w:val="00B95D4B"/>
    <w:rsid w:val="00B96304"/>
    <w:rsid w:val="00B96E6D"/>
    <w:rsid w:val="00B97545"/>
    <w:rsid w:val="00B97568"/>
    <w:rsid w:val="00B97748"/>
    <w:rsid w:val="00B97E39"/>
    <w:rsid w:val="00BA00DC"/>
    <w:rsid w:val="00BA0726"/>
    <w:rsid w:val="00BA0DFB"/>
    <w:rsid w:val="00BA1341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4DC9"/>
    <w:rsid w:val="00BC4EA8"/>
    <w:rsid w:val="00BC5F0F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94B"/>
    <w:rsid w:val="00BF2E5D"/>
    <w:rsid w:val="00BF300E"/>
    <w:rsid w:val="00BF35BC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1286"/>
    <w:rsid w:val="00C024D4"/>
    <w:rsid w:val="00C025EF"/>
    <w:rsid w:val="00C0267E"/>
    <w:rsid w:val="00C027A4"/>
    <w:rsid w:val="00C02881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89B"/>
    <w:rsid w:val="00C31BAD"/>
    <w:rsid w:val="00C326AA"/>
    <w:rsid w:val="00C331FD"/>
    <w:rsid w:val="00C333C9"/>
    <w:rsid w:val="00C33799"/>
    <w:rsid w:val="00C3402B"/>
    <w:rsid w:val="00C34496"/>
    <w:rsid w:val="00C34525"/>
    <w:rsid w:val="00C34844"/>
    <w:rsid w:val="00C350C8"/>
    <w:rsid w:val="00C35688"/>
    <w:rsid w:val="00C35F09"/>
    <w:rsid w:val="00C36595"/>
    <w:rsid w:val="00C3663C"/>
    <w:rsid w:val="00C36FEB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70F6"/>
    <w:rsid w:val="00C576CF"/>
    <w:rsid w:val="00C6034F"/>
    <w:rsid w:val="00C60544"/>
    <w:rsid w:val="00C60AD9"/>
    <w:rsid w:val="00C615A4"/>
    <w:rsid w:val="00C61646"/>
    <w:rsid w:val="00C61D1D"/>
    <w:rsid w:val="00C61DFE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A3E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5BF7"/>
    <w:rsid w:val="00C961BC"/>
    <w:rsid w:val="00C96E28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3708"/>
    <w:rsid w:val="00CA46CA"/>
    <w:rsid w:val="00CA4721"/>
    <w:rsid w:val="00CA4974"/>
    <w:rsid w:val="00CA4F56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6DB"/>
    <w:rsid w:val="00CD4CC0"/>
    <w:rsid w:val="00CD4D01"/>
    <w:rsid w:val="00CD4FFC"/>
    <w:rsid w:val="00CD54F6"/>
    <w:rsid w:val="00CD6E59"/>
    <w:rsid w:val="00CD6FEE"/>
    <w:rsid w:val="00CD7DC1"/>
    <w:rsid w:val="00CE0B27"/>
    <w:rsid w:val="00CE1345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6370"/>
    <w:rsid w:val="00CF7221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6735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4270"/>
    <w:rsid w:val="00D24482"/>
    <w:rsid w:val="00D2454A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381"/>
    <w:rsid w:val="00D403AD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A48"/>
    <w:rsid w:val="00D90ABD"/>
    <w:rsid w:val="00D91B77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7CF9"/>
    <w:rsid w:val="00DA7EDD"/>
    <w:rsid w:val="00DB008F"/>
    <w:rsid w:val="00DB0120"/>
    <w:rsid w:val="00DB02D5"/>
    <w:rsid w:val="00DB1063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8B0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31B5"/>
    <w:rsid w:val="00DE3298"/>
    <w:rsid w:val="00DE3723"/>
    <w:rsid w:val="00DE376B"/>
    <w:rsid w:val="00DE39E4"/>
    <w:rsid w:val="00DE3B1A"/>
    <w:rsid w:val="00DE3B34"/>
    <w:rsid w:val="00DE4D22"/>
    <w:rsid w:val="00DE5971"/>
    <w:rsid w:val="00DE5D25"/>
    <w:rsid w:val="00DE65D6"/>
    <w:rsid w:val="00DE6D8B"/>
    <w:rsid w:val="00DE74BA"/>
    <w:rsid w:val="00DE7CC9"/>
    <w:rsid w:val="00DF04BF"/>
    <w:rsid w:val="00DF1350"/>
    <w:rsid w:val="00DF16A3"/>
    <w:rsid w:val="00DF21BC"/>
    <w:rsid w:val="00DF21E2"/>
    <w:rsid w:val="00DF288A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440"/>
    <w:rsid w:val="00E00979"/>
    <w:rsid w:val="00E00F89"/>
    <w:rsid w:val="00E01414"/>
    <w:rsid w:val="00E01E6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966"/>
    <w:rsid w:val="00E1697B"/>
    <w:rsid w:val="00E1774A"/>
    <w:rsid w:val="00E17A74"/>
    <w:rsid w:val="00E2093A"/>
    <w:rsid w:val="00E21308"/>
    <w:rsid w:val="00E214D9"/>
    <w:rsid w:val="00E22007"/>
    <w:rsid w:val="00E22878"/>
    <w:rsid w:val="00E2397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C9D"/>
    <w:rsid w:val="00E27D38"/>
    <w:rsid w:val="00E304B2"/>
    <w:rsid w:val="00E3055E"/>
    <w:rsid w:val="00E30DF2"/>
    <w:rsid w:val="00E31957"/>
    <w:rsid w:val="00E31A1E"/>
    <w:rsid w:val="00E33634"/>
    <w:rsid w:val="00E33ABD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236B"/>
    <w:rsid w:val="00E43465"/>
    <w:rsid w:val="00E43588"/>
    <w:rsid w:val="00E437D6"/>
    <w:rsid w:val="00E43B9E"/>
    <w:rsid w:val="00E43EC7"/>
    <w:rsid w:val="00E44106"/>
    <w:rsid w:val="00E4412E"/>
    <w:rsid w:val="00E4437A"/>
    <w:rsid w:val="00E4459F"/>
    <w:rsid w:val="00E44F72"/>
    <w:rsid w:val="00E4515F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CCD"/>
    <w:rsid w:val="00E54DA9"/>
    <w:rsid w:val="00E552BB"/>
    <w:rsid w:val="00E55508"/>
    <w:rsid w:val="00E55AC4"/>
    <w:rsid w:val="00E55AD8"/>
    <w:rsid w:val="00E561C4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4CE7"/>
    <w:rsid w:val="00E7569F"/>
    <w:rsid w:val="00E758DE"/>
    <w:rsid w:val="00E76B72"/>
    <w:rsid w:val="00E77372"/>
    <w:rsid w:val="00E778DC"/>
    <w:rsid w:val="00E77C21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B5E"/>
    <w:rsid w:val="00E86EA7"/>
    <w:rsid w:val="00E8735B"/>
    <w:rsid w:val="00E909EB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53D3"/>
    <w:rsid w:val="00EA6783"/>
    <w:rsid w:val="00EA692A"/>
    <w:rsid w:val="00EA6E4C"/>
    <w:rsid w:val="00EA7705"/>
    <w:rsid w:val="00EA7CDF"/>
    <w:rsid w:val="00EA7D20"/>
    <w:rsid w:val="00EB0080"/>
    <w:rsid w:val="00EB0FC7"/>
    <w:rsid w:val="00EB2AB1"/>
    <w:rsid w:val="00EB2D2A"/>
    <w:rsid w:val="00EB30F6"/>
    <w:rsid w:val="00EB3C1D"/>
    <w:rsid w:val="00EB49AD"/>
    <w:rsid w:val="00EB49E6"/>
    <w:rsid w:val="00EB4FD8"/>
    <w:rsid w:val="00EB63D2"/>
    <w:rsid w:val="00EB6D0C"/>
    <w:rsid w:val="00EB7701"/>
    <w:rsid w:val="00EC038B"/>
    <w:rsid w:val="00EC0F4F"/>
    <w:rsid w:val="00EC12FB"/>
    <w:rsid w:val="00EC14AD"/>
    <w:rsid w:val="00EC1E27"/>
    <w:rsid w:val="00EC2B6C"/>
    <w:rsid w:val="00EC2FFD"/>
    <w:rsid w:val="00EC3235"/>
    <w:rsid w:val="00EC3BF9"/>
    <w:rsid w:val="00EC3FC0"/>
    <w:rsid w:val="00EC412E"/>
    <w:rsid w:val="00EC492E"/>
    <w:rsid w:val="00EC4976"/>
    <w:rsid w:val="00EC4CD4"/>
    <w:rsid w:val="00EC5856"/>
    <w:rsid w:val="00EC62F8"/>
    <w:rsid w:val="00EC6840"/>
    <w:rsid w:val="00EC6872"/>
    <w:rsid w:val="00EC6B79"/>
    <w:rsid w:val="00EC6CC6"/>
    <w:rsid w:val="00EC765C"/>
    <w:rsid w:val="00EC7E73"/>
    <w:rsid w:val="00ED0075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5EEE"/>
    <w:rsid w:val="00F067C7"/>
    <w:rsid w:val="00F06CC1"/>
    <w:rsid w:val="00F0760E"/>
    <w:rsid w:val="00F07B19"/>
    <w:rsid w:val="00F07C4B"/>
    <w:rsid w:val="00F07DAD"/>
    <w:rsid w:val="00F1009F"/>
    <w:rsid w:val="00F10774"/>
    <w:rsid w:val="00F10E89"/>
    <w:rsid w:val="00F10EE8"/>
    <w:rsid w:val="00F11927"/>
    <w:rsid w:val="00F1201E"/>
    <w:rsid w:val="00F12314"/>
    <w:rsid w:val="00F12E4E"/>
    <w:rsid w:val="00F12E94"/>
    <w:rsid w:val="00F131AD"/>
    <w:rsid w:val="00F13E03"/>
    <w:rsid w:val="00F13E85"/>
    <w:rsid w:val="00F14093"/>
    <w:rsid w:val="00F15451"/>
    <w:rsid w:val="00F15970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E13"/>
    <w:rsid w:val="00F2662B"/>
    <w:rsid w:val="00F26BE1"/>
    <w:rsid w:val="00F271A8"/>
    <w:rsid w:val="00F2769A"/>
    <w:rsid w:val="00F2798C"/>
    <w:rsid w:val="00F27C95"/>
    <w:rsid w:val="00F31B12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85"/>
    <w:rsid w:val="00F404A1"/>
    <w:rsid w:val="00F40941"/>
    <w:rsid w:val="00F40942"/>
    <w:rsid w:val="00F40A78"/>
    <w:rsid w:val="00F40AD3"/>
    <w:rsid w:val="00F40CCE"/>
    <w:rsid w:val="00F41962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217E"/>
    <w:rsid w:val="00F623BE"/>
    <w:rsid w:val="00F6242C"/>
    <w:rsid w:val="00F625FD"/>
    <w:rsid w:val="00F62B0B"/>
    <w:rsid w:val="00F63E2A"/>
    <w:rsid w:val="00F6416A"/>
    <w:rsid w:val="00F6475A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E38"/>
    <w:rsid w:val="00F67E48"/>
    <w:rsid w:val="00F702DB"/>
    <w:rsid w:val="00F70AC2"/>
    <w:rsid w:val="00F713A1"/>
    <w:rsid w:val="00F719C7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82A"/>
    <w:rsid w:val="00F82EDD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879C0"/>
    <w:rsid w:val="00F904C6"/>
    <w:rsid w:val="00F90520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4FCD"/>
    <w:rsid w:val="00FA5579"/>
    <w:rsid w:val="00FA5D75"/>
    <w:rsid w:val="00FA65DA"/>
    <w:rsid w:val="00FA676A"/>
    <w:rsid w:val="00FA7747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73E"/>
    <w:rsid w:val="00FB7BBF"/>
    <w:rsid w:val="00FC0078"/>
    <w:rsid w:val="00FC0604"/>
    <w:rsid w:val="00FC172A"/>
    <w:rsid w:val="00FC1C44"/>
    <w:rsid w:val="00FC1E10"/>
    <w:rsid w:val="00FC314A"/>
    <w:rsid w:val="00FC335B"/>
    <w:rsid w:val="00FC33E6"/>
    <w:rsid w:val="00FC34BD"/>
    <w:rsid w:val="00FC3A90"/>
    <w:rsid w:val="00FC3C36"/>
    <w:rsid w:val="00FC3CA0"/>
    <w:rsid w:val="00FC50CF"/>
    <w:rsid w:val="00FC5182"/>
    <w:rsid w:val="00FC57A1"/>
    <w:rsid w:val="00FC58FC"/>
    <w:rsid w:val="00FC598E"/>
    <w:rsid w:val="00FC626E"/>
    <w:rsid w:val="00FC6C0B"/>
    <w:rsid w:val="00FC6F6F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531F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36F6C-E62D-4172-A5EA-56A02677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21</Pages>
  <Words>4248</Words>
  <Characters>17771</Characters>
  <Application>Microsoft Office Word</Application>
  <DocSecurity>0</DocSecurity>
  <Lines>148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2020-05-13T02:18:00Z</cp:lastPrinted>
  <dcterms:created xsi:type="dcterms:W3CDTF">2020-05-13T12:58:00Z</dcterms:created>
  <dcterms:modified xsi:type="dcterms:W3CDTF">2020-05-13T13:09:00Z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