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43BF5" w14:textId="790DD7BF" w:rsidR="001C00CB" w:rsidRPr="00EC0020" w:rsidRDefault="00EB3E69" w:rsidP="0040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B3E69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หมายเหตุประกอบข้อมูลทางการเงินระหว่างกาลเป็นส่วนหนึ่งของข้อมูลทางการเงินระหว่างกาลนี้</w:t>
      </w:r>
    </w:p>
    <w:p w14:paraId="6E7155F0" w14:textId="7832D179" w:rsidR="001C00CB" w:rsidRPr="00EB3E69" w:rsidRDefault="00EB3E69" w:rsidP="001A52F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t>เกณฑ์การจัดทำ</w:t>
      </w:r>
      <w:r w:rsidR="007E4A89">
        <w:rPr>
          <w:rFonts w:asciiTheme="majorBidi" w:hAnsiTheme="majorBidi" w:cstheme="majorBidi" w:hint="cs"/>
          <w:b/>
          <w:bCs/>
          <w:u w:val="none"/>
          <w:cs/>
        </w:rPr>
        <w:t>ข้อมูลทางการเงิน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ระหว่าง</w:t>
      </w:r>
      <w:r w:rsidRPr="00EB3E69">
        <w:rPr>
          <w:rFonts w:asciiTheme="majorBidi" w:hAnsiTheme="majorBidi" w:cstheme="majorBidi" w:hint="cs"/>
          <w:b/>
          <w:bCs/>
          <w:u w:val="none"/>
          <w:cs/>
        </w:rPr>
        <w:t>กาล</w:t>
      </w:r>
    </w:p>
    <w:p w14:paraId="50548749" w14:textId="2C47AD47" w:rsidR="0021392D" w:rsidRPr="00EB3E69" w:rsidRDefault="0021392D" w:rsidP="0021392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1392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21392D">
        <w:rPr>
          <w:rFonts w:ascii="Angsana New" w:hAnsi="Angsana New"/>
          <w:sz w:val="28"/>
          <w:szCs w:val="28"/>
        </w:rPr>
        <w:t>34</w:t>
      </w:r>
      <w:r w:rsidRPr="0021392D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>
        <w:rPr>
          <w:rFonts w:ascii="Angsana New" w:hAnsi="Angsana New" w:hint="cs"/>
          <w:spacing w:val="-2"/>
          <w:sz w:val="28"/>
          <w:szCs w:val="28"/>
          <w:cs/>
        </w:rPr>
        <w:t>บริษัทได้เปิดเผย</w:t>
      </w:r>
      <w:r w:rsidRPr="0021392D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37E1A">
        <w:rPr>
          <w:rFonts w:ascii="Angsana New" w:hAnsi="Angsana New"/>
          <w:spacing w:val="-2"/>
          <w:sz w:val="28"/>
          <w:szCs w:val="28"/>
          <w:cs/>
        </w:rPr>
        <w:t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137E1A">
        <w:rPr>
          <w:rFonts w:ascii="Angsana New" w:hAnsi="Angsana New" w:hint="cs"/>
          <w:spacing w:val="-2"/>
          <w:sz w:val="28"/>
          <w:szCs w:val="28"/>
          <w:cs/>
        </w:rPr>
        <w:t xml:space="preserve"> (ฉบับที่</w:t>
      </w:r>
      <w:r w:rsidRPr="00137E1A">
        <w:rPr>
          <w:rFonts w:ascii="Angsana New" w:hAnsi="Angsana New"/>
          <w:spacing w:val="-2"/>
          <w:sz w:val="28"/>
          <w:szCs w:val="28"/>
        </w:rPr>
        <w:t xml:space="preserve"> 2</w:t>
      </w:r>
      <w:r w:rsidRPr="00137E1A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Pr="00137E1A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Pr="00137E1A">
        <w:rPr>
          <w:rFonts w:ascii="Angsana New" w:hAnsi="Angsana New"/>
          <w:spacing w:val="-2"/>
          <w:sz w:val="28"/>
          <w:szCs w:val="28"/>
        </w:rPr>
        <w:t>2562</w:t>
      </w:r>
      <w:r w:rsidRPr="00137E1A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>
        <w:rPr>
          <w:rFonts w:ascii="Angsana New" w:hAnsi="Angsana New"/>
          <w:spacing w:val="-2"/>
          <w:sz w:val="28"/>
          <w:szCs w:val="28"/>
        </w:rPr>
        <w:t>4</w:t>
      </w:r>
      <w:r w:rsidRPr="00137E1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137E1A">
        <w:rPr>
          <w:rFonts w:ascii="Angsana New" w:hAnsi="Angsana New"/>
          <w:spacing w:val="-2"/>
          <w:sz w:val="28"/>
          <w:szCs w:val="28"/>
        </w:rPr>
        <w:t xml:space="preserve"> 2562</w:t>
      </w:r>
      <w:r w:rsidRPr="00EB3E69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20ECD420" w14:textId="3B04B64F" w:rsidR="00EB3E69" w:rsidRPr="00EB3E69" w:rsidRDefault="00EB3E69" w:rsidP="00EB3E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B3E69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pacing w:val="-2"/>
          <w:sz w:val="28"/>
          <w:szCs w:val="28"/>
        </w:rPr>
        <w:t>31</w:t>
      </w:r>
      <w:r w:rsidRPr="00EB3E69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EB3E69">
        <w:rPr>
          <w:rFonts w:ascii="Angsana New" w:hAnsi="Angsana New"/>
          <w:spacing w:val="-2"/>
          <w:sz w:val="28"/>
          <w:szCs w:val="28"/>
          <w:cs/>
        </w:rPr>
        <w:t xml:space="preserve"> โดยเน้น</w:t>
      </w:r>
      <w:r w:rsidRPr="007D47F9">
        <w:rPr>
          <w:rFonts w:ascii="Angsana New" w:hAnsi="Angsana New"/>
          <w:spacing w:val="-4"/>
          <w:sz w:val="28"/>
          <w:szCs w:val="28"/>
          <w:cs/>
        </w:rPr>
        <w:t>การให้ข้อมูลที่เป็นปัจจุบันเกี่ยวกับกิจกรรม เหตุการณ์และสถานการณ์ใหม่</w:t>
      </w:r>
      <w:r w:rsidR="007E4A8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D47F9">
        <w:rPr>
          <w:rFonts w:ascii="Angsana New" w:hAnsi="Angsana New"/>
          <w:spacing w:val="-4"/>
          <w:sz w:val="28"/>
          <w:szCs w:val="28"/>
          <w:cs/>
        </w:rPr>
        <w:t>ๆ เพื่อไม่ให้ข้อมูลที่นำเสนอซ้ำซ้อนกับข้อมูลที่</w:t>
      </w:r>
      <w:r w:rsidRPr="007D47F9">
        <w:rPr>
          <w:rFonts w:ascii="Angsana New" w:hAnsi="Angsana New"/>
          <w:spacing w:val="-6"/>
          <w:sz w:val="28"/>
          <w:szCs w:val="28"/>
          <w:cs/>
        </w:rPr>
        <w:t xml:space="preserve">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7D47F9">
        <w:rPr>
          <w:rFonts w:ascii="Angsana New" w:hAnsi="Angsana New"/>
          <w:spacing w:val="-6"/>
          <w:sz w:val="28"/>
          <w:szCs w:val="28"/>
        </w:rPr>
        <w:t>31</w:t>
      </w:r>
      <w:r w:rsidRPr="007D47F9">
        <w:rPr>
          <w:rFonts w:ascii="Angsana New" w:hAnsi="Angsana New"/>
          <w:spacing w:val="-6"/>
          <w:sz w:val="28"/>
          <w:szCs w:val="28"/>
          <w:cs/>
        </w:rPr>
        <w:t xml:space="preserve"> ธันวาคม</w:t>
      </w:r>
      <w:r w:rsidRPr="00EB3E6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/>
          <w:spacing w:val="-2"/>
          <w:sz w:val="28"/>
          <w:szCs w:val="28"/>
        </w:rPr>
        <w:t>2562</w:t>
      </w:r>
    </w:p>
    <w:p w14:paraId="3892A6B1" w14:textId="651577A1" w:rsidR="00EB3E69" w:rsidRPr="00EB3E69" w:rsidRDefault="00EB3E69" w:rsidP="00EB3E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B3E69">
        <w:rPr>
          <w:rFonts w:ascii="Angsana New" w:hAnsi="Angsana New"/>
          <w:spacing w:val="-2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="007D47F9">
        <w:rPr>
          <w:rFonts w:ascii="Angsana New" w:hAnsi="Angsana New"/>
          <w:spacing w:val="-2"/>
          <w:sz w:val="28"/>
          <w:szCs w:val="28"/>
        </w:rPr>
        <w:t xml:space="preserve"> </w:t>
      </w:r>
      <w:r w:rsidRPr="00EB3E69">
        <w:rPr>
          <w:rFonts w:ascii="Angsana New" w:hAnsi="Angsana New"/>
          <w:spacing w:val="-2"/>
          <w:sz w:val="28"/>
          <w:szCs w:val="28"/>
          <w:cs/>
        </w:rPr>
        <w:t>ๆ ข้อมูลทาง</w:t>
      </w:r>
      <w:r w:rsidR="007D47F9">
        <w:rPr>
          <w:rFonts w:ascii="Angsana New" w:hAnsi="Angsana New"/>
          <w:spacing w:val="-2"/>
          <w:sz w:val="28"/>
          <w:szCs w:val="28"/>
        </w:rPr>
        <w:br/>
      </w:r>
      <w:r w:rsidRPr="00EB3E69">
        <w:rPr>
          <w:rFonts w:ascii="Angsana New" w:hAnsi="Angsana New"/>
          <w:spacing w:val="-2"/>
          <w:sz w:val="28"/>
          <w:szCs w:val="28"/>
          <w:cs/>
        </w:rPr>
        <w:t>การเงินระหว่างกาลนี้จัดทำขึ้นโดยถือหลักเกณฑ์การบันทึกตามราคาทุนเดิม</w:t>
      </w:r>
    </w:p>
    <w:p w14:paraId="635C552F" w14:textId="6D11B0AF" w:rsidR="001C00CB" w:rsidRPr="001A52F6" w:rsidRDefault="00EB3E69" w:rsidP="00EB3E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B3E69">
        <w:rPr>
          <w:rFonts w:ascii="Angsana New" w:hAnsi="Angsana New"/>
          <w:spacing w:val="-2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3D195C83" w14:textId="3AF6067C" w:rsidR="00DB1EE4" w:rsidRPr="001A52F6" w:rsidRDefault="00DE66E6" w:rsidP="00AD6039">
      <w:pPr>
        <w:pStyle w:val="FSNoteNumbered"/>
        <w:numPr>
          <w:ilvl w:val="0"/>
          <w:numId w:val="0"/>
        </w:numPr>
        <w:spacing w:before="120" w:after="0"/>
        <w:ind w:left="547"/>
        <w:rPr>
          <w:rFonts w:asciiTheme="majorBidi" w:hAnsiTheme="majorBidi" w:cstheme="majorBidi"/>
          <w:b/>
          <w:bCs/>
          <w:u w:val="none"/>
          <w:cs/>
        </w:rPr>
      </w:pPr>
      <w:r w:rsidRPr="001A52F6">
        <w:rPr>
          <w:rFonts w:asciiTheme="majorBidi" w:hAnsiTheme="majorBidi" w:cstheme="majorBidi"/>
          <w:b/>
          <w:bCs/>
          <w:u w:val="none"/>
          <w:cs/>
        </w:rPr>
        <w:t>สถานะของบริษัท</w:t>
      </w:r>
      <w:bookmarkStart w:id="0" w:name="_Hlk24232674"/>
    </w:p>
    <w:bookmarkEnd w:id="0"/>
    <w:p w14:paraId="5BEA274D" w14:textId="662E573E" w:rsidR="006F6D1D" w:rsidRPr="00D957B0" w:rsidRDefault="006F6D1D" w:rsidP="001A52F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บริษัทมีผลขาดทุนสะสม ณ 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A13FEA">
        <w:rPr>
          <w:rFonts w:ascii="Angsana New" w:hAnsi="Angsana New"/>
          <w:spacing w:val="-2"/>
          <w:sz w:val="28"/>
          <w:szCs w:val="28"/>
        </w:rPr>
        <w:t xml:space="preserve"> 31</w:t>
      </w:r>
      <w:r w:rsidR="00A13FEA" w:rsidRPr="00A13FEA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A13FEA">
        <w:rPr>
          <w:rFonts w:ascii="Angsana New" w:hAnsi="Angsana New"/>
          <w:spacing w:val="-2"/>
          <w:sz w:val="28"/>
          <w:szCs w:val="28"/>
        </w:rPr>
        <w:t>2563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และ </w:t>
      </w:r>
      <w:r w:rsidR="00A13FEA" w:rsidRPr="001A52F6">
        <w:rPr>
          <w:rFonts w:ascii="Angsana New" w:hAnsi="Angsana New"/>
          <w:spacing w:val="-2"/>
          <w:sz w:val="28"/>
          <w:szCs w:val="28"/>
        </w:rPr>
        <w:t>31</w:t>
      </w:r>
      <w:r w:rsidR="00A13FEA" w:rsidRPr="001A52F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A13FEA" w:rsidRPr="001A52F6">
        <w:rPr>
          <w:rFonts w:ascii="Angsana New" w:hAnsi="Angsana New"/>
          <w:spacing w:val="-2"/>
          <w:sz w:val="28"/>
          <w:szCs w:val="28"/>
        </w:rPr>
        <w:t>2562</w:t>
      </w:r>
      <w:r w:rsidR="00A13FEA">
        <w:rPr>
          <w:rFonts w:ascii="Angsana New" w:hAnsi="Angsana New"/>
          <w:spacing w:val="-2"/>
          <w:sz w:val="28"/>
          <w:szCs w:val="28"/>
        </w:rPr>
        <w:t xml:space="preserve"> </w:t>
      </w:r>
      <w:r w:rsidRPr="00BC4A20">
        <w:rPr>
          <w:rFonts w:ascii="Angsana New" w:hAnsi="Angsana New"/>
          <w:spacing w:val="-2"/>
          <w:sz w:val="28"/>
          <w:szCs w:val="28"/>
          <w:cs/>
        </w:rPr>
        <w:t>จำนวนเงิน</w:t>
      </w:r>
      <w:r w:rsidR="00BC4A20" w:rsidRPr="00BC4A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C4A20" w:rsidRPr="00BC4A20">
        <w:rPr>
          <w:rFonts w:ascii="Angsana New" w:hAnsi="Angsana New"/>
          <w:spacing w:val="-2"/>
          <w:sz w:val="28"/>
          <w:szCs w:val="28"/>
        </w:rPr>
        <w:t>59</w:t>
      </w:r>
      <w:r w:rsidR="00BF66F0">
        <w:rPr>
          <w:rFonts w:ascii="Angsana New" w:hAnsi="Angsana New"/>
          <w:spacing w:val="-2"/>
          <w:sz w:val="28"/>
          <w:szCs w:val="28"/>
        </w:rPr>
        <w:t>0</w:t>
      </w:r>
      <w:r w:rsidR="00BC4A20" w:rsidRPr="00BC4A20">
        <w:rPr>
          <w:rFonts w:ascii="Angsana New" w:hAnsi="Angsana New"/>
          <w:spacing w:val="-2"/>
          <w:sz w:val="28"/>
          <w:szCs w:val="28"/>
        </w:rPr>
        <w:t>.7</w:t>
      </w:r>
      <w:r w:rsidRPr="00BC4A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C4A20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13FEA" w:rsidRPr="001A52F6">
        <w:rPr>
          <w:rFonts w:ascii="Angsana New" w:hAnsi="Angsana New"/>
          <w:spacing w:val="-2"/>
          <w:sz w:val="28"/>
          <w:szCs w:val="28"/>
        </w:rPr>
        <w:t xml:space="preserve">524.1 </w:t>
      </w:r>
      <w:r w:rsidRPr="001A52F6">
        <w:rPr>
          <w:rFonts w:ascii="Angsana New" w:hAnsi="Angsana New"/>
          <w:spacing w:val="-2"/>
          <w:sz w:val="28"/>
          <w:szCs w:val="28"/>
          <w:cs/>
        </w:rPr>
        <w:t>ล้านบาท ตามลำดับ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และมีขาดทุนจากการดำเนินงานต่อเนื่อง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ปัจจัย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เหล่านี้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อย่างไรก็ตามบริษัทได้ดำเนินการแก้ไขปัญหาตามที่ได้กล่าว</w:t>
      </w:r>
      <w:r w:rsidR="00486209">
        <w:rPr>
          <w:rFonts w:ascii="Angsana New" w:hAnsi="Angsana New" w:hint="cs"/>
          <w:spacing w:val="-2"/>
          <w:sz w:val="28"/>
          <w:szCs w:val="28"/>
          <w:cs/>
        </w:rPr>
        <w:t>ไว้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ข้างต้นอย่างต่อเนื่อง </w:t>
      </w:r>
      <w:r w:rsidR="00A13FEA" w:rsidRPr="00A13FEA">
        <w:rPr>
          <w:rFonts w:ascii="Angsana New" w:hAnsi="Angsana New"/>
          <w:spacing w:val="-2"/>
          <w:sz w:val="28"/>
          <w:szCs w:val="28"/>
          <w:cs/>
        </w:rPr>
        <w:t>ดังนั้น ผู้บริหาร</w:t>
      </w:r>
      <w:r w:rsidR="00486209">
        <w:rPr>
          <w:rFonts w:ascii="Angsana New" w:hAnsi="Angsana New" w:hint="cs"/>
          <w:spacing w:val="-2"/>
          <w:sz w:val="28"/>
          <w:szCs w:val="28"/>
          <w:cs/>
        </w:rPr>
        <w:t>ของบริษัท</w:t>
      </w:r>
      <w:r w:rsidR="00A13FEA" w:rsidRPr="00A13FEA">
        <w:rPr>
          <w:rFonts w:ascii="Angsana New" w:hAnsi="Angsana New"/>
          <w:spacing w:val="-2"/>
          <w:sz w:val="28"/>
          <w:szCs w:val="28"/>
          <w:cs/>
        </w:rPr>
        <w:t xml:space="preserve">พิจารณาว่าการจัดทำข้อมูลทางการเงินระหว่างกาลสำหรับงวดสามเดือนสิ้นสุดวันที่ </w:t>
      </w:r>
      <w:r w:rsidR="00A13FEA">
        <w:rPr>
          <w:rFonts w:ascii="Angsana New" w:hAnsi="Angsana New"/>
          <w:spacing w:val="-2"/>
          <w:sz w:val="28"/>
          <w:szCs w:val="28"/>
        </w:rPr>
        <w:t>31</w:t>
      </w:r>
      <w:r w:rsidR="00A13FEA" w:rsidRPr="00A13FEA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A13FEA">
        <w:rPr>
          <w:rFonts w:ascii="Angsana New" w:hAnsi="Angsana New"/>
          <w:spacing w:val="-2"/>
          <w:sz w:val="28"/>
          <w:szCs w:val="28"/>
        </w:rPr>
        <w:t>2563</w:t>
      </w:r>
      <w:r w:rsidR="00A13FEA" w:rsidRPr="00A13FEA">
        <w:rPr>
          <w:rFonts w:ascii="Angsana New" w:hAnsi="Angsana New"/>
          <w:spacing w:val="-2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7E97A860" w14:textId="77777777" w:rsidR="00BD6745" w:rsidRDefault="00BD6745" w:rsidP="00480C23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8038E7">
        <w:rPr>
          <w:b/>
          <w:bCs/>
          <w:u w:val="none"/>
          <w:cs/>
        </w:rPr>
        <w:t>นโยบายการบัญชีที่สำคัญ</w:t>
      </w:r>
    </w:p>
    <w:p w14:paraId="12D91C70" w14:textId="7D215576" w:rsidR="007E4A89" w:rsidRPr="007E4A89" w:rsidRDefault="00480C23" w:rsidP="00480C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480C23">
        <w:rPr>
          <w:rFonts w:ascii="Angsana New" w:hAnsi="Angsana New"/>
          <w:spacing w:val="-2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480C23">
        <w:rPr>
          <w:rFonts w:ascii="Angsana New" w:hAnsi="Angsana New"/>
          <w:spacing w:val="-2"/>
          <w:sz w:val="28"/>
          <w:szCs w:val="28"/>
        </w:rPr>
        <w:t xml:space="preserve">31 </w:t>
      </w:r>
      <w:r w:rsidRPr="00480C2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480C23">
        <w:rPr>
          <w:rFonts w:ascii="Angsana New" w:hAnsi="Angsana New"/>
          <w:spacing w:val="-2"/>
          <w:sz w:val="28"/>
          <w:szCs w:val="28"/>
        </w:rPr>
        <w:t xml:space="preserve"> </w:t>
      </w:r>
      <w:r w:rsidRPr="00480C23">
        <w:rPr>
          <w:rFonts w:ascii="Angsana New" w:hAnsi="Angsana New" w:hint="cs"/>
          <w:spacing w:val="-2"/>
          <w:sz w:val="28"/>
          <w:szCs w:val="28"/>
          <w:cs/>
        </w:rPr>
        <w:t xml:space="preserve">ยกเว้นที่อธิบายไว้ในหมายเหตุข้อ </w:t>
      </w:r>
      <w:r w:rsidRPr="00480C23">
        <w:rPr>
          <w:rFonts w:ascii="Angsana New" w:hAnsi="Angsana New"/>
          <w:spacing w:val="-2"/>
          <w:sz w:val="28"/>
          <w:szCs w:val="28"/>
        </w:rPr>
        <w:t>4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เกี่ยวกับการ</w:t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>นำมาตรฐาน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>การรายงานทางการเงิน</w:t>
      </w:r>
      <w:r w:rsidR="007E4A89" w:rsidRPr="007E4A89">
        <w:rPr>
          <w:rFonts w:ascii="Angsana New" w:hAnsi="Angsana New" w:hint="cs"/>
          <w:spacing w:val="-2"/>
          <w:sz w:val="28"/>
          <w:szCs w:val="28"/>
          <w:cs/>
        </w:rPr>
        <w:t xml:space="preserve">ฉบับที่ </w:t>
      </w:r>
      <w:r w:rsidR="007E4A89" w:rsidRPr="007E4A89">
        <w:rPr>
          <w:rFonts w:ascii="Angsana New" w:hAnsi="Angsana New"/>
          <w:spacing w:val="-2"/>
          <w:sz w:val="28"/>
          <w:szCs w:val="28"/>
        </w:rPr>
        <w:t xml:space="preserve">9 </w:t>
      </w:r>
      <w:r w:rsidR="007E4A89" w:rsidRPr="007E4A89">
        <w:rPr>
          <w:rFonts w:ascii="Angsana New" w:hAnsi="Angsana New" w:hint="cs"/>
          <w:spacing w:val="-2"/>
          <w:sz w:val="28"/>
          <w:szCs w:val="28"/>
          <w:cs/>
        </w:rPr>
        <w:t>เรื่อง เครื่องมือทางการเงิน และกลุ่มมาตรฐานที่เกี่ยวข้องกับเครื่องมือทางการเงิน</w:t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="007E4A89" w:rsidRPr="007E4A89">
        <w:rPr>
          <w:rFonts w:ascii="Angsana New" w:hAnsi="Angsana New"/>
          <w:spacing w:val="-2"/>
          <w:sz w:val="28"/>
          <w:szCs w:val="28"/>
        </w:rPr>
        <w:t>16</w:t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 xml:space="preserve"> เรื่อง สัญญาเช่า มาถือปฏิบัติ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เป็นครั้งแรก </w:t>
      </w:r>
    </w:p>
    <w:p w14:paraId="18ABD362" w14:textId="77777777" w:rsidR="007E4A89" w:rsidRPr="007E4A89" w:rsidRDefault="007E4A89" w:rsidP="00A13F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  <w:lang w:val="en-GB"/>
        </w:rPr>
      </w:pPr>
    </w:p>
    <w:p w14:paraId="09468EEF" w14:textId="72E60D1C" w:rsidR="008A5141" w:rsidRDefault="008A5141" w:rsidP="00A13F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E91E467" w14:textId="77777777" w:rsidR="008A5141" w:rsidRDefault="008A5141" w:rsidP="00A13F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CC7B04B" w14:textId="6E4B557C" w:rsidR="00337CBE" w:rsidRDefault="00056609" w:rsidP="0005660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056609">
        <w:rPr>
          <w:b/>
          <w:bCs/>
          <w:u w:val="none"/>
          <w:cs/>
        </w:rPr>
        <w:lastRenderedPageBreak/>
        <w:t>การประมาณการและการใช้ดุลยพินิจ</w:t>
      </w:r>
    </w:p>
    <w:p w14:paraId="065A0069" w14:textId="74FA5E91" w:rsidR="00056609" w:rsidRPr="00056609" w:rsidRDefault="00056609" w:rsidP="000566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56609">
        <w:rPr>
          <w:rFonts w:ascii="Angsana New" w:hAnsi="Angsana New"/>
          <w:spacing w:val="-2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05660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56609">
        <w:rPr>
          <w:rFonts w:ascii="Angsana New" w:hAnsi="Angsana New"/>
          <w:spacing w:val="-2"/>
          <w:sz w:val="28"/>
          <w:szCs w:val="28"/>
          <w:cs/>
        </w:rPr>
        <w:t>การประมาณ</w:t>
      </w:r>
      <w:r w:rsidR="00AD603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56609">
        <w:rPr>
          <w:rFonts w:ascii="Angsana New" w:hAnsi="Angsana New"/>
          <w:spacing w:val="-2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5CE728B" w14:textId="18B76070" w:rsidR="00056609" w:rsidRPr="00056609" w:rsidRDefault="00056609" w:rsidP="000566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AD6039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AD6039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AD6039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056609">
        <w:rPr>
          <w:rFonts w:ascii="Angsana New" w:hAnsi="Angsana New"/>
          <w:spacing w:val="-2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="00480C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56609">
        <w:rPr>
          <w:rFonts w:ascii="Angsana New" w:hAnsi="Angsana New"/>
          <w:spacing w:val="-2"/>
          <w:sz w:val="28"/>
          <w:szCs w:val="28"/>
          <w:cs/>
        </w:rPr>
        <w:t>ซึ่งถือปฏิบัติเช่นเดียวกันในการจัดทำ</w:t>
      </w:r>
      <w:r w:rsidR="00480C23">
        <w:rPr>
          <w:rFonts w:ascii="Angsana New" w:hAnsi="Angsana New"/>
          <w:spacing w:val="-2"/>
          <w:sz w:val="28"/>
          <w:szCs w:val="28"/>
          <w:cs/>
        </w:rPr>
        <w:br/>
      </w:r>
      <w:r w:rsidRPr="00056609">
        <w:rPr>
          <w:rFonts w:ascii="Angsana New" w:hAnsi="Angsana New"/>
          <w:spacing w:val="-2"/>
          <w:sz w:val="28"/>
          <w:szCs w:val="28"/>
          <w:cs/>
        </w:rPr>
        <w:t xml:space="preserve">งบการเงินสำหรับปีสิ้นสุดวันที่ </w:t>
      </w:r>
      <w:r w:rsidRPr="00056609">
        <w:rPr>
          <w:rFonts w:ascii="Angsana New" w:hAnsi="Angsana New"/>
          <w:spacing w:val="-2"/>
          <w:sz w:val="28"/>
          <w:szCs w:val="28"/>
        </w:rPr>
        <w:t>31</w:t>
      </w:r>
      <w:r w:rsidRPr="00056609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056609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2</w:t>
      </w:r>
    </w:p>
    <w:p w14:paraId="17817FB7" w14:textId="6C5DD931" w:rsidR="00726C37" w:rsidRDefault="00726C37" w:rsidP="00480C23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726C37">
        <w:rPr>
          <w:b/>
          <w:bCs/>
          <w:u w:val="none"/>
          <w:cs/>
        </w:rPr>
        <w:t>ผลกระทบจากการนำมาตรฐานการรายงานทางการเงินใหม่มาถือป</w:t>
      </w:r>
      <w:r w:rsidR="00DF4FD6">
        <w:rPr>
          <w:rFonts w:hint="cs"/>
          <w:b/>
          <w:bCs/>
          <w:u w:val="none"/>
          <w:cs/>
        </w:rPr>
        <w:t>.</w:t>
      </w:r>
      <w:r w:rsidRPr="00726C37">
        <w:rPr>
          <w:b/>
          <w:bCs/>
          <w:u w:val="none"/>
          <w:cs/>
        </w:rPr>
        <w:t>ฏิบัติ</w:t>
      </w:r>
    </w:p>
    <w:p w14:paraId="78A072BD" w14:textId="7B31A83E" w:rsidR="00F948CF" w:rsidRPr="00F948CF" w:rsidRDefault="00F948CF" w:rsidP="00F948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ในระหว่างงวด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บริษัทได้นำมาตรฐานการรายงานทางการเงินฉบับที่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9 </w:t>
      </w:r>
      <w:r w:rsidRPr="00F948CF">
        <w:rPr>
          <w:rFonts w:ascii="Angsana New" w:hAnsi="Angsana New"/>
          <w:spacing w:val="-2"/>
          <w:sz w:val="28"/>
          <w:szCs w:val="28"/>
          <w:cs/>
        </w:rPr>
        <w:t>เรื่อง เครื่องมือทางการเงิน</w:t>
      </w:r>
      <w:r w:rsidRPr="00F948CF">
        <w:rPr>
          <w:rFonts w:ascii="Angsana New" w:hAnsi="Angsana New" w:hint="cs"/>
          <w:spacing w:val="-2"/>
          <w:sz w:val="28"/>
          <w:szCs w:val="28"/>
          <w:cs/>
        </w:rPr>
        <w:t xml:space="preserve"> และกลุ่มมาตรฐานที่เกี่ยวข้องกับเครื่องมือทางการเงิน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16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เรื่อง สัญญาเช่า มาถือปฏิบัติเป็นครั้งแรก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ทั้งนี้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นโยบายการบัญชีใหม่ที่นำมาถือปฏิบัติตั้งแต่วันที่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F948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ได้อธิบายไว้ในหมายเหตุข้อ </w:t>
      </w:r>
      <w:r w:rsidRPr="00F948CF">
        <w:rPr>
          <w:rFonts w:ascii="Angsana New" w:hAnsi="Angsana New"/>
          <w:spacing w:val="-2"/>
          <w:sz w:val="28"/>
          <w:szCs w:val="28"/>
        </w:rPr>
        <w:t>4.1</w:t>
      </w:r>
    </w:p>
    <w:p w14:paraId="4D6F66ED" w14:textId="6287800A" w:rsidR="00F948CF" w:rsidRDefault="00F948CF" w:rsidP="00F948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27C53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บริษัทได้นำมาตรฐานดังกล่าวมาถือปฏิบัติตั้งแต่วันที่ </w:t>
      </w:r>
      <w:r w:rsidRPr="00327C53">
        <w:rPr>
          <w:rFonts w:ascii="Angsana New" w:hAnsi="Angsana New"/>
          <w:spacing w:val="-2"/>
          <w:sz w:val="28"/>
          <w:szCs w:val="28"/>
        </w:rPr>
        <w:t xml:space="preserve">1 </w:t>
      </w:r>
      <w:r w:rsidRPr="00327C53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327C53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27C53">
        <w:rPr>
          <w:rFonts w:ascii="Angsana New" w:hAnsi="Angsana New"/>
          <w:spacing w:val="-2"/>
          <w:sz w:val="28"/>
          <w:szCs w:val="28"/>
          <w:cs/>
        </w:rPr>
        <w:t>โดยใช้วิธีรับรู้ผลกระทบสะสมจากการ</w:t>
      </w:r>
      <w:r w:rsidRPr="00F948CF">
        <w:rPr>
          <w:rFonts w:ascii="Angsana New" w:hAnsi="Angsana New"/>
          <w:spacing w:val="-2"/>
          <w:sz w:val="28"/>
          <w:szCs w:val="28"/>
          <w:cs/>
        </w:rPr>
        <w:t>ปรับใช้มาตรฐานการรายงานทางการเงิน</w:t>
      </w:r>
      <w:r w:rsidRPr="00F948C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เป็นรายการปรับปรุงกับกำไรสะสมต้นงวด </w:t>
      </w:r>
      <w:r w:rsidRPr="00F948CF">
        <w:rPr>
          <w:rFonts w:ascii="Angsana New" w:hAnsi="Angsana New"/>
          <w:spacing w:val="-2"/>
          <w:sz w:val="28"/>
          <w:szCs w:val="28"/>
        </w:rPr>
        <w:t>(Modified retrospective</w:t>
      </w:r>
      <w:r w:rsidR="00A3134A">
        <w:rPr>
          <w:rFonts w:ascii="Angsana New" w:hAnsi="Angsana New"/>
          <w:spacing w:val="-2"/>
          <w:sz w:val="28"/>
          <w:szCs w:val="28"/>
        </w:rPr>
        <w:t xml:space="preserve"> approach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) </w:t>
      </w:r>
      <w:r w:rsidRPr="00F948CF">
        <w:rPr>
          <w:rFonts w:ascii="Angsana New" w:hAnsi="Angsana New"/>
          <w:spacing w:val="-2"/>
          <w:sz w:val="28"/>
          <w:szCs w:val="28"/>
          <w:cs/>
        </w:rPr>
        <w:t>และไม่</w:t>
      </w:r>
      <w:r w:rsidRPr="00AD6039">
        <w:rPr>
          <w:rFonts w:ascii="Angsana New" w:hAnsi="Angsana New"/>
          <w:spacing w:val="2"/>
          <w:sz w:val="28"/>
          <w:szCs w:val="28"/>
          <w:cs/>
        </w:rPr>
        <w:t>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บัญชีจะรับรู้ในงบแสดงฐานะการเงิน ณ วันที่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F948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5BB98327" w14:textId="242D85E3" w:rsidR="00F948CF" w:rsidRPr="006B13ED" w:rsidRDefault="00F948CF" w:rsidP="00874D5D">
      <w:pPr>
        <w:pStyle w:val="FSNoteNumbered"/>
        <w:numPr>
          <w:ilvl w:val="1"/>
          <w:numId w:val="23"/>
        </w:numPr>
        <w:tabs>
          <w:tab w:val="left" w:pos="990"/>
        </w:tabs>
        <w:spacing w:before="120" w:after="120"/>
        <w:ind w:left="907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t>นโยบายการบัญชีใหม่ที่นำมาถือปฏิบัติตั้งแต่วันที่</w:t>
      </w:r>
      <w:r w:rsidRPr="006B13ED">
        <w:rPr>
          <w:b/>
          <w:bCs/>
          <w:u w:val="none"/>
          <w:cs/>
        </w:rPr>
        <w:t xml:space="preserve"> 1 </w:t>
      </w:r>
      <w:r w:rsidRPr="006B13ED">
        <w:rPr>
          <w:rFonts w:hint="cs"/>
          <w:b/>
          <w:bCs/>
          <w:u w:val="none"/>
          <w:cs/>
        </w:rPr>
        <w:t>มกราคม</w:t>
      </w:r>
      <w:r w:rsidRPr="006B13ED">
        <w:rPr>
          <w:b/>
          <w:bCs/>
          <w:u w:val="none"/>
          <w:cs/>
        </w:rPr>
        <w:t xml:space="preserve"> 256</w:t>
      </w:r>
      <w:r w:rsidR="00D75131">
        <w:rPr>
          <w:rFonts w:hint="cs"/>
          <w:b/>
          <w:bCs/>
          <w:u w:val="none"/>
          <w:cs/>
        </w:rPr>
        <w:t>3</w:t>
      </w:r>
    </w:p>
    <w:p w14:paraId="6DCDF86E" w14:textId="6462E85C" w:rsidR="00F948CF" w:rsidRPr="006B13ED" w:rsidRDefault="00F948CF" w:rsidP="00874D5D">
      <w:pPr>
        <w:pStyle w:val="FSNoteNumbered"/>
        <w:numPr>
          <w:ilvl w:val="2"/>
          <w:numId w:val="23"/>
        </w:numPr>
        <w:tabs>
          <w:tab w:val="left" w:pos="990"/>
        </w:tabs>
        <w:spacing w:before="0" w:after="120"/>
        <w:ind w:left="1440" w:hanging="540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t>เครื่องมือทางการเงิน</w:t>
      </w:r>
    </w:p>
    <w:p w14:paraId="227432DB" w14:textId="22156864" w:rsidR="00F948CF" w:rsidRPr="006B13ED" w:rsidRDefault="00F948CF" w:rsidP="00F9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706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>การจัดประเภทรายการและการวัดมูลค่า</w:t>
      </w:r>
    </w:p>
    <w:p w14:paraId="5ECFAECF" w14:textId="5FE13811" w:rsidR="00F948CF" w:rsidRPr="006B13ED" w:rsidRDefault="00F948CF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6B13ED">
        <w:rPr>
          <w:rFonts w:ascii="Angsana New" w:eastAsia="Arial Unicode MS" w:hAnsi="Angsana New"/>
          <w:sz w:val="28"/>
          <w:szCs w:val="28"/>
          <w:lang w:val="en-GB"/>
        </w:rPr>
        <w:t xml:space="preserve">3 </w:t>
      </w: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60721E54" w14:textId="4ECAE34A" w:rsidR="00F948CF" w:rsidRPr="006B13ED" w:rsidRDefault="00F948CF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โดย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15026245" w14:textId="6B0AD4D6" w:rsidR="00F948CF" w:rsidRDefault="00F948CF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65066B9" w14:textId="77DF6C7E" w:rsidR="003A4AE4" w:rsidRDefault="003A4AE4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rPr>
          <w:rFonts w:ascii="Angsana New" w:eastAsia="Arial Unicode MS" w:hAnsi="Angsana New"/>
          <w:sz w:val="28"/>
          <w:szCs w:val="28"/>
          <w:lang w:val="en-GB"/>
        </w:rPr>
      </w:pPr>
      <w:r w:rsidRPr="003A4AE4">
        <w:rPr>
          <w:rFonts w:ascii="Angsana New" w:eastAsia="Arial Unicode MS" w:hAnsi="Angsana New"/>
          <w:sz w:val="28"/>
          <w:szCs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51520327" w14:textId="243C42BE" w:rsidR="007E47FD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lang w:val="en-GB"/>
        </w:rPr>
      </w:pPr>
    </w:p>
    <w:p w14:paraId="36D94A51" w14:textId="4904D05B" w:rsidR="007E47FD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lang w:val="en-GB"/>
        </w:rPr>
      </w:pPr>
    </w:p>
    <w:p w14:paraId="58B9FF1C" w14:textId="727CBD05" w:rsidR="007E47FD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lang w:val="en-GB"/>
        </w:rPr>
      </w:pPr>
    </w:p>
    <w:p w14:paraId="366C5F94" w14:textId="77777777" w:rsidR="007E47FD" w:rsidRPr="003A4AE4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  <w:lang w:val="en-GB"/>
        </w:rPr>
      </w:pPr>
    </w:p>
    <w:p w14:paraId="19E1BD72" w14:textId="77777777" w:rsidR="00F948CF" w:rsidRPr="006B13ED" w:rsidRDefault="00F948CF" w:rsidP="00874D5D">
      <w:pPr>
        <w:pStyle w:val="FSNoteNumbered"/>
        <w:numPr>
          <w:ilvl w:val="2"/>
          <w:numId w:val="23"/>
        </w:numPr>
        <w:tabs>
          <w:tab w:val="left" w:pos="990"/>
        </w:tabs>
        <w:spacing w:before="0" w:after="120"/>
        <w:ind w:left="1440" w:hanging="540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lastRenderedPageBreak/>
        <w:t>สัญญาเช่า</w:t>
      </w:r>
    </w:p>
    <w:p w14:paraId="6045D4AD" w14:textId="6E14B058" w:rsidR="00F948CF" w:rsidRPr="006B13ED" w:rsidRDefault="00F948CF" w:rsidP="00F6717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กรณีที่บริษัทเป็นผู้เช่า บริษัทรับรู้สินทรัพย์สิทธิการใช้และหนี้สินตามสัญญาเช่า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0BE87853" w14:textId="0B7E5679" w:rsidR="00F948CF" w:rsidRPr="006B13ED" w:rsidRDefault="00F948CF" w:rsidP="00F6717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หนี้สินตามสัญญาเช่าวัดมูลค่า</w:t>
      </w:r>
      <w:r w:rsidR="009C70D9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ตาม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</w:t>
      </w:r>
      <w:r w:rsidR="000F4E6A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ตาม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สัญญาเช่าหากอัตรานั้นสามารถกำหนดได้ แต่หากอัตรานั้นไม่สามารถกำหนดไ</w:t>
      </w:r>
      <w:r w:rsidR="009C70D9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ด้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 xml:space="preserve"> บริษัทจะใช้อัตราดอกเบี้ยเงินกู้ยืมส่วนเพิ่มของบริษัท</w:t>
      </w:r>
    </w:p>
    <w:p w14:paraId="705CC8E3" w14:textId="77777777" w:rsidR="00F948CF" w:rsidRPr="006B13ED" w:rsidRDefault="00F948CF" w:rsidP="00F67179">
      <w:pPr>
        <w:tabs>
          <w:tab w:val="clear" w:pos="454"/>
          <w:tab w:val="left" w:pos="1530"/>
        </w:tabs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6B13ED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(low-value assets) 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6C1DFB58" w14:textId="77777777" w:rsidR="002C0132" w:rsidRPr="002C0132" w:rsidRDefault="002C0132" w:rsidP="00874D5D">
      <w:pPr>
        <w:pStyle w:val="FSNoteNumbered"/>
        <w:numPr>
          <w:ilvl w:val="1"/>
          <w:numId w:val="23"/>
        </w:numPr>
        <w:tabs>
          <w:tab w:val="left" w:pos="990"/>
        </w:tabs>
        <w:spacing w:before="120" w:after="120"/>
        <w:ind w:left="907"/>
        <w:rPr>
          <w:b/>
          <w:bCs/>
          <w:u w:val="none"/>
          <w:cs/>
        </w:rPr>
      </w:pPr>
      <w:r w:rsidRPr="002C0132">
        <w:rPr>
          <w:rFonts w:hint="cs"/>
          <w:b/>
          <w:bCs/>
          <w:u w:val="none"/>
          <w:cs/>
        </w:rPr>
        <w:t>ผลกระทบต่อข้อมูลทางการเงิน</w:t>
      </w:r>
    </w:p>
    <w:p w14:paraId="0104431E" w14:textId="29476B75" w:rsidR="00DC5BCB" w:rsidRDefault="00DC5BCB" w:rsidP="00B46AB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ผลกระทบที่มีต่องบแสดงฐานะการเงิน ณ วันที่ </w:t>
      </w:r>
      <w:r w:rsidRPr="00B46AB0">
        <w:rPr>
          <w:rFonts w:ascii="Angsana New" w:hAnsi="Angsana New"/>
          <w:spacing w:val="-2"/>
          <w:sz w:val="28"/>
          <w:szCs w:val="28"/>
        </w:rPr>
        <w:t>1</w:t>
      </w: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B46AB0">
        <w:rPr>
          <w:rFonts w:ascii="Angsana New" w:hAnsi="Angsana New"/>
          <w:spacing w:val="-2"/>
          <w:sz w:val="28"/>
          <w:szCs w:val="28"/>
        </w:rPr>
        <w:t>256</w:t>
      </w:r>
      <w:r w:rsidR="00D75131" w:rsidRPr="00B46AB0">
        <w:rPr>
          <w:rFonts w:ascii="Angsana New" w:hAnsi="Angsana New"/>
          <w:spacing w:val="-2"/>
          <w:sz w:val="28"/>
          <w:szCs w:val="28"/>
        </w:rPr>
        <w:t>3</w:t>
      </w: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46AB0">
        <w:rPr>
          <w:rFonts w:ascii="Angsana New" w:hAnsi="Angsana New" w:hint="cs"/>
          <w:spacing w:val="-2"/>
          <w:sz w:val="28"/>
          <w:szCs w:val="28"/>
          <w:cs/>
        </w:rPr>
        <w:t>จาก</w:t>
      </w:r>
      <w:r w:rsidRPr="00B46AB0">
        <w:rPr>
          <w:rFonts w:ascii="Angsana New" w:hAnsi="Angsana New"/>
          <w:spacing w:val="-2"/>
          <w:sz w:val="28"/>
          <w:szCs w:val="28"/>
          <w:cs/>
        </w:rPr>
        <w:t>การนำมาตรฐาน</w:t>
      </w:r>
      <w:r w:rsidRPr="00B46AB0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F16795">
        <w:rPr>
          <w:rFonts w:ascii="Angsana New" w:hAnsi="Angsana New"/>
          <w:spacing w:val="-2"/>
          <w:sz w:val="28"/>
          <w:szCs w:val="28"/>
          <w:cs/>
        </w:rPr>
        <w:t>ใหม่มา</w:t>
      </w:r>
      <w:r w:rsidRPr="00F16795">
        <w:rPr>
          <w:rFonts w:ascii="Angsana New" w:hAnsi="Angsana New" w:hint="cs"/>
          <w:spacing w:val="-2"/>
          <w:sz w:val="28"/>
          <w:szCs w:val="28"/>
          <w:cs/>
        </w:rPr>
        <w:t>ถือปฏิบัติเป็น</w:t>
      </w:r>
      <w:r w:rsidRPr="00F16795">
        <w:rPr>
          <w:rFonts w:ascii="Angsana New" w:hAnsi="Angsana New"/>
          <w:spacing w:val="-2"/>
          <w:sz w:val="28"/>
          <w:szCs w:val="28"/>
          <w:cs/>
        </w:rPr>
        <w:t xml:space="preserve">ครั้งแรก </w:t>
      </w:r>
      <w:r w:rsidRPr="00F16795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F16795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260"/>
        <w:gridCol w:w="270"/>
        <w:gridCol w:w="1080"/>
        <w:gridCol w:w="270"/>
        <w:gridCol w:w="1343"/>
      </w:tblGrid>
      <w:tr w:rsidR="00327C53" w:rsidRPr="00327C53" w14:paraId="2815D97B" w14:textId="77777777" w:rsidTr="00B46AB0">
        <w:trPr>
          <w:trHeight w:val="306"/>
          <w:tblHeader/>
        </w:trPr>
        <w:tc>
          <w:tcPr>
            <w:tcW w:w="2880" w:type="dxa"/>
          </w:tcPr>
          <w:p w14:paraId="3B380DC0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185C4D80" w14:textId="53E12CE4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27C53" w:rsidRPr="00327C53" w14:paraId="70C14B79" w14:textId="77777777" w:rsidTr="00B46AB0">
        <w:trPr>
          <w:trHeight w:val="396"/>
          <w:tblHeader/>
        </w:trPr>
        <w:tc>
          <w:tcPr>
            <w:tcW w:w="2880" w:type="dxa"/>
          </w:tcPr>
          <w:p w14:paraId="6944FD14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DC75A" w14:textId="377791F1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hAnsi="Angsana New"/>
                <w:sz w:val="28"/>
                <w:szCs w:val="28"/>
              </w:rPr>
              <w:t>31</w:t>
            </w:r>
            <w:r w:rsidRPr="00327C5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27C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C16DE3" w14:textId="77777777" w:rsidR="00327C53" w:rsidRPr="00327C53" w:rsidRDefault="00327C53" w:rsidP="00F167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DA4A7" w14:textId="77777777" w:rsidR="00016C78" w:rsidRDefault="00016C78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15D71DF9" w14:textId="77777777" w:rsidR="00016C78" w:rsidRDefault="00327C53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033BF191" w14:textId="77777777" w:rsidR="00016C78" w:rsidRDefault="00327C53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  <w:p w14:paraId="23C58E6E" w14:textId="2DAF04BE" w:rsidR="00327C53" w:rsidRPr="00327C53" w:rsidRDefault="00327C53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016C78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327C53">
              <w:rPr>
                <w:rFonts w:ascii="Angsana New" w:hAnsi="Angsana New"/>
                <w:sz w:val="28"/>
                <w:szCs w:val="28"/>
                <w:cs/>
              </w:rPr>
              <w:t>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F5D76B" w14:textId="77777777" w:rsidR="00327C53" w:rsidRPr="00327C53" w:rsidRDefault="00327C53" w:rsidP="00327C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ACEA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68057289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3407D055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  <w:p w14:paraId="2E560C53" w14:textId="2AD00933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C5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2387B9" w14:textId="77777777" w:rsidR="00327C53" w:rsidRPr="00327C53" w:rsidRDefault="00327C53" w:rsidP="00F167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8732" w14:textId="46916740" w:rsidR="00327C53" w:rsidRPr="00327C53" w:rsidRDefault="00327C53" w:rsidP="0047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71F6B">
              <w:rPr>
                <w:rFonts w:ascii="Angsana New" w:hAnsi="Angsana New"/>
                <w:sz w:val="28"/>
                <w:szCs w:val="28"/>
              </w:rPr>
              <w:t>1</w:t>
            </w:r>
            <w:r w:rsidRPr="00471F6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="00471F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1F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27C53" w:rsidRPr="00327C53" w14:paraId="2B9A0389" w14:textId="77777777" w:rsidTr="00B46AB0">
        <w:tc>
          <w:tcPr>
            <w:tcW w:w="2880" w:type="dxa"/>
            <w:shd w:val="clear" w:color="auto" w:fill="auto"/>
          </w:tcPr>
          <w:p w14:paraId="427957A5" w14:textId="20AC7232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2423FE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2F0D1DF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8592F4" w14:textId="3BA1A2D6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4635FA6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594850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7D2D9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FA081A2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55C7ACF8" w14:textId="77777777" w:rsidTr="00B46AB0">
        <w:tc>
          <w:tcPr>
            <w:tcW w:w="2880" w:type="dxa"/>
            <w:shd w:val="clear" w:color="auto" w:fill="auto"/>
          </w:tcPr>
          <w:p w14:paraId="4E8676E2" w14:textId="12A5A53C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8BAD52" w14:textId="20F5C366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0585EF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84E7DF" w14:textId="6E9A6C4B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59C041F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03092" w14:textId="78BB851C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442A94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3224BEE" w14:textId="714798D4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301BF8" w:rsidRPr="00327C53" w14:paraId="63FF3F41" w14:textId="77777777" w:rsidTr="00B46AB0">
        <w:tc>
          <w:tcPr>
            <w:tcW w:w="2880" w:type="dxa"/>
            <w:shd w:val="clear" w:color="auto" w:fill="auto"/>
          </w:tcPr>
          <w:p w14:paraId="6843992F" w14:textId="77C0A3B1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5890EC" w14:textId="531C49A4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8E88D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BC4FFA" w14:textId="204B610E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168,359</w:t>
            </w:r>
          </w:p>
        </w:tc>
        <w:tc>
          <w:tcPr>
            <w:tcW w:w="270" w:type="dxa"/>
          </w:tcPr>
          <w:p w14:paraId="57550408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89B6B" w14:textId="031AE50A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BF4304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67AE710" w14:textId="313F54BE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168,359</w:t>
            </w:r>
          </w:p>
        </w:tc>
      </w:tr>
      <w:tr w:rsidR="00301BF8" w:rsidRPr="00327C53" w14:paraId="6C7AB3B3" w14:textId="77777777" w:rsidTr="00B46AB0">
        <w:tc>
          <w:tcPr>
            <w:tcW w:w="2880" w:type="dxa"/>
            <w:shd w:val="clear" w:color="auto" w:fill="auto"/>
          </w:tcPr>
          <w:p w14:paraId="522A96ED" w14:textId="3454C6A5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ECD4AB" w14:textId="33280D50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299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18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1937D21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A78468" w14:textId="0EDCA6EF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299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18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270" w:type="dxa"/>
          </w:tcPr>
          <w:p w14:paraId="638F4CEA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86A39F" w14:textId="1C1C7A23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3FD2D8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6887844" w14:textId="3B68612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01BF8" w:rsidRPr="00327C53" w14:paraId="2DBB1DFB" w14:textId="77777777" w:rsidTr="00B46AB0">
        <w:tc>
          <w:tcPr>
            <w:tcW w:w="2880" w:type="dxa"/>
            <w:shd w:val="clear" w:color="auto" w:fill="auto"/>
          </w:tcPr>
          <w:p w14:paraId="0CFCC513" w14:textId="3F14BF84" w:rsidR="00301BF8" w:rsidRPr="0048580C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</w:pPr>
            <w:r w:rsidRPr="00DA5EF2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11CC7" w14:textId="47BE74F6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E6402">
              <w:rPr>
                <w:rFonts w:asciiTheme="majorBidi" w:eastAsia="Cordia New" w:hAnsiTheme="majorBidi" w:cstheme="majorBidi"/>
                <w:sz w:val="28"/>
                <w:szCs w:val="28"/>
              </w:rPr>
              <w:t>94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E6402">
              <w:rPr>
                <w:rFonts w:asciiTheme="majorBidi" w:eastAsia="Cordia New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959E4F3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B0EBE8" w14:textId="7099EF82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5714E0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C896F0" w14:textId="278CE2EF" w:rsidR="00301BF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(3,008)</w:t>
            </w:r>
          </w:p>
        </w:tc>
        <w:tc>
          <w:tcPr>
            <w:tcW w:w="270" w:type="dxa"/>
          </w:tcPr>
          <w:p w14:paraId="1B534C8E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5ACB57B" w14:textId="60CCFEDB" w:rsidR="00301BF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91,905</w:t>
            </w:r>
          </w:p>
        </w:tc>
      </w:tr>
      <w:tr w:rsidR="00301BF8" w:rsidRPr="00327C53" w14:paraId="41440DFF" w14:textId="77777777" w:rsidTr="00B46AB0">
        <w:tc>
          <w:tcPr>
            <w:tcW w:w="2880" w:type="dxa"/>
            <w:shd w:val="clear" w:color="auto" w:fill="auto"/>
          </w:tcPr>
          <w:p w14:paraId="3A4CC28E" w14:textId="33557FD5" w:rsidR="00301BF8" w:rsidRPr="00DA5EF2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D0840C" w14:textId="1D15C1A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7CF5F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669E9F" w14:textId="759B5C1F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00093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2AD77" w14:textId="3901A130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  <w:tc>
          <w:tcPr>
            <w:tcW w:w="270" w:type="dxa"/>
          </w:tcPr>
          <w:p w14:paraId="3E459290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E14711D" w14:textId="7F3D07F0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</w:tr>
      <w:tr w:rsidR="00301BF8" w:rsidRPr="00327C53" w14:paraId="12A525DD" w14:textId="77777777" w:rsidTr="007E2050">
        <w:tc>
          <w:tcPr>
            <w:tcW w:w="2880" w:type="dxa"/>
            <w:shd w:val="clear" w:color="auto" w:fill="auto"/>
          </w:tcPr>
          <w:p w14:paraId="46870426" w14:textId="2654DF50" w:rsidR="00301BF8" w:rsidRPr="00DA5EF2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6F501" w14:textId="6CDBFC8F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394,098</w:t>
            </w:r>
          </w:p>
        </w:tc>
        <w:tc>
          <w:tcPr>
            <w:tcW w:w="270" w:type="dxa"/>
          </w:tcPr>
          <w:p w14:paraId="39E200FA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C59F4" w14:textId="79121776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2F196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65,011</w:t>
            </w:r>
          </w:p>
        </w:tc>
        <w:tc>
          <w:tcPr>
            <w:tcW w:w="270" w:type="dxa"/>
          </w:tcPr>
          <w:p w14:paraId="4223A508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7EF101" w14:textId="14056165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CF0B00B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189E796E" w14:textId="24A7D75B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468,173</w:t>
            </w:r>
          </w:p>
        </w:tc>
      </w:tr>
      <w:tr w:rsidR="00301BF8" w:rsidRPr="00327C53" w14:paraId="0D62A97E" w14:textId="77777777" w:rsidTr="007E2050">
        <w:tc>
          <w:tcPr>
            <w:tcW w:w="2880" w:type="dxa"/>
            <w:shd w:val="clear" w:color="auto" w:fill="auto"/>
          </w:tcPr>
          <w:p w14:paraId="07164E83" w14:textId="5FA38CBA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DCEBB2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EEF810A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3658CA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0F91679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EDFF8AB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153BAB8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342F15C3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3348A371" w14:textId="77777777" w:rsidTr="00B46AB0">
        <w:tc>
          <w:tcPr>
            <w:tcW w:w="2880" w:type="dxa"/>
            <w:shd w:val="clear" w:color="auto" w:fill="auto"/>
          </w:tcPr>
          <w:p w14:paraId="0309E3A4" w14:textId="205AA4C6" w:rsidR="00301BF8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50" w:type="dxa"/>
          </w:tcPr>
          <w:p w14:paraId="2D6EACE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9EBAE61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18D79E9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B8A9BBD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F856F10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D0284A4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54A75A8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1E1EB3D1" w14:textId="77777777" w:rsidTr="00B46AB0">
        <w:tc>
          <w:tcPr>
            <w:tcW w:w="2880" w:type="dxa"/>
            <w:shd w:val="clear" w:color="auto" w:fill="auto"/>
          </w:tcPr>
          <w:p w14:paraId="4ED0193F" w14:textId="739DB7E6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hint="cs"/>
                <w:spacing w:val="-2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553E4" w14:textId="31E31E85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10,296</w:t>
            </w:r>
          </w:p>
        </w:tc>
        <w:tc>
          <w:tcPr>
            <w:tcW w:w="270" w:type="dxa"/>
          </w:tcPr>
          <w:p w14:paraId="6A5008A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B69AD31" w14:textId="0D46BBAB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70" w:type="dxa"/>
          </w:tcPr>
          <w:p w14:paraId="4025EA32" w14:textId="77777777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65F40" w14:textId="4FEE90CA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0E0FB" w14:textId="77777777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053E902" w14:textId="36120BB0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23,298</w:t>
            </w:r>
          </w:p>
        </w:tc>
      </w:tr>
      <w:tr w:rsidR="00301BF8" w:rsidRPr="00327C53" w14:paraId="010F2CA1" w14:textId="77777777" w:rsidTr="00B46AB0">
        <w:tc>
          <w:tcPr>
            <w:tcW w:w="2880" w:type="dxa"/>
            <w:shd w:val="clear" w:color="auto" w:fill="auto"/>
          </w:tcPr>
          <w:p w14:paraId="0CED4C47" w14:textId="04A4F994" w:rsidR="00301BF8" w:rsidRPr="00DA5EF2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3FF56" w14:textId="425E67AD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38,238</w:t>
            </w:r>
          </w:p>
        </w:tc>
        <w:tc>
          <w:tcPr>
            <w:tcW w:w="270" w:type="dxa"/>
          </w:tcPr>
          <w:p w14:paraId="76B73AEA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5C1772" w14:textId="627FEAF3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671B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FC54BE" w14:textId="77777777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4BDF41" w14:textId="2C0B52DC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4135F"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DC09F79" w14:textId="77777777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1B2BD26" w14:textId="646AEEB8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47,302</w:t>
            </w:r>
          </w:p>
        </w:tc>
      </w:tr>
      <w:tr w:rsidR="00301BF8" w:rsidRPr="00327C53" w14:paraId="4CD9F63F" w14:textId="77777777" w:rsidTr="00080A33">
        <w:tc>
          <w:tcPr>
            <w:tcW w:w="2880" w:type="dxa"/>
            <w:shd w:val="clear" w:color="auto" w:fill="auto"/>
          </w:tcPr>
          <w:p w14:paraId="4FEA95BB" w14:textId="48076288" w:rsidR="00301BF8" w:rsidRPr="00DA5EF2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DA5EF2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EFE26" w14:textId="58043D2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F02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48,534</w:t>
            </w:r>
          </w:p>
        </w:tc>
        <w:tc>
          <w:tcPr>
            <w:tcW w:w="270" w:type="dxa"/>
          </w:tcPr>
          <w:p w14:paraId="23E8E221" w14:textId="77777777" w:rsidR="00301BF8" w:rsidRPr="00AD6039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37DC3D" w14:textId="7A947FDF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EF02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13,002</w:t>
            </w:r>
          </w:p>
        </w:tc>
        <w:tc>
          <w:tcPr>
            <w:tcW w:w="270" w:type="dxa"/>
          </w:tcPr>
          <w:p w14:paraId="5208D83E" w14:textId="77777777" w:rsidR="00301BF8" w:rsidRPr="00AD6039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5C9253" w14:textId="01315A18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1B48D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2663EC9" w14:textId="77777777" w:rsidR="00301BF8" w:rsidRPr="00AD6039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7838D8C" w14:textId="5D9C96D0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70,600</w:t>
            </w:r>
          </w:p>
        </w:tc>
      </w:tr>
      <w:tr w:rsidR="00301BF8" w:rsidRPr="00327C53" w14:paraId="6E5C27D7" w14:textId="77777777" w:rsidTr="00080A33">
        <w:tc>
          <w:tcPr>
            <w:tcW w:w="2880" w:type="dxa"/>
            <w:shd w:val="clear" w:color="auto" w:fill="auto"/>
          </w:tcPr>
          <w:p w14:paraId="0DA285DD" w14:textId="77777777" w:rsidR="00301BF8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F632A6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01C918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8C7FC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0FAC6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557F1F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0FABFB3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1E98FE30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03B210B6" w14:textId="77777777" w:rsidTr="00B46AB0">
        <w:tc>
          <w:tcPr>
            <w:tcW w:w="2880" w:type="dxa"/>
            <w:shd w:val="clear" w:color="auto" w:fill="auto"/>
          </w:tcPr>
          <w:p w14:paraId="777982C6" w14:textId="26D15AF4" w:rsidR="00301BF8" w:rsidRPr="00DC5BCB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lastRenderedPageBreak/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9AEAB5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2AD022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27F92E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33366A3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5F5300B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A40CBA5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12D154E2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1DF7C2D9" w14:textId="77777777" w:rsidTr="00286F9A">
        <w:tc>
          <w:tcPr>
            <w:tcW w:w="2880" w:type="dxa"/>
            <w:shd w:val="clear" w:color="auto" w:fill="auto"/>
          </w:tcPr>
          <w:p w14:paraId="7D08C13F" w14:textId="77777777" w:rsidR="00301BF8" w:rsidRDefault="00301BF8" w:rsidP="00301BF8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องค์ประกอบอื่นของ</w:t>
            </w:r>
          </w:p>
          <w:p w14:paraId="43FFABCA" w14:textId="53EA8B2A" w:rsidR="00301BF8" w:rsidRPr="00DC5BCB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ส่วนของผู้ถือหุ้น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-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E34C8" w14:textId="13B2030D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40,642</w:t>
            </w:r>
          </w:p>
        </w:tc>
        <w:tc>
          <w:tcPr>
            <w:tcW w:w="270" w:type="dxa"/>
          </w:tcPr>
          <w:p w14:paraId="18EBB2AD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5325E68" w14:textId="3A76912D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52,009</w:t>
            </w:r>
          </w:p>
        </w:tc>
        <w:tc>
          <w:tcPr>
            <w:tcW w:w="270" w:type="dxa"/>
            <w:vAlign w:val="bottom"/>
          </w:tcPr>
          <w:p w14:paraId="185C812B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409BE" w14:textId="71AC421D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671B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867D8F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68BD859" w14:textId="2AB45A1F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92,651</w:t>
            </w:r>
          </w:p>
        </w:tc>
      </w:tr>
      <w:tr w:rsidR="00301BF8" w:rsidRPr="00327C53" w14:paraId="3DE2486B" w14:textId="77777777" w:rsidTr="00286F9A">
        <w:tc>
          <w:tcPr>
            <w:tcW w:w="2880" w:type="dxa"/>
            <w:shd w:val="clear" w:color="auto" w:fill="auto"/>
          </w:tcPr>
          <w:p w14:paraId="75DF786F" w14:textId="67E9BF12" w:rsidR="00301BF8" w:rsidRPr="00DC5BCB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รวมส่วนของผู้ถือหุ้น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C1E5B" w14:textId="5A55E684" w:rsidR="00301BF8" w:rsidRPr="007E205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C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40,642</w:t>
            </w:r>
          </w:p>
        </w:tc>
        <w:tc>
          <w:tcPr>
            <w:tcW w:w="270" w:type="dxa"/>
          </w:tcPr>
          <w:p w14:paraId="66C54F6A" w14:textId="77777777" w:rsidR="00301BF8" w:rsidRPr="007E2050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8484DA" w14:textId="43672B2C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C5C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52,009</w:t>
            </w:r>
          </w:p>
        </w:tc>
        <w:tc>
          <w:tcPr>
            <w:tcW w:w="270" w:type="dxa"/>
          </w:tcPr>
          <w:p w14:paraId="08E975E4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5C655F" w14:textId="67F012C5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C5C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A9DA89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0D317857" w14:textId="0D514AB4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C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92,651</w:t>
            </w:r>
          </w:p>
        </w:tc>
      </w:tr>
    </w:tbl>
    <w:p w14:paraId="57A3B103" w14:textId="385580DD" w:rsidR="00F16795" w:rsidRPr="00216441" w:rsidRDefault="00F16795" w:rsidP="00874D5D">
      <w:pPr>
        <w:pStyle w:val="ListParagraph"/>
        <w:widowControl w:val="0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  <w:r w:rsidRPr="00216441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เครื่องมือทางการเงิน</w:t>
      </w:r>
    </w:p>
    <w:p w14:paraId="61E4F336" w14:textId="214E985F" w:rsidR="001F3569" w:rsidRPr="00AB1A4A" w:rsidRDefault="001F3569" w:rsidP="00AB1A4A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ผลกระทบที่มีต่อ</w:t>
      </w:r>
      <w:r w:rsidR="00C752C3" w:rsidRPr="00AB1A4A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ขาดทุน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สะสม ณ วันที่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1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มกราคม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2563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มีดังต่อไปนี้</w:t>
      </w:r>
    </w:p>
    <w:tbl>
      <w:tblPr>
        <w:tblStyle w:val="TableGrid"/>
        <w:tblW w:w="810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900"/>
        <w:gridCol w:w="630"/>
        <w:gridCol w:w="1620"/>
      </w:tblGrid>
      <w:tr w:rsidR="00906E11" w:rsidRPr="00327C53" w14:paraId="4DEDE16D" w14:textId="3BB4B58C" w:rsidTr="00906E11">
        <w:trPr>
          <w:trHeight w:val="306"/>
          <w:tblHeader/>
        </w:trPr>
        <w:tc>
          <w:tcPr>
            <w:tcW w:w="3420" w:type="dxa"/>
          </w:tcPr>
          <w:p w14:paraId="43F57EC2" w14:textId="77777777" w:rsidR="00906E11" w:rsidRPr="00327C53" w:rsidRDefault="00906E11" w:rsidP="00A1033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2"/>
          </w:tcPr>
          <w:p w14:paraId="20767E15" w14:textId="52115C2F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900" w:type="dxa"/>
          </w:tcPr>
          <w:p w14:paraId="7CCFB25C" w14:textId="77777777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630" w:type="dxa"/>
          </w:tcPr>
          <w:p w14:paraId="46FA5F3E" w14:textId="77777777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620" w:type="dxa"/>
          </w:tcPr>
          <w:p w14:paraId="1EA58A16" w14:textId="7F0A5CF9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06E11" w:rsidRPr="00327C53" w14:paraId="7E3A95B4" w14:textId="77777777" w:rsidTr="00906E11">
        <w:trPr>
          <w:trHeight w:val="396"/>
          <w:tblHeader/>
        </w:trPr>
        <w:tc>
          <w:tcPr>
            <w:tcW w:w="3420" w:type="dxa"/>
          </w:tcPr>
          <w:p w14:paraId="39EDE971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4EDD1C0" w14:textId="5F367037" w:rsidR="00906E11" w:rsidRPr="00327C53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49F3F" w14:textId="77777777" w:rsidR="00906E11" w:rsidRPr="00327C53" w:rsidRDefault="00906E11" w:rsidP="00906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031199" w14:textId="6AACF34B" w:rsidR="00906E11" w:rsidRPr="00327C53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5C6FF5C" w14:textId="77777777" w:rsidR="00906E11" w:rsidRPr="00327C53" w:rsidRDefault="00906E11" w:rsidP="00906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D4DB" w14:textId="77777777" w:rsidR="00906E11" w:rsidRPr="00A1033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330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 -</w:t>
            </w:r>
          </w:p>
          <w:p w14:paraId="1E3F5207" w14:textId="1E6B9246" w:rsidR="00906E11" w:rsidRPr="00A1033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1033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06E11" w:rsidRPr="00327C53" w14:paraId="771ED7A0" w14:textId="77777777" w:rsidTr="00906E11">
        <w:trPr>
          <w:trHeight w:val="404"/>
        </w:trPr>
        <w:tc>
          <w:tcPr>
            <w:tcW w:w="3420" w:type="dxa"/>
          </w:tcPr>
          <w:p w14:paraId="01FD25BD" w14:textId="38167D90" w:rsidR="00906E11" w:rsidRPr="00327C53" w:rsidRDefault="00906E11" w:rsidP="00906E11">
            <w:pPr>
              <w:ind w:left="-10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ตราสา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รทุนที่วัด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มูลค่า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ด้วยมูลค่า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ยุต</w:t>
            </w:r>
            <w:r w:rsidRPr="001F356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ิ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ธรรมผ่าน</w:t>
            </w:r>
          </w:p>
        </w:tc>
        <w:tc>
          <w:tcPr>
            <w:tcW w:w="1260" w:type="dxa"/>
          </w:tcPr>
          <w:p w14:paraId="623AF76A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328CEE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D553DC2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</w:tcPr>
          <w:p w14:paraId="3A2F1744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3B9C52BC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06E11" w:rsidRPr="00327C53" w14:paraId="683B48A0" w14:textId="77777777" w:rsidTr="00906E11">
        <w:trPr>
          <w:trHeight w:val="150"/>
        </w:trPr>
        <w:tc>
          <w:tcPr>
            <w:tcW w:w="3420" w:type="dxa"/>
          </w:tcPr>
          <w:p w14:paraId="263F0F38" w14:textId="7B91619B" w:rsidR="00906E11" w:rsidRDefault="00906E11" w:rsidP="00906E11">
            <w:pPr>
              <w:ind w:left="-105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กำไรขาดทุน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1260" w:type="dxa"/>
          </w:tcPr>
          <w:p w14:paraId="5C378EB7" w14:textId="467BD801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AE53C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E91812" w14:textId="07FE6A3A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64D4C3E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72E156" w14:textId="1FD737FC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52,009</w:t>
            </w:r>
          </w:p>
        </w:tc>
      </w:tr>
      <w:tr w:rsidR="00906E11" w:rsidRPr="00327C53" w14:paraId="296F3847" w14:textId="77777777" w:rsidTr="00906E11">
        <w:trPr>
          <w:trHeight w:val="440"/>
        </w:trPr>
        <w:tc>
          <w:tcPr>
            <w:tcW w:w="3420" w:type="dxa"/>
            <w:shd w:val="clear" w:color="auto" w:fill="auto"/>
          </w:tcPr>
          <w:p w14:paraId="0A7F9A2F" w14:textId="1344BE88" w:rsidR="00906E11" w:rsidRPr="00B46AB0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B46AB0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</w:tcPr>
          <w:p w14:paraId="654F9863" w14:textId="181A790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60075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9C50F6" w14:textId="463DEEB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69DAB9A4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10C556" w14:textId="1E8B8D00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52,009</w:t>
            </w:r>
          </w:p>
        </w:tc>
      </w:tr>
    </w:tbl>
    <w:p w14:paraId="32BABE79" w14:textId="16109CB7" w:rsidR="00567EF4" w:rsidRPr="00F16795" w:rsidRDefault="00567EF4" w:rsidP="0057305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1440"/>
        <w:jc w:val="thaiDistribute"/>
        <w:textAlignment w:val="baseline"/>
        <w:rPr>
          <w:rFonts w:ascii="Angsana New" w:hAnsi="Angsana New"/>
          <w:spacing w:val="-2"/>
          <w:sz w:val="28"/>
          <w:szCs w:val="28"/>
          <w:u w:val="single"/>
        </w:rPr>
      </w:pPr>
      <w:bookmarkStart w:id="1" w:name="_Hlk38819478"/>
      <w:r w:rsidRPr="00F16795">
        <w:rPr>
          <w:rFonts w:ascii="Angsana New" w:hAnsi="Angsana New"/>
          <w:spacing w:val="-2"/>
          <w:sz w:val="28"/>
          <w:szCs w:val="28"/>
          <w:u w:val="single"/>
          <w:cs/>
        </w:rPr>
        <w:t>การจัดประเภทและการวัดมูลค่า</w:t>
      </w:r>
    </w:p>
    <w:p w14:paraId="7FF34A8D" w14:textId="22786CE3" w:rsidR="00567EF4" w:rsidRDefault="00567EF4" w:rsidP="00573053">
      <w:pPr>
        <w:tabs>
          <w:tab w:val="clear" w:pos="454"/>
        </w:tabs>
        <w:spacing w:before="120"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ณ วันที่ 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 xml:space="preserve">1 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มกราคม 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>256</w:t>
      </w:r>
      <w:r>
        <w:rPr>
          <w:rFonts w:ascii="Angsana New" w:eastAsia="Arial Unicode MS" w:hAnsi="Angsana New"/>
          <w:sz w:val="28"/>
          <w:szCs w:val="28"/>
          <w:lang w:val="en-GB"/>
        </w:rPr>
        <w:t>3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 xml:space="preserve"> (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</w:t>
      </w:r>
      <w:r w:rsidRPr="00567EF4">
        <w:rPr>
          <w:rFonts w:ascii="Angsana New" w:eastAsia="Arial Unicode MS" w:hAnsi="Angsana New" w:hint="cs"/>
          <w:sz w:val="28"/>
          <w:szCs w:val="28"/>
          <w:cs/>
          <w:lang w:val="en-GB"/>
        </w:rPr>
        <w:t>และหนี้สิน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ทางการเงิน และจัดประเภทรายการ</w:t>
      </w:r>
      <w:r w:rsidRPr="00567EF4">
        <w:rPr>
          <w:rFonts w:ascii="Angsana New" w:eastAsia="Arial Unicode MS" w:hAnsi="Angsana New" w:hint="cs"/>
          <w:sz w:val="28"/>
          <w:szCs w:val="28"/>
          <w:cs/>
          <w:lang w:val="en-GB"/>
        </w:rPr>
        <w:t>สินทรัพย์และหนี้สินทางการเงิน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ดังนี้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260"/>
        <w:gridCol w:w="270"/>
        <w:gridCol w:w="1080"/>
        <w:gridCol w:w="270"/>
        <w:gridCol w:w="1163"/>
      </w:tblGrid>
      <w:tr w:rsidR="00B46AB0" w:rsidRPr="00327C53" w14:paraId="2FD03803" w14:textId="77777777" w:rsidTr="00573053">
        <w:trPr>
          <w:trHeight w:val="306"/>
          <w:tblHeader/>
        </w:trPr>
        <w:tc>
          <w:tcPr>
            <w:tcW w:w="2610" w:type="dxa"/>
          </w:tcPr>
          <w:p w14:paraId="2070C23E" w14:textId="77777777" w:rsidR="00B46AB0" w:rsidRPr="00327C53" w:rsidRDefault="00B46AB0" w:rsidP="005730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483" w:type="dxa"/>
            <w:gridSpan w:val="7"/>
            <w:tcBorders>
              <w:bottom w:val="single" w:sz="4" w:space="0" w:color="auto"/>
            </w:tcBorders>
          </w:tcPr>
          <w:p w14:paraId="20D894C6" w14:textId="77777777" w:rsidR="00B46AB0" w:rsidRPr="00327C53" w:rsidRDefault="00B46AB0" w:rsidP="00573053">
            <w:pPr>
              <w:tabs>
                <w:tab w:val="clear" w:pos="2580"/>
                <w:tab w:val="left" w:pos="2563"/>
              </w:tabs>
              <w:ind w:left="-49" w:right="-111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46AB0" w:rsidRPr="00327C53" w14:paraId="7794F5F4" w14:textId="77777777" w:rsidTr="00573053">
        <w:trPr>
          <w:trHeight w:val="396"/>
          <w:tblHeader/>
        </w:trPr>
        <w:tc>
          <w:tcPr>
            <w:tcW w:w="2610" w:type="dxa"/>
          </w:tcPr>
          <w:p w14:paraId="62019AE3" w14:textId="77777777" w:rsidR="00B46AB0" w:rsidRPr="00327C53" w:rsidRDefault="00B46AB0" w:rsidP="005730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FE176" w14:textId="4100FA0B" w:rsidR="00B46AB0" w:rsidRPr="00327C53" w:rsidRDefault="00B46AB0" w:rsidP="0057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="00A44EAE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B46AB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995464" w14:textId="77777777" w:rsidR="00B46AB0" w:rsidRPr="00327C53" w:rsidRDefault="00B46AB0" w:rsidP="005730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6927" w14:textId="5876A0EB" w:rsidR="00B46AB0" w:rsidRPr="00327C53" w:rsidRDefault="00B46AB0" w:rsidP="0057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 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99DB81" w14:textId="77777777" w:rsidR="00B46AB0" w:rsidRPr="00327C53" w:rsidRDefault="00B46AB0" w:rsidP="005730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1C31B" w14:textId="77777777" w:rsidR="00B46AB0" w:rsidRPr="00B46AB0" w:rsidRDefault="00B46AB0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2B611F79" w14:textId="24D69C95" w:rsidR="00B46AB0" w:rsidRPr="00327C53" w:rsidRDefault="00B46AB0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01283E" w14:textId="77777777" w:rsidR="00B46AB0" w:rsidRPr="00327C53" w:rsidRDefault="00B46AB0" w:rsidP="005730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B0B5" w14:textId="0FC9E9A1" w:rsidR="00B46AB0" w:rsidRPr="00327C53" w:rsidRDefault="00B46AB0" w:rsidP="0057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46AB0" w:rsidRPr="00327C53" w14:paraId="76DC0AF6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AC888E" w14:textId="15076228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FF6D40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B0F1CE5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D465B8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84F063A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AEDCBB" w14:textId="77777777" w:rsidR="00B46AB0" w:rsidRPr="00327C53" w:rsidRDefault="00B46AB0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69692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1DB586D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7BC8ABB4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D7680" w14:textId="1EC3F204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80583" w14:textId="5A0D8F85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58338F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E9491" w14:textId="3DCC6938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56718A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4EA66E" w14:textId="5D7065DA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200</w:t>
            </w: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234</w:t>
            </w:r>
          </w:p>
        </w:tc>
        <w:tc>
          <w:tcPr>
            <w:tcW w:w="270" w:type="dxa"/>
          </w:tcPr>
          <w:p w14:paraId="5E53A7FF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0B9E7" w14:textId="6F4E0721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200</w:t>
            </w: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234</w:t>
            </w:r>
          </w:p>
        </w:tc>
      </w:tr>
      <w:tr w:rsidR="00301BF8" w:rsidRPr="00327C53" w14:paraId="7F84707C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021F5" w14:textId="5E284337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รายได้จากการลงทุนค้างรับ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3A0B9" w14:textId="4FFCB4B0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C9C88D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1F9FEA" w14:textId="7838A9EA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46B3EB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10507" w14:textId="6D9DAF6F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14:paraId="46DAC265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08969" w14:textId="658AFE0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911</w:t>
            </w:r>
          </w:p>
        </w:tc>
      </w:tr>
      <w:tr w:rsidR="00301BF8" w:rsidRPr="00327C53" w14:paraId="48124B2A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DC421B" w14:textId="49A784EC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0BF6E" w14:textId="5D6E69AC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1CAC96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5D739" w14:textId="6AD1AA6A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EE92A8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CEE8E" w14:textId="3D5E2B59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70D887EA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DE2FD0A" w14:textId="1EE74DDC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301BF8" w:rsidRPr="00327C53" w14:paraId="622A4597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A5EA2" w14:textId="3AA339CF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สินทรัพย์ทางการเงินตราสาร</w:t>
            </w:r>
            <w:r w:rsidRPr="00A44EAE">
              <w:rPr>
                <w:rFonts w:ascii="Angsana New" w:eastAsia="Arial Unicode MS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D0E32" w14:textId="3E1EFC7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C6677C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CE4C0" w14:textId="54E44E2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168,539</w:t>
            </w:r>
          </w:p>
        </w:tc>
        <w:tc>
          <w:tcPr>
            <w:tcW w:w="270" w:type="dxa"/>
          </w:tcPr>
          <w:p w14:paraId="36607863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F73140" w14:textId="4A4FE93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9426E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CE68286" w14:textId="6AA561EE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168,539</w:t>
            </w:r>
          </w:p>
        </w:tc>
      </w:tr>
      <w:tr w:rsidR="00301BF8" w:rsidRPr="00327C53" w14:paraId="1D1F26C8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C95E3" w14:textId="22ED9F81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EEBBE" w14:textId="6419A962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36E6C3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FA1BB" w14:textId="2D2B2208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2C4312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15F5F6" w14:textId="30DE4C40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108,321</w:t>
            </w:r>
          </w:p>
        </w:tc>
        <w:tc>
          <w:tcPr>
            <w:tcW w:w="270" w:type="dxa"/>
          </w:tcPr>
          <w:p w14:paraId="3B89B1D7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C7845EC" w14:textId="775280A5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108,321</w:t>
            </w:r>
          </w:p>
        </w:tc>
      </w:tr>
      <w:tr w:rsidR="00301BF8" w:rsidRPr="00327C53" w14:paraId="350F15ED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E86C6" w14:textId="77777777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D5387E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4F618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1B2A8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EFE339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CD5DA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4E55C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36FDA1B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1BF8" w:rsidRPr="00327C53" w14:paraId="475EAAFD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51A13" w14:textId="3FFD454E" w:rsidR="00301BF8" w:rsidRPr="001D17B5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1D17B5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lastRenderedPageBreak/>
              <w:t>หนี้สิน</w:t>
            </w:r>
            <w:r w:rsidRPr="001D17B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61815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6948D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DC489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9710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29274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955B8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0FA24B2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1BF8" w:rsidRPr="00327C53" w14:paraId="42CB37B4" w14:textId="77777777" w:rsidTr="00573053">
        <w:trPr>
          <w:trHeight w:val="150"/>
        </w:trPr>
        <w:tc>
          <w:tcPr>
            <w:tcW w:w="2610" w:type="dxa"/>
          </w:tcPr>
          <w:p w14:paraId="4CE05AD8" w14:textId="71C31231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9E2E4" w14:textId="70EF1156" w:rsidR="00301BF8" w:rsidRPr="00B46AB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52172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FE4B9" w14:textId="714C254F" w:rsidR="00301BF8" w:rsidRPr="00B46AB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068312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4DF18BE" w14:textId="275E882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25,827</w:t>
            </w:r>
          </w:p>
        </w:tc>
        <w:tc>
          <w:tcPr>
            <w:tcW w:w="270" w:type="dxa"/>
          </w:tcPr>
          <w:p w14:paraId="1DC4E447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5763490" w14:textId="35901CE4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25,827</w:t>
            </w:r>
          </w:p>
        </w:tc>
      </w:tr>
    </w:tbl>
    <w:bookmarkEnd w:id="1"/>
    <w:p w14:paraId="09066293" w14:textId="77777777" w:rsidR="00E91AE9" w:rsidRPr="00216441" w:rsidRDefault="00E91AE9" w:rsidP="00874D5D">
      <w:pPr>
        <w:pStyle w:val="ListParagraph"/>
        <w:widowControl w:val="0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  <w:r w:rsidRPr="00216441">
        <w:rPr>
          <w:rFonts w:ascii="Angsana New" w:hAnsi="Angsana New"/>
          <w:b/>
          <w:bCs/>
          <w:spacing w:val="-2"/>
          <w:sz w:val="28"/>
          <w:szCs w:val="28"/>
          <w:cs/>
        </w:rPr>
        <w:t>สัญญาเช่า</w:t>
      </w:r>
    </w:p>
    <w:p w14:paraId="079FDA9B" w14:textId="0099FE99" w:rsidR="00E91AE9" w:rsidRPr="00AB1A4A" w:rsidRDefault="00E91AE9" w:rsidP="00AB1A4A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bookmarkStart w:id="2" w:name="_Hlk39320150"/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ใน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การนำมาตรฐานการรายงานทางการเงิน ฉบับที่ </w:t>
      </w:r>
      <w:r w:rsidRPr="00AB1A4A">
        <w:rPr>
          <w:rFonts w:ascii="Angsana New" w:eastAsia="Arial Unicode MS" w:hAnsi="Angsana New"/>
          <w:sz w:val="28"/>
          <w:szCs w:val="28"/>
          <w:lang w:val="en-GB"/>
        </w:rPr>
        <w:t xml:space="preserve">16 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มาใช้เป็นครั้งแรก บริษัทรับรู้หนี้สินตามสัญญาเช่า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17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เรื่อง สัญญาเช่า</w:t>
      </w:r>
      <w:r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 xml:space="preserve"> เป็นสินทรัพย์</w:t>
      </w:r>
      <w:r w:rsidR="00F16795"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สิทธิการใช้</w:t>
      </w:r>
      <w:r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หนี้สินตามสัญญาเช่าดังกล่าววัดมูลค่าด้วยมูลค่าปัจจุบันของจำนวนเงินที่ต้องจ่ายชำระตาม</w:t>
      </w:r>
      <w:r w:rsidRPr="004572A0">
        <w:rPr>
          <w:rFonts w:ascii="Angsana New" w:eastAsia="Arial Unicode MS" w:hAnsi="Angsana New"/>
          <w:spacing w:val="4"/>
          <w:sz w:val="28"/>
          <w:szCs w:val="28"/>
          <w:cs/>
          <w:lang w:val="en-GB"/>
        </w:rPr>
        <w:t>สัญญาเช่าที่ยังไม่ได้จ่ายชำระ คิดลดด้วยอัตราดอกเบี้ยเงินกู้ยืมส่วนเพิ่มของบริษัท อัตราดอกเบี้ยเงินกู้ยืม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ส่วนเพิ่มที่นำมาคำนวณหนี้สินตามสัญญาเช่า ณ วันที่ 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1 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มกราคม 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256</w:t>
      </w:r>
      <w:r w:rsidR="00F16795"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3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 </w:t>
      </w:r>
      <w:r w:rsidRP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อยู่</w:t>
      </w:r>
      <w:r w:rsidR="00F16795" w:rsidRP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ที่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ร้อยละ </w:t>
      </w:r>
      <w:r w:rsidR="00F16795"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6</w:t>
      </w:r>
    </w:p>
    <w:p w14:paraId="7289B74F" w14:textId="0F5D3B13" w:rsidR="00E91AE9" w:rsidRPr="00AB1A4A" w:rsidRDefault="00E91AE9" w:rsidP="00AB1A4A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สำหรับสัญญาเช่าที่เคยจัดประเภทเป็นสัญญาเช่า</w:t>
      </w:r>
      <w:r w:rsidR="00624A3E"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เงินทุน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ตามมาตรฐานการบัญชีฉบับที่ </w:t>
      </w:r>
      <w:r w:rsidRPr="00AB1A4A">
        <w:rPr>
          <w:rFonts w:ascii="Angsana New" w:eastAsia="Arial Unicode MS" w:hAnsi="Angsana New"/>
          <w:sz w:val="28"/>
          <w:szCs w:val="28"/>
          <w:lang w:val="en-GB"/>
        </w:rPr>
        <w:t xml:space="preserve">17 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บริษัทรับรู้มูลค่าตาม</w:t>
      </w:r>
      <w:r w:rsidRPr="00A44EAE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>บัญชีของสินทรัพย์และหนี้สินตามสัญญาเช่าดังกล่าวก่อนวัน</w:t>
      </w:r>
      <w:r w:rsid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ที่</w:t>
      </w:r>
      <w:r w:rsidRPr="00A44EAE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นำมาตรฐานการรายงานทางการเงินฉบับที่ </w:t>
      </w:r>
      <w:r w:rsidRPr="00A44EAE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16 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มาถือปฏิบัติเป็นมูลค่าตามบัญชีของ</w:t>
      </w:r>
      <w:r w:rsidR="00624A3E" w:rsidRPr="00935F4D">
        <w:rPr>
          <w:rFonts w:ascii="Angsana New" w:eastAsia="Arial Unicode MS" w:hAnsi="Angsana New" w:hint="cs"/>
          <w:spacing w:val="-6"/>
          <w:sz w:val="28"/>
          <w:szCs w:val="28"/>
          <w:cs/>
          <w:lang w:val="en-GB"/>
        </w:rPr>
        <w:t>สินทรัพย์สิทธิการใช้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และหนี้สิน</w:t>
      </w:r>
      <w:r w:rsidRPr="00935F4D">
        <w:rPr>
          <w:rFonts w:ascii="Angsana New" w:eastAsia="Arial Unicode MS" w:hAnsi="Angsana New" w:hint="cs"/>
          <w:spacing w:val="-6"/>
          <w:sz w:val="28"/>
          <w:szCs w:val="28"/>
          <w:cs/>
          <w:lang w:val="en-GB"/>
        </w:rPr>
        <w:t>ตามสัญญาเช่า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 xml:space="preserve"> ณ วันที่นำมาปฏิบัติใช้ครั้ง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แรก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 </w:t>
      </w:r>
    </w:p>
    <w:tbl>
      <w:tblPr>
        <w:tblW w:w="8100" w:type="dxa"/>
        <w:tblInd w:w="144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660"/>
        <w:gridCol w:w="1440"/>
      </w:tblGrid>
      <w:tr w:rsidR="00546270" w:rsidRPr="00546270" w14:paraId="0D20B083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5BD92" w14:textId="77777777" w:rsidR="00546270" w:rsidRPr="00546270" w:rsidRDefault="00546270" w:rsidP="00336E8A">
            <w:pPr>
              <w:pStyle w:val="BlockText"/>
              <w:spacing w:after="0"/>
              <w:ind w:left="0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bookmarkStart w:id="3" w:name="_Hlk39320254"/>
            <w:bookmarkEnd w:id="2"/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E63A24" w14:textId="77777777" w:rsidR="00546270" w:rsidRPr="00546270" w:rsidRDefault="00546270" w:rsidP="00336E8A">
            <w:pPr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4627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D0278" w:rsidRPr="00546270" w14:paraId="2673D29A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D31C1" w14:textId="30DE0B94" w:rsidR="008D0278" w:rsidRPr="00546270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2562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65A0" w14:textId="56154C30" w:rsidR="008D0278" w:rsidRPr="005148C6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29,950</w:t>
            </w:r>
          </w:p>
        </w:tc>
      </w:tr>
      <w:tr w:rsidR="008D0278" w:rsidRPr="00546270" w14:paraId="322B84A1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32FB1" w14:textId="6AF598E4" w:rsidR="008D0278" w:rsidRPr="00546270" w:rsidRDefault="008D0278" w:rsidP="008D0278">
            <w:pPr>
              <w:pStyle w:val="BlockText"/>
              <w:tabs>
                <w:tab w:val="left" w:pos="276"/>
              </w:tabs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336E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2979A9" w14:textId="705D0EE0" w:rsidR="008D0278" w:rsidRPr="007E2050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(3,594)</w:t>
            </w:r>
          </w:p>
        </w:tc>
      </w:tr>
      <w:tr w:rsidR="008D0278" w:rsidRPr="00546270" w14:paraId="53B75F06" w14:textId="77777777" w:rsidTr="00DD6721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</w:tcPr>
          <w:p w14:paraId="528F0A7D" w14:textId="77777777" w:rsidR="008D0278" w:rsidRPr="00546270" w:rsidRDefault="008D0278" w:rsidP="008D0278">
            <w:pPr>
              <w:pStyle w:val="BlockText"/>
              <w:tabs>
                <w:tab w:val="left" w:pos="276"/>
              </w:tabs>
              <w:spacing w:after="0"/>
              <w:ind w:left="-105" w:right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4922E68" w14:textId="3F6793A3" w:rsidR="008D0278" w:rsidRPr="007E2050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(17,291)</w:t>
            </w:r>
          </w:p>
        </w:tc>
      </w:tr>
      <w:tr w:rsidR="008D0278" w:rsidRPr="00546270" w14:paraId="3A25FCD1" w14:textId="77777777" w:rsidTr="00DD6721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</w:tcPr>
          <w:p w14:paraId="1C9B2D24" w14:textId="6EF8C951" w:rsidR="008D0278" w:rsidRPr="00546270" w:rsidRDefault="008D0278" w:rsidP="008D0278">
            <w:pPr>
              <w:pStyle w:val="BlockText"/>
              <w:tabs>
                <w:tab w:val="left" w:pos="276"/>
              </w:tabs>
              <w:spacing w:after="0"/>
              <w:ind w:left="-105" w:right="0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81F7707" w14:textId="6EE2EAE6" w:rsidR="008D0278" w:rsidRPr="007E2050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(702)</w:t>
            </w:r>
          </w:p>
        </w:tc>
      </w:tr>
      <w:tr w:rsidR="008D0278" w:rsidRPr="00546270" w14:paraId="64D2FAE7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26B89" w14:textId="77777777" w:rsidR="008D0278" w:rsidRPr="00546270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192421AA" w14:textId="77777777" w:rsidR="008D0278" w:rsidRPr="00546270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การรายงานทางการเงินฉบับที่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มาปฏิบัติใช้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2C47C2" w14:textId="41A26CFD" w:rsidR="008D0278" w:rsidRPr="00176309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8,363</w:t>
            </w:r>
          </w:p>
        </w:tc>
      </w:tr>
      <w:tr w:rsidR="008D0278" w:rsidRPr="00546270" w14:paraId="4B8FA4F6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F05EAA" w14:textId="166CAC7B" w:rsidR="008D0278" w:rsidRPr="00CE4B35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ตาม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เงินทุน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6C6510" w14:textId="19893903" w:rsidR="008D0278" w:rsidRPr="00176309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2,240</w:t>
            </w:r>
          </w:p>
        </w:tc>
      </w:tr>
      <w:tr w:rsidR="008D0278" w:rsidRPr="00546270" w14:paraId="7F154906" w14:textId="77777777" w:rsidTr="006913E8">
        <w:trPr>
          <w:trHeight w:val="377"/>
        </w:trPr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9A081" w14:textId="69997C95" w:rsidR="008D0278" w:rsidRPr="00A44EAE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F4749" w14:textId="41016A1C" w:rsidR="008D0278" w:rsidRPr="00176309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10,603</w:t>
            </w:r>
          </w:p>
        </w:tc>
      </w:tr>
      <w:bookmarkEnd w:id="3"/>
    </w:tbl>
    <w:p w14:paraId="40887CC8" w14:textId="77777777" w:rsidR="00573053" w:rsidRDefault="00573053" w:rsidP="00AB1A4A">
      <w:pPr>
        <w:tabs>
          <w:tab w:val="clear" w:pos="454"/>
          <w:tab w:val="left" w:pos="1530"/>
        </w:tabs>
        <w:spacing w:before="240"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</w:p>
    <w:p w14:paraId="4F27EEAE" w14:textId="77777777" w:rsidR="00573053" w:rsidRDefault="00573053" w:rsidP="00AB1A4A">
      <w:pPr>
        <w:tabs>
          <w:tab w:val="clear" w:pos="454"/>
          <w:tab w:val="left" w:pos="1530"/>
        </w:tabs>
        <w:spacing w:before="240"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</w:p>
    <w:p w14:paraId="49FC63E0" w14:textId="77777777" w:rsidR="00573053" w:rsidRDefault="00573053" w:rsidP="00AB1A4A">
      <w:pPr>
        <w:tabs>
          <w:tab w:val="clear" w:pos="454"/>
          <w:tab w:val="left" w:pos="1530"/>
        </w:tabs>
        <w:spacing w:before="240"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</w:p>
    <w:p w14:paraId="729059F8" w14:textId="77777777" w:rsidR="00573053" w:rsidRDefault="00573053" w:rsidP="00AB1A4A">
      <w:pPr>
        <w:tabs>
          <w:tab w:val="clear" w:pos="454"/>
          <w:tab w:val="left" w:pos="1530"/>
        </w:tabs>
        <w:spacing w:before="240"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</w:p>
    <w:p w14:paraId="60DBE5DE" w14:textId="77777777" w:rsidR="008D0278" w:rsidRDefault="008D0278" w:rsidP="00AB1A4A">
      <w:pPr>
        <w:tabs>
          <w:tab w:val="clear" w:pos="454"/>
          <w:tab w:val="left" w:pos="1530"/>
        </w:tabs>
        <w:spacing w:before="240"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</w:p>
    <w:p w14:paraId="78DEC6C3" w14:textId="31EE142A" w:rsidR="00E91AE9" w:rsidRPr="00AB1A4A" w:rsidRDefault="00E91AE9" w:rsidP="00AB1A4A">
      <w:pPr>
        <w:tabs>
          <w:tab w:val="clear" w:pos="454"/>
          <w:tab w:val="left" w:pos="1530"/>
        </w:tabs>
        <w:spacing w:before="240"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lastRenderedPageBreak/>
        <w:t>สินทรัพย์</w:t>
      </w:r>
      <w:r w:rsidR="004E5A85"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สิทธิการใช้</w:t>
      </w:r>
      <w:r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แบ่งตามประเภทสินทรัพย์ได้ดังนี้</w:t>
      </w:r>
    </w:p>
    <w:tbl>
      <w:tblPr>
        <w:tblW w:w="819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5220"/>
        <w:gridCol w:w="1350"/>
        <w:gridCol w:w="270"/>
        <w:gridCol w:w="1350"/>
      </w:tblGrid>
      <w:tr w:rsidR="004E5A85" w:rsidRPr="004E5A85" w14:paraId="0503B468" w14:textId="77777777" w:rsidTr="00874D5D">
        <w:trPr>
          <w:cantSplit/>
          <w:tblHeader/>
        </w:trPr>
        <w:tc>
          <w:tcPr>
            <w:tcW w:w="5220" w:type="dxa"/>
          </w:tcPr>
          <w:p w14:paraId="39F052B6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4" w:name="_Hlk39320595"/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A1E60F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A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E5A85" w:rsidRPr="004E5A85" w14:paraId="2CCBE924" w14:textId="77777777" w:rsidTr="00874D5D">
        <w:trPr>
          <w:cantSplit/>
          <w:tblHeader/>
        </w:trPr>
        <w:tc>
          <w:tcPr>
            <w:tcW w:w="5220" w:type="dxa"/>
          </w:tcPr>
          <w:p w14:paraId="7A2C9CEB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1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CEAD8" w14:textId="5A984D7F" w:rsidR="004E5A85" w:rsidRPr="004E5A85" w:rsidRDefault="00B2708D" w:rsidP="00DD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913E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DD67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6913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913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1A2387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D1E1B0" w14:textId="5551B22C" w:rsidR="004E5A85" w:rsidRPr="004E5A85" w:rsidRDefault="00DD6721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72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6721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DD672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01BF8" w:rsidRPr="004E5A85" w14:paraId="68F7FE56" w14:textId="77777777" w:rsidTr="00301BF8">
        <w:trPr>
          <w:cantSplit/>
        </w:trPr>
        <w:tc>
          <w:tcPr>
            <w:tcW w:w="5220" w:type="dxa"/>
          </w:tcPr>
          <w:p w14:paraId="25BBD981" w14:textId="70754208" w:rsidR="00301BF8" w:rsidRPr="004E5A85" w:rsidRDefault="00301BF8" w:rsidP="00301BF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5A8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93F205" w14:textId="5B99ECC9" w:rsidR="00301BF8" w:rsidRPr="00DC493C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8,141</w:t>
            </w:r>
          </w:p>
        </w:tc>
        <w:tc>
          <w:tcPr>
            <w:tcW w:w="270" w:type="dxa"/>
          </w:tcPr>
          <w:p w14:paraId="70B88095" w14:textId="77777777" w:rsidR="00301BF8" w:rsidRPr="00DC493C" w:rsidRDefault="00301BF8" w:rsidP="00301BF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29BB01" w14:textId="7ED56066" w:rsidR="00301BF8" w:rsidRPr="00DC493C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</w:tr>
      <w:tr w:rsidR="00301BF8" w:rsidRPr="004E5A85" w14:paraId="0F383A9E" w14:textId="77777777" w:rsidTr="00874D5D">
        <w:trPr>
          <w:cantSplit/>
        </w:trPr>
        <w:tc>
          <w:tcPr>
            <w:tcW w:w="5220" w:type="dxa"/>
          </w:tcPr>
          <w:p w14:paraId="0CE51584" w14:textId="05C12AB1" w:rsidR="00301BF8" w:rsidRPr="004E5A85" w:rsidRDefault="00301BF8" w:rsidP="00301BF8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A8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4B772E7C" w14:textId="64C998A7" w:rsidR="00301BF8" w:rsidRPr="004E5A85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2,828</w:t>
            </w:r>
          </w:p>
        </w:tc>
        <w:tc>
          <w:tcPr>
            <w:tcW w:w="270" w:type="dxa"/>
          </w:tcPr>
          <w:p w14:paraId="363F3A77" w14:textId="77777777" w:rsidR="00301BF8" w:rsidRPr="004E5A85" w:rsidRDefault="00301BF8" w:rsidP="00301BF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B2C4E4" w14:textId="793B0705" w:rsidR="00301BF8" w:rsidRPr="004E5A85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3,008</w:t>
            </w:r>
          </w:p>
        </w:tc>
      </w:tr>
      <w:tr w:rsidR="00301BF8" w:rsidRPr="004E5A85" w14:paraId="214B910F" w14:textId="77777777" w:rsidTr="006913E8">
        <w:trPr>
          <w:cantSplit/>
          <w:trHeight w:val="395"/>
        </w:trPr>
        <w:tc>
          <w:tcPr>
            <w:tcW w:w="5220" w:type="dxa"/>
          </w:tcPr>
          <w:p w14:paraId="0E9A552B" w14:textId="77777777" w:rsidR="00301BF8" w:rsidRPr="004E5A85" w:rsidRDefault="00301BF8" w:rsidP="00301B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5A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1FFCD" w14:textId="770FA4FA" w:rsidR="00301BF8" w:rsidRPr="007E205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10,969</w:t>
            </w:r>
          </w:p>
        </w:tc>
        <w:tc>
          <w:tcPr>
            <w:tcW w:w="270" w:type="dxa"/>
          </w:tcPr>
          <w:p w14:paraId="1A7F499F" w14:textId="77777777" w:rsidR="00301BF8" w:rsidRPr="004E5A85" w:rsidRDefault="00301BF8" w:rsidP="00301BF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80CB0" w14:textId="5A1E7CE5" w:rsidR="00301BF8" w:rsidRPr="004E5A85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12,072</w:t>
            </w:r>
          </w:p>
        </w:tc>
      </w:tr>
    </w:tbl>
    <w:bookmarkEnd w:id="4"/>
    <w:p w14:paraId="43BA66E8" w14:textId="40CAABFC" w:rsidR="007C7CC5" w:rsidRPr="0023088B" w:rsidRDefault="007862E4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3088B">
        <w:rPr>
          <w:b/>
          <w:bCs/>
          <w:u w:val="none"/>
          <w:cs/>
        </w:rPr>
        <w:t>รายการกับ</w:t>
      </w:r>
      <w:r w:rsidR="007C7CC5" w:rsidRPr="0023088B">
        <w:rPr>
          <w:b/>
          <w:bCs/>
          <w:u w:val="none"/>
          <w:cs/>
        </w:rPr>
        <w:t>บุคคลหรือกิจการที่เกี่ยวข้องกัน</w:t>
      </w:r>
    </w:p>
    <w:p w14:paraId="610AAFF1" w14:textId="14B78373" w:rsidR="00F3146F" w:rsidRDefault="006A6F2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หนี้สิน </w:t>
      </w:r>
      <w:r w:rsidRPr="006B2D1A">
        <w:rPr>
          <w:rFonts w:ascii="Angsana New" w:hAnsi="Angsana New"/>
          <w:sz w:val="28"/>
          <w:szCs w:val="28"/>
          <w:cs/>
        </w:rPr>
        <w:t>รายได้</w:t>
      </w:r>
      <w:r w:rsidR="00A44EAE">
        <w:rPr>
          <w:rFonts w:ascii="Angsana New" w:hAnsi="Angsana New"/>
          <w:sz w:val="28"/>
          <w:szCs w:val="28"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และค่าใช้จ่ายส่วนหนึ่งของบริษัทเกิดขึ้นจากรายการกับ</w:t>
      </w:r>
      <w:r w:rsidR="008A647D">
        <w:rPr>
          <w:rFonts w:ascii="Angsana New" w:hAnsi="Angsana New" w:hint="cs"/>
          <w:sz w:val="28"/>
          <w:szCs w:val="28"/>
          <w:cs/>
        </w:rPr>
        <w:t>บุคคลและ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FE2BCF" w:rsidRPr="006B2D1A">
        <w:rPr>
          <w:rFonts w:ascii="Angsana New" w:hAnsi="Angsana New"/>
          <w:sz w:val="28"/>
          <w:szCs w:val="28"/>
          <w:cs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</w:t>
      </w:r>
      <w:r w:rsidR="00775208" w:rsidRPr="006B2D1A">
        <w:rPr>
          <w:rFonts w:ascii="Angsana New" w:hAnsi="Angsana New"/>
          <w:sz w:val="28"/>
          <w:szCs w:val="28"/>
          <w:cs/>
        </w:rPr>
        <w:t>เหล่า</w:t>
      </w:r>
      <w:r w:rsidR="00F3146F" w:rsidRPr="006B2D1A">
        <w:rPr>
          <w:rFonts w:ascii="Angsana New" w:hAnsi="Angsana New"/>
          <w:sz w:val="28"/>
          <w:szCs w:val="28"/>
          <w:cs/>
        </w:rPr>
        <w:t>นี้เกี่ยวข้องกันโดยการมีผู้ถือหุ้นและ</w:t>
      </w:r>
      <w:r w:rsidR="00F3146F" w:rsidRPr="006B2D1A">
        <w:rPr>
          <w:rFonts w:ascii="Angsana New" w:hAnsi="Angsana New"/>
          <w:sz w:val="28"/>
          <w:szCs w:val="28"/>
        </w:rPr>
        <w:t>/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หรือกรรมการร่วมกัน </w:t>
      </w:r>
      <w:r w:rsidR="00A44EAE">
        <w:rPr>
          <w:rFonts w:ascii="Angsana New" w:hAnsi="Angsana New" w:hint="cs"/>
          <w:sz w:val="28"/>
          <w:szCs w:val="28"/>
          <w:cs/>
        </w:rPr>
        <w:t>ข้อมูลทาง</w:t>
      </w:r>
      <w:r w:rsidR="004973F7">
        <w:rPr>
          <w:rFonts w:ascii="Angsana New" w:hAnsi="Angsana New" w:hint="cs"/>
          <w:sz w:val="28"/>
          <w:szCs w:val="28"/>
          <w:cs/>
        </w:rPr>
        <w:t>การเงิน</w:t>
      </w:r>
      <w:r w:rsidRPr="006B2D1A">
        <w:rPr>
          <w:rFonts w:ascii="Angsana New" w:hAnsi="Angsana New"/>
          <w:sz w:val="28"/>
          <w:szCs w:val="28"/>
          <w:cs/>
        </w:rPr>
        <w:t>นี้ได้รวมผลของรายการดังกล่าว</w:t>
      </w:r>
    </w:p>
    <w:p w14:paraId="51048063" w14:textId="0DC35E2C" w:rsidR="004A4D85" w:rsidRPr="006B13ED" w:rsidRDefault="004A4D85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13ED">
        <w:rPr>
          <w:rFonts w:ascii="Angsana New" w:hAnsi="Angsana New"/>
          <w:sz w:val="28"/>
          <w:szCs w:val="28"/>
          <w:cs/>
        </w:rPr>
        <w:t>รายการซึ่งมีสาระสำคัญที่เกิดขึ้น</w:t>
      </w:r>
      <w:r w:rsidR="00E80EB4" w:rsidRPr="006B13ED">
        <w:rPr>
          <w:rFonts w:ascii="Angsana New" w:hAnsi="Angsana New"/>
          <w:sz w:val="28"/>
          <w:szCs w:val="28"/>
          <w:cs/>
        </w:rPr>
        <w:t>กับ</w:t>
      </w:r>
      <w:r w:rsidR="00BB6714" w:rsidRPr="006B13ED">
        <w:rPr>
          <w:rFonts w:ascii="Angsana New" w:hAnsi="Angsana New" w:hint="cs"/>
          <w:sz w:val="28"/>
          <w:szCs w:val="28"/>
          <w:cs/>
        </w:rPr>
        <w:t>บุคคลและ</w:t>
      </w:r>
      <w:r w:rsidR="00E80EB4" w:rsidRPr="006B13ED">
        <w:rPr>
          <w:rFonts w:ascii="Angsana New" w:hAnsi="Angsana New"/>
          <w:sz w:val="28"/>
          <w:szCs w:val="28"/>
          <w:cs/>
        </w:rPr>
        <w:t>กิจการที่เกี่ยวข้องกันสำหรับ</w:t>
      </w:r>
      <w:r w:rsidR="009E5FC1" w:rsidRPr="006B13ED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9E5FC1" w:rsidRPr="006B13ED">
        <w:rPr>
          <w:rFonts w:ascii="Angsana New" w:hAnsi="Angsana New"/>
          <w:sz w:val="28"/>
          <w:szCs w:val="28"/>
        </w:rPr>
        <w:t>31</w:t>
      </w:r>
      <w:r w:rsidR="009E5FC1" w:rsidRPr="006B13ED">
        <w:rPr>
          <w:rFonts w:ascii="Angsana New" w:hAnsi="Angsana New"/>
          <w:sz w:val="28"/>
          <w:szCs w:val="28"/>
          <w:cs/>
        </w:rPr>
        <w:t xml:space="preserve"> มีนาคม</w:t>
      </w:r>
      <w:r w:rsidR="009E5FC1" w:rsidRPr="006B13ED">
        <w:rPr>
          <w:rFonts w:ascii="Angsana New" w:hAnsi="Angsana New"/>
          <w:sz w:val="28"/>
          <w:szCs w:val="28"/>
        </w:rPr>
        <w:t xml:space="preserve"> </w:t>
      </w:r>
      <w:r w:rsidR="00E34483" w:rsidRPr="006B13ED">
        <w:rPr>
          <w:rFonts w:ascii="Angsana New" w:hAnsi="Angsana New"/>
          <w:sz w:val="28"/>
          <w:szCs w:val="28"/>
        </w:rPr>
        <w:t>256</w:t>
      </w:r>
      <w:r w:rsidR="009E5FC1" w:rsidRPr="006B13ED">
        <w:rPr>
          <w:rFonts w:ascii="Angsana New" w:hAnsi="Angsana New"/>
          <w:sz w:val="28"/>
          <w:szCs w:val="28"/>
        </w:rPr>
        <w:t>3</w:t>
      </w:r>
      <w:r w:rsidR="00E34483" w:rsidRPr="006B13ED">
        <w:rPr>
          <w:rFonts w:ascii="Angsana New" w:hAnsi="Angsana New" w:hint="cs"/>
          <w:sz w:val="28"/>
          <w:szCs w:val="28"/>
          <w:cs/>
        </w:rPr>
        <w:t xml:space="preserve"> </w:t>
      </w:r>
      <w:r w:rsidRPr="006B13ED">
        <w:rPr>
          <w:rFonts w:ascii="Angsana New" w:hAnsi="Angsana New"/>
          <w:sz w:val="28"/>
          <w:szCs w:val="28"/>
          <w:cs/>
        </w:rPr>
        <w:t xml:space="preserve">และ </w:t>
      </w:r>
      <w:r w:rsidR="009E5FC1" w:rsidRPr="006B13ED">
        <w:rPr>
          <w:rFonts w:ascii="Angsana New" w:hAnsi="Angsana New"/>
          <w:sz w:val="28"/>
          <w:szCs w:val="28"/>
        </w:rPr>
        <w:t>2562</w:t>
      </w:r>
      <w:r w:rsidRPr="006B13ED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1350"/>
        <w:gridCol w:w="270"/>
        <w:gridCol w:w="1620"/>
        <w:gridCol w:w="270"/>
        <w:gridCol w:w="1350"/>
        <w:gridCol w:w="270"/>
        <w:gridCol w:w="1440"/>
      </w:tblGrid>
      <w:tr w:rsidR="00E34483" w:rsidRPr="00E0369A" w14:paraId="27392C26" w14:textId="77777777" w:rsidTr="006B13ED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B3496A" w14:textId="77777777" w:rsidR="00E34483" w:rsidRPr="00E0369A" w:rsidRDefault="00E34483" w:rsidP="00DF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5387"/>
                <w:tab w:val="left" w:pos="203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42446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C0772F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91353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573B68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EDFF8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E705B" w14:textId="2422FBBF" w:rsidR="00E34483" w:rsidRPr="00E0369A" w:rsidRDefault="00246EE5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9E5FC1" w:rsidRPr="00E0369A" w14:paraId="782FDB5A" w14:textId="77777777" w:rsidTr="006B13ED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5F8685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8788F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DF5AA10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A16C9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098D0F2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4A908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AE95B" w14:textId="2F07A1AE" w:rsidR="009E5FC1" w:rsidRPr="009E5FC1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726C5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71DD1" w14:textId="52D268DA" w:rsidR="009E5FC1" w:rsidRPr="009E5FC1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E5FC1" w:rsidRPr="00E0369A" w14:paraId="64C8531F" w14:textId="77777777" w:rsidTr="006B13E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FEF26C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 ออโต้ บิซซ์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6F445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F5EF82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20C32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CA95F6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7AFE5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F7504E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0B2E8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6C1759" w14:textId="77777777" w:rsidR="009E5FC1" w:rsidRPr="009E5FC1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FC1" w:rsidRPr="00E0369A" w14:paraId="6BBB1B6A" w14:textId="77777777" w:rsidTr="006B13E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429C964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FE835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1BFBDE" w14:textId="5E051CB5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ผู้บริหารร่วมกัน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A397C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9C1F9E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5B482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8B309D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4AB69" w14:textId="77777777" w:rsidR="009E5FC1" w:rsidRPr="00E0369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0B3B6" w14:textId="77777777" w:rsidR="009E5FC1" w:rsidRPr="009E5FC1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BF8" w:rsidRPr="00E0369A" w14:paraId="503756F1" w14:textId="77777777" w:rsidTr="006B13E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E187EF" w14:textId="456931D9" w:rsidR="00301BF8" w:rsidRPr="00E0369A" w:rsidRDefault="00301BF8" w:rsidP="00301BF8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89D9D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3355F2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50174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C57F21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AF379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4B5BAC" w14:textId="47CA5A2A" w:rsidR="00301BF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08B2EB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C4CE9E" w14:textId="30E9CADA" w:rsidR="00301BF8" w:rsidRPr="009E5FC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74</w:t>
            </w:r>
          </w:p>
        </w:tc>
      </w:tr>
      <w:tr w:rsidR="00301BF8" w:rsidRPr="00E0369A" w14:paraId="3647E844" w14:textId="77777777" w:rsidTr="006B13E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0F49B1" w14:textId="77777777" w:rsidR="00301BF8" w:rsidRPr="00E0369A" w:rsidRDefault="00301BF8" w:rsidP="00301BF8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8B0BF4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5664D5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72D60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244883A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AF66F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CC03D" w14:textId="77777777" w:rsidR="00301BF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7BBAE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D7BBAE" w14:textId="77777777" w:rsidR="00301BF8" w:rsidRPr="009E5FC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BF8" w:rsidRPr="00E0369A" w14:paraId="1DC63DD6" w14:textId="77777777" w:rsidTr="006B13E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2923B8" w14:textId="77777777" w:rsidR="00301BF8" w:rsidRPr="00E0369A" w:rsidRDefault="00301BF8" w:rsidP="00301BF8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ค่าเช่ารถยนต์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C2542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3E1F87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C73FB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0A3A47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A8452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486F1C" w14:textId="6FA32881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B57BF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C1F44F" w14:textId="360047A5" w:rsidR="00301BF8" w:rsidRPr="009E5FC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98</w:t>
            </w:r>
          </w:p>
        </w:tc>
      </w:tr>
      <w:tr w:rsidR="00301BF8" w:rsidRPr="00E0369A" w14:paraId="63FDFC1A" w14:textId="77777777" w:rsidTr="006B13E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3F0AFD" w14:textId="77777777" w:rsidR="00301BF8" w:rsidRPr="00E0369A" w:rsidRDefault="00301BF8" w:rsidP="00301B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ค่าเช่าคอมพิวเตอร์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57A5A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83C4DC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3F08F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D0601C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3FAEB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23FA5D" w14:textId="1EA217B4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8BAA4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D2555" w14:textId="3E0279F3" w:rsidR="00301BF8" w:rsidRPr="009E5FC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</w:tr>
      <w:tr w:rsidR="00301BF8" w:rsidRPr="00E0369A" w14:paraId="6385351F" w14:textId="77777777" w:rsidTr="00301BF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BD6390" w14:textId="77777777" w:rsidR="00301BF8" w:rsidRPr="00E0369A" w:rsidRDefault="00301BF8" w:rsidP="00301B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ค่าทำความสะอาด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15749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E92C4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13DCD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5C97B9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55B2A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1C9C4" w14:textId="158EAE7F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6405E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019A9" w14:textId="433738DA" w:rsidR="00301BF8" w:rsidRPr="009E5FC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48</w:t>
            </w:r>
          </w:p>
        </w:tc>
      </w:tr>
      <w:tr w:rsidR="00301BF8" w:rsidRPr="00E0369A" w14:paraId="4BCBE290" w14:textId="77777777" w:rsidTr="00301BF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53C01B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D771F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CF934B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24C1B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F3E99ED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3E526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C0668" w14:textId="0DFFFFD8" w:rsidR="00301BF8" w:rsidRPr="00DF539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EA544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6E13F" w14:textId="689AC21F" w:rsidR="00301BF8" w:rsidRPr="00652BD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</w:tr>
      <w:tr w:rsidR="00301BF8" w:rsidRPr="00E0369A" w14:paraId="542E30DC" w14:textId="77777777" w:rsidTr="006B13E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BD77C5" w14:textId="77777777" w:rsidR="00301BF8" w:rsidRPr="00E0369A" w:rsidRDefault="00301BF8" w:rsidP="00301BF8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8802F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4A46B7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7CACD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BD8BC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6A253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AAB39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5443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89522" w14:textId="77777777" w:rsidR="00301BF8" w:rsidRPr="009E5FC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BF8" w:rsidRPr="00E0369A" w14:paraId="442293AE" w14:textId="77777777" w:rsidTr="006B13E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155D57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40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 สำนักงานกฎหมาย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A77EB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C75DBF" w14:textId="22246ADE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42707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3A0BB1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F381B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C75F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A7EBA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58AC" w14:textId="77777777" w:rsidR="00301BF8" w:rsidRPr="009E5FC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BF8" w:rsidRPr="00E0369A" w14:paraId="5660E93D" w14:textId="77777777" w:rsidTr="006B13E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D8858D8" w14:textId="662C50DA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4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  </w:t>
            </w: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เอส.พี</w:t>
            </w: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. </w:t>
            </w: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แอนด์</w:t>
            </w: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หลุยส์</w:t>
            </w: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5401D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99D3C" w14:textId="0B6D819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1D4A7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57B394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1155A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8BB0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AFC9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8B7B" w14:textId="77777777" w:rsidR="00301BF8" w:rsidRPr="009E5FC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BF8" w:rsidRPr="00E0369A" w14:paraId="58CC4417" w14:textId="77777777" w:rsidTr="006B13ED">
        <w:trPr>
          <w:trHeight w:val="3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E0B727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ค่าธรรมเนียมอื่น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F45E1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88CC77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8B14C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566FB3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7FD9E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328D62" w14:textId="5AF64FA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C177" w14:textId="77777777" w:rsidR="00301BF8" w:rsidRPr="00E0369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eastAsia="Cordia New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8DC67" w14:textId="4C63ADB1" w:rsidR="00301BF8" w:rsidRPr="009E5FC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66</w:t>
            </w:r>
          </w:p>
        </w:tc>
      </w:tr>
    </w:tbl>
    <w:p w14:paraId="68422FBE" w14:textId="77777777" w:rsidR="000E11BA" w:rsidRDefault="000E11BA" w:rsidP="009E5F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1BA">
        <w:rPr>
          <w:rFonts w:ascii="Angsana New" w:hAnsi="Angsana New"/>
          <w:sz w:val="28"/>
          <w:szCs w:val="28"/>
        </w:rPr>
        <w:t xml:space="preserve">* </w:t>
      </w:r>
      <w:r w:rsidRPr="000E11BA">
        <w:rPr>
          <w:rFonts w:ascii="Angsana New" w:hAnsi="Angsana New" w:hint="cs"/>
          <w:sz w:val="28"/>
          <w:szCs w:val="28"/>
          <w:cs/>
        </w:rPr>
        <w:t xml:space="preserve">มีการเปลี่ยนแปลงกลุ่มผู้ถือหุ้นและผู้บริหารเมื่อวันที่ </w:t>
      </w:r>
      <w:r w:rsidRPr="000E11BA">
        <w:rPr>
          <w:rFonts w:ascii="Angsana New" w:hAnsi="Angsana New"/>
          <w:sz w:val="28"/>
          <w:szCs w:val="28"/>
        </w:rPr>
        <w:t xml:space="preserve">8 </w:t>
      </w:r>
      <w:r w:rsidRPr="000E11BA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0E11BA">
        <w:rPr>
          <w:rFonts w:ascii="Angsana New" w:hAnsi="Angsana New"/>
          <w:sz w:val="28"/>
          <w:szCs w:val="28"/>
        </w:rPr>
        <w:t>2562</w:t>
      </w:r>
    </w:p>
    <w:p w14:paraId="26D877E1" w14:textId="77777777" w:rsidR="00573053" w:rsidRDefault="00573053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97BC515" w14:textId="77777777" w:rsidR="00573053" w:rsidRDefault="00573053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C44A85E" w14:textId="77777777" w:rsidR="00573053" w:rsidRDefault="00573053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59475B3" w14:textId="77777777" w:rsidR="003A4A17" w:rsidRDefault="003A4A17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0FC1402" w14:textId="77777777" w:rsidR="00573053" w:rsidRDefault="00573053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76ADB2B" w14:textId="35A17C57" w:rsidR="009E5FC1" w:rsidRDefault="00C37335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lastRenderedPageBreak/>
        <w:t>ค่าตอบแทนที่เป็นตัวเงินของผู้บริหาร</w:t>
      </w:r>
      <w:r w:rsidR="009E5FC1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9E5FC1">
        <w:rPr>
          <w:rFonts w:ascii="Angsana New" w:hAnsi="Angsana New"/>
          <w:sz w:val="28"/>
          <w:szCs w:val="28"/>
        </w:rPr>
        <w:t>31</w:t>
      </w:r>
      <w:r w:rsidR="009E5FC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E5FC1">
        <w:rPr>
          <w:rFonts w:ascii="Angsana New" w:hAnsi="Angsana New"/>
          <w:sz w:val="28"/>
          <w:szCs w:val="28"/>
        </w:rPr>
        <w:t>2563</w:t>
      </w:r>
      <w:r w:rsidR="009E5FC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E5FC1">
        <w:rPr>
          <w:rFonts w:ascii="Angsana New" w:hAnsi="Angsana New"/>
          <w:sz w:val="28"/>
          <w:szCs w:val="28"/>
        </w:rPr>
        <w:t>2562</w:t>
      </w:r>
      <w:r w:rsidR="009E5FC1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36"/>
        <w:gridCol w:w="236"/>
        <w:gridCol w:w="248"/>
        <w:gridCol w:w="270"/>
        <w:gridCol w:w="450"/>
        <w:gridCol w:w="1620"/>
        <w:gridCol w:w="270"/>
        <w:gridCol w:w="1530"/>
      </w:tblGrid>
      <w:tr w:rsidR="00567C8D" w:rsidRPr="006B2D1A" w14:paraId="2C7EE89E" w14:textId="77777777" w:rsidTr="00643B4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1EF9E0" w14:textId="77777777" w:rsidR="00567C8D" w:rsidRPr="006B2D1A" w:rsidRDefault="00567C8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64D6EC" w14:textId="77777777" w:rsidR="00567C8D" w:rsidRPr="006B2D1A" w:rsidRDefault="00567C8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311E5" w14:textId="46EFB8C9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45B25FC" w14:textId="77777777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E27EEC" w14:textId="5DA1698D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BEBFB56" w14:textId="34CB54A2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5FFB1" w14:textId="777AA1FD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E5FC1" w:rsidRPr="006B2D1A" w14:paraId="406EAF46" w14:textId="77777777" w:rsidTr="00643B4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E1E6DA" w14:textId="77777777" w:rsidR="009E5FC1" w:rsidRPr="006B2D1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61FCA2" w14:textId="77777777" w:rsidR="009E5FC1" w:rsidRPr="006B2D1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25989D" w14:textId="5839F111" w:rsidR="009E5FC1" w:rsidRPr="006B2D1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5C76A2" w14:textId="77777777" w:rsidR="009E5FC1" w:rsidRPr="006B2D1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FF627" w14:textId="322BDFEA" w:rsidR="009E5FC1" w:rsidRPr="006B2D1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9D2ECB7" w14:textId="77777777" w:rsidR="009E5FC1" w:rsidRPr="006B2D1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6BD00B4F" w14:textId="379623C5" w:rsidR="009E5FC1" w:rsidRPr="006B2D1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256</w:t>
            </w:r>
            <w:r w:rsidR="00D01897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EC5F2" w14:textId="77777777" w:rsidR="009E5FC1" w:rsidRPr="006B2D1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40C8C4A" w14:textId="279FB8E0" w:rsidR="009E5FC1" w:rsidRPr="006B2D1A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D0278" w:rsidRPr="006B2D1A" w14:paraId="18CFA080" w14:textId="77777777" w:rsidTr="00643B4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146F9B4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E65019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A388" w14:textId="17A44A8E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DD40B7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8A20B" w14:textId="41E209F1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23D6539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6124C2" w14:textId="3A90D6C7" w:rsidR="008D0278" w:rsidRPr="00B246A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BF347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840CB99" w14:textId="630429B2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2,300</w:t>
            </w:r>
          </w:p>
        </w:tc>
      </w:tr>
      <w:tr w:rsidR="008D0278" w:rsidRPr="006B2D1A" w14:paraId="0D9FE5F5" w14:textId="77777777" w:rsidTr="00643B4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4D01E6" w14:textId="63C31191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4EC59F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4259" w14:textId="12F5F8BA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6FE2528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41452" w14:textId="14CCE18F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EEC6EBE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6170DF" w14:textId="3E3981EA" w:rsidR="008D0278" w:rsidRPr="00B246A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412F9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8ACF4" w14:textId="2697E2CD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526</w:t>
            </w:r>
          </w:p>
        </w:tc>
      </w:tr>
      <w:tr w:rsidR="008D0278" w:rsidRPr="006B2D1A" w14:paraId="69B4E565" w14:textId="77777777" w:rsidTr="008D027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45AF43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16D36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7A296" w14:textId="04F4D915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C15129B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7B467" w14:textId="0153BFE1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E50A311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8CA03D" w14:textId="794F88CF" w:rsidR="008D0278" w:rsidRPr="00B246A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C0E90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F79250" w14:textId="6F1CB7E8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187</w:t>
            </w:r>
          </w:p>
        </w:tc>
      </w:tr>
      <w:tr w:rsidR="008D0278" w:rsidRPr="006B2D1A" w14:paraId="50C159B0" w14:textId="77777777" w:rsidTr="008D027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D147D4" w14:textId="1623AA7D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BD7EB0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E447" w14:textId="5A3416B3" w:rsidR="008D0278" w:rsidRPr="00D70F8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8F566D" w14:textId="77777777" w:rsidR="008D0278" w:rsidRPr="00D70F8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37D40" w14:textId="4038B2E7" w:rsidR="008D0278" w:rsidRPr="00D70F8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18B839" w14:textId="77777777" w:rsidR="008D0278" w:rsidRPr="00D70F8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60307B" w14:textId="0B8611D1" w:rsidR="008D0278" w:rsidRPr="00B246A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0CD5A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42DA66" w14:textId="37AE5658" w:rsidR="008D0278" w:rsidRPr="006B2D1A" w:rsidDel="00CE63E9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47</w:t>
            </w:r>
          </w:p>
        </w:tc>
      </w:tr>
      <w:tr w:rsidR="008D0278" w:rsidRPr="006B2D1A" w14:paraId="1E0248D3" w14:textId="77777777" w:rsidTr="008D027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9A9E97" w14:textId="77777777" w:rsidR="008D0278" w:rsidRPr="003D06A3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2BEAD" w14:textId="77777777" w:rsidR="008D0278" w:rsidRPr="003D06A3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D90C" w14:textId="0EF7C4AB" w:rsidR="008D0278" w:rsidRPr="003D06A3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6A89846" w14:textId="77777777" w:rsidR="008D0278" w:rsidRPr="003D06A3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67319" w14:textId="1B57B642" w:rsidR="008D0278" w:rsidRPr="003D06A3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FDA4C5C" w14:textId="77777777" w:rsidR="008D0278" w:rsidRPr="003D06A3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07428" w14:textId="64826DF8" w:rsidR="008D0278" w:rsidRPr="003D06A3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523C9" w14:textId="77777777" w:rsidR="008D0278" w:rsidRPr="008E1C1D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A963C" w14:textId="743D857F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8D0278" w:rsidRPr="004A6782" w14:paraId="17FE8703" w14:textId="77777777" w:rsidTr="00996F80">
        <w:trPr>
          <w:trHeight w:val="3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B09600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77658E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7FAD1C" w14:textId="0EAAA0C3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20F1AC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43FE9" w14:textId="52407A8F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A747AD4" w14:textId="77777777" w:rsidR="008D0278" w:rsidRPr="006B2D1A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8DECC" w14:textId="79A69976" w:rsidR="008D0278" w:rsidRP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81265" w14:textId="77777777" w:rsidR="008D0278" w:rsidRPr="009E5FC1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6A82C" w14:textId="2CC9FA19" w:rsidR="008D0278" w:rsidRPr="009E5FC1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3,060</w:t>
            </w:r>
          </w:p>
        </w:tc>
      </w:tr>
    </w:tbl>
    <w:p w14:paraId="606BA72B" w14:textId="7AF68E92" w:rsidR="00BE29D7" w:rsidRPr="00C45BAD" w:rsidRDefault="00263326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7A3CD0" w14:paraId="22C28840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E5FC1" w:rsidRPr="007A3CD0" w14:paraId="031788F1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6692BB94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0E842EF4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01BF8" w:rsidRPr="007A3CD0" w14:paraId="71D10438" w14:textId="77777777" w:rsidTr="00301B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301BF8" w:rsidRPr="007A3CD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EEF68" w14:textId="6EE85C99" w:rsidR="00301BF8" w:rsidRPr="007A3CD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301BF8" w:rsidRPr="007A3CD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1941C41" w:rsidR="00301BF8" w:rsidRPr="007A3CD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301BF8" w:rsidRPr="007A3CD0" w14:paraId="496B625C" w14:textId="77777777" w:rsidTr="00643B4C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301BF8" w:rsidRPr="007A3CD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51CAE354" w:rsidR="00301BF8" w:rsidRPr="007A3CD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180,212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301BF8" w:rsidRPr="007A3CD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1879A421" w:rsidR="00301BF8" w:rsidRPr="007A3CD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200,104</w:t>
            </w:r>
          </w:p>
        </w:tc>
      </w:tr>
      <w:tr w:rsidR="00301BF8" w:rsidRPr="005067F3" w14:paraId="75D102A7" w14:textId="77777777" w:rsidTr="00D409E6">
        <w:trPr>
          <w:trHeight w:val="35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301BF8" w:rsidRPr="007A3CD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744A317B" w:rsidR="00301BF8" w:rsidRPr="008D027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180,342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301BF8" w:rsidRPr="008D027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41F11582" w:rsidR="00301BF8" w:rsidRPr="008D027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200,234</w:t>
            </w:r>
          </w:p>
        </w:tc>
      </w:tr>
    </w:tbl>
    <w:p w14:paraId="5531E988" w14:textId="36536643" w:rsidR="003915ED" w:rsidRDefault="009E0C88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72768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2D2985" w:rsidRPr="00572768">
        <w:rPr>
          <w:rFonts w:ascii="Angsana New" w:hAnsi="Angsana New"/>
          <w:spacing w:val="2"/>
          <w:sz w:val="28"/>
          <w:szCs w:val="28"/>
        </w:rPr>
        <w:t>31</w:t>
      </w:r>
      <w:r w:rsidR="002D2985" w:rsidRPr="00572768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="002D2985" w:rsidRPr="00572768">
        <w:rPr>
          <w:rFonts w:ascii="Angsana New" w:hAnsi="Angsana New"/>
          <w:spacing w:val="2"/>
          <w:sz w:val="28"/>
          <w:szCs w:val="28"/>
        </w:rPr>
        <w:t xml:space="preserve"> 2563</w:t>
      </w:r>
      <w:r w:rsidR="002D2985" w:rsidRPr="0057276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572768">
        <w:rPr>
          <w:rFonts w:ascii="Angsana New" w:hAnsi="Angsana New"/>
          <w:spacing w:val="2"/>
          <w:sz w:val="28"/>
          <w:szCs w:val="28"/>
          <w:cs/>
        </w:rPr>
        <w:t>เงินฝาก</w:t>
      </w:r>
      <w:r w:rsidRPr="00572768">
        <w:rPr>
          <w:rFonts w:ascii="Angsana New" w:hAnsi="Angsana New" w:hint="cs"/>
          <w:spacing w:val="2"/>
          <w:sz w:val="28"/>
          <w:szCs w:val="28"/>
          <w:cs/>
        </w:rPr>
        <w:t>ธนาคาร</w:t>
      </w:r>
      <w:r w:rsidR="003915ED" w:rsidRPr="00572768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3915ED" w:rsidRPr="00572768">
        <w:rPr>
          <w:rFonts w:asciiTheme="majorBidi" w:eastAsia="Cordia New" w:hAnsiTheme="majorBidi" w:cstheme="majorBidi"/>
          <w:spacing w:val="2"/>
          <w:sz w:val="28"/>
          <w:szCs w:val="28"/>
        </w:rPr>
        <w:t>0.1</w:t>
      </w:r>
      <w:r w:rsidR="003915ED" w:rsidRPr="00572768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ล้านบาทได้ถูก</w:t>
      </w:r>
      <w:r w:rsidR="003915ED" w:rsidRPr="00572768">
        <w:rPr>
          <w:rFonts w:ascii="Angsana New" w:hAnsi="Angsana New"/>
          <w:spacing w:val="2"/>
          <w:sz w:val="28"/>
          <w:szCs w:val="28"/>
          <w:cs/>
        </w:rPr>
        <w:t>จำนำเป็นหลักทรัพย์ค้ำประกันวงเงินสินเชื่อกับ</w:t>
      </w:r>
      <w:r w:rsidR="003915ED" w:rsidRPr="00F47A82">
        <w:rPr>
          <w:rFonts w:ascii="Angsana New" w:hAnsi="Angsana New"/>
          <w:sz w:val="28"/>
          <w:szCs w:val="28"/>
          <w:cs/>
        </w:rPr>
        <w:t>ธนาคาร</w:t>
      </w:r>
      <w:r w:rsidR="003915ED" w:rsidRPr="00F47A82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F47A82">
        <w:rPr>
          <w:rFonts w:ascii="Angsana New" w:hAnsi="Angsana New"/>
          <w:sz w:val="28"/>
          <w:szCs w:val="28"/>
          <w:cs/>
        </w:rPr>
        <w:t>ตามที่กล่าวไว้ในหมาย</w:t>
      </w:r>
      <w:r w:rsidR="003915ED" w:rsidRPr="00D4045D">
        <w:rPr>
          <w:rFonts w:ascii="Angsana New" w:hAnsi="Angsana New"/>
          <w:sz w:val="28"/>
          <w:szCs w:val="28"/>
          <w:cs/>
        </w:rPr>
        <w:t xml:space="preserve">เหตุ </w:t>
      </w:r>
      <w:r w:rsidR="003C6078" w:rsidRPr="00D4045D">
        <w:rPr>
          <w:rFonts w:ascii="Angsana New" w:hAnsi="Angsana New"/>
          <w:sz w:val="28"/>
          <w:szCs w:val="28"/>
        </w:rPr>
        <w:t>3</w:t>
      </w:r>
      <w:r w:rsidR="003372A3" w:rsidRPr="00D4045D">
        <w:rPr>
          <w:rFonts w:ascii="Angsana New" w:hAnsi="Angsana New"/>
          <w:sz w:val="28"/>
          <w:szCs w:val="28"/>
        </w:rPr>
        <w:t>4</w:t>
      </w:r>
      <w:r w:rsidR="003915ED" w:rsidRPr="00D4045D">
        <w:rPr>
          <w:rFonts w:ascii="Angsana New" w:hAnsi="Angsana New"/>
          <w:sz w:val="28"/>
          <w:szCs w:val="28"/>
        </w:rPr>
        <w:t xml:space="preserve"> </w:t>
      </w:r>
      <w:r w:rsidR="00D80A0B" w:rsidRPr="00D4045D">
        <w:rPr>
          <w:rFonts w:ascii="Angsana New" w:hAnsi="Angsana New" w:hint="cs"/>
          <w:sz w:val="28"/>
          <w:szCs w:val="28"/>
          <w:cs/>
        </w:rPr>
        <w:t>ง</w:t>
      </w:r>
      <w:r w:rsidR="003915ED" w:rsidRPr="00D4045D">
        <w:rPr>
          <w:rFonts w:ascii="Angsana New" w:hAnsi="Angsana New" w:hint="cs"/>
          <w:sz w:val="28"/>
          <w:szCs w:val="28"/>
          <w:cs/>
        </w:rPr>
        <w:t>)</w:t>
      </w:r>
      <w:r w:rsidR="00F47A82" w:rsidRPr="00D4045D">
        <w:rPr>
          <w:rFonts w:ascii="Angsana New" w:hAnsi="Angsana New" w:hint="cs"/>
          <w:sz w:val="28"/>
          <w:szCs w:val="28"/>
          <w:cs/>
        </w:rPr>
        <w:t xml:space="preserve"> </w:t>
      </w:r>
      <w:r w:rsidR="00F47A82" w:rsidRPr="00D4045D">
        <w:rPr>
          <w:rFonts w:ascii="Angsana New" w:hAnsi="Angsana New"/>
          <w:sz w:val="28"/>
          <w:szCs w:val="28"/>
        </w:rPr>
        <w:t>(31</w:t>
      </w:r>
      <w:r w:rsidR="00F47A82" w:rsidRPr="00F47A82">
        <w:rPr>
          <w:rFonts w:ascii="Angsana New" w:hAnsi="Angsana New"/>
          <w:sz w:val="28"/>
          <w:szCs w:val="28"/>
        </w:rPr>
        <w:t xml:space="preserve"> </w:t>
      </w:r>
      <w:r w:rsidR="00F47A82" w:rsidRPr="00F47A82">
        <w:rPr>
          <w:rFonts w:ascii="Angsana New" w:hAnsi="Angsana New" w:hint="cs"/>
          <w:sz w:val="28"/>
          <w:szCs w:val="28"/>
          <w:cs/>
        </w:rPr>
        <w:t>ธันวาคม</w:t>
      </w:r>
      <w:r w:rsidR="00F47A82" w:rsidRPr="00F47A82">
        <w:rPr>
          <w:rFonts w:ascii="Angsana New" w:hAnsi="Angsana New"/>
          <w:sz w:val="28"/>
          <w:szCs w:val="28"/>
          <w:cs/>
        </w:rPr>
        <w:t xml:space="preserve"> </w:t>
      </w:r>
      <w:r w:rsidR="00F47A82" w:rsidRPr="00F47A82">
        <w:rPr>
          <w:rFonts w:ascii="Angsana New" w:hAnsi="Angsana New"/>
          <w:sz w:val="28"/>
          <w:szCs w:val="28"/>
        </w:rPr>
        <w:t>2562 : 0.1</w:t>
      </w:r>
      <w:r w:rsidR="00F47A82" w:rsidRPr="00F47A82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เบี้ยประกันภัยค้างรับ </w:t>
      </w:r>
    </w:p>
    <w:p w14:paraId="69DBC3BD" w14:textId="4A9B0914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83570B" w:rsidRPr="00567C8D">
        <w:rPr>
          <w:rFonts w:ascii="Angsana New" w:hAnsi="Angsana New"/>
          <w:spacing w:val="2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>3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 xml:space="preserve">2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2638F1" w14:paraId="421FC9ED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2638F1" w14:paraId="5EE9405D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67FD5" w14:textId="2DB9F126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2C3CD" w14:textId="77777777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E7CDE" w14:textId="2F217B99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01BF8" w:rsidRPr="002638F1" w14:paraId="2906677C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222D3FA6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58,978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DF17F" w14:textId="4D869BF8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52,160</w:t>
            </w:r>
          </w:p>
        </w:tc>
      </w:tr>
      <w:tr w:rsidR="00301BF8" w:rsidRPr="002638F1" w14:paraId="201091B3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4DBE430E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27,649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273B7112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17,865</w:t>
            </w:r>
          </w:p>
        </w:tc>
      </w:tr>
      <w:tr w:rsidR="00301BF8" w:rsidRPr="002638F1" w14:paraId="610F05AF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3D3D5470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61A90B65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7,579</w:t>
            </w:r>
          </w:p>
        </w:tc>
      </w:tr>
      <w:tr w:rsidR="00301BF8" w:rsidRPr="002638F1" w14:paraId="07851242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506BE9F3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3,593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74EA5D41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2,568</w:t>
            </w:r>
          </w:p>
        </w:tc>
      </w:tr>
      <w:tr w:rsidR="00301BF8" w:rsidRPr="002638F1" w14:paraId="426F3E6F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49755EE8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06F81F63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509B5A14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10,915</w:t>
            </w:r>
          </w:p>
        </w:tc>
      </w:tr>
      <w:tr w:rsidR="00301BF8" w:rsidRPr="002638F1" w14:paraId="50AA116A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6D9C43A6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45,876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D8DB" w14:textId="7DA6F1DF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194,758</w:t>
            </w:r>
          </w:p>
        </w:tc>
      </w:tr>
      <w:tr w:rsidR="00301BF8" w:rsidRPr="002638F1" w14:paraId="1252E8E4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15AEC97C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149,207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61BCDD2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285,845</w:t>
            </w:r>
          </w:p>
        </w:tc>
      </w:tr>
      <w:tr w:rsidR="00301BF8" w:rsidRPr="002638F1" w14:paraId="20723033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301BF8" w:rsidRPr="008654B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72A44CBF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(45,876)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26548B81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(199,158)</w:t>
            </w:r>
          </w:p>
        </w:tc>
      </w:tr>
      <w:tr w:rsidR="00301BF8" w:rsidRPr="002638F1" w14:paraId="3A6A71E9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301BF8" w:rsidRPr="008654BA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748745BE" w:rsidR="00301BF8" w:rsidRPr="00FA4FF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103,331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74B92D7A" w:rsidR="00301BF8" w:rsidRPr="002638F1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86,687</w:t>
            </w:r>
          </w:p>
        </w:tc>
      </w:tr>
    </w:tbl>
    <w:p w14:paraId="1198864B" w14:textId="77777777" w:rsidR="00573053" w:rsidRDefault="00573053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37D6022" w14:textId="6E39DE72" w:rsidR="004E081A" w:rsidRDefault="00207EAF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638F1">
        <w:rPr>
          <w:rFonts w:ascii="Angsana New" w:hAnsi="Angsana New"/>
          <w:sz w:val="28"/>
          <w:szCs w:val="28"/>
          <w:cs/>
        </w:rPr>
        <w:lastRenderedPageBreak/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</w:t>
      </w:r>
      <w:r w:rsidRPr="002638F1">
        <w:rPr>
          <w:rFonts w:ascii="Angsana New" w:hAnsi="Angsana New"/>
          <w:spacing w:val="8"/>
          <w:sz w:val="28"/>
          <w:szCs w:val="28"/>
          <w:cs/>
        </w:rPr>
        <w:t xml:space="preserve">กฎหมายว่าด้วยการเก็บเบี้ยประกันภัย 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F47A82">
        <w:rPr>
          <w:rFonts w:ascii="Angsana New" w:hAnsi="Angsana New"/>
          <w:spacing w:val="8"/>
          <w:sz w:val="28"/>
          <w:szCs w:val="28"/>
          <w:cs/>
        </w:rPr>
        <w:br/>
      </w:r>
      <w:r w:rsidR="00A0556B" w:rsidRPr="002638F1">
        <w:rPr>
          <w:rFonts w:ascii="Angsana New" w:hAnsi="Angsana New"/>
          <w:spacing w:val="8"/>
          <w:sz w:val="28"/>
          <w:szCs w:val="28"/>
        </w:rPr>
        <w:t xml:space="preserve">5 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ราย 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ณ </w:t>
      </w:r>
      <w:r w:rsidR="005F3E45" w:rsidRPr="00567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5F3E45" w:rsidRPr="00567C8D">
        <w:rPr>
          <w:rFonts w:ascii="Angsana New" w:hAnsi="Angsana New"/>
          <w:spacing w:val="2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>3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="003F2EAF" w:rsidRPr="002638F1">
        <w:rPr>
          <w:rFonts w:ascii="Angsana New" w:hAnsi="Angsana New"/>
          <w:spacing w:val="4"/>
          <w:sz w:val="28"/>
          <w:szCs w:val="28"/>
          <w:cs/>
        </w:rPr>
        <w:t>มี</w:t>
      </w:r>
      <w:r w:rsidR="003F2EAF" w:rsidRPr="007229C2">
        <w:rPr>
          <w:rFonts w:ascii="Angsana New" w:hAnsi="Angsana New"/>
          <w:spacing w:val="4"/>
          <w:sz w:val="28"/>
          <w:szCs w:val="28"/>
          <w:cs/>
        </w:rPr>
        <w:t>จำนวน</w:t>
      </w:r>
      <w:r w:rsidR="00094C7D" w:rsidRPr="007229C2">
        <w:rPr>
          <w:rFonts w:ascii="Angsana New" w:hAnsi="Angsana New"/>
          <w:spacing w:val="4"/>
          <w:sz w:val="28"/>
          <w:szCs w:val="28"/>
        </w:rPr>
        <w:t xml:space="preserve"> </w:t>
      </w:r>
      <w:r w:rsidR="00054D42">
        <w:rPr>
          <w:rFonts w:ascii="Angsana New" w:hAnsi="Angsana New"/>
          <w:spacing w:val="4"/>
          <w:sz w:val="28"/>
          <w:szCs w:val="28"/>
        </w:rPr>
        <w:t>104.</w:t>
      </w:r>
      <w:r w:rsidR="00054D42">
        <w:rPr>
          <w:rFonts w:ascii="Angsana New" w:hAnsi="Angsana New" w:hint="cs"/>
          <w:spacing w:val="4"/>
          <w:sz w:val="28"/>
          <w:szCs w:val="28"/>
          <w:cs/>
        </w:rPr>
        <w:t>2</w:t>
      </w:r>
      <w:r w:rsidR="007229C2" w:rsidRPr="007229C2">
        <w:rPr>
          <w:rFonts w:ascii="Angsana New" w:hAnsi="Angsana New"/>
          <w:spacing w:val="4"/>
          <w:sz w:val="28"/>
          <w:szCs w:val="28"/>
        </w:rPr>
        <w:t xml:space="preserve"> </w:t>
      </w:r>
      <w:r w:rsidR="00A0556B" w:rsidRPr="007229C2">
        <w:rPr>
          <w:rFonts w:ascii="Angsana New" w:hAnsi="Angsana New"/>
          <w:spacing w:val="4"/>
          <w:sz w:val="28"/>
          <w:szCs w:val="28"/>
          <w:cs/>
        </w:rPr>
        <w:t>ล้านบาท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 </w:t>
      </w:r>
      <w:bookmarkStart w:id="5" w:name="_Hlk23500878"/>
      <w:r w:rsidR="00F47A82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F47A82" w:rsidRPr="005067F3">
        <w:rPr>
          <w:rFonts w:asciiTheme="majorBidi" w:hAnsiTheme="majorBidi" w:cstheme="majorBidi"/>
          <w:sz w:val="28"/>
          <w:szCs w:val="28"/>
        </w:rPr>
        <w:t xml:space="preserve">31 </w:t>
      </w:r>
      <w:r w:rsidR="00F47A82" w:rsidRPr="005067F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47A82" w:rsidRPr="005067F3">
        <w:rPr>
          <w:rFonts w:asciiTheme="majorBidi" w:hAnsiTheme="majorBidi" w:cstheme="majorBidi"/>
          <w:sz w:val="28"/>
          <w:szCs w:val="28"/>
        </w:rPr>
        <w:t>256</w:t>
      </w:r>
      <w:r w:rsidR="00F47A82">
        <w:rPr>
          <w:rFonts w:asciiTheme="majorBidi" w:hAnsiTheme="majorBidi" w:cstheme="majorBidi"/>
          <w:sz w:val="28"/>
          <w:szCs w:val="28"/>
        </w:rPr>
        <w:t xml:space="preserve">2 : </w:t>
      </w:r>
      <w:r w:rsidR="005F3E45">
        <w:rPr>
          <w:rFonts w:ascii="Angsana New" w:hAnsi="Angsana New"/>
          <w:spacing w:val="4"/>
          <w:sz w:val="28"/>
          <w:szCs w:val="28"/>
        </w:rPr>
        <w:t>240.2</w:t>
      </w:r>
      <w:r w:rsidR="005F3E45" w:rsidRPr="002638F1">
        <w:rPr>
          <w:rFonts w:ascii="Angsana New" w:hAnsi="Angsana New"/>
          <w:spacing w:val="4"/>
          <w:sz w:val="28"/>
          <w:szCs w:val="28"/>
          <w:cs/>
        </w:rPr>
        <w:t xml:space="preserve"> </w:t>
      </w:r>
      <w:bookmarkEnd w:id="5"/>
      <w:r w:rsidR="00A0556B" w:rsidRPr="002638F1">
        <w:rPr>
          <w:rFonts w:ascii="Angsana New" w:hAnsi="Angsana New"/>
          <w:spacing w:val="4"/>
          <w:sz w:val="28"/>
          <w:szCs w:val="28"/>
          <w:cs/>
        </w:rPr>
        <w:t>ล้านบาท</w:t>
      </w:r>
      <w:r w:rsidR="00F47A82">
        <w:rPr>
          <w:rFonts w:ascii="Angsana New" w:hAnsi="Angsana New"/>
          <w:spacing w:val="4"/>
          <w:sz w:val="28"/>
          <w:szCs w:val="28"/>
        </w:rPr>
        <w:t>)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383C78" w:rsidRPr="006F7FE6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6F7FE6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6F7FE6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6F7FE6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6F7FE6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6F7FE6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Pr="001A2480">
        <w:rPr>
          <w:rFonts w:ascii="Angsana New" w:hAnsi="Angsana New"/>
          <w:sz w:val="28"/>
          <w:szCs w:val="28"/>
          <w:cs/>
        </w:rPr>
        <w:t>ณ</w:t>
      </w:r>
      <w:r w:rsidR="00050DF4" w:rsidRPr="001A2480">
        <w:rPr>
          <w:rFonts w:ascii="Angsana New" w:hAnsi="Angsana New"/>
          <w:sz w:val="28"/>
          <w:szCs w:val="28"/>
          <w:cs/>
        </w:rPr>
        <w:t xml:space="preserve"> </w:t>
      </w:r>
      <w:r w:rsidR="005F3E45" w:rsidRPr="00567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5F3E45" w:rsidRPr="00567C8D">
        <w:rPr>
          <w:rFonts w:ascii="Angsana New" w:hAnsi="Angsana New"/>
          <w:spacing w:val="2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>3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Pr="001A2480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</w:t>
      </w:r>
      <w:r w:rsidRPr="000D258E">
        <w:rPr>
          <w:rFonts w:ascii="Angsana New" w:hAnsi="Angsana New"/>
          <w:sz w:val="28"/>
          <w:szCs w:val="28"/>
          <w:cs/>
        </w:rPr>
        <w:t xml:space="preserve">จำนวน </w:t>
      </w:r>
      <w:r w:rsidR="007229C2" w:rsidRPr="000D258E">
        <w:rPr>
          <w:rFonts w:ascii="Angsana New" w:hAnsi="Angsana New"/>
          <w:sz w:val="28"/>
          <w:szCs w:val="28"/>
        </w:rPr>
        <w:t>4</w:t>
      </w:r>
      <w:r w:rsidR="000D258E" w:rsidRPr="000D258E">
        <w:rPr>
          <w:rFonts w:ascii="Angsana New" w:hAnsi="Angsana New"/>
          <w:sz w:val="28"/>
          <w:szCs w:val="28"/>
        </w:rPr>
        <w:t xml:space="preserve">5.9 </w:t>
      </w:r>
      <w:r w:rsidRPr="000D258E">
        <w:rPr>
          <w:rFonts w:ascii="Angsana New" w:hAnsi="Angsana New"/>
          <w:sz w:val="28"/>
          <w:szCs w:val="28"/>
          <w:cs/>
        </w:rPr>
        <w:t>ล้านบาท</w:t>
      </w:r>
      <w:r w:rsidR="00FB710E" w:rsidRPr="000D258E">
        <w:rPr>
          <w:rFonts w:ascii="Angsana New" w:hAnsi="Angsana New"/>
          <w:sz w:val="28"/>
          <w:szCs w:val="28"/>
        </w:rPr>
        <w:t xml:space="preserve"> </w:t>
      </w:r>
      <w:r w:rsidR="00F47A82" w:rsidRPr="000D258E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F47A82" w:rsidRPr="000D258E">
        <w:rPr>
          <w:rFonts w:asciiTheme="majorBidi" w:hAnsiTheme="majorBidi" w:cstheme="majorBidi"/>
          <w:sz w:val="28"/>
          <w:szCs w:val="28"/>
        </w:rPr>
        <w:t xml:space="preserve">31 </w:t>
      </w:r>
      <w:r w:rsidR="00F47A82" w:rsidRPr="000D25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47A82" w:rsidRPr="005067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7A82" w:rsidRPr="005067F3">
        <w:rPr>
          <w:rFonts w:asciiTheme="majorBidi" w:hAnsiTheme="majorBidi" w:cstheme="majorBidi"/>
          <w:sz w:val="28"/>
          <w:szCs w:val="28"/>
        </w:rPr>
        <w:t>256</w:t>
      </w:r>
      <w:r w:rsidR="00F47A82">
        <w:rPr>
          <w:rFonts w:asciiTheme="majorBidi" w:hAnsiTheme="majorBidi" w:cstheme="majorBidi"/>
          <w:sz w:val="28"/>
          <w:szCs w:val="28"/>
        </w:rPr>
        <w:t xml:space="preserve">2 : </w:t>
      </w:r>
      <w:r w:rsidR="00FA4FF0">
        <w:rPr>
          <w:rFonts w:ascii="Angsana New" w:hAnsi="Angsana New"/>
          <w:sz w:val="28"/>
          <w:szCs w:val="28"/>
        </w:rPr>
        <w:t>199.</w:t>
      </w:r>
      <w:r w:rsidR="005F3E45">
        <w:rPr>
          <w:rFonts w:ascii="Angsana New" w:hAnsi="Angsana New"/>
          <w:sz w:val="28"/>
          <w:szCs w:val="28"/>
        </w:rPr>
        <w:t>2</w:t>
      </w:r>
      <w:r w:rsidR="002917D3" w:rsidRPr="001A2480">
        <w:rPr>
          <w:rFonts w:ascii="Angsana New" w:hAnsi="Angsana New"/>
          <w:sz w:val="28"/>
          <w:szCs w:val="28"/>
        </w:rPr>
        <w:t xml:space="preserve"> </w:t>
      </w:r>
      <w:r w:rsidR="002917D3" w:rsidRPr="001A2480">
        <w:rPr>
          <w:rFonts w:ascii="Angsana New" w:hAnsi="Angsana New" w:hint="cs"/>
          <w:sz w:val="28"/>
          <w:szCs w:val="28"/>
          <w:cs/>
        </w:rPr>
        <w:t>ล้านบาท</w:t>
      </w:r>
      <w:r w:rsidR="00F47A82">
        <w:rPr>
          <w:rFonts w:ascii="Angsana New" w:hAnsi="Angsana New" w:hint="cs"/>
          <w:sz w:val="28"/>
          <w:szCs w:val="28"/>
          <w:cs/>
        </w:rPr>
        <w:t>)</w:t>
      </w:r>
      <w:r w:rsidR="00FB710E" w:rsidRPr="002917D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2917D3">
        <w:rPr>
          <w:rFonts w:ascii="Angsana New" w:hAnsi="Angsana New"/>
          <w:spacing w:val="-6"/>
          <w:sz w:val="28"/>
          <w:szCs w:val="28"/>
          <w:cs/>
        </w:rPr>
        <w:t>ฝ่ายบริหาร</w:t>
      </w:r>
      <w:r w:rsidRPr="002638F1">
        <w:rPr>
          <w:rFonts w:ascii="Angsana New" w:hAnsi="Angsana New"/>
          <w:sz w:val="28"/>
          <w:szCs w:val="28"/>
          <w:cs/>
        </w:rPr>
        <w:t>ของ</w:t>
      </w:r>
      <w:r w:rsidR="004E64C6" w:rsidRPr="002638F1">
        <w:rPr>
          <w:rFonts w:ascii="Angsana New" w:hAnsi="Angsana New"/>
          <w:sz w:val="28"/>
          <w:szCs w:val="28"/>
          <w:cs/>
        </w:rPr>
        <w:t>บริษัท</w:t>
      </w:r>
      <w:r w:rsidRPr="002638F1">
        <w:rPr>
          <w:rFonts w:ascii="Angsana New" w:hAnsi="Angsana New"/>
          <w:sz w:val="28"/>
          <w:szCs w:val="28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14:paraId="03602E88" w14:textId="69644714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1F3F4C" w14:paraId="5FED9095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1F3F4C" w14:paraId="410237F2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5D2C98D3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10558352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7871" w:rsidRPr="001F3F4C" w14:paraId="067C3B9B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D0278" w:rsidRPr="001F3F4C" w14:paraId="197F3767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4CD7DB8A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110,836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096B8AEC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103,501</w:t>
            </w:r>
          </w:p>
        </w:tc>
      </w:tr>
      <w:tr w:rsidR="008D0278" w:rsidRPr="001F3F4C" w14:paraId="569750CB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D0278" w:rsidRPr="001F3F4C" w14:paraId="10FFF598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608497B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159,889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4688EF" w14:textId="4B06F22E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eastAsia="Cordia New" w:hAnsiTheme="majorBidi" w:cstheme="majorBidi"/>
                <w:sz w:val="28"/>
                <w:szCs w:val="28"/>
              </w:rPr>
              <w:t>106,063</w:t>
            </w:r>
          </w:p>
        </w:tc>
      </w:tr>
      <w:tr w:rsidR="008D0278" w:rsidRPr="001F3F4C" w14:paraId="46B0ACB0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8D0278" w:rsidRPr="001F3F4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77B9AE38" w:rsidR="008D0278" w:rsidRP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270,725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8D0278" w:rsidRP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03E5624E" w:rsidR="008D0278" w:rsidRP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209,564</w:t>
            </w:r>
          </w:p>
        </w:tc>
      </w:tr>
    </w:tbl>
    <w:p w14:paraId="02DDBEEC" w14:textId="33F1F67E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EA2538" w14:paraId="53E8903A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EA2538" w14:paraId="06F0BE31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A4142" w14:textId="0A8CEC9E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440814BD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73491" w:rsidRPr="00EA2538" w14:paraId="0AAB3C77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873491" w:rsidRPr="00EA2538" w:rsidRDefault="00873491" w:rsidP="0087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8B8899" w14:textId="399AA83B" w:rsidR="00873491" w:rsidRPr="008D0278" w:rsidRDefault="0087349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83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873491" w:rsidRPr="008D0278" w:rsidRDefault="0087349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81B28B" w14:textId="4DBC25EE" w:rsidR="00873491" w:rsidRPr="008D0278" w:rsidRDefault="0087349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207,758</w:t>
            </w:r>
          </w:p>
        </w:tc>
      </w:tr>
      <w:tr w:rsidR="00873491" w:rsidRPr="00EA2538" w14:paraId="301BF792" w14:textId="77777777" w:rsidTr="00643B4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63B5D06" w14:textId="77777777" w:rsidR="00873491" w:rsidRPr="00EA2538" w:rsidRDefault="00873491" w:rsidP="0087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6C9293" w14:textId="689AFC49" w:rsidR="00873491" w:rsidRPr="008D0278" w:rsidRDefault="0087349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936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FD609" w14:textId="77777777" w:rsidR="00873491" w:rsidRPr="008D0278" w:rsidRDefault="0087349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02FFCC" w14:textId="4580CA0C" w:rsidR="00873491" w:rsidRPr="008D0278" w:rsidRDefault="0087349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(94,831)</w:t>
            </w:r>
          </w:p>
        </w:tc>
      </w:tr>
      <w:tr w:rsidR="005F3E45" w:rsidRPr="00EA2538" w14:paraId="21D8B52A" w14:textId="77777777" w:rsidTr="00643B4C">
        <w:trPr>
          <w:trHeight w:val="25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2585B8EC" w:rsidR="005F3E45" w:rsidRPr="008D0278" w:rsidRDefault="000F1F4A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56,909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5F3E45" w:rsidRPr="008D0278" w:rsidRDefault="005F3E45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74549E92" w:rsidR="005F3E45" w:rsidRPr="008D0278" w:rsidRDefault="005F3E45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  <w:r w:rsidR="00873491"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</w:t>
            </w: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="00873491"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</w:tr>
    </w:tbl>
    <w:p w14:paraId="11AABDCA" w14:textId="7D6E5F2B" w:rsidR="008877F8" w:rsidRPr="00EA2538" w:rsidRDefault="008877F8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5F3E45" w:rsidRPr="00567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5F3E45" w:rsidRPr="00567C8D">
        <w:rPr>
          <w:rFonts w:ascii="Angsana New" w:hAnsi="Angsana New"/>
          <w:spacing w:val="2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>3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>2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670"/>
        <w:gridCol w:w="1620"/>
        <w:gridCol w:w="270"/>
        <w:gridCol w:w="1530"/>
      </w:tblGrid>
      <w:tr w:rsidR="00717871" w:rsidRPr="00EA2538" w14:paraId="1681B501" w14:textId="77777777" w:rsidTr="00643B4C">
        <w:tc>
          <w:tcPr>
            <w:tcW w:w="567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EA2538" w14:paraId="0F20A2EB" w14:textId="77777777" w:rsidTr="00643B4C">
        <w:tc>
          <w:tcPr>
            <w:tcW w:w="5670" w:type="dxa"/>
          </w:tcPr>
          <w:p w14:paraId="09099B98" w14:textId="77777777" w:rsidR="005F3E45" w:rsidRPr="00EA2538" w:rsidRDefault="005F3E45" w:rsidP="005F3E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A2BA7C" w14:textId="1146455C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DD8FD98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855BD3" w14:textId="4CB594D9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D0278" w:rsidRPr="00EA2538" w14:paraId="481ADE2C" w14:textId="77777777" w:rsidTr="00643B4C">
        <w:tc>
          <w:tcPr>
            <w:tcW w:w="5670" w:type="dxa"/>
            <w:vAlign w:val="bottom"/>
          </w:tcPr>
          <w:p w14:paraId="7216CF1C" w14:textId="77777777" w:rsidR="008D0278" w:rsidRPr="00EA2538" w:rsidRDefault="008D0278" w:rsidP="008D0278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620" w:type="dxa"/>
          </w:tcPr>
          <w:p w14:paraId="701458C9" w14:textId="7D1FF1B0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47,530</w:t>
            </w:r>
          </w:p>
        </w:tc>
        <w:tc>
          <w:tcPr>
            <w:tcW w:w="270" w:type="dxa"/>
          </w:tcPr>
          <w:p w14:paraId="579EFB59" w14:textId="77777777" w:rsidR="008D0278" w:rsidRPr="00EA2538" w:rsidRDefault="008D0278" w:rsidP="008D027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1D6791" w14:textId="74929960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40,970</w:t>
            </w:r>
          </w:p>
        </w:tc>
      </w:tr>
      <w:tr w:rsidR="008D0278" w:rsidRPr="00EA2538" w14:paraId="47F524D7" w14:textId="77777777" w:rsidTr="00643B4C">
        <w:tc>
          <w:tcPr>
            <w:tcW w:w="5670" w:type="dxa"/>
            <w:vAlign w:val="bottom"/>
          </w:tcPr>
          <w:p w14:paraId="49CA162D" w14:textId="77777777" w:rsidR="008D0278" w:rsidRPr="00EA2538" w:rsidRDefault="008D0278" w:rsidP="008D0278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620" w:type="dxa"/>
          </w:tcPr>
          <w:p w14:paraId="68C18E2B" w14:textId="6A573088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6,452</w:t>
            </w:r>
          </w:p>
        </w:tc>
        <w:tc>
          <w:tcPr>
            <w:tcW w:w="270" w:type="dxa"/>
          </w:tcPr>
          <w:p w14:paraId="6477EEF2" w14:textId="77777777" w:rsidR="008D0278" w:rsidRPr="00EA2538" w:rsidRDefault="008D0278" w:rsidP="008D027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16A642" w14:textId="1278F9EE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37,35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</w:tr>
      <w:tr w:rsidR="008D0278" w:rsidRPr="00EA2538" w14:paraId="7E5EAC3E" w14:textId="77777777" w:rsidTr="00643B4C">
        <w:tc>
          <w:tcPr>
            <w:tcW w:w="5670" w:type="dxa"/>
            <w:vAlign w:val="bottom"/>
          </w:tcPr>
          <w:p w14:paraId="22933768" w14:textId="77777777" w:rsidR="008D0278" w:rsidRPr="00EA2538" w:rsidRDefault="008D0278" w:rsidP="008D0278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620" w:type="dxa"/>
          </w:tcPr>
          <w:p w14:paraId="04C14875" w14:textId="451E47CB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1,507</w:t>
            </w:r>
          </w:p>
        </w:tc>
        <w:tc>
          <w:tcPr>
            <w:tcW w:w="270" w:type="dxa"/>
          </w:tcPr>
          <w:p w14:paraId="06056269" w14:textId="77777777" w:rsidR="008D0278" w:rsidRPr="00EA2538" w:rsidRDefault="008D0278" w:rsidP="008D027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9D0893" w14:textId="7F892DCE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6,405</w:t>
            </w:r>
          </w:p>
        </w:tc>
      </w:tr>
      <w:tr w:rsidR="008D0278" w:rsidRPr="00EA2538" w14:paraId="0DBEF6D1" w14:textId="77777777" w:rsidTr="00643B4C">
        <w:tc>
          <w:tcPr>
            <w:tcW w:w="5670" w:type="dxa"/>
            <w:vAlign w:val="bottom"/>
          </w:tcPr>
          <w:p w14:paraId="1102B33F" w14:textId="77777777" w:rsidR="008D0278" w:rsidRPr="00EA2538" w:rsidRDefault="008D0278" w:rsidP="008D0278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A340F1" w14:textId="79648509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128,356</w:t>
            </w:r>
          </w:p>
        </w:tc>
        <w:tc>
          <w:tcPr>
            <w:tcW w:w="270" w:type="dxa"/>
          </w:tcPr>
          <w:p w14:paraId="24FF3B37" w14:textId="77777777" w:rsidR="008D0278" w:rsidRPr="00EA2538" w:rsidRDefault="008D0278" w:rsidP="008D027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8F6267" w14:textId="4E757AA3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025</w:t>
            </w:r>
          </w:p>
        </w:tc>
      </w:tr>
      <w:tr w:rsidR="008D0278" w:rsidRPr="00EA2538" w14:paraId="2BA3DB79" w14:textId="77777777" w:rsidTr="00643B4C">
        <w:tc>
          <w:tcPr>
            <w:tcW w:w="5670" w:type="dxa"/>
            <w:vAlign w:val="bottom"/>
          </w:tcPr>
          <w:p w14:paraId="720F6AE4" w14:textId="77777777" w:rsidR="008D0278" w:rsidRPr="00EA2538" w:rsidRDefault="008D0278" w:rsidP="008D0278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484AB28" w14:textId="5B41A1F4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183,845</w:t>
            </w:r>
          </w:p>
        </w:tc>
        <w:tc>
          <w:tcPr>
            <w:tcW w:w="270" w:type="dxa"/>
          </w:tcPr>
          <w:p w14:paraId="00A700F7" w14:textId="77777777" w:rsidR="008D0278" w:rsidRPr="00EA2538" w:rsidRDefault="008D0278" w:rsidP="008D027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1DCB8A2" w14:textId="0FE1D56E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207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758</w:t>
            </w:r>
          </w:p>
        </w:tc>
      </w:tr>
      <w:tr w:rsidR="008D0278" w:rsidRPr="00EA2538" w14:paraId="0CE39772" w14:textId="77777777" w:rsidTr="00643B4C">
        <w:tc>
          <w:tcPr>
            <w:tcW w:w="5670" w:type="dxa"/>
            <w:vAlign w:val="bottom"/>
          </w:tcPr>
          <w:p w14:paraId="48276DE9" w14:textId="77777777" w:rsidR="008D0278" w:rsidRPr="00EA2538" w:rsidRDefault="008D0278" w:rsidP="008D0278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B067A3" w14:textId="68625D6D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26,936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984AE3C" w14:textId="77777777" w:rsidR="008D0278" w:rsidRPr="00EA2538" w:rsidRDefault="008D0278" w:rsidP="008D027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1CFB5A" w14:textId="41FFE211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(94,831)</w:t>
            </w:r>
          </w:p>
        </w:tc>
      </w:tr>
      <w:tr w:rsidR="008D0278" w:rsidRPr="005067F3" w14:paraId="05A5A77B" w14:textId="77777777" w:rsidTr="00643B4C">
        <w:tc>
          <w:tcPr>
            <w:tcW w:w="5670" w:type="dxa"/>
            <w:vAlign w:val="bottom"/>
          </w:tcPr>
          <w:p w14:paraId="1235AB89" w14:textId="77777777" w:rsidR="008D0278" w:rsidRPr="00EA2538" w:rsidRDefault="008D0278" w:rsidP="008D0278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0F670F57" w:rsidR="008D0278" w:rsidRPr="00EA253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56,909</w:t>
            </w:r>
          </w:p>
        </w:tc>
        <w:tc>
          <w:tcPr>
            <w:tcW w:w="270" w:type="dxa"/>
          </w:tcPr>
          <w:p w14:paraId="671BBFBC" w14:textId="77777777" w:rsidR="008D0278" w:rsidRPr="00EA2538" w:rsidRDefault="008D0278" w:rsidP="008D027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24D722E8" w:rsidR="008D0278" w:rsidRPr="00673CB1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112,927</w:t>
            </w:r>
          </w:p>
        </w:tc>
      </w:tr>
    </w:tbl>
    <w:p w14:paraId="23649E93" w14:textId="77777777" w:rsidR="00573053" w:rsidRDefault="00573053" w:rsidP="00573053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2671F035" w14:textId="269C9DFB" w:rsidR="00E809E9" w:rsidRDefault="00E809E9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สินทรัพย์ทางการเงินตราสารหนี้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  <w:gridCol w:w="1539"/>
        <w:gridCol w:w="902"/>
        <w:gridCol w:w="1440"/>
      </w:tblGrid>
      <w:tr w:rsidR="00301BF8" w:rsidRPr="00E809E9" w14:paraId="1DA96D37" w14:textId="741DB188" w:rsidTr="00301BF8">
        <w:tc>
          <w:tcPr>
            <w:tcW w:w="5209" w:type="dxa"/>
          </w:tcPr>
          <w:p w14:paraId="7B66FC13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77104A0D" w14:textId="6668DDF0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6F5C018" w14:textId="77777777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09403" w14:textId="0FF6324B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01BF8" w:rsidRPr="00E809E9" w14:paraId="536EF1E8" w14:textId="0CAAF642" w:rsidTr="00301BF8">
        <w:tc>
          <w:tcPr>
            <w:tcW w:w="5209" w:type="dxa"/>
          </w:tcPr>
          <w:p w14:paraId="07CF939A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54DA1A66" w14:textId="60173C1E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E33909F" w14:textId="77777777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5FA2D" w14:textId="72F429A1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809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01BF8" w:rsidRPr="00E809E9" w14:paraId="6CAB6D0A" w14:textId="014B4CAB" w:rsidTr="00301BF8">
        <w:tc>
          <w:tcPr>
            <w:tcW w:w="5209" w:type="dxa"/>
            <w:hideMark/>
          </w:tcPr>
          <w:p w14:paraId="5D471CC3" w14:textId="77777777" w:rsidR="00301BF8" w:rsidRPr="00E809E9" w:rsidRDefault="00301BF8" w:rsidP="00301BF8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539" w:type="dxa"/>
          </w:tcPr>
          <w:p w14:paraId="5A2BF8E8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3F8B84B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C8F810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BF8" w:rsidRPr="00E809E9" w14:paraId="178F9AF2" w14:textId="78E163A3" w:rsidTr="00301BF8">
        <w:tc>
          <w:tcPr>
            <w:tcW w:w="5209" w:type="dxa"/>
            <w:hideMark/>
          </w:tcPr>
          <w:p w14:paraId="1E0152C3" w14:textId="7139D47B" w:rsidR="00301BF8" w:rsidRPr="00E809E9" w:rsidRDefault="00301BF8" w:rsidP="00301BF8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39" w:type="dxa"/>
          </w:tcPr>
          <w:p w14:paraId="6CAF27E6" w14:textId="766A355E" w:rsidR="00301BF8" w:rsidRPr="00E809E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69AA6F5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86A1C" w14:textId="1BEE0325" w:rsidR="00301BF8" w:rsidRPr="00E809E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216,185</w:t>
            </w:r>
          </w:p>
        </w:tc>
      </w:tr>
      <w:tr w:rsidR="00301BF8" w:rsidRPr="00E809E9" w14:paraId="0683A8C1" w14:textId="32CBA4CA" w:rsidTr="00301BF8">
        <w:tc>
          <w:tcPr>
            <w:tcW w:w="5209" w:type="dxa"/>
          </w:tcPr>
          <w:p w14:paraId="6C4A82DE" w14:textId="2DF43D73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018B69F3" w14:textId="638E5B9F" w:rsidR="00301BF8" w:rsidRPr="00E809E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5C6C46F3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97DB385" w14:textId="14FB6D73" w:rsidR="00301BF8" w:rsidRPr="0057276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27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216,185</w:t>
            </w:r>
          </w:p>
        </w:tc>
      </w:tr>
    </w:tbl>
    <w:p w14:paraId="7711D107" w14:textId="7DB1F204" w:rsidR="000763B1" w:rsidRPr="00B76237" w:rsidRDefault="00B10A9F" w:rsidP="00B76237">
      <w:pPr>
        <w:pStyle w:val="FSNoteNumbered"/>
        <w:numPr>
          <w:ilvl w:val="0"/>
          <w:numId w:val="0"/>
        </w:numPr>
        <w:spacing w:after="120"/>
        <w:ind w:left="540"/>
        <w:rPr>
          <w:u w:val="none"/>
          <w:cs/>
        </w:rPr>
      </w:pPr>
      <w:r w:rsidRPr="00B76237">
        <w:rPr>
          <w:rFonts w:hint="cs"/>
          <w:u w:val="none"/>
          <w:cs/>
        </w:rPr>
        <w:t>ณ</w:t>
      </w:r>
      <w:r w:rsidRPr="00B76237">
        <w:rPr>
          <w:u w:val="none"/>
          <w:cs/>
        </w:rPr>
        <w:t xml:space="preserve"> </w:t>
      </w:r>
      <w:r w:rsidRPr="00B76237">
        <w:rPr>
          <w:spacing w:val="2"/>
          <w:u w:val="none"/>
          <w:cs/>
        </w:rPr>
        <w:t>วันที่</w:t>
      </w:r>
      <w:r w:rsidR="00857BDF" w:rsidRPr="00B76237">
        <w:rPr>
          <w:spacing w:val="2"/>
          <w:u w:val="none"/>
          <w:lang w:val="en-US"/>
        </w:rPr>
        <w:t xml:space="preserve"> 31 </w:t>
      </w:r>
      <w:r w:rsidRPr="00B76237">
        <w:rPr>
          <w:rFonts w:asciiTheme="majorBidi" w:hAnsiTheme="majorBidi" w:cstheme="majorBidi"/>
          <w:u w:val="none"/>
          <w:cs/>
        </w:rPr>
        <w:t>มีนาคม</w:t>
      </w:r>
      <w:r w:rsidR="00857BDF" w:rsidRPr="00B76237">
        <w:rPr>
          <w:rFonts w:asciiTheme="majorBidi" w:hAnsiTheme="majorBidi" w:cstheme="majorBidi" w:hint="cs"/>
          <w:u w:val="none"/>
          <w:cs/>
        </w:rPr>
        <w:t xml:space="preserve"> </w:t>
      </w:r>
      <w:r w:rsidR="00857BDF" w:rsidRPr="00B76237">
        <w:rPr>
          <w:rFonts w:asciiTheme="majorBidi" w:hAnsiTheme="majorBidi" w:cstheme="majorBidi"/>
          <w:u w:val="none"/>
          <w:lang w:val="en-US"/>
        </w:rPr>
        <w:t xml:space="preserve">2563 </w:t>
      </w:r>
      <w:r w:rsidR="00B76237" w:rsidRPr="00B76237">
        <w:rPr>
          <w:rFonts w:asciiTheme="majorBidi" w:eastAsia="Cordia New" w:hAnsiTheme="majorBidi" w:cstheme="majorBidi"/>
          <w:u w:val="none"/>
          <w:cs/>
        </w:rPr>
        <w:t>เงินฝากสถาบันการเงินที่ครบกำหนดเกินกว่าสาม</w:t>
      </w:r>
      <w:r w:rsidR="00B76237" w:rsidRPr="00AD4E41">
        <w:rPr>
          <w:rFonts w:asciiTheme="majorBidi" w:eastAsia="Cordia New" w:hAnsiTheme="majorBidi" w:cstheme="majorBidi"/>
          <w:u w:val="none"/>
          <w:cs/>
        </w:rPr>
        <w:t>เดือน</w:t>
      </w:r>
      <w:r w:rsidR="000763B1" w:rsidRPr="00AD4E41">
        <w:rPr>
          <w:spacing w:val="-6"/>
          <w:u w:val="none"/>
          <w:cs/>
        </w:rPr>
        <w:t>จำนวน</w:t>
      </w:r>
      <w:r w:rsidR="002D0C97" w:rsidRPr="00AD4E41">
        <w:rPr>
          <w:spacing w:val="-6"/>
          <w:u w:val="none"/>
          <w:cs/>
        </w:rPr>
        <w:t xml:space="preserve"> </w:t>
      </w:r>
      <w:r w:rsidR="00AD4E41" w:rsidRPr="00AD4E41">
        <w:rPr>
          <w:rFonts w:hint="cs"/>
          <w:spacing w:val="-6"/>
          <w:u w:val="none"/>
          <w:cs/>
        </w:rPr>
        <w:t xml:space="preserve">125.5 </w:t>
      </w:r>
      <w:r w:rsidR="004E1F3D" w:rsidRPr="00AD4E41">
        <w:rPr>
          <w:rFonts w:hint="cs"/>
          <w:spacing w:val="-6"/>
          <w:u w:val="none"/>
          <w:cs/>
        </w:rPr>
        <w:t>ล้านบาท</w:t>
      </w:r>
      <w:r w:rsidR="004E1F3D" w:rsidRPr="00B76237">
        <w:rPr>
          <w:rFonts w:hint="cs"/>
          <w:spacing w:val="-6"/>
          <w:u w:val="none"/>
          <w:cs/>
        </w:rPr>
        <w:t xml:space="preserve"> </w:t>
      </w:r>
      <w:r w:rsidR="000763B1" w:rsidRPr="00B76237">
        <w:rPr>
          <w:u w:val="none"/>
          <w:cs/>
        </w:rPr>
        <w:t>ได้วางไว้เป็นเงินสำรองประกันภัยกับนายทะเบียนตามที่กล่าวไว้ในหมาย</w:t>
      </w:r>
      <w:r w:rsidR="000763B1" w:rsidRPr="00AD4E41">
        <w:rPr>
          <w:u w:val="none"/>
          <w:cs/>
        </w:rPr>
        <w:t xml:space="preserve">เหตุ </w:t>
      </w:r>
      <w:r w:rsidR="00644B3B" w:rsidRPr="00AD4E41">
        <w:rPr>
          <w:rFonts w:hint="cs"/>
          <w:u w:val="none"/>
          <w:cs/>
        </w:rPr>
        <w:t>3</w:t>
      </w:r>
      <w:r w:rsidR="003372A3" w:rsidRPr="00AD4E41">
        <w:rPr>
          <w:rFonts w:hint="cs"/>
          <w:u w:val="none"/>
          <w:cs/>
        </w:rPr>
        <w:t>1</w:t>
      </w:r>
      <w:r w:rsidR="00634295" w:rsidRPr="00AD4E41">
        <w:rPr>
          <w:u w:val="none"/>
          <w:cs/>
        </w:rPr>
        <w:t xml:space="preserve"> </w:t>
      </w:r>
      <w:r w:rsidR="000763B1" w:rsidRPr="00AD4E41">
        <w:rPr>
          <w:rFonts w:hint="cs"/>
          <w:u w:val="none"/>
          <w:cs/>
        </w:rPr>
        <w:t xml:space="preserve">และ </w:t>
      </w:r>
      <w:r w:rsidR="00644B3B" w:rsidRPr="00AD4E41">
        <w:rPr>
          <w:rFonts w:hint="cs"/>
          <w:u w:val="none"/>
          <w:cs/>
        </w:rPr>
        <w:t>3</w:t>
      </w:r>
      <w:r w:rsidR="003372A3" w:rsidRPr="00AD4E41">
        <w:rPr>
          <w:rFonts w:hint="cs"/>
          <w:u w:val="none"/>
          <w:cs/>
        </w:rPr>
        <w:t>2</w:t>
      </w:r>
      <w:r w:rsidR="00B76237">
        <w:rPr>
          <w:rFonts w:hint="cs"/>
          <w:u w:val="none"/>
          <w:cs/>
        </w:rPr>
        <w:t xml:space="preserve"> </w:t>
      </w:r>
    </w:p>
    <w:p w14:paraId="1C7EEC6F" w14:textId="5B58EAA0" w:rsidR="009946E2" w:rsidRDefault="00B10A9F" w:rsidP="009946E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857BDF">
        <w:rPr>
          <w:rFonts w:ascii="Angsana New" w:hAnsi="Angsana New" w:hint="cs"/>
          <w:sz w:val="28"/>
          <w:szCs w:val="28"/>
          <w:cs/>
        </w:rPr>
        <w:t>ณ</w:t>
      </w:r>
      <w:r w:rsidRPr="00857BDF">
        <w:rPr>
          <w:rFonts w:ascii="Angsana New" w:hAnsi="Angsana New"/>
          <w:sz w:val="28"/>
          <w:szCs w:val="28"/>
          <w:cs/>
        </w:rPr>
        <w:t xml:space="preserve"> </w:t>
      </w:r>
      <w:r w:rsidRPr="00857BDF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Pr="00857BDF">
        <w:rPr>
          <w:rFonts w:ascii="Angsana New" w:hAnsi="Angsana New"/>
          <w:spacing w:val="2"/>
          <w:sz w:val="28"/>
          <w:szCs w:val="28"/>
        </w:rPr>
        <w:t xml:space="preserve">31 </w:t>
      </w:r>
      <w:r w:rsidRPr="00857BD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857BDF">
        <w:rPr>
          <w:rFonts w:asciiTheme="majorBidi" w:hAnsiTheme="majorBidi" w:cstheme="majorBidi"/>
          <w:sz w:val="28"/>
          <w:szCs w:val="28"/>
        </w:rPr>
        <w:t xml:space="preserve">2563 </w:t>
      </w:r>
      <w:r w:rsidR="0081103C" w:rsidRPr="00857BDF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เงินฝากสถาบันการเงินที่ครบกำหนดเกิน</w:t>
      </w:r>
      <w:r w:rsidR="00573053" w:rsidRPr="00573053">
        <w:rPr>
          <w:rFonts w:asciiTheme="majorBidi" w:hAnsiTheme="majorBidi" w:cstheme="majorBidi"/>
          <w:sz w:val="28"/>
          <w:szCs w:val="28"/>
          <w:cs/>
        </w:rPr>
        <w:t>กว่าสาม</w:t>
      </w:r>
      <w:r w:rsidR="00573053" w:rsidRPr="001F1BDE">
        <w:rPr>
          <w:rFonts w:asciiTheme="majorBidi" w:hAnsiTheme="majorBidi" w:cstheme="majorBidi"/>
          <w:sz w:val="28"/>
          <w:szCs w:val="28"/>
          <w:cs/>
        </w:rPr>
        <w:t>เดือน</w:t>
      </w:r>
      <w:r w:rsidR="0081103C" w:rsidRPr="001F1B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0657" w:rsidRPr="001F1BDE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573053" w:rsidRPr="001F1BDE">
        <w:rPr>
          <w:rFonts w:ascii="Angsana New" w:hAnsi="Angsana New"/>
          <w:spacing w:val="-6"/>
          <w:sz w:val="28"/>
          <w:szCs w:val="28"/>
          <w:cs/>
        </w:rPr>
        <w:t xml:space="preserve">0.1 </w:t>
      </w:r>
      <w:r w:rsidR="00550657" w:rsidRPr="001F1BDE">
        <w:rPr>
          <w:rFonts w:ascii="Angsana New" w:hAnsi="Angsana New" w:hint="cs"/>
          <w:spacing w:val="-6"/>
          <w:sz w:val="28"/>
          <w:szCs w:val="28"/>
          <w:cs/>
        </w:rPr>
        <w:t>ล้านบาท ได้ถูก</w:t>
      </w:r>
      <w:r w:rsidR="009946E2" w:rsidRPr="001F1BDE">
        <w:rPr>
          <w:rFonts w:ascii="Angsana New" w:hAnsi="Angsana New"/>
          <w:spacing w:val="-6"/>
          <w:sz w:val="28"/>
          <w:szCs w:val="28"/>
          <w:cs/>
        </w:rPr>
        <w:t>จำนำเป็น</w:t>
      </w:r>
      <w:r w:rsidR="009946E2" w:rsidRPr="000F4E6A">
        <w:rPr>
          <w:rFonts w:ascii="Angsana New" w:hAnsi="Angsana New"/>
          <w:sz w:val="28"/>
          <w:szCs w:val="28"/>
          <w:cs/>
        </w:rPr>
        <w:t>หลักทรัพย์ค้ำประกันวงเงินสินเชื่อกับธนาคาร</w:t>
      </w:r>
      <w:r w:rsidR="00550657" w:rsidRPr="000F4E6A">
        <w:rPr>
          <w:rFonts w:ascii="Angsana New" w:hAnsi="Angsana New" w:hint="cs"/>
          <w:sz w:val="28"/>
          <w:szCs w:val="28"/>
          <w:cs/>
        </w:rPr>
        <w:t>ในประเทศ</w:t>
      </w:r>
      <w:r w:rsidR="009946E2" w:rsidRPr="000F4E6A">
        <w:rPr>
          <w:rFonts w:ascii="Angsana New" w:hAnsi="Angsana New" w:hint="cs"/>
          <w:sz w:val="28"/>
          <w:szCs w:val="28"/>
          <w:cs/>
        </w:rPr>
        <w:t xml:space="preserve"> </w:t>
      </w:r>
      <w:r w:rsidR="007256A4" w:rsidRPr="000F4E6A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 </w:t>
      </w:r>
      <w:r w:rsidR="00BA468B" w:rsidRPr="000F4E6A">
        <w:rPr>
          <w:rFonts w:ascii="Angsana New" w:hAnsi="Angsana New"/>
          <w:sz w:val="28"/>
          <w:szCs w:val="28"/>
        </w:rPr>
        <w:t>3</w:t>
      </w:r>
      <w:r w:rsidR="003372A3" w:rsidRPr="000F4E6A">
        <w:rPr>
          <w:rFonts w:ascii="Angsana New" w:hAnsi="Angsana New"/>
          <w:sz w:val="28"/>
          <w:szCs w:val="28"/>
        </w:rPr>
        <w:t>4</w:t>
      </w:r>
      <w:r w:rsidR="007256A4" w:rsidRPr="000F4E6A">
        <w:rPr>
          <w:rFonts w:ascii="Angsana New" w:hAnsi="Angsana New"/>
          <w:sz w:val="28"/>
          <w:szCs w:val="28"/>
        </w:rPr>
        <w:t xml:space="preserve"> </w:t>
      </w:r>
      <w:r w:rsidR="00F53F44" w:rsidRPr="000F4E6A">
        <w:rPr>
          <w:rFonts w:ascii="Angsana New" w:hAnsi="Angsana New" w:hint="cs"/>
          <w:sz w:val="28"/>
          <w:szCs w:val="28"/>
          <w:cs/>
        </w:rPr>
        <w:t>ง</w:t>
      </w:r>
      <w:r w:rsidR="009946E2" w:rsidRPr="000F4E6A">
        <w:rPr>
          <w:rFonts w:ascii="Angsana New" w:hAnsi="Angsana New" w:hint="cs"/>
          <w:sz w:val="28"/>
          <w:szCs w:val="28"/>
          <w:cs/>
        </w:rPr>
        <w:t>)</w:t>
      </w:r>
      <w:r w:rsidR="00857BDF" w:rsidRPr="00857BDF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450AA811" w14:textId="77777777" w:rsidR="00E809E9" w:rsidRDefault="00E809E9" w:rsidP="00E809E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E809E9">
        <w:rPr>
          <w:b/>
          <w:bCs/>
          <w:u w:val="none"/>
          <w:cs/>
        </w:rPr>
        <w:t>สินทรัพย์ทางการเงินตราสารทุน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267"/>
        <w:gridCol w:w="1481"/>
      </w:tblGrid>
      <w:tr w:rsidR="00301BF8" w:rsidRPr="00E809E9" w14:paraId="40657654" w14:textId="77777777" w:rsidTr="00301BF8">
        <w:tc>
          <w:tcPr>
            <w:tcW w:w="5760" w:type="dxa"/>
          </w:tcPr>
          <w:p w14:paraId="20FBFE2F" w14:textId="77777777" w:rsidR="00301BF8" w:rsidRPr="00E809E9" w:rsidRDefault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hideMark/>
          </w:tcPr>
          <w:p w14:paraId="6B98DC32" w14:textId="31856CEB" w:rsidR="00301BF8" w:rsidRPr="00E809E9" w:rsidRDefault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</w:tcPr>
          <w:p w14:paraId="62446259" w14:textId="77777777" w:rsidR="00301BF8" w:rsidRPr="00E809E9" w:rsidRDefault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B0681" w14:textId="66B0378E" w:rsidR="00301BF8" w:rsidRPr="00E809E9" w:rsidRDefault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01BF8" w:rsidRPr="00E809E9" w14:paraId="58480AA6" w14:textId="77777777" w:rsidTr="00301BF8">
        <w:trPr>
          <w:trHeight w:val="350"/>
        </w:trPr>
        <w:tc>
          <w:tcPr>
            <w:tcW w:w="5760" w:type="dxa"/>
          </w:tcPr>
          <w:p w14:paraId="0F794AD6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8E3D077" w14:textId="2C87FFC7" w:rsidR="00301BF8" w:rsidRPr="00E809E9" w:rsidRDefault="00301BF8" w:rsidP="00301BF8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6C121D9" w14:textId="77777777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C59A6" w14:textId="0F97B0F4" w:rsidR="00301BF8" w:rsidRPr="00E809E9" w:rsidRDefault="00301BF8" w:rsidP="00301BF8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809E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01BF8" w:rsidRPr="00E809E9" w14:paraId="58868997" w14:textId="77777777" w:rsidTr="00301BF8">
        <w:tc>
          <w:tcPr>
            <w:tcW w:w="5760" w:type="dxa"/>
            <w:hideMark/>
          </w:tcPr>
          <w:p w14:paraId="5ECD57DF" w14:textId="26A52D32" w:rsidR="00301BF8" w:rsidRPr="00E809E9" w:rsidRDefault="00301BF8" w:rsidP="00301BF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620" w:type="dxa"/>
          </w:tcPr>
          <w:p w14:paraId="4D06A328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2AE14C5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3B5F77DF" w14:textId="77777777" w:rsidR="00301BF8" w:rsidRPr="00AE2C8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278" w:rsidRPr="00E809E9" w14:paraId="3DA2389D" w14:textId="77777777" w:rsidTr="008D0278">
        <w:tc>
          <w:tcPr>
            <w:tcW w:w="5760" w:type="dxa"/>
            <w:hideMark/>
          </w:tcPr>
          <w:p w14:paraId="3C594F0E" w14:textId="4D249337" w:rsidR="008D0278" w:rsidRPr="00E809E9" w:rsidRDefault="008D0278" w:rsidP="008D02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620" w:type="dxa"/>
          </w:tcPr>
          <w:p w14:paraId="6A1EC537" w14:textId="786C4D55" w:rsidR="008D0278" w:rsidRPr="00E809E9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980C3A5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E63AA" w14:textId="70A9E3B5" w:rsidR="008D0278" w:rsidRPr="00E809E9" w:rsidRDefault="008D0278" w:rsidP="008D027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670D">
              <w:rPr>
                <w:rFonts w:asciiTheme="majorBidi" w:hAnsiTheme="majorBidi" w:cstheme="majorBidi"/>
                <w:sz w:val="28"/>
                <w:szCs w:val="28"/>
              </w:rPr>
              <w:t xml:space="preserve">27,001 </w:t>
            </w:r>
          </w:p>
        </w:tc>
      </w:tr>
      <w:tr w:rsidR="008D0278" w:rsidRPr="00E809E9" w14:paraId="5CA1C631" w14:textId="77777777" w:rsidTr="008D0278">
        <w:tc>
          <w:tcPr>
            <w:tcW w:w="5760" w:type="dxa"/>
          </w:tcPr>
          <w:p w14:paraId="7844D8DF" w14:textId="453D1DEB" w:rsidR="008D0278" w:rsidRPr="00E809E9" w:rsidRDefault="008D0278" w:rsidP="008D02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620" w:type="dxa"/>
          </w:tcPr>
          <w:p w14:paraId="0440C8D8" w14:textId="6DDFA020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465B440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0D46B" w14:textId="29428A3E" w:rsidR="008D0278" w:rsidRPr="00E809E9" w:rsidRDefault="008D0278" w:rsidP="008D027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670D">
              <w:rPr>
                <w:rFonts w:asciiTheme="majorBidi" w:hAnsiTheme="majorBidi" w:cstheme="majorBidi"/>
                <w:sz w:val="28"/>
                <w:szCs w:val="28"/>
              </w:rPr>
              <w:t xml:space="preserve">22,005 </w:t>
            </w:r>
          </w:p>
        </w:tc>
      </w:tr>
      <w:tr w:rsidR="008D0278" w:rsidRPr="00E809E9" w14:paraId="452BD84D" w14:textId="77777777" w:rsidTr="008D0278">
        <w:tc>
          <w:tcPr>
            <w:tcW w:w="5760" w:type="dxa"/>
          </w:tcPr>
          <w:p w14:paraId="2326E0E1" w14:textId="3A36F528" w:rsidR="008D0278" w:rsidRPr="00E809E9" w:rsidRDefault="008D0278" w:rsidP="008D02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620" w:type="dxa"/>
          </w:tcPr>
          <w:p w14:paraId="258DE19F" w14:textId="370EDB58" w:rsidR="008D0278" w:rsidRPr="00E809E9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F1547FC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7635D" w14:textId="33E96EA0" w:rsidR="008D0278" w:rsidRPr="00E809E9" w:rsidRDefault="008D0278" w:rsidP="008D027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670D">
              <w:rPr>
                <w:rFonts w:asciiTheme="majorBidi" w:hAnsiTheme="majorBidi" w:cstheme="majorBidi"/>
                <w:sz w:val="28"/>
                <w:szCs w:val="28"/>
              </w:rPr>
              <w:t xml:space="preserve">13,625 </w:t>
            </w:r>
          </w:p>
        </w:tc>
      </w:tr>
      <w:tr w:rsidR="008D0278" w:rsidRPr="00E809E9" w14:paraId="47EC9DAC" w14:textId="77777777" w:rsidTr="008D0278">
        <w:tc>
          <w:tcPr>
            <w:tcW w:w="5760" w:type="dxa"/>
            <w:hideMark/>
          </w:tcPr>
          <w:p w14:paraId="5E3D614E" w14:textId="77777777" w:rsidR="008D0278" w:rsidRPr="00C752C3" w:rsidRDefault="008D0278" w:rsidP="008D02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A020493" w14:textId="50019237" w:rsidR="008D0278" w:rsidRPr="00C752C3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A764C40" w14:textId="77777777" w:rsidR="008D0278" w:rsidRPr="00C752C3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80CB7" w14:textId="18AFA26C" w:rsidR="008D0278" w:rsidRPr="00C752C3" w:rsidRDefault="008D0278" w:rsidP="008D027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670D">
              <w:rPr>
                <w:rFonts w:asciiTheme="majorBidi" w:hAnsiTheme="majorBidi" w:cstheme="majorBidi"/>
                <w:sz w:val="28"/>
                <w:szCs w:val="28"/>
              </w:rPr>
              <w:t xml:space="preserve">62,631 </w:t>
            </w:r>
          </w:p>
        </w:tc>
      </w:tr>
      <w:tr w:rsidR="008D0278" w:rsidRPr="00E809E9" w14:paraId="56D770F9" w14:textId="77777777" w:rsidTr="00301BF8">
        <w:tc>
          <w:tcPr>
            <w:tcW w:w="5760" w:type="dxa"/>
          </w:tcPr>
          <w:p w14:paraId="5B69BD7A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1B70AA1" w14:textId="77777777" w:rsidR="008D0278" w:rsidRPr="00E809E9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61FA8C5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55B9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278" w:rsidRPr="00E809E9" w14:paraId="59105715" w14:textId="77777777" w:rsidTr="00301BF8">
        <w:tc>
          <w:tcPr>
            <w:tcW w:w="5760" w:type="dxa"/>
            <w:hideMark/>
          </w:tcPr>
          <w:p w14:paraId="2215E756" w14:textId="29C39FEC" w:rsidR="008D0278" w:rsidRPr="00E809E9" w:rsidRDefault="008D0278" w:rsidP="008D02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620" w:type="dxa"/>
          </w:tcPr>
          <w:p w14:paraId="09B70786" w14:textId="77777777" w:rsidR="008D0278" w:rsidRPr="00E809E9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A8625E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FD27CF3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278" w:rsidRPr="00E809E9" w14:paraId="5DA3098A" w14:textId="77777777" w:rsidTr="00301BF8">
        <w:tc>
          <w:tcPr>
            <w:tcW w:w="5760" w:type="dxa"/>
            <w:hideMark/>
          </w:tcPr>
          <w:p w14:paraId="62E9B48B" w14:textId="7822B331" w:rsidR="008D0278" w:rsidRPr="00E809E9" w:rsidRDefault="008D0278" w:rsidP="008D02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620" w:type="dxa"/>
          </w:tcPr>
          <w:p w14:paraId="75895F0A" w14:textId="67531A40" w:rsidR="008D0278" w:rsidRPr="00E809E9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2100682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hideMark/>
          </w:tcPr>
          <w:p w14:paraId="2BD67714" w14:textId="2C6CB8DB" w:rsidR="008D0278" w:rsidRPr="00E809E9" w:rsidRDefault="008D0278" w:rsidP="008D027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66,561</w:t>
            </w:r>
          </w:p>
        </w:tc>
      </w:tr>
      <w:tr w:rsidR="008D0278" w:rsidRPr="00E809E9" w14:paraId="0799BDAC" w14:textId="77777777" w:rsidTr="00301BF8">
        <w:tc>
          <w:tcPr>
            <w:tcW w:w="5760" w:type="dxa"/>
          </w:tcPr>
          <w:p w14:paraId="11AD0D96" w14:textId="703DADE8" w:rsidR="008D0278" w:rsidRDefault="008D0278" w:rsidP="008D02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620" w:type="dxa"/>
          </w:tcPr>
          <w:p w14:paraId="36EEF282" w14:textId="7A22F405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7DA35DA" w14:textId="77777777" w:rsidR="008D0278" w:rsidRPr="00E809E9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950B0C1" w14:textId="2B671E7A" w:rsidR="008D0278" w:rsidRPr="00E809E9" w:rsidRDefault="008D0278" w:rsidP="008D027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101,770</w:t>
            </w:r>
          </w:p>
        </w:tc>
      </w:tr>
      <w:tr w:rsidR="008D0278" w:rsidRPr="00E809E9" w14:paraId="3416401D" w14:textId="77777777" w:rsidTr="00301BF8">
        <w:tc>
          <w:tcPr>
            <w:tcW w:w="5760" w:type="dxa"/>
            <w:hideMark/>
          </w:tcPr>
          <w:p w14:paraId="428CEDE4" w14:textId="77777777" w:rsidR="008D0278" w:rsidRPr="00C752C3" w:rsidRDefault="008D0278" w:rsidP="008D02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4CDF6A8" w14:textId="29F85DCD" w:rsidR="008D0278" w:rsidRPr="00C752C3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C7C53A3" w14:textId="77777777" w:rsidR="008D0278" w:rsidRPr="00C752C3" w:rsidRDefault="008D0278" w:rsidP="008D02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16E6F" w14:textId="72B6894C" w:rsidR="008D0278" w:rsidRPr="00C752C3" w:rsidRDefault="008D0278" w:rsidP="008D027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168,331</w:t>
            </w:r>
          </w:p>
        </w:tc>
      </w:tr>
      <w:tr w:rsidR="008D0278" w:rsidRPr="00E809E9" w14:paraId="09B84948" w14:textId="77777777" w:rsidTr="00301BF8">
        <w:tc>
          <w:tcPr>
            <w:tcW w:w="5760" w:type="dxa"/>
            <w:hideMark/>
          </w:tcPr>
          <w:p w14:paraId="7F1B4837" w14:textId="47C3164D" w:rsidR="008D0278" w:rsidRPr="00E809E9" w:rsidRDefault="008D0278" w:rsidP="008D02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0A175AF" w14:textId="38335039" w:rsidR="008D0278" w:rsidRPr="00A530B2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D2C9BD6" w14:textId="77777777" w:rsidR="008D0278" w:rsidRPr="00A530B2" w:rsidRDefault="008D0278" w:rsidP="008D02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3630B61" w14:textId="1A3107C4" w:rsidR="008D0278" w:rsidRPr="00A530B2" w:rsidRDefault="008D0278" w:rsidP="008D027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67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230,962</w:t>
            </w:r>
          </w:p>
        </w:tc>
      </w:tr>
    </w:tbl>
    <w:p w14:paraId="382FFEDD" w14:textId="77777777" w:rsidR="008B173D" w:rsidRDefault="008B173D" w:rsidP="008B173D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245131C3" w14:textId="77777777" w:rsidR="008B173D" w:rsidRDefault="008B173D" w:rsidP="008B173D">
      <w:pPr>
        <w:rPr>
          <w:rFonts w:cs="Arial"/>
          <w:cs/>
          <w:lang w:val="th-TH"/>
        </w:rPr>
      </w:pPr>
    </w:p>
    <w:p w14:paraId="59EED8A2" w14:textId="77777777" w:rsidR="008B173D" w:rsidRDefault="008B173D" w:rsidP="008B173D">
      <w:pPr>
        <w:rPr>
          <w:rFonts w:cs="Arial"/>
          <w:cs/>
          <w:lang w:val="th-TH"/>
        </w:rPr>
      </w:pPr>
    </w:p>
    <w:p w14:paraId="3AF9B40A" w14:textId="77777777" w:rsidR="008B173D" w:rsidRDefault="008B173D" w:rsidP="008B173D">
      <w:pPr>
        <w:rPr>
          <w:rFonts w:cs="Arial"/>
          <w:cs/>
          <w:lang w:val="th-TH"/>
        </w:rPr>
      </w:pPr>
    </w:p>
    <w:p w14:paraId="187CC0C5" w14:textId="77777777" w:rsidR="008B173D" w:rsidRDefault="008B173D" w:rsidP="008B173D">
      <w:pPr>
        <w:rPr>
          <w:rFonts w:cs="Arial"/>
          <w:cs/>
          <w:lang w:val="th-TH"/>
        </w:rPr>
      </w:pPr>
    </w:p>
    <w:p w14:paraId="04FC16F1" w14:textId="77777777" w:rsidR="008B173D" w:rsidRDefault="008B173D" w:rsidP="008B173D">
      <w:pPr>
        <w:rPr>
          <w:rFonts w:cs="Arial"/>
          <w:cs/>
          <w:lang w:val="th-TH"/>
        </w:rPr>
      </w:pPr>
    </w:p>
    <w:p w14:paraId="5608D911" w14:textId="77777777" w:rsidR="008B173D" w:rsidRDefault="008B173D" w:rsidP="008B173D">
      <w:pPr>
        <w:rPr>
          <w:rFonts w:cs="Arial"/>
          <w:cs/>
          <w:lang w:val="th-TH"/>
        </w:rPr>
      </w:pPr>
    </w:p>
    <w:p w14:paraId="2C7C3FE3" w14:textId="77777777" w:rsidR="008B173D" w:rsidRDefault="008B173D" w:rsidP="008B173D">
      <w:pPr>
        <w:rPr>
          <w:rFonts w:cs="Arial"/>
          <w:cs/>
          <w:lang w:val="th-TH"/>
        </w:rPr>
      </w:pPr>
    </w:p>
    <w:p w14:paraId="35ABB1B8" w14:textId="77777777" w:rsidR="008B173D" w:rsidRDefault="008B173D" w:rsidP="008B173D">
      <w:pPr>
        <w:rPr>
          <w:rFonts w:cs="Arial"/>
          <w:cs/>
          <w:lang w:val="th-TH"/>
        </w:rPr>
      </w:pPr>
    </w:p>
    <w:p w14:paraId="16CDB9E9" w14:textId="77777777" w:rsidR="008B173D" w:rsidRPr="0034416D" w:rsidRDefault="008B173D" w:rsidP="008B173D">
      <w:pPr>
        <w:rPr>
          <w:rFonts w:cstheme="minorBidi"/>
          <w:cs/>
          <w:lang w:val="th-TH"/>
        </w:rPr>
      </w:pPr>
    </w:p>
    <w:p w14:paraId="6D61DFDB" w14:textId="77777777" w:rsidR="008B173D" w:rsidRDefault="008B173D" w:rsidP="008B173D">
      <w:pPr>
        <w:rPr>
          <w:rFonts w:cs="Arial"/>
          <w:cs/>
          <w:lang w:val="th-TH"/>
        </w:rPr>
      </w:pPr>
    </w:p>
    <w:p w14:paraId="5ED5C7F2" w14:textId="77777777" w:rsidR="008B173D" w:rsidRDefault="008B173D" w:rsidP="008B173D">
      <w:pPr>
        <w:rPr>
          <w:rFonts w:cs="Arial"/>
          <w:cs/>
          <w:lang w:val="th-TH"/>
        </w:rPr>
      </w:pPr>
    </w:p>
    <w:p w14:paraId="4A6484A0" w14:textId="77777777" w:rsidR="008B173D" w:rsidRDefault="008B173D" w:rsidP="008B173D">
      <w:pPr>
        <w:rPr>
          <w:rFonts w:cs="Arial"/>
          <w:cs/>
          <w:lang w:val="th-TH"/>
        </w:rPr>
      </w:pPr>
    </w:p>
    <w:p w14:paraId="1D0D5330" w14:textId="77777777" w:rsidR="00726C37" w:rsidRPr="007500FD" w:rsidRDefault="00726C37" w:rsidP="00726C37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E739B7">
        <w:rPr>
          <w:b/>
          <w:bCs/>
          <w:u w:val="none"/>
          <w:cs/>
        </w:rPr>
        <w:lastRenderedPageBreak/>
        <w:t>เงินลงทุนในหลักทรัพย์</w:t>
      </w:r>
      <w:r w:rsidRPr="007500FD">
        <w:rPr>
          <w:b/>
          <w:bCs/>
          <w:u w:val="none"/>
          <w:cs/>
        </w:rPr>
        <w:t xml:space="preserve"> </w:t>
      </w: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9"/>
        <w:gridCol w:w="1709"/>
        <w:gridCol w:w="270"/>
        <w:gridCol w:w="252"/>
        <w:gridCol w:w="540"/>
        <w:gridCol w:w="1439"/>
        <w:gridCol w:w="270"/>
        <w:gridCol w:w="1371"/>
      </w:tblGrid>
      <w:tr w:rsidR="00094E93" w:rsidRPr="007500FD" w14:paraId="6A27EF5B" w14:textId="77777777" w:rsidTr="002346AE">
        <w:trPr>
          <w:tblHeader/>
        </w:trPr>
        <w:tc>
          <w:tcPr>
            <w:tcW w:w="3240" w:type="dxa"/>
            <w:tcBorders>
              <w:right w:val="nil"/>
            </w:tcBorders>
          </w:tcPr>
          <w:p w14:paraId="233D1DE6" w14:textId="77777777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7ACD6" w14:textId="74117EC7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6E9C68" w14:textId="77777777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AB0C2A3" w14:textId="5E398876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2118C" w:rsidRPr="007500FD" w14:paraId="68F25283" w14:textId="77777777" w:rsidTr="002346AE">
        <w:trPr>
          <w:tblHeader/>
        </w:trPr>
        <w:tc>
          <w:tcPr>
            <w:tcW w:w="3240" w:type="dxa"/>
          </w:tcPr>
          <w:p w14:paraId="191677E9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</w:tcBorders>
          </w:tcPr>
          <w:p w14:paraId="0E02F72B" w14:textId="5629414A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22D0F813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C9C75F" w14:textId="6C9391E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09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2118C" w:rsidRPr="007500FD" w14:paraId="56A8E73B" w14:textId="77777777" w:rsidTr="002346AE">
        <w:trPr>
          <w:tblHeader/>
        </w:trPr>
        <w:tc>
          <w:tcPr>
            <w:tcW w:w="3240" w:type="dxa"/>
          </w:tcPr>
          <w:p w14:paraId="335464FA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7B28830" w14:textId="1FD793C1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F6A3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B3A6C1C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0B526DDA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4D0B73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bottom w:val="nil"/>
            </w:tcBorders>
          </w:tcPr>
          <w:p w14:paraId="4ABD3104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70E3234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18C" w:rsidRPr="007500FD" w14:paraId="27C386C6" w14:textId="77777777" w:rsidTr="002346AE">
        <w:trPr>
          <w:tblHeader/>
        </w:trPr>
        <w:tc>
          <w:tcPr>
            <w:tcW w:w="3240" w:type="dxa"/>
          </w:tcPr>
          <w:p w14:paraId="28BBA351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796CF8F" w14:textId="7BFBDCA5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56C0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82E2289" w14:textId="2C4C08D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CEF9B1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D9979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6D9581CF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1BA1CDA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B1F11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225B6" w:rsidRPr="007500FD" w14:paraId="4DE6324D" w14:textId="77777777" w:rsidTr="002346AE">
        <w:tc>
          <w:tcPr>
            <w:tcW w:w="3240" w:type="dxa"/>
          </w:tcPr>
          <w:p w14:paraId="0AE3970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825E2A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74E4D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7C644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21FAC8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42B258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BFF3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C89CF6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53BF1A94" w14:textId="77777777" w:rsidTr="002346AE">
        <w:tc>
          <w:tcPr>
            <w:tcW w:w="3240" w:type="dxa"/>
            <w:tcBorders>
              <w:bottom w:val="nil"/>
            </w:tcBorders>
          </w:tcPr>
          <w:p w14:paraId="1324A14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710" w:type="dxa"/>
            <w:tcBorders>
              <w:bottom w:val="nil"/>
            </w:tcBorders>
          </w:tcPr>
          <w:p w14:paraId="7F4C949B" w14:textId="7E35BAB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EE00C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09FF575" w14:textId="084C9D28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398615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7DA5C23" w14:textId="2EE5982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14:paraId="2F0D59E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2E3F76D8" w14:textId="390B5DC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0225B6" w:rsidRPr="007500FD" w14:paraId="4B40A859" w14:textId="77777777" w:rsidTr="002346AE">
        <w:tc>
          <w:tcPr>
            <w:tcW w:w="3240" w:type="dxa"/>
          </w:tcPr>
          <w:p w14:paraId="656B7EF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7F3F7AB" w14:textId="7079340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713EB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7F423A" w14:textId="6E488DE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111C85D0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E462EC5" w14:textId="0419466B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102,198</w:t>
            </w:r>
          </w:p>
        </w:tc>
        <w:tc>
          <w:tcPr>
            <w:tcW w:w="270" w:type="dxa"/>
            <w:tcBorders>
              <w:top w:val="nil"/>
            </w:tcBorders>
          </w:tcPr>
          <w:p w14:paraId="357CE38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3309E96" w14:textId="58AF2B9F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</w:tr>
      <w:tr w:rsidR="000225B6" w:rsidRPr="007500FD" w14:paraId="1C199252" w14:textId="77777777" w:rsidTr="002346AE">
        <w:tc>
          <w:tcPr>
            <w:tcW w:w="3240" w:type="dxa"/>
          </w:tcPr>
          <w:p w14:paraId="019F54DB" w14:textId="4F1E8C2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9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8871698" w14:textId="77777777" w:rsidR="000225B6" w:rsidRPr="002664C8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7AB88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06339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44F6F1B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A2DD41" w14:textId="77777777" w:rsidR="000225B6" w:rsidRPr="007500FD" w:rsidDel="00753AD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0EEB2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E60A152" w14:textId="77777777" w:rsidR="000225B6" w:rsidRPr="007500FD" w:rsidDel="00753AD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18FB1CB1" w14:textId="77777777" w:rsidTr="002346AE">
        <w:tc>
          <w:tcPr>
            <w:tcW w:w="3240" w:type="dxa"/>
            <w:tcBorders>
              <w:bottom w:val="nil"/>
            </w:tcBorders>
          </w:tcPr>
          <w:p w14:paraId="1C0F0ADD" w14:textId="0A7A26DE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20872C" w14:textId="1BBC1F9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EE500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8089A9" w14:textId="74CDF1A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3D2DFAE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8002A8B" w14:textId="532947CE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6CE52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51A0982F" w14:textId="71B489E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0225B6" w:rsidRPr="007500FD" w14:paraId="7D9D37E8" w14:textId="77777777" w:rsidTr="002346AE">
        <w:tc>
          <w:tcPr>
            <w:tcW w:w="3240" w:type="dxa"/>
            <w:tcBorders>
              <w:bottom w:val="nil"/>
            </w:tcBorders>
          </w:tcPr>
          <w:p w14:paraId="74886F1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119C4EE" w14:textId="7992338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A4ABB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5C495E" w14:textId="1B146C7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7B779CB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C35B1D" w14:textId="361AEAC9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  <w:tc>
          <w:tcPr>
            <w:tcW w:w="270" w:type="dxa"/>
            <w:tcBorders>
              <w:bottom w:val="nil"/>
            </w:tcBorders>
          </w:tcPr>
          <w:p w14:paraId="7F8B4A83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DB681C6" w14:textId="41ADFDB5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</w:tr>
      <w:tr w:rsidR="000225B6" w:rsidRPr="007500FD" w14:paraId="1CD600C9" w14:textId="77777777" w:rsidTr="002346AE">
        <w:trPr>
          <w:trHeight w:val="213"/>
        </w:trPr>
        <w:tc>
          <w:tcPr>
            <w:tcW w:w="3240" w:type="dxa"/>
          </w:tcPr>
          <w:p w14:paraId="1376BB37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CF8F13D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B9D36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0DAD13F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59A334F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7AF13E0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9A385E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14:paraId="71712644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0225B6" w:rsidRPr="007500FD" w14:paraId="22D5AA5F" w14:textId="77777777" w:rsidTr="002346AE">
        <w:tc>
          <w:tcPr>
            <w:tcW w:w="3240" w:type="dxa"/>
            <w:tcBorders>
              <w:top w:val="nil"/>
            </w:tcBorders>
          </w:tcPr>
          <w:p w14:paraId="58E8CFC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678A87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E3B18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1E48D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6BDDD7F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8B319D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F3115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CEE08D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4F0DAD10" w14:textId="77777777" w:rsidTr="002346AE">
        <w:tc>
          <w:tcPr>
            <w:tcW w:w="3240" w:type="dxa"/>
          </w:tcPr>
          <w:p w14:paraId="5463F57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CDD830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B751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F8C4E8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1A6DD4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9840DAB" w14:textId="77777777" w:rsidR="000225B6" w:rsidRPr="007500FD" w:rsidDel="00753AD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D0BE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18F3C6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73C3A6E5" w14:textId="77777777" w:rsidTr="002346AE">
        <w:tc>
          <w:tcPr>
            <w:tcW w:w="3240" w:type="dxa"/>
            <w:tcBorders>
              <w:bottom w:val="nil"/>
            </w:tcBorders>
          </w:tcPr>
          <w:p w14:paraId="5AB510A2" w14:textId="77777777" w:rsidR="000225B6" w:rsidRPr="007500FD" w:rsidRDefault="000225B6" w:rsidP="0023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8" w:firstLine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F4BFE2D" w14:textId="78CF862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62F0B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BB8A950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6445B4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76F4868" w14:textId="4AEAD6AE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39706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D9B241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4EFEDE00" w14:textId="77777777" w:rsidTr="002346AE">
        <w:tc>
          <w:tcPr>
            <w:tcW w:w="3240" w:type="dxa"/>
            <w:tcBorders>
              <w:bottom w:val="nil"/>
            </w:tcBorders>
          </w:tcPr>
          <w:p w14:paraId="33E68FC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F27D257" w14:textId="4C5A645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BD1AC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B9804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17B669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1C2C56" w14:textId="2E3AA77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DDCBE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4E3B76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AE4FA3" w14:paraId="0BAE86B5" w14:textId="77777777" w:rsidTr="002346AE">
        <w:tc>
          <w:tcPr>
            <w:tcW w:w="3240" w:type="dxa"/>
          </w:tcPr>
          <w:p w14:paraId="22979712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2C8B44B0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6E1C9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A0D1A8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797FAC3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C7BF7C9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DDB7E8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6E5099C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0225B6" w:rsidRPr="007500FD" w14:paraId="38560D48" w14:textId="77777777" w:rsidTr="002346AE">
        <w:tc>
          <w:tcPr>
            <w:tcW w:w="3240" w:type="dxa"/>
            <w:tcBorders>
              <w:top w:val="nil"/>
              <w:bottom w:val="nil"/>
            </w:tcBorders>
          </w:tcPr>
          <w:p w14:paraId="417289D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21F173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CB249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48E11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67EF4C4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24EFAD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FAE8C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6C0AA6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4FBF89E4" w14:textId="77777777" w:rsidTr="002346AE">
        <w:tc>
          <w:tcPr>
            <w:tcW w:w="3240" w:type="dxa"/>
          </w:tcPr>
          <w:p w14:paraId="58485128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14:paraId="695E48BD" w14:textId="5D0582BE" w:rsidR="000225B6" w:rsidRPr="007500FD" w:rsidRDefault="000225B6" w:rsidP="0023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3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119795D" w14:textId="42C8B6F9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1C48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0EDE795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1DA05D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F65C579" w14:textId="1B36E99B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55ABB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7AA6A5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5067F3" w14:paraId="7675FF16" w14:textId="77777777" w:rsidTr="002346AE">
        <w:trPr>
          <w:trHeight w:val="225"/>
        </w:trPr>
        <w:tc>
          <w:tcPr>
            <w:tcW w:w="3240" w:type="dxa"/>
            <w:tcBorders>
              <w:bottom w:val="nil"/>
            </w:tcBorders>
          </w:tcPr>
          <w:p w14:paraId="24023EA3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529C1D2" w14:textId="292045F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FD3728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639D74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14:paraId="54042E75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3F7727C7" w14:textId="24AC9855" w:rsidR="000225B6" w:rsidRPr="001565C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299,185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3DDF00" w14:textId="77777777" w:rsidR="000225B6" w:rsidRPr="001565C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5A0D772" w14:textId="77777777" w:rsidR="000225B6" w:rsidRPr="001565C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14:paraId="3C53DE5E" w14:textId="62540E22" w:rsidR="00A44EAE" w:rsidRPr="004009B6" w:rsidRDefault="00A44EAE" w:rsidP="004009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4009B6">
        <w:rPr>
          <w:rFonts w:ascii="Angsana New" w:hAnsi="Angsana New" w:hint="cs"/>
          <w:spacing w:val="-6"/>
          <w:sz w:val="28"/>
          <w:szCs w:val="28"/>
          <w:cs/>
        </w:rPr>
        <w:t xml:space="preserve">ตามที่กล่าวในหมายเหตุข้อ </w:t>
      </w:r>
      <w:r w:rsidRPr="004009B6">
        <w:rPr>
          <w:rFonts w:ascii="Angsana New" w:hAnsi="Angsana New"/>
          <w:spacing w:val="-6"/>
          <w:sz w:val="28"/>
          <w:szCs w:val="28"/>
        </w:rPr>
        <w:t>4</w:t>
      </w:r>
      <w:r w:rsidRPr="004009B6">
        <w:rPr>
          <w:rFonts w:ascii="Angsana New" w:hAnsi="Angsana New" w:hint="cs"/>
          <w:spacing w:val="-6"/>
          <w:sz w:val="28"/>
          <w:szCs w:val="28"/>
          <w:cs/>
        </w:rPr>
        <w:t xml:space="preserve"> ในระหว่างงวด บริษัทได้นำมาตรฐานการรายงานฉบับที่ </w:t>
      </w:r>
      <w:r w:rsidRPr="004009B6">
        <w:rPr>
          <w:rFonts w:ascii="Angsana New" w:hAnsi="Angsana New"/>
          <w:spacing w:val="-6"/>
          <w:sz w:val="28"/>
          <w:szCs w:val="28"/>
        </w:rPr>
        <w:t xml:space="preserve">9 </w:t>
      </w:r>
      <w:r w:rsidRPr="004009B6">
        <w:rPr>
          <w:rFonts w:ascii="Angsana New" w:hAnsi="Angsana New" w:hint="cs"/>
          <w:spacing w:val="-6"/>
          <w:sz w:val="28"/>
          <w:szCs w:val="28"/>
          <w:cs/>
        </w:rPr>
        <w:t>เรื่องเครื่องมือทางการเงิน และกลุ่ม</w:t>
      </w:r>
      <w:r w:rsidRPr="002346AE">
        <w:rPr>
          <w:rFonts w:ascii="Angsana New" w:hAnsi="Angsana New" w:hint="cs"/>
          <w:sz w:val="28"/>
          <w:szCs w:val="28"/>
          <w:cs/>
        </w:rPr>
        <w:t>มาตรฐานที่เกี่ยวข้องกับเครื่องมือทางการเงิน มาถือปฏิบัติเป็นครั้งแรก บริษัทจึงได้จัดประเภทรายการและวัดมูลค่าสินทรัพย์ทางการเงินใหม่ ผลกระทบ</w:t>
      </w:r>
      <w:r w:rsidR="004009B6" w:rsidRPr="002346AE">
        <w:rPr>
          <w:rFonts w:ascii="Angsana New" w:hAnsi="Angsana New" w:hint="cs"/>
          <w:sz w:val="28"/>
          <w:szCs w:val="28"/>
          <w:cs/>
        </w:rPr>
        <w:t>ที่</w:t>
      </w:r>
      <w:r w:rsidRPr="002346AE">
        <w:rPr>
          <w:rFonts w:ascii="Angsana New" w:hAnsi="Angsana New" w:hint="cs"/>
          <w:sz w:val="28"/>
          <w:szCs w:val="28"/>
          <w:cs/>
        </w:rPr>
        <w:t>มีต่อ</w:t>
      </w:r>
      <w:r w:rsidR="004009B6" w:rsidRPr="002346AE">
        <w:rPr>
          <w:rFonts w:ascii="Angsana New" w:hAnsi="Angsana New" w:hint="cs"/>
          <w:sz w:val="28"/>
          <w:szCs w:val="28"/>
          <w:cs/>
        </w:rPr>
        <w:t>การจัดประเภทรายการและ</w:t>
      </w:r>
      <w:r w:rsidR="000225B6" w:rsidRPr="002346AE">
        <w:rPr>
          <w:rFonts w:ascii="Angsana New" w:hAnsi="Angsana New" w:hint="cs"/>
          <w:sz w:val="28"/>
          <w:szCs w:val="28"/>
          <w:cs/>
        </w:rPr>
        <w:t>การ</w:t>
      </w:r>
      <w:r w:rsidR="004009B6" w:rsidRPr="002346AE">
        <w:rPr>
          <w:rFonts w:ascii="Angsana New" w:hAnsi="Angsana New" w:hint="cs"/>
          <w:sz w:val="28"/>
          <w:szCs w:val="28"/>
          <w:cs/>
        </w:rPr>
        <w:t xml:space="preserve">วัดมูลค่าได้แสดงไว้ในหมายเหตุข้อ </w:t>
      </w:r>
      <w:r w:rsidR="004009B6" w:rsidRPr="002346AE">
        <w:rPr>
          <w:rFonts w:ascii="Angsana New" w:hAnsi="Angsana New"/>
          <w:sz w:val="28"/>
          <w:szCs w:val="28"/>
        </w:rPr>
        <w:t>4.2</w:t>
      </w:r>
    </w:p>
    <w:p w14:paraId="27C7E48E" w14:textId="2C1CA8A3" w:rsidR="00726C37" w:rsidRPr="007500FD" w:rsidRDefault="00726C37" w:rsidP="009742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500FD">
        <w:rPr>
          <w:rFonts w:ascii="Angsana New" w:hAnsi="Angsana New"/>
          <w:sz w:val="28"/>
          <w:szCs w:val="28"/>
          <w:cs/>
        </w:rPr>
        <w:t>เงินลงทุนที่จะถือจนครบกำหนด ณ วันที่</w:t>
      </w:r>
      <w:r w:rsidRPr="007500FD">
        <w:rPr>
          <w:rFonts w:ascii="Angsana New" w:hAnsi="Angsana New"/>
          <w:sz w:val="28"/>
          <w:szCs w:val="28"/>
        </w:rPr>
        <w:t xml:space="preserve"> 31 </w:t>
      </w:r>
      <w:r w:rsidRPr="007500FD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2562 </w:t>
      </w:r>
      <w:r w:rsidRPr="007500FD">
        <w:rPr>
          <w:rFonts w:ascii="Angsana New" w:hAnsi="Angsana New"/>
          <w:sz w:val="28"/>
          <w:szCs w:val="28"/>
          <w:cs/>
        </w:rPr>
        <w:t>มีระยะเวลาครบกำหนด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170"/>
        <w:gridCol w:w="270"/>
        <w:gridCol w:w="1260"/>
        <w:gridCol w:w="270"/>
        <w:gridCol w:w="1350"/>
      </w:tblGrid>
      <w:tr w:rsidR="00726C37" w:rsidRPr="007500FD" w14:paraId="681BE4AC" w14:textId="77777777" w:rsidTr="00CA0120">
        <w:trPr>
          <w:cantSplit/>
        </w:trPr>
        <w:tc>
          <w:tcPr>
            <w:tcW w:w="3240" w:type="dxa"/>
          </w:tcPr>
          <w:p w14:paraId="3A97F547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8" w:type="dxa"/>
            <w:gridSpan w:val="7"/>
            <w:tcBorders>
              <w:bottom w:val="single" w:sz="4" w:space="0" w:color="auto"/>
            </w:tcBorders>
          </w:tcPr>
          <w:p w14:paraId="72A96886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726C37" w:rsidRPr="007500FD" w14:paraId="0ED61AFF" w14:textId="77777777" w:rsidTr="00CA0120">
        <w:trPr>
          <w:cantSplit/>
        </w:trPr>
        <w:tc>
          <w:tcPr>
            <w:tcW w:w="3240" w:type="dxa"/>
          </w:tcPr>
          <w:p w14:paraId="11208E67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8" w:type="dxa"/>
            <w:gridSpan w:val="7"/>
            <w:tcBorders>
              <w:bottom w:val="single" w:sz="4" w:space="0" w:color="auto"/>
            </w:tcBorders>
          </w:tcPr>
          <w:p w14:paraId="2903B8D2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26C37" w:rsidRPr="007500FD" w14:paraId="1C418D4A" w14:textId="77777777" w:rsidTr="00CA0120">
        <w:trPr>
          <w:cantSplit/>
        </w:trPr>
        <w:tc>
          <w:tcPr>
            <w:tcW w:w="3240" w:type="dxa"/>
          </w:tcPr>
          <w:p w14:paraId="46D65FC9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8" w:type="dxa"/>
            <w:gridSpan w:val="7"/>
            <w:tcBorders>
              <w:bottom w:val="single" w:sz="4" w:space="0" w:color="auto"/>
            </w:tcBorders>
          </w:tcPr>
          <w:p w14:paraId="29256FDF" w14:textId="73C05240" w:rsidR="00726C37" w:rsidRPr="007500FD" w:rsidRDefault="003A308E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09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26C37" w:rsidRPr="007500FD" w14:paraId="6172C804" w14:textId="77777777" w:rsidTr="00CA0120">
        <w:trPr>
          <w:cantSplit/>
        </w:trPr>
        <w:tc>
          <w:tcPr>
            <w:tcW w:w="3240" w:type="dxa"/>
          </w:tcPr>
          <w:p w14:paraId="19D60A1B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4E667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14:paraId="31BD5645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A35EA5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C37" w:rsidRPr="007500FD" w14:paraId="582B8DA9" w14:textId="77777777" w:rsidTr="00CA0120">
        <w:trPr>
          <w:cantSplit/>
        </w:trPr>
        <w:tc>
          <w:tcPr>
            <w:tcW w:w="3240" w:type="dxa"/>
          </w:tcPr>
          <w:p w14:paraId="0B7026C2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8BAA21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0AA308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1D4B17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D67B6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484A2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61507A3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6CE8C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6C37" w:rsidRPr="007500FD" w14:paraId="67415364" w14:textId="77777777" w:rsidTr="00CA0120">
        <w:trPr>
          <w:cantSplit/>
        </w:trPr>
        <w:tc>
          <w:tcPr>
            <w:tcW w:w="3240" w:type="dxa"/>
          </w:tcPr>
          <w:p w14:paraId="19E6650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14:paraId="36BEDF8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27FBB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3B1787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0273C8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207C0D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3C1A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68459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C37" w:rsidRPr="007500FD" w14:paraId="321B1D15" w14:textId="77777777" w:rsidTr="00CA0120">
        <w:trPr>
          <w:cantSplit/>
        </w:trPr>
        <w:tc>
          <w:tcPr>
            <w:tcW w:w="3240" w:type="dxa"/>
          </w:tcPr>
          <w:p w14:paraId="5029185E" w14:textId="77777777" w:rsidR="00726C37" w:rsidRPr="007500FD" w:rsidRDefault="00726C37" w:rsidP="0052118C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89D59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20D938F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6A7F0B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98AEC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74C8D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A298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276A0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726C37" w:rsidRPr="0087751B" w14:paraId="7154DE89" w14:textId="77777777" w:rsidTr="00CA0120">
        <w:trPr>
          <w:cantSplit/>
        </w:trPr>
        <w:tc>
          <w:tcPr>
            <w:tcW w:w="3240" w:type="dxa"/>
          </w:tcPr>
          <w:p w14:paraId="55376B65" w14:textId="77777777" w:rsidR="00726C37" w:rsidRPr="007500FD" w:rsidRDefault="00726C37" w:rsidP="0052118C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FE772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  <w:tc>
          <w:tcPr>
            <w:tcW w:w="270" w:type="dxa"/>
            <w:vAlign w:val="bottom"/>
          </w:tcPr>
          <w:p w14:paraId="44FECD8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F174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CC958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0047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087FE9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FBAFB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</w:tr>
    </w:tbl>
    <w:p w14:paraId="18C5DA28" w14:textId="082F5FFB" w:rsidR="00CA0120" w:rsidRPr="001F1BDE" w:rsidRDefault="00CA0120" w:rsidP="00CA012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bookmarkStart w:id="6" w:name="_Hlk38822196"/>
      <w:r w:rsidRPr="007500FD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ณ </w:t>
      </w:r>
      <w:r>
        <w:rPr>
          <w:rFonts w:ascii="Angsana New" w:hAnsi="Angsana New"/>
          <w:spacing w:val="-6"/>
          <w:sz w:val="28"/>
          <w:szCs w:val="28"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31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2562 </w:t>
      </w:r>
      <w:r w:rsidRPr="007500FD">
        <w:rPr>
          <w:rFonts w:ascii="Angsana New" w:hAnsi="Angsana New"/>
          <w:spacing w:val="-6"/>
          <w:sz w:val="28"/>
          <w:szCs w:val="28"/>
          <w:cs/>
        </w:rPr>
        <w:t>เงินลงทุนที่จะถือจนครบกำหนด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Pr="008C2DBA">
        <w:rPr>
          <w:rFonts w:ascii="Angsana New" w:hAnsi="Angsana New"/>
          <w:spacing w:val="-6"/>
          <w:sz w:val="28"/>
          <w:szCs w:val="28"/>
        </w:rPr>
        <w:t xml:space="preserve"> </w:t>
      </w:r>
      <w:bookmarkStart w:id="7" w:name="_Hlk23501312"/>
      <w:r w:rsidRPr="008C2DBA">
        <w:rPr>
          <w:rFonts w:ascii="Angsana New" w:hAnsi="Angsana New"/>
          <w:spacing w:val="-6"/>
          <w:sz w:val="28"/>
          <w:szCs w:val="28"/>
        </w:rPr>
        <w:t>95.1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 </w:t>
      </w:r>
      <w:bookmarkEnd w:id="7"/>
      <w:r w:rsidRPr="007500FD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7500FD">
        <w:rPr>
          <w:rFonts w:ascii="Angsana New" w:hAnsi="Angsana New"/>
          <w:sz w:val="28"/>
          <w:szCs w:val="28"/>
          <w:cs/>
        </w:rPr>
        <w:t>ได้วางไว้เป็นเงินสำรองประกันภัยกับ</w:t>
      </w:r>
      <w:r>
        <w:rPr>
          <w:rFonts w:ascii="Angsana New" w:hAnsi="Angsana New"/>
          <w:sz w:val="28"/>
          <w:szCs w:val="28"/>
        </w:rPr>
        <w:br/>
      </w:r>
      <w:r w:rsidRPr="007500FD">
        <w:rPr>
          <w:rFonts w:ascii="Angsana New" w:hAnsi="Angsana New"/>
          <w:sz w:val="28"/>
          <w:szCs w:val="28"/>
          <w:cs/>
        </w:rPr>
        <w:t>นายทะเบียนตามที่กล่าวไว้ใ</w:t>
      </w:r>
      <w:r w:rsidRPr="00634295">
        <w:rPr>
          <w:rFonts w:ascii="Angsana New" w:hAnsi="Angsana New"/>
          <w:sz w:val="28"/>
          <w:szCs w:val="28"/>
          <w:cs/>
        </w:rPr>
        <w:t>นหมาย</w:t>
      </w:r>
      <w:r w:rsidRPr="001F1BDE">
        <w:rPr>
          <w:rFonts w:ascii="Angsana New" w:hAnsi="Angsana New"/>
          <w:sz w:val="28"/>
          <w:szCs w:val="28"/>
          <w:cs/>
        </w:rPr>
        <w:t xml:space="preserve">เหตุ </w:t>
      </w:r>
      <w:r w:rsidR="00644B3B" w:rsidRPr="001F1BDE">
        <w:rPr>
          <w:rFonts w:ascii="Angsana New" w:hAnsi="Angsana New"/>
          <w:sz w:val="28"/>
          <w:szCs w:val="28"/>
        </w:rPr>
        <w:t>3</w:t>
      </w:r>
      <w:r w:rsidR="003372A3" w:rsidRPr="001F1BDE">
        <w:rPr>
          <w:rFonts w:ascii="Angsana New" w:hAnsi="Angsana New"/>
          <w:sz w:val="28"/>
          <w:szCs w:val="28"/>
        </w:rPr>
        <w:t>1</w:t>
      </w:r>
      <w:r w:rsidRPr="001F1BDE">
        <w:rPr>
          <w:rFonts w:ascii="Angsana New" w:hAnsi="Angsana New"/>
          <w:sz w:val="28"/>
          <w:szCs w:val="28"/>
        </w:rPr>
        <w:t xml:space="preserve"> </w:t>
      </w:r>
      <w:r w:rsidRPr="001F1BDE">
        <w:rPr>
          <w:rFonts w:ascii="Angsana New" w:hAnsi="Angsana New" w:hint="cs"/>
          <w:sz w:val="28"/>
          <w:szCs w:val="28"/>
          <w:cs/>
        </w:rPr>
        <w:t xml:space="preserve">และ </w:t>
      </w:r>
      <w:r w:rsidR="00644B3B" w:rsidRPr="001F1BDE">
        <w:rPr>
          <w:rFonts w:ascii="Angsana New" w:hAnsi="Angsana New"/>
          <w:sz w:val="28"/>
          <w:szCs w:val="28"/>
        </w:rPr>
        <w:t>3</w:t>
      </w:r>
      <w:r w:rsidR="003372A3" w:rsidRPr="001F1BDE">
        <w:rPr>
          <w:rFonts w:ascii="Angsana New" w:hAnsi="Angsana New"/>
          <w:sz w:val="28"/>
          <w:szCs w:val="28"/>
        </w:rPr>
        <w:t>2</w:t>
      </w:r>
      <w:r w:rsidRPr="001F1BD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94EF8AF" w14:textId="660024AC" w:rsidR="00CA0120" w:rsidRPr="009946E2" w:rsidRDefault="00CA0120" w:rsidP="00CA012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CA4A81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CA4A81">
        <w:rPr>
          <w:rFonts w:ascii="Angsana New" w:hAnsi="Angsana New"/>
          <w:spacing w:val="-2"/>
          <w:sz w:val="28"/>
          <w:szCs w:val="28"/>
        </w:rPr>
        <w:t xml:space="preserve">31 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CA4A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A4A81">
        <w:rPr>
          <w:rFonts w:ascii="Angsana New" w:hAnsi="Angsana New"/>
          <w:spacing w:val="-2"/>
          <w:sz w:val="28"/>
          <w:szCs w:val="28"/>
        </w:rPr>
        <w:t>2562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A4A81">
        <w:rPr>
          <w:rFonts w:ascii="Angsana New" w:hAnsi="Angsana New"/>
          <w:spacing w:val="-2"/>
          <w:sz w:val="28"/>
          <w:szCs w:val="28"/>
          <w:cs/>
        </w:rPr>
        <w:t>เงินฝากประจำ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CA4A81">
        <w:rPr>
          <w:rFonts w:ascii="Angsana New" w:hAnsi="Angsana New"/>
          <w:spacing w:val="-2"/>
          <w:sz w:val="28"/>
          <w:szCs w:val="28"/>
        </w:rPr>
        <w:t xml:space="preserve">0.1 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>ล้านบาท ได้ถูก</w:t>
      </w:r>
      <w:r w:rsidRPr="00CA4A81">
        <w:rPr>
          <w:rFonts w:ascii="Angsana New" w:hAnsi="Angsana New"/>
          <w:spacing w:val="-2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Pr="001F1BDE">
        <w:rPr>
          <w:rFonts w:ascii="Angsana New" w:hAnsi="Angsana New" w:hint="cs"/>
          <w:spacing w:val="-6"/>
          <w:sz w:val="28"/>
          <w:szCs w:val="28"/>
          <w:cs/>
        </w:rPr>
        <w:t xml:space="preserve">ในประเทศ </w:t>
      </w:r>
      <w:r w:rsidRPr="001F1BDE">
        <w:rPr>
          <w:rFonts w:ascii="Angsana New" w:hAnsi="Angsana New"/>
          <w:spacing w:val="-6"/>
          <w:sz w:val="28"/>
          <w:szCs w:val="28"/>
          <w:cs/>
        </w:rPr>
        <w:t xml:space="preserve">ตามที่กล่าวไว้ในหมายเหตุ </w:t>
      </w:r>
      <w:r w:rsidRPr="001F1BDE">
        <w:rPr>
          <w:rFonts w:ascii="Angsana New" w:hAnsi="Angsana New"/>
          <w:spacing w:val="-6"/>
          <w:sz w:val="28"/>
          <w:szCs w:val="28"/>
        </w:rPr>
        <w:t>3</w:t>
      </w:r>
      <w:r w:rsidR="003372A3" w:rsidRPr="001F1BDE">
        <w:rPr>
          <w:rFonts w:ascii="Angsana New" w:hAnsi="Angsana New"/>
          <w:spacing w:val="-6"/>
          <w:sz w:val="28"/>
          <w:szCs w:val="28"/>
        </w:rPr>
        <w:t>4</w:t>
      </w:r>
      <w:r w:rsidRPr="001F1BDE">
        <w:rPr>
          <w:rFonts w:ascii="Angsana New" w:hAnsi="Angsana New"/>
          <w:spacing w:val="-6"/>
          <w:sz w:val="28"/>
          <w:szCs w:val="28"/>
        </w:rPr>
        <w:t xml:space="preserve"> </w:t>
      </w:r>
      <w:r w:rsidR="00544D9E" w:rsidRPr="001F1BDE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1F1BDE">
        <w:rPr>
          <w:rFonts w:ascii="Angsana New" w:hAnsi="Angsana New" w:hint="cs"/>
          <w:spacing w:val="-6"/>
          <w:sz w:val="28"/>
          <w:szCs w:val="28"/>
          <w:cs/>
        </w:rPr>
        <w:t>)</w:t>
      </w:r>
    </w:p>
    <w:bookmarkEnd w:id="6"/>
    <w:p w14:paraId="3CB686E9" w14:textId="1A8F234E" w:rsidR="000218DE" w:rsidRDefault="00AF3B4A" w:rsidP="00CA012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A45626">
        <w:rPr>
          <w:b/>
          <w:bCs/>
          <w:u w:val="none"/>
          <w:cs/>
        </w:rPr>
        <w:t>ที่ดิน อาคาร</w:t>
      </w:r>
      <w:r w:rsidR="00AE2C89">
        <w:rPr>
          <w:rFonts w:hint="cs"/>
          <w:b/>
          <w:bCs/>
          <w:u w:val="none"/>
          <w:cs/>
        </w:rPr>
        <w:t xml:space="preserve"> </w:t>
      </w:r>
      <w:r w:rsidRPr="00A45626">
        <w:rPr>
          <w:b/>
          <w:bCs/>
          <w:u w:val="none"/>
          <w:cs/>
        </w:rPr>
        <w:t>และอุปกรณ์</w:t>
      </w:r>
      <w:r w:rsidRPr="00824832">
        <w:rPr>
          <w:b/>
          <w:bCs/>
          <w:u w:val="none"/>
          <w:cs/>
        </w:rPr>
        <w:t xml:space="preserve"> </w:t>
      </w:r>
    </w:p>
    <w:tbl>
      <w:tblPr>
        <w:tblW w:w="999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D07336" w:rsidRPr="00D07336" w14:paraId="01CC8C90" w14:textId="77777777" w:rsidTr="00CF6027">
        <w:trPr>
          <w:cantSplit/>
          <w:tblHeader/>
        </w:trPr>
        <w:tc>
          <w:tcPr>
            <w:tcW w:w="1980" w:type="dxa"/>
          </w:tcPr>
          <w:p w14:paraId="0D5DCF43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14:paraId="62E4E25A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07336" w:rsidRPr="00D07336" w14:paraId="4A8AE35F" w14:textId="77777777" w:rsidTr="00CF6027">
        <w:trPr>
          <w:cantSplit/>
          <w:tblHeader/>
        </w:trPr>
        <w:tc>
          <w:tcPr>
            <w:tcW w:w="1980" w:type="dxa"/>
          </w:tcPr>
          <w:p w14:paraId="1F391913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C83C08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57EB91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399069E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43C5B26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4A81A788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B04E77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62FCE7E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31175B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2FDEB5D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0DF1EAD2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14CA303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2BA9659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CABD629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07439720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4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47094AE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336" w:rsidRPr="00D07336" w14:paraId="53ADC053" w14:textId="77777777" w:rsidTr="00CF6027">
        <w:trPr>
          <w:cantSplit/>
          <w:tblHeader/>
        </w:trPr>
        <w:tc>
          <w:tcPr>
            <w:tcW w:w="1980" w:type="dxa"/>
          </w:tcPr>
          <w:p w14:paraId="4D41857C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AAB4F2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EC8C0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DC4691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2FF956F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14784C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57E58F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50E72A6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50F9A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B869A7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DFB6E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279355A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00B1B0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AD674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61084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887900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336" w:rsidRPr="00D07336" w14:paraId="2B610056" w14:textId="77777777" w:rsidTr="00CF6027">
        <w:trPr>
          <w:cantSplit/>
          <w:tblHeader/>
        </w:trPr>
        <w:tc>
          <w:tcPr>
            <w:tcW w:w="1980" w:type="dxa"/>
          </w:tcPr>
          <w:p w14:paraId="4BB8112F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781A87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D9EA0C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98BF119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8AD4C70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B5A1E01" w14:textId="77777777" w:rsidR="00D07336" w:rsidRPr="00D07336" w:rsidRDefault="00D07336" w:rsidP="00D0733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3E0AD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632CB53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AEF43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3DC8DC5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378E97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1661064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8FCEDA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FF6B37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7C11E1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6ABE44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336" w:rsidRPr="00D07336" w14:paraId="0BF0FEB6" w14:textId="77777777" w:rsidTr="00CF6027">
        <w:trPr>
          <w:cantSplit/>
          <w:tblHeader/>
        </w:trPr>
        <w:tc>
          <w:tcPr>
            <w:tcW w:w="1980" w:type="dxa"/>
          </w:tcPr>
          <w:p w14:paraId="4356B1D8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6FF173B2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F077C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502F56AB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1CCE5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325A35F" w14:textId="77777777" w:rsidR="00D07336" w:rsidRPr="00D07336" w:rsidRDefault="00D07336" w:rsidP="00D0733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F9485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758B009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06603D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4AF10C6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234D73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45F269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586BC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82AE9D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1589F76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6FEA55F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07336" w:rsidRPr="00D07336" w14:paraId="145121F6" w14:textId="77777777" w:rsidTr="00CF6027">
        <w:trPr>
          <w:cantSplit/>
        </w:trPr>
        <w:tc>
          <w:tcPr>
            <w:tcW w:w="1980" w:type="dxa"/>
            <w:vAlign w:val="bottom"/>
          </w:tcPr>
          <w:p w14:paraId="37684A1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10" w:type="dxa"/>
          </w:tcPr>
          <w:p w14:paraId="36EEE9C9" w14:textId="6418F609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8B9BEA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E915F5" w14:textId="01A64E5D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FC2973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CF0BA1" w14:textId="432871E6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FDD3DD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B59DDA" w14:textId="4AA8A756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75827E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1C14DC" w14:textId="51732D96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5903C6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F2CA8C" w14:textId="69D953DD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515460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1E8F7D" w14:textId="1BC82FAA" w:rsidR="00D07336" w:rsidRPr="00D07336" w:rsidRDefault="00D07336" w:rsidP="00F5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73731E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143565" w14:textId="65B9964F" w:rsidR="00D07336" w:rsidRPr="00D07336" w:rsidRDefault="00D07336" w:rsidP="00D0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278" w:rsidRPr="00D07336" w14:paraId="6A1D4205" w14:textId="77777777" w:rsidTr="00CF6027">
        <w:trPr>
          <w:cantSplit/>
        </w:trPr>
        <w:tc>
          <w:tcPr>
            <w:tcW w:w="1980" w:type="dxa"/>
            <w:vAlign w:val="bottom"/>
          </w:tcPr>
          <w:p w14:paraId="07908BAC" w14:textId="3CD03DD9" w:rsidR="008D0278" w:rsidRPr="00D07336" w:rsidRDefault="00CA4A8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0CE4" w14:textId="59F5C3E6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64A4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AAF1" w14:textId="123F50DB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19E58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451B1" w14:textId="0090CFA0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9DDC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AE15B" w14:textId="3193C92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43121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AD5C" w14:textId="63B2930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06B40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F655E" w14:textId="7A900B53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80AF4C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D1E308" w14:textId="00865AF3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F7D73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92EB" w14:textId="06A2A342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7336">
              <w:rPr>
                <w:rFonts w:asciiTheme="majorBidi" w:eastAsia="Cordia New" w:hAnsiTheme="majorBidi" w:cstheme="majorBidi"/>
                <w:sz w:val="24"/>
                <w:szCs w:val="24"/>
              </w:rPr>
              <w:t>94,913</w:t>
            </w:r>
          </w:p>
        </w:tc>
      </w:tr>
      <w:tr w:rsidR="008D0278" w:rsidRPr="00D07336" w14:paraId="07398520" w14:textId="77777777" w:rsidTr="00CF6027">
        <w:trPr>
          <w:cantSplit/>
        </w:trPr>
        <w:tc>
          <w:tcPr>
            <w:tcW w:w="1980" w:type="dxa"/>
            <w:vAlign w:val="bottom"/>
          </w:tcPr>
          <w:p w14:paraId="3BF6C274" w14:textId="77777777" w:rsidR="008D0278" w:rsidRPr="00D07336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รายการปรับปรุงจาก</w:t>
            </w:r>
          </w:p>
          <w:p w14:paraId="6FB78D20" w14:textId="77777777" w:rsidR="008D0278" w:rsidRPr="00D07336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การนำมาตรฐาน</w:t>
            </w:r>
          </w:p>
          <w:p w14:paraId="76FCC21E" w14:textId="77777777" w:rsidR="008D0278" w:rsidRPr="00D07336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การรายงานทางการเงิน   </w:t>
            </w:r>
          </w:p>
          <w:p w14:paraId="02FB58D3" w14:textId="2B99780B" w:rsidR="008D0278" w:rsidRPr="00D07336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ฉบับที่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มาใช้</w:t>
            </w:r>
          </w:p>
          <w:p w14:paraId="50C6499E" w14:textId="77777777" w:rsidR="008D0278" w:rsidRPr="00D07336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2563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  <w:p w14:paraId="4A4C629B" w14:textId="15CC81BE" w:rsidR="008D0278" w:rsidRPr="00D07336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>4.2.</w:t>
            </w:r>
            <w:r w:rsidR="00CA4A8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A8D3" w14:textId="349D4918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A2A9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8F88C" w14:textId="4554272A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3F3D1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746B" w14:textId="73B965B9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D807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765B" w14:textId="18D5CE9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47DF8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3EC8" w14:textId="6D42EB60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22E29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BAE1" w14:textId="07575221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(3,008)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175E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2B84" w14:textId="7575B88D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53E7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57C98" w14:textId="6E8120DE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(3,008)</w:t>
            </w:r>
          </w:p>
        </w:tc>
      </w:tr>
      <w:tr w:rsidR="008D0278" w:rsidRPr="00D07336" w14:paraId="6291B205" w14:textId="77777777" w:rsidTr="00CF6027">
        <w:trPr>
          <w:cantSplit/>
          <w:trHeight w:val="333"/>
        </w:trPr>
        <w:tc>
          <w:tcPr>
            <w:tcW w:w="1980" w:type="dxa"/>
            <w:vAlign w:val="bottom"/>
          </w:tcPr>
          <w:p w14:paraId="7F7AB55F" w14:textId="6AC0744B" w:rsidR="008D0278" w:rsidRPr="00D07336" w:rsidRDefault="00CA4A8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เพิ่ม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CEB82" w14:textId="4D92997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3A694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A5920" w14:textId="7B19A80A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06E7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7A383" w14:textId="08101C21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89908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3837A" w14:textId="2BDBF9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7A24F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7303" w14:textId="1E7BB214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0A69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B538F" w14:textId="56895766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60B3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7A55E" w14:textId="61784C61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FE82F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B0F2B" w14:textId="12B15802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</w:p>
        </w:tc>
      </w:tr>
      <w:tr w:rsidR="008D0278" w:rsidRPr="00D07336" w14:paraId="1E77CA5F" w14:textId="77777777" w:rsidTr="00CF6027">
        <w:trPr>
          <w:cantSplit/>
          <w:trHeight w:val="333"/>
        </w:trPr>
        <w:tc>
          <w:tcPr>
            <w:tcW w:w="1980" w:type="dxa"/>
            <w:vAlign w:val="bottom"/>
          </w:tcPr>
          <w:p w14:paraId="7A41E57B" w14:textId="78CCD753" w:rsidR="008D0278" w:rsidRPr="00D07336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D9339" w14:textId="1EC782CA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CF25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8553" w14:textId="52D93E50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F948D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29F11" w14:textId="52C42D70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31B5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C120" w14:textId="3E1D4821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5B056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A8032" w14:textId="31A589C6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FDC4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82EEF" w14:textId="2E47DDF8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3B6C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8BB4" w14:textId="2D7D9FDD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(4,466)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6C27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3065D" w14:textId="62E49FF4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D0278" w:rsidRPr="00D07336" w14:paraId="1EACB7EE" w14:textId="77777777" w:rsidTr="00CF6027">
        <w:trPr>
          <w:cantSplit/>
          <w:trHeight w:val="333"/>
        </w:trPr>
        <w:tc>
          <w:tcPr>
            <w:tcW w:w="1980" w:type="dxa"/>
            <w:vAlign w:val="bottom"/>
          </w:tcPr>
          <w:p w14:paraId="7B36AA99" w14:textId="6318DCD5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AEA8" w14:textId="77D9399D" w:rsidR="008D0278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65A2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FC268" w14:textId="63844467" w:rsidR="008D0278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DF5A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7C28" w14:textId="6019A3DF" w:rsidR="008D0278" w:rsidRDefault="00DF4FD6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1B2C5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3F7CE" w14:textId="2F9EF7DA" w:rsidR="008D0278" w:rsidRDefault="008D0278" w:rsidP="008D027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63936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DB26D" w14:textId="009736E6" w:rsidR="008D0278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2F28A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40A" w14:textId="4421BAB8" w:rsidR="008D0278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8730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EEB8" w14:textId="5D050247" w:rsidR="008D0278" w:rsidRDefault="008D0278" w:rsidP="008D027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DB7BF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F0F59" w14:textId="002E184C" w:rsidR="008D0278" w:rsidRDefault="00DF4FD6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917</w:t>
            </w:r>
          </w:p>
        </w:tc>
      </w:tr>
      <w:tr w:rsidR="008D0278" w:rsidRPr="00D07336" w14:paraId="022727C2" w14:textId="77777777" w:rsidTr="008D0278">
        <w:trPr>
          <w:cantSplit/>
          <w:trHeight w:val="351"/>
        </w:trPr>
        <w:tc>
          <w:tcPr>
            <w:tcW w:w="1980" w:type="dxa"/>
            <w:vAlign w:val="bottom"/>
          </w:tcPr>
          <w:p w14:paraId="0A675C03" w14:textId="77777777" w:rsidR="008D0278" w:rsidRPr="00D07336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18BAC" w14:textId="3F4C9AD0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223E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69FC9" w14:textId="2819AE54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C8DDB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AC7FF" w14:textId="27ED7DED" w:rsidR="008D0278" w:rsidRPr="00D07336" w:rsidRDefault="00DF4FD6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77FBE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C6A67" w14:textId="3CAB19D5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(737)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AA4BE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EF71F" w14:textId="36DEB07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B41E5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BBBBE" w14:textId="7BB92F3A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41CA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EAD16" w14:textId="13B14D49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30281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3DCB8" w14:textId="3773C56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F4FD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8D0278" w:rsidRPr="00D07336" w14:paraId="08BD20F9" w14:textId="77777777" w:rsidTr="00CF6027">
        <w:trPr>
          <w:cantSplit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332CF7B2" w14:textId="77777777" w:rsidR="008D0278" w:rsidRPr="00D07336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746AD" w14:textId="5EE03C3E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19E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F3AEA" w14:textId="70E6BCA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3E58D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9F639" w14:textId="5C66DADA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7E069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8C2F5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0E4A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D0C32" w14:textId="60CABAA3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98F71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09B26" w14:textId="25DE6B65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C404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8A4AB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21E71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CB95" w14:textId="68F54ED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D0278" w:rsidRPr="00D07336" w14:paraId="457DBFF4" w14:textId="77777777" w:rsidTr="00CF6027">
        <w:trPr>
          <w:cantSplit/>
          <w:trHeight w:val="378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5AA69E16" w14:textId="5084DD41" w:rsidR="008D0278" w:rsidRPr="00D07336" w:rsidRDefault="00F27CEE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8D0278" w:rsidRPr="00D073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D0278" w:rsidRPr="00D073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8D0278" w:rsidRPr="00D073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8D0278" w:rsidRPr="00D073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2563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0BA395" w14:textId="4349C99C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F730D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DB774" w14:textId="1CE8D9E3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AF0B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4EDA91" w14:textId="6C5516FB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14,65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3AE8B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EBB103" w14:textId="4776223B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8,849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28181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5EFB4B" w14:textId="5B9AA848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B4662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280B25" w14:textId="68543D1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79DC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8FCAA8" w14:textId="7C578F99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71C9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40154B" w14:textId="3F2930C4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92,756</w:t>
            </w:r>
          </w:p>
        </w:tc>
      </w:tr>
    </w:tbl>
    <w:p w14:paraId="25A02FFD" w14:textId="77777777" w:rsidR="00D07336" w:rsidRPr="00D07336" w:rsidRDefault="00D07336" w:rsidP="00D07336">
      <w:pPr>
        <w:rPr>
          <w:cs/>
          <w:lang w:val="th-TH"/>
        </w:rPr>
      </w:pPr>
    </w:p>
    <w:p w14:paraId="2C601E9C" w14:textId="334F1475" w:rsidR="00780510" w:rsidRPr="005C32D7" w:rsidRDefault="00780510" w:rsidP="0078051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32D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420FD" w:rsidRPr="005C32D7">
        <w:rPr>
          <w:rFonts w:ascii="Angsana New" w:hAnsi="Angsana New"/>
          <w:sz w:val="28"/>
          <w:szCs w:val="28"/>
        </w:rPr>
        <w:t xml:space="preserve">27 </w:t>
      </w:r>
      <w:r w:rsidRPr="005C32D7">
        <w:rPr>
          <w:rFonts w:ascii="Angsana New" w:hAnsi="Angsana New"/>
          <w:sz w:val="28"/>
          <w:szCs w:val="28"/>
          <w:cs/>
        </w:rPr>
        <w:t xml:space="preserve">ธันวาคม </w:t>
      </w:r>
      <w:r w:rsidR="008420FD" w:rsidRPr="005C32D7">
        <w:rPr>
          <w:rFonts w:ascii="Angsana New" w:hAnsi="Angsana New"/>
          <w:sz w:val="28"/>
          <w:szCs w:val="28"/>
        </w:rPr>
        <w:t>2562</w:t>
      </w:r>
      <w:r w:rsidRPr="005C32D7">
        <w:rPr>
          <w:rFonts w:ascii="Angsana New" w:hAnsi="Angsana New"/>
          <w:sz w:val="28"/>
          <w:szCs w:val="28"/>
        </w:rPr>
        <w:t xml:space="preserve"> </w:t>
      </w:r>
      <w:r w:rsidRPr="005C32D7">
        <w:rPr>
          <w:rFonts w:ascii="Angsana New" w:hAnsi="Angsana New"/>
          <w:sz w:val="28"/>
          <w:szCs w:val="28"/>
          <w:cs/>
        </w:rPr>
        <w:t>บริษัทได้ทำสัญญาขาย</w:t>
      </w:r>
      <w:r w:rsidR="00BD42E7" w:rsidRPr="005C32D7">
        <w:rPr>
          <w:rFonts w:ascii="Angsana New" w:hAnsi="Angsana New" w:hint="cs"/>
          <w:sz w:val="28"/>
          <w:szCs w:val="28"/>
          <w:cs/>
        </w:rPr>
        <w:t>ที่ดินและ</w:t>
      </w:r>
      <w:r w:rsidRPr="005C32D7">
        <w:rPr>
          <w:rFonts w:ascii="Angsana New" w:hAnsi="Angsana New"/>
          <w:sz w:val="28"/>
          <w:szCs w:val="28"/>
          <w:cs/>
        </w:rPr>
        <w:t xml:space="preserve">อาคารให้กับบริษัทแห่งหนึ่งในราคา </w:t>
      </w:r>
      <w:r w:rsidR="008420FD" w:rsidRPr="005C32D7">
        <w:rPr>
          <w:rFonts w:ascii="Angsana New" w:hAnsi="Angsana New"/>
          <w:sz w:val="28"/>
          <w:szCs w:val="28"/>
        </w:rPr>
        <w:t>110</w:t>
      </w:r>
      <w:r w:rsidR="009946E2" w:rsidRPr="005C32D7">
        <w:rPr>
          <w:rFonts w:ascii="Angsana New" w:hAnsi="Angsana New"/>
          <w:sz w:val="28"/>
          <w:szCs w:val="28"/>
        </w:rPr>
        <w:t>.0</w:t>
      </w:r>
      <w:r w:rsidR="008420FD" w:rsidRPr="005C32D7">
        <w:rPr>
          <w:rFonts w:ascii="Angsana New" w:hAnsi="Angsana New"/>
          <w:sz w:val="28"/>
          <w:szCs w:val="28"/>
        </w:rPr>
        <w:t xml:space="preserve"> </w:t>
      </w:r>
      <w:r w:rsidRPr="005C32D7">
        <w:rPr>
          <w:rFonts w:ascii="Angsana New" w:hAnsi="Angsana New"/>
          <w:sz w:val="28"/>
          <w:szCs w:val="28"/>
          <w:cs/>
        </w:rPr>
        <w:t xml:space="preserve">ล้านบาท </w:t>
      </w:r>
      <w:r w:rsidR="00871B7D" w:rsidRPr="005C32D7">
        <w:rPr>
          <w:rFonts w:ascii="Angsana New" w:hAnsi="Angsana New" w:hint="cs"/>
          <w:sz w:val="28"/>
          <w:szCs w:val="28"/>
          <w:cs/>
        </w:rPr>
        <w:t xml:space="preserve">โดยมีกำไรจากการขายจำนวน </w:t>
      </w:r>
      <w:r w:rsidR="00871B7D" w:rsidRPr="005C32D7">
        <w:rPr>
          <w:rFonts w:ascii="Angsana New" w:hAnsi="Angsana New"/>
          <w:sz w:val="28"/>
          <w:szCs w:val="28"/>
        </w:rPr>
        <w:t>41.</w:t>
      </w:r>
      <w:r w:rsidR="00B70271" w:rsidRPr="005C32D7">
        <w:rPr>
          <w:rFonts w:ascii="Angsana New" w:hAnsi="Angsana New" w:hint="cs"/>
          <w:sz w:val="28"/>
          <w:szCs w:val="28"/>
          <w:cs/>
        </w:rPr>
        <w:t>6</w:t>
      </w:r>
      <w:r w:rsidR="00871B7D" w:rsidRPr="005C32D7">
        <w:rPr>
          <w:rFonts w:ascii="Angsana New" w:hAnsi="Angsana New"/>
          <w:sz w:val="28"/>
          <w:szCs w:val="28"/>
        </w:rPr>
        <w:t xml:space="preserve"> </w:t>
      </w:r>
      <w:r w:rsidR="00871B7D" w:rsidRPr="005C32D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5C32D7">
        <w:rPr>
          <w:rFonts w:ascii="Angsana New" w:hAnsi="Angsana New"/>
          <w:sz w:val="28"/>
          <w:szCs w:val="28"/>
          <w:cs/>
        </w:rPr>
        <w:t>บริษัทได้รับเงินค่าขาย</w:t>
      </w:r>
      <w:r w:rsidR="007256A4" w:rsidRPr="005C32D7">
        <w:rPr>
          <w:rFonts w:ascii="Angsana New" w:hAnsi="Angsana New" w:hint="cs"/>
          <w:sz w:val="28"/>
          <w:szCs w:val="28"/>
          <w:cs/>
        </w:rPr>
        <w:t>ที่ดินและ</w:t>
      </w:r>
      <w:r w:rsidRPr="005C32D7">
        <w:rPr>
          <w:rFonts w:ascii="Angsana New" w:hAnsi="Angsana New"/>
          <w:sz w:val="28"/>
          <w:szCs w:val="28"/>
          <w:cs/>
        </w:rPr>
        <w:t xml:space="preserve">อาคารแล้วจำนวน </w:t>
      </w:r>
      <w:r w:rsidR="008420FD" w:rsidRPr="005C32D7">
        <w:rPr>
          <w:rFonts w:ascii="Angsana New" w:hAnsi="Angsana New"/>
          <w:sz w:val="28"/>
          <w:szCs w:val="28"/>
        </w:rPr>
        <w:t>20</w:t>
      </w:r>
      <w:r w:rsidR="009946E2" w:rsidRPr="005C32D7">
        <w:rPr>
          <w:rFonts w:ascii="Angsana New" w:hAnsi="Angsana New"/>
          <w:sz w:val="28"/>
          <w:szCs w:val="28"/>
        </w:rPr>
        <w:t>.0</w:t>
      </w:r>
      <w:r w:rsidRPr="005C32D7">
        <w:rPr>
          <w:rFonts w:ascii="Angsana New" w:hAnsi="Angsana New"/>
          <w:sz w:val="28"/>
          <w:szCs w:val="28"/>
        </w:rPr>
        <w:t xml:space="preserve"> </w:t>
      </w:r>
      <w:r w:rsidRPr="005C32D7">
        <w:rPr>
          <w:rFonts w:ascii="Angsana New" w:hAnsi="Angsana New"/>
          <w:sz w:val="28"/>
          <w:szCs w:val="28"/>
          <w:cs/>
        </w:rPr>
        <w:t>ล้านบาท และได้โอนกรรมสิทธิ</w:t>
      </w:r>
      <w:r w:rsidR="00873D6B" w:rsidRPr="005C32D7">
        <w:rPr>
          <w:rFonts w:ascii="Angsana New" w:hAnsi="Angsana New" w:hint="cs"/>
          <w:sz w:val="28"/>
          <w:szCs w:val="28"/>
          <w:cs/>
        </w:rPr>
        <w:t>์</w:t>
      </w:r>
      <w:r w:rsidRPr="005C32D7">
        <w:rPr>
          <w:rFonts w:ascii="Angsana New" w:hAnsi="Angsana New"/>
          <w:sz w:val="28"/>
          <w:szCs w:val="28"/>
          <w:cs/>
        </w:rPr>
        <w:t xml:space="preserve">ในที่ดินและอาคารดังกล่าวให้กับผู้ซื้อเมื่อวันที่ </w:t>
      </w:r>
      <w:r w:rsidR="008420FD" w:rsidRPr="005C32D7">
        <w:rPr>
          <w:rFonts w:ascii="Angsana New" w:hAnsi="Angsana New"/>
          <w:sz w:val="28"/>
          <w:szCs w:val="28"/>
        </w:rPr>
        <w:t>27</w:t>
      </w:r>
      <w:r w:rsidRPr="005C32D7">
        <w:rPr>
          <w:rFonts w:ascii="Angsana New" w:hAnsi="Angsana New"/>
          <w:sz w:val="28"/>
          <w:szCs w:val="28"/>
        </w:rPr>
        <w:t xml:space="preserve"> </w:t>
      </w:r>
      <w:r w:rsidRPr="005C32D7">
        <w:rPr>
          <w:rFonts w:ascii="Angsana New" w:hAnsi="Angsana New"/>
          <w:sz w:val="28"/>
          <w:szCs w:val="28"/>
          <w:cs/>
        </w:rPr>
        <w:t xml:space="preserve">ธันวาคม </w:t>
      </w:r>
      <w:r w:rsidR="008420FD" w:rsidRPr="005C32D7">
        <w:rPr>
          <w:rFonts w:ascii="Angsana New" w:hAnsi="Angsana New"/>
          <w:sz w:val="28"/>
          <w:szCs w:val="28"/>
        </w:rPr>
        <w:t>2562</w:t>
      </w:r>
      <w:r w:rsidR="00386AB2" w:rsidRPr="005C32D7">
        <w:rPr>
          <w:rFonts w:ascii="Angsana New" w:hAnsi="Angsana New" w:hint="cs"/>
          <w:sz w:val="28"/>
          <w:szCs w:val="28"/>
          <w:cs/>
        </w:rPr>
        <w:t xml:space="preserve"> </w:t>
      </w:r>
      <w:r w:rsidR="00AE0FC7" w:rsidRPr="005C32D7">
        <w:rPr>
          <w:rFonts w:ascii="Angsana New" w:hAnsi="Angsana New" w:hint="cs"/>
          <w:sz w:val="28"/>
          <w:szCs w:val="28"/>
          <w:cs/>
        </w:rPr>
        <w:t>สำหรับยอดหนี้</w:t>
      </w:r>
      <w:r w:rsidRPr="005C32D7">
        <w:rPr>
          <w:rFonts w:ascii="Angsana New" w:hAnsi="Angsana New"/>
          <w:sz w:val="28"/>
          <w:szCs w:val="28"/>
          <w:cs/>
        </w:rPr>
        <w:t>ค่าซื้ออาคารส่วนที่เหลือ</w:t>
      </w:r>
      <w:r w:rsidR="00AE0FC7" w:rsidRPr="005C32D7">
        <w:rPr>
          <w:rFonts w:ascii="Angsana New" w:hAnsi="Angsana New" w:hint="cs"/>
          <w:sz w:val="28"/>
          <w:szCs w:val="28"/>
          <w:cs/>
        </w:rPr>
        <w:t>อีกจำนวน</w:t>
      </w:r>
      <w:r w:rsidR="00ED6F8F" w:rsidRPr="005C32D7">
        <w:rPr>
          <w:rFonts w:ascii="Angsana New" w:hAnsi="Angsana New"/>
          <w:sz w:val="28"/>
          <w:szCs w:val="28"/>
        </w:rPr>
        <w:t xml:space="preserve"> 90</w:t>
      </w:r>
      <w:r w:rsidR="009946E2" w:rsidRPr="005C32D7">
        <w:rPr>
          <w:rFonts w:ascii="Angsana New" w:hAnsi="Angsana New"/>
          <w:sz w:val="28"/>
          <w:szCs w:val="28"/>
        </w:rPr>
        <w:t>.0</w:t>
      </w:r>
      <w:r w:rsidR="00ED6F8F" w:rsidRPr="005C32D7">
        <w:rPr>
          <w:rFonts w:ascii="Angsana New" w:hAnsi="Angsana New"/>
          <w:sz w:val="28"/>
          <w:szCs w:val="28"/>
        </w:rPr>
        <w:t xml:space="preserve"> </w:t>
      </w:r>
      <w:r w:rsidR="00ED6F8F" w:rsidRPr="005C32D7">
        <w:rPr>
          <w:rFonts w:ascii="Angsana New" w:hAnsi="Angsana New" w:hint="cs"/>
          <w:sz w:val="28"/>
          <w:szCs w:val="28"/>
          <w:cs/>
        </w:rPr>
        <w:t>ล้านบาท</w:t>
      </w:r>
      <w:r w:rsidR="00AE0FC7" w:rsidRPr="005C32D7">
        <w:rPr>
          <w:rFonts w:ascii="Angsana New" w:hAnsi="Angsana New" w:hint="cs"/>
          <w:sz w:val="28"/>
          <w:szCs w:val="28"/>
          <w:cs/>
        </w:rPr>
        <w:t xml:space="preserve"> </w:t>
      </w:r>
      <w:r w:rsidRPr="005C32D7">
        <w:rPr>
          <w:rFonts w:ascii="Angsana New" w:hAnsi="Angsana New"/>
          <w:sz w:val="28"/>
          <w:szCs w:val="28"/>
          <w:cs/>
        </w:rPr>
        <w:t xml:space="preserve">ผู้ซื้อจะแบ่งชำระเป็นรายงวดภายในระยะเวลา </w:t>
      </w:r>
      <w:r w:rsidRPr="005C32D7">
        <w:rPr>
          <w:rFonts w:ascii="Angsana New" w:hAnsi="Angsana New"/>
          <w:sz w:val="28"/>
          <w:szCs w:val="28"/>
        </w:rPr>
        <w:t>1</w:t>
      </w:r>
      <w:r w:rsidR="006327E6" w:rsidRPr="005C32D7">
        <w:rPr>
          <w:rFonts w:ascii="Angsana New" w:hAnsi="Angsana New"/>
          <w:sz w:val="28"/>
          <w:szCs w:val="28"/>
        </w:rPr>
        <w:t xml:space="preserve"> </w:t>
      </w:r>
      <w:r w:rsidRPr="005C32D7">
        <w:rPr>
          <w:rFonts w:ascii="Angsana New" w:hAnsi="Angsana New"/>
          <w:sz w:val="28"/>
          <w:szCs w:val="28"/>
          <w:cs/>
        </w:rPr>
        <w:t xml:space="preserve">ปี </w:t>
      </w:r>
      <w:r w:rsidR="00ED6F8F" w:rsidRPr="005C32D7">
        <w:rPr>
          <w:rFonts w:ascii="Angsana New" w:hAnsi="Angsana New" w:hint="cs"/>
          <w:sz w:val="28"/>
          <w:szCs w:val="28"/>
          <w:cs/>
        </w:rPr>
        <w:t>และทางบริษัทบันทึกรายการดังกล่าวอยู่ในบัญชีลูกหนี้ค่า</w:t>
      </w:r>
      <w:r w:rsidR="00F3487B" w:rsidRPr="005C32D7">
        <w:rPr>
          <w:rFonts w:ascii="Angsana New" w:hAnsi="Angsana New" w:hint="cs"/>
          <w:sz w:val="28"/>
          <w:szCs w:val="28"/>
          <w:cs/>
        </w:rPr>
        <w:t>ซื้อสินทรัพย์ถาวร</w:t>
      </w:r>
      <w:r w:rsidR="00ED6F8F" w:rsidRPr="005C32D7">
        <w:rPr>
          <w:rFonts w:ascii="Angsana New" w:hAnsi="Angsana New" w:hint="cs"/>
          <w:sz w:val="28"/>
          <w:szCs w:val="28"/>
          <w:cs/>
        </w:rPr>
        <w:t>ซึ่งได้จัดอยู่ภายใต้</w:t>
      </w:r>
      <w:r w:rsidR="00ED6F8F" w:rsidRPr="001F1BDE">
        <w:rPr>
          <w:rFonts w:ascii="Angsana New" w:hAnsi="Angsana New" w:hint="cs"/>
          <w:sz w:val="28"/>
          <w:szCs w:val="28"/>
          <w:cs/>
        </w:rPr>
        <w:t>สินทรัพย์อื่น</w:t>
      </w:r>
      <w:r w:rsidR="0081103C" w:rsidRPr="001F1BDE">
        <w:rPr>
          <w:rFonts w:ascii="Angsana New" w:hAnsi="Angsana New"/>
          <w:sz w:val="28"/>
          <w:szCs w:val="28"/>
        </w:rPr>
        <w:t xml:space="preserve"> </w:t>
      </w:r>
      <w:r w:rsidR="00EF659D">
        <w:rPr>
          <w:rFonts w:ascii="Angsana New" w:hAnsi="Angsana New" w:hint="cs"/>
          <w:sz w:val="28"/>
          <w:szCs w:val="28"/>
          <w:cs/>
        </w:rPr>
        <w:t>เมื่อ</w:t>
      </w:r>
      <w:r w:rsidR="0081103C" w:rsidRPr="001F1BDE">
        <w:rPr>
          <w:rFonts w:ascii="Angsana New" w:hAnsi="Angsana New" w:hint="cs"/>
          <w:sz w:val="28"/>
          <w:szCs w:val="28"/>
          <w:cs/>
        </w:rPr>
        <w:t>วันที่</w:t>
      </w:r>
      <w:r w:rsidR="0081103C" w:rsidRPr="001F1BDE">
        <w:rPr>
          <w:rFonts w:ascii="Angsana New" w:hAnsi="Angsana New"/>
          <w:sz w:val="28"/>
          <w:szCs w:val="28"/>
        </w:rPr>
        <w:t xml:space="preserve"> </w:t>
      </w:r>
      <w:r w:rsidR="00EF659D">
        <w:rPr>
          <w:rFonts w:ascii="Angsana New" w:hAnsi="Angsana New"/>
          <w:sz w:val="28"/>
          <w:szCs w:val="28"/>
        </w:rPr>
        <w:t>17</w:t>
      </w:r>
      <w:r w:rsidR="0081103C" w:rsidRPr="001F1BDE">
        <w:rPr>
          <w:rFonts w:ascii="Angsana New" w:hAnsi="Angsana New"/>
          <w:sz w:val="28"/>
          <w:szCs w:val="28"/>
        </w:rPr>
        <w:t xml:space="preserve"> </w:t>
      </w:r>
      <w:r w:rsidR="0081103C" w:rsidRPr="001F1BD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81103C" w:rsidRPr="001F1BDE">
        <w:rPr>
          <w:rFonts w:ascii="Angsana New" w:hAnsi="Angsana New"/>
          <w:sz w:val="28"/>
          <w:szCs w:val="28"/>
        </w:rPr>
        <w:t xml:space="preserve">2563 </w:t>
      </w:r>
      <w:r w:rsidR="0081103C" w:rsidRPr="001F1BDE">
        <w:rPr>
          <w:rFonts w:ascii="Angsana New" w:hAnsi="Angsana New" w:hint="cs"/>
          <w:sz w:val="28"/>
          <w:szCs w:val="28"/>
          <w:cs/>
        </w:rPr>
        <w:t>บริษัทได้รับเงินค่าขายที่ดินและอาคารเพิ่มเติมจำนวน</w:t>
      </w:r>
      <w:r w:rsidR="001F1BDE" w:rsidRPr="001F1BDE">
        <w:rPr>
          <w:rFonts w:ascii="Angsana New" w:hAnsi="Angsana New"/>
          <w:sz w:val="28"/>
          <w:szCs w:val="28"/>
        </w:rPr>
        <w:t xml:space="preserve"> </w:t>
      </w:r>
      <w:r w:rsidR="00F27CEE">
        <w:rPr>
          <w:rFonts w:ascii="Angsana New" w:hAnsi="Angsana New"/>
          <w:sz w:val="28"/>
          <w:szCs w:val="28"/>
        </w:rPr>
        <w:t>3</w:t>
      </w:r>
      <w:r w:rsidR="001F1BDE" w:rsidRPr="001F1BDE">
        <w:rPr>
          <w:rFonts w:ascii="Angsana New" w:hAnsi="Angsana New"/>
          <w:sz w:val="28"/>
          <w:szCs w:val="28"/>
        </w:rPr>
        <w:t>0</w:t>
      </w:r>
      <w:r w:rsidR="00F27CEE">
        <w:rPr>
          <w:rFonts w:ascii="Angsana New" w:hAnsi="Angsana New"/>
          <w:sz w:val="28"/>
          <w:szCs w:val="28"/>
        </w:rPr>
        <w:t>.0</w:t>
      </w:r>
      <w:r w:rsidR="001F1BDE" w:rsidRPr="001F1BDE">
        <w:rPr>
          <w:rFonts w:ascii="Angsana New" w:hAnsi="Angsana New"/>
          <w:sz w:val="28"/>
          <w:szCs w:val="28"/>
        </w:rPr>
        <w:t xml:space="preserve"> </w:t>
      </w:r>
      <w:r w:rsidR="0081103C" w:rsidRPr="001F1BDE">
        <w:rPr>
          <w:rFonts w:ascii="Angsana New" w:hAnsi="Angsana New" w:hint="cs"/>
          <w:sz w:val="28"/>
          <w:szCs w:val="28"/>
          <w:cs/>
        </w:rPr>
        <w:t>ล้านบาท</w:t>
      </w:r>
      <w:r w:rsidR="0083133C" w:rsidRPr="001F1BDE">
        <w:rPr>
          <w:rFonts w:ascii="Angsana New" w:hAnsi="Angsana New" w:hint="cs"/>
          <w:sz w:val="28"/>
          <w:szCs w:val="28"/>
          <w:cs/>
        </w:rPr>
        <w:t xml:space="preserve"> คงเหลือลูกหนี้ค่าซื้อสินทรัพย์ถาวร</w:t>
      </w:r>
      <w:r w:rsidR="001F1BDE" w:rsidRPr="001F1BDE">
        <w:rPr>
          <w:rFonts w:ascii="Angsana New" w:hAnsi="Angsana New" w:hint="cs"/>
          <w:sz w:val="28"/>
          <w:szCs w:val="28"/>
          <w:cs/>
        </w:rPr>
        <w:t>จำนวน</w:t>
      </w:r>
      <w:r w:rsidR="001F1BDE" w:rsidRPr="001F1BDE">
        <w:rPr>
          <w:rFonts w:ascii="Angsana New" w:hAnsi="Angsana New"/>
          <w:sz w:val="28"/>
          <w:szCs w:val="28"/>
        </w:rPr>
        <w:t xml:space="preserve"> 60</w:t>
      </w:r>
      <w:r w:rsidR="00F27CEE">
        <w:rPr>
          <w:rFonts w:ascii="Angsana New" w:hAnsi="Angsana New"/>
          <w:sz w:val="28"/>
          <w:szCs w:val="28"/>
        </w:rPr>
        <w:t>.0</w:t>
      </w:r>
      <w:r w:rsidR="001F1BDE" w:rsidRPr="001F1BDE">
        <w:rPr>
          <w:rFonts w:ascii="Angsana New" w:hAnsi="Angsana New" w:hint="cs"/>
          <w:sz w:val="28"/>
          <w:szCs w:val="28"/>
          <w:cs/>
        </w:rPr>
        <w:t xml:space="preserve"> </w:t>
      </w:r>
      <w:r w:rsidR="0083133C" w:rsidRPr="001F1BDE">
        <w:rPr>
          <w:rFonts w:ascii="Angsana New" w:hAnsi="Angsana New" w:hint="cs"/>
          <w:sz w:val="28"/>
          <w:szCs w:val="28"/>
          <w:cs/>
        </w:rPr>
        <w:t>ล้านบาท</w:t>
      </w:r>
      <w:r w:rsidR="0081103C" w:rsidRPr="001F1BDE">
        <w:rPr>
          <w:rFonts w:ascii="Angsana New" w:hAnsi="Angsana New" w:hint="cs"/>
          <w:sz w:val="28"/>
          <w:szCs w:val="28"/>
          <w:cs/>
        </w:rPr>
        <w:t xml:space="preserve"> </w:t>
      </w:r>
      <w:r w:rsidR="00ED6F8F" w:rsidRPr="001F1BDE">
        <w:rPr>
          <w:rFonts w:ascii="Angsana New" w:hAnsi="Angsana New" w:hint="cs"/>
          <w:sz w:val="28"/>
          <w:szCs w:val="28"/>
          <w:cs/>
        </w:rPr>
        <w:t xml:space="preserve">(หมายเหตุ </w:t>
      </w:r>
      <w:r w:rsidR="00ED6F8F" w:rsidRPr="001F1BDE">
        <w:rPr>
          <w:rFonts w:ascii="Angsana New" w:hAnsi="Angsana New"/>
          <w:sz w:val="28"/>
          <w:szCs w:val="28"/>
        </w:rPr>
        <w:t>1</w:t>
      </w:r>
      <w:r w:rsidR="00BA468B" w:rsidRPr="001F1BDE">
        <w:rPr>
          <w:rFonts w:ascii="Angsana New" w:hAnsi="Angsana New"/>
          <w:sz w:val="28"/>
          <w:szCs w:val="28"/>
        </w:rPr>
        <w:t>6</w:t>
      </w:r>
      <w:r w:rsidR="00ED6F8F" w:rsidRPr="001F1BDE">
        <w:rPr>
          <w:rFonts w:ascii="Angsana New" w:hAnsi="Angsana New" w:hint="cs"/>
          <w:sz w:val="28"/>
          <w:szCs w:val="28"/>
          <w:cs/>
        </w:rPr>
        <w:t>)</w:t>
      </w:r>
    </w:p>
    <w:p w14:paraId="49608C97" w14:textId="13095096" w:rsidR="009B35CC" w:rsidRPr="00824832" w:rsidRDefault="009B35CC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วันที่ </w:t>
      </w:r>
      <w:r w:rsidR="005C32D7" w:rsidRPr="00A63075">
        <w:rPr>
          <w:rFonts w:ascii="Angsana New" w:hAnsi="Angsana New"/>
          <w:sz w:val="28"/>
          <w:szCs w:val="28"/>
        </w:rPr>
        <w:t xml:space="preserve">31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มีนาคม </w:t>
      </w:r>
      <w:r w:rsidR="005C32D7" w:rsidRPr="00A63075">
        <w:rPr>
          <w:rFonts w:ascii="Angsana New" w:hAnsi="Angsana New"/>
          <w:sz w:val="28"/>
          <w:szCs w:val="28"/>
        </w:rPr>
        <w:t>256</w:t>
      </w:r>
      <w:r w:rsidR="005C32D7">
        <w:rPr>
          <w:rFonts w:ascii="Angsana New" w:hAnsi="Angsana New"/>
          <w:sz w:val="28"/>
          <w:szCs w:val="28"/>
        </w:rPr>
        <w:t>3</w:t>
      </w:r>
      <w:r w:rsidR="005C32D7" w:rsidRPr="00A63075">
        <w:rPr>
          <w:rFonts w:ascii="Angsana New" w:hAnsi="Angsana New"/>
          <w:sz w:val="28"/>
          <w:szCs w:val="28"/>
        </w:rPr>
        <w:t xml:space="preserve">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C32D7" w:rsidRPr="00A63075">
        <w:rPr>
          <w:rFonts w:ascii="Angsana New" w:hAnsi="Angsana New"/>
          <w:sz w:val="28"/>
          <w:szCs w:val="28"/>
        </w:rPr>
        <w:t xml:space="preserve">31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ธันวาคม </w:t>
      </w:r>
      <w:r w:rsidR="005C32D7" w:rsidRPr="00A63075">
        <w:rPr>
          <w:rFonts w:ascii="Angsana New" w:hAnsi="Angsana New"/>
          <w:sz w:val="28"/>
          <w:szCs w:val="28"/>
        </w:rPr>
        <w:t>256</w:t>
      </w:r>
      <w:r w:rsidR="005C32D7">
        <w:rPr>
          <w:rFonts w:ascii="Angsana New" w:hAnsi="Angsana New"/>
          <w:sz w:val="28"/>
          <w:szCs w:val="28"/>
        </w:rPr>
        <w:t>2</w:t>
      </w:r>
      <w:r w:rsidR="005C32D7" w:rsidRPr="00A63075">
        <w:rPr>
          <w:rFonts w:ascii="Angsana New" w:hAnsi="Angsana New"/>
          <w:sz w:val="28"/>
          <w:szCs w:val="28"/>
        </w:rPr>
        <w:t xml:space="preserve"> </w:t>
      </w:r>
    </w:p>
    <w:p w14:paraId="17FE4A7C" w14:textId="4A2D0CBA" w:rsidR="003755DB" w:rsidRPr="00F00D2F" w:rsidRDefault="00113ADE" w:rsidP="00206E7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bookmarkStart w:id="8" w:name="_Hlk38822385"/>
      <w:r w:rsidRPr="00824832">
        <w:rPr>
          <w:rFonts w:asciiTheme="majorBidi" w:hAnsiTheme="majorBidi" w:cstheme="majorBidi"/>
          <w:sz w:val="28"/>
          <w:szCs w:val="28"/>
          <w:cs/>
        </w:rPr>
        <w:t>มูลค่าต้นทุน</w:t>
      </w:r>
      <w:r w:rsidR="00AE2C89">
        <w:rPr>
          <w:rFonts w:asciiTheme="majorBidi" w:hAnsiTheme="majorBidi" w:cstheme="majorBidi" w:hint="cs"/>
          <w:sz w:val="28"/>
          <w:szCs w:val="28"/>
          <w:cs/>
        </w:rPr>
        <w:t>ของอาคารและ</w:t>
      </w:r>
      <w:r w:rsidR="00AE2C89" w:rsidRPr="00F00D2F">
        <w:rPr>
          <w:rFonts w:asciiTheme="majorBidi" w:hAnsiTheme="majorBidi" w:cstheme="majorBidi" w:hint="cs"/>
          <w:sz w:val="28"/>
          <w:szCs w:val="28"/>
          <w:cs/>
        </w:rPr>
        <w:t>อุปกรณ์</w:t>
      </w:r>
      <w:r w:rsidRPr="00F00D2F">
        <w:rPr>
          <w:rFonts w:asciiTheme="majorBidi" w:hAnsiTheme="majorBidi" w:cstheme="majorBidi"/>
          <w:sz w:val="28"/>
          <w:szCs w:val="28"/>
          <w:cs/>
        </w:rPr>
        <w:t>จำนวน</w:t>
      </w:r>
      <w:r w:rsidR="00F00D2F" w:rsidRPr="00F00D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00D2F" w:rsidRPr="00F00D2F">
        <w:rPr>
          <w:rFonts w:asciiTheme="majorBidi" w:hAnsiTheme="majorBidi" w:cstheme="majorBidi"/>
          <w:sz w:val="28"/>
          <w:szCs w:val="28"/>
        </w:rPr>
        <w:t>76.0</w:t>
      </w:r>
      <w:r w:rsidR="000B67BB" w:rsidRPr="00F00D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00D2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00D2F">
        <w:rPr>
          <w:rFonts w:asciiTheme="majorBidi" w:hAnsiTheme="majorBidi" w:cstheme="majorBidi"/>
          <w:sz w:val="28"/>
          <w:szCs w:val="28"/>
        </w:rPr>
        <w:t xml:space="preserve"> </w:t>
      </w:r>
      <w:r w:rsidRPr="00F00D2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C32D7" w:rsidRPr="00F00D2F">
        <w:rPr>
          <w:rFonts w:asciiTheme="majorBidi" w:hAnsiTheme="majorBidi" w:cstheme="majorBidi"/>
          <w:sz w:val="28"/>
          <w:szCs w:val="28"/>
        </w:rPr>
        <w:t xml:space="preserve">75.8 </w:t>
      </w:r>
      <w:r w:rsidRPr="00F00D2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00D2F">
        <w:rPr>
          <w:rFonts w:asciiTheme="majorBidi" w:hAnsiTheme="majorBidi" w:cstheme="majorBidi"/>
          <w:sz w:val="28"/>
          <w:szCs w:val="28"/>
        </w:rPr>
        <w:t xml:space="preserve"> </w:t>
      </w:r>
      <w:r w:rsidRPr="00F00D2F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957DDA" w:rsidRPr="00F00D2F">
        <w:rPr>
          <w:rFonts w:asciiTheme="majorBidi" w:hAnsiTheme="majorBidi" w:cs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="00957DDA" w:rsidRPr="00F00D2F">
        <w:rPr>
          <w:rFonts w:asciiTheme="majorBidi" w:hAnsiTheme="majorBidi" w:cstheme="majorBidi"/>
          <w:sz w:val="28"/>
          <w:szCs w:val="28"/>
          <w:cs/>
          <w:lang w:val="th-TH"/>
        </w:rPr>
        <w:t>ได้</w:t>
      </w:r>
      <w:r w:rsidR="005236D2" w:rsidRPr="00F00D2F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117C316B" w14:textId="21677B9C" w:rsidR="00833FD3" w:rsidRDefault="00113ADE" w:rsidP="00206E7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F00D2F">
        <w:rPr>
          <w:rFonts w:asciiTheme="majorBidi" w:hAnsiTheme="majorBidi" w:cstheme="majorBidi"/>
          <w:sz w:val="28"/>
          <w:szCs w:val="28"/>
          <w:cs/>
        </w:rPr>
        <w:t>มูลค่าสุทธิตามบัญชี</w:t>
      </w:r>
      <w:r w:rsidR="007837A5" w:rsidRPr="00F00D2F">
        <w:rPr>
          <w:rFonts w:asciiTheme="majorBidi" w:hAnsiTheme="majorBidi" w:cstheme="majorBidi" w:hint="cs"/>
          <w:sz w:val="28"/>
          <w:szCs w:val="28"/>
          <w:cs/>
        </w:rPr>
        <w:t>ของที่ดิน</w:t>
      </w:r>
      <w:r w:rsidR="001716E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837A5" w:rsidRPr="00F00D2F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Pr="00F00D2F">
        <w:rPr>
          <w:rFonts w:asciiTheme="majorBidi" w:hAnsiTheme="majorBidi" w:cstheme="majorBidi"/>
          <w:sz w:val="28"/>
          <w:szCs w:val="28"/>
          <w:cs/>
        </w:rPr>
        <w:t>จำนวน</w:t>
      </w:r>
      <w:r w:rsidR="00F00D2F" w:rsidRPr="00F00D2F">
        <w:rPr>
          <w:rFonts w:asciiTheme="majorBidi" w:hAnsiTheme="majorBidi" w:cstheme="majorBidi"/>
          <w:sz w:val="28"/>
          <w:szCs w:val="28"/>
        </w:rPr>
        <w:t xml:space="preserve"> 35.3</w:t>
      </w:r>
      <w:r w:rsidR="00110DFA" w:rsidRPr="00F00D2F">
        <w:rPr>
          <w:rFonts w:asciiTheme="majorBidi" w:hAnsiTheme="majorBidi" w:cstheme="majorBidi"/>
          <w:sz w:val="28"/>
          <w:szCs w:val="28"/>
        </w:rPr>
        <w:t xml:space="preserve"> </w:t>
      </w:r>
      <w:r w:rsidRPr="00F00D2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24832">
        <w:rPr>
          <w:rFonts w:asciiTheme="majorBidi" w:hAnsiTheme="majorBidi" w:cstheme="majorBidi"/>
          <w:sz w:val="28"/>
          <w:szCs w:val="28"/>
        </w:rPr>
        <w:t xml:space="preserve"> </w:t>
      </w:r>
      <w:r w:rsidR="000B67BB" w:rsidRPr="0082483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bookmarkStart w:id="9" w:name="_Hlk23501405"/>
      <w:r w:rsidR="005C32D7" w:rsidRPr="009D25C3">
        <w:rPr>
          <w:rFonts w:asciiTheme="majorBidi" w:hAnsiTheme="majorBidi" w:cstheme="majorBidi"/>
          <w:sz w:val="28"/>
          <w:szCs w:val="28"/>
        </w:rPr>
        <w:t xml:space="preserve">34.7 </w:t>
      </w:r>
      <w:bookmarkEnd w:id="9"/>
      <w:r w:rsidR="000B67BB" w:rsidRPr="0082483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5678B1" w:rsidRPr="004507CD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5678B1" w:rsidRPr="004507CD">
        <w:rPr>
          <w:rFonts w:asciiTheme="majorBidi" w:hAnsiTheme="majorBidi" w:cstheme="majorBidi"/>
          <w:sz w:val="28"/>
          <w:szCs w:val="28"/>
        </w:rPr>
        <w:t xml:space="preserve"> </w:t>
      </w:r>
      <w:r w:rsidR="00957DDA" w:rsidRPr="00824832">
        <w:rPr>
          <w:rFonts w:asciiTheme="majorBidi" w:hAnsiTheme="majorBidi" w:cstheme="majorBidi"/>
          <w:sz w:val="28"/>
          <w:szCs w:val="28"/>
          <w:cs/>
        </w:rPr>
        <w:t>ได้ถูกจดจำนอง/จำนำเป็นหลักทรัพย์ค้ำประกันวงเงินสินเชื่อกับธนาคารในประเทศ ตามที่กล่าวไว้ใ</w:t>
      </w:r>
      <w:r w:rsidR="00957DDA" w:rsidRPr="00946CDF">
        <w:rPr>
          <w:rFonts w:asciiTheme="majorBidi" w:hAnsiTheme="majorBidi" w:cstheme="majorBidi"/>
          <w:sz w:val="28"/>
          <w:szCs w:val="28"/>
          <w:cs/>
        </w:rPr>
        <w:t>น</w:t>
      </w:r>
      <w:r w:rsidR="00957DDA" w:rsidRPr="001F1BDE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BA468B" w:rsidRPr="001F1BDE">
        <w:rPr>
          <w:rFonts w:asciiTheme="majorBidi" w:hAnsiTheme="majorBidi" w:cstheme="majorBidi"/>
          <w:sz w:val="28"/>
          <w:szCs w:val="28"/>
        </w:rPr>
        <w:t>3</w:t>
      </w:r>
      <w:r w:rsidR="003372A3" w:rsidRPr="001F1BDE">
        <w:rPr>
          <w:rFonts w:asciiTheme="majorBidi" w:hAnsiTheme="majorBidi" w:cstheme="majorBidi"/>
          <w:sz w:val="28"/>
          <w:szCs w:val="28"/>
        </w:rPr>
        <w:t>4</w:t>
      </w:r>
      <w:r w:rsidR="00E564FB" w:rsidRPr="001F1B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B21F9" w:rsidRPr="001F1BDE">
        <w:rPr>
          <w:rFonts w:asciiTheme="majorBidi" w:hAnsiTheme="majorBidi" w:cstheme="majorBidi" w:hint="cs"/>
          <w:sz w:val="28"/>
          <w:szCs w:val="28"/>
          <w:cs/>
        </w:rPr>
        <w:t>ง</w:t>
      </w:r>
      <w:r w:rsidR="00E564FB" w:rsidRPr="001F1BDE">
        <w:rPr>
          <w:rFonts w:asciiTheme="majorBidi" w:hAnsiTheme="majorBidi" w:cstheme="majorBidi" w:hint="cs"/>
          <w:sz w:val="28"/>
          <w:szCs w:val="28"/>
          <w:cs/>
        </w:rPr>
        <w:t>)</w:t>
      </w:r>
    </w:p>
    <w:bookmarkEnd w:id="8"/>
    <w:p w14:paraId="64809C74" w14:textId="0CBAA8FC" w:rsidR="00FB5340" w:rsidRPr="00B31737" w:rsidRDefault="000E3D8D" w:rsidP="00B3173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B31737">
        <w:rPr>
          <w:rFonts w:ascii="Angsana New" w:hAnsi="Angsana New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จากมูลค่าตลาดของสิน</w:t>
      </w:r>
      <w:r w:rsidR="00BB1B9C">
        <w:rPr>
          <w:rFonts w:ascii="Angsana New" w:hAnsi="Angsana New" w:hint="cs"/>
          <w:sz w:val="28"/>
          <w:szCs w:val="28"/>
          <w:cs/>
        </w:rPr>
        <w:t>ทรัพย์</w:t>
      </w:r>
      <w:r w:rsidR="00EC4E0A" w:rsidRPr="00B31737">
        <w:rPr>
          <w:rFonts w:ascii="Angsana New" w:hAnsi="Angsana New" w:hint="cs"/>
          <w:sz w:val="28"/>
          <w:szCs w:val="28"/>
          <w:cs/>
        </w:rPr>
        <w:t>เปรียบเทียบกับราคาตามบัญชีของสินทรัพย์ ณ วันที่</w:t>
      </w:r>
      <w:r w:rsidR="00EC4E0A" w:rsidRPr="00B31737">
        <w:rPr>
          <w:rFonts w:ascii="Angsana New" w:hAnsi="Angsana New"/>
          <w:sz w:val="28"/>
          <w:szCs w:val="28"/>
        </w:rPr>
        <w:t xml:space="preserve"> 30 </w:t>
      </w:r>
      <w:r w:rsidR="000C203B" w:rsidRPr="00B31737">
        <w:rPr>
          <w:rFonts w:ascii="Angsana New" w:hAnsi="Angsana New" w:hint="cs"/>
          <w:sz w:val="28"/>
          <w:szCs w:val="28"/>
          <w:cs/>
        </w:rPr>
        <w:t>มิถุนายน</w:t>
      </w:r>
      <w:r w:rsidR="00EC4E0A" w:rsidRPr="00B31737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B31737">
        <w:rPr>
          <w:rFonts w:ascii="Angsana New" w:hAnsi="Angsana New"/>
          <w:sz w:val="28"/>
          <w:szCs w:val="28"/>
        </w:rPr>
        <w:t>2562</w:t>
      </w:r>
    </w:p>
    <w:p w14:paraId="58B40442" w14:textId="434F6255" w:rsidR="005C32D7" w:rsidRDefault="005C32D7" w:rsidP="005120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C5C8B">
        <w:rPr>
          <w:rFonts w:ascii="Angsana New" w:hAnsi="Angsana New"/>
          <w:sz w:val="28"/>
          <w:szCs w:val="28"/>
          <w:cs/>
        </w:rPr>
        <w:t>ค่าเสื่อมราคาขอ</w:t>
      </w:r>
      <w:r w:rsidR="00BB1B9C">
        <w:rPr>
          <w:rFonts w:ascii="Angsana New" w:hAnsi="Angsana New" w:hint="cs"/>
          <w:sz w:val="28"/>
          <w:szCs w:val="28"/>
          <w:cs/>
        </w:rPr>
        <w:t>งส่วนเกินทุน</w:t>
      </w:r>
      <w:r w:rsidRPr="004C5C8B">
        <w:rPr>
          <w:rFonts w:ascii="Angsana New" w:hAnsi="Angsana New"/>
          <w:sz w:val="28"/>
          <w:szCs w:val="28"/>
          <w:cs/>
        </w:rPr>
        <w:t xml:space="preserve">จากการตีราคาสินทรัพย์สำหรับงวดสามเดือนสิ้นสุดวันที่ </w:t>
      </w:r>
      <w:r w:rsidRPr="004C5C8B">
        <w:rPr>
          <w:rFonts w:ascii="Angsana New" w:hAnsi="Angsana New"/>
          <w:sz w:val="28"/>
          <w:szCs w:val="28"/>
        </w:rPr>
        <w:t>31</w:t>
      </w:r>
      <w:r w:rsidRPr="004C5C8B">
        <w:rPr>
          <w:rFonts w:ascii="Angsana New" w:hAnsi="Angsana New"/>
          <w:sz w:val="28"/>
          <w:szCs w:val="28"/>
          <w:cs/>
        </w:rPr>
        <w:t xml:space="preserve"> มีนาคม </w:t>
      </w:r>
      <w:r w:rsidRPr="004C5C8B">
        <w:rPr>
          <w:rFonts w:ascii="Angsana New" w:hAnsi="Angsana New"/>
          <w:sz w:val="28"/>
          <w:szCs w:val="28"/>
        </w:rPr>
        <w:t xml:space="preserve">2563 </w:t>
      </w:r>
      <w:r w:rsidRPr="004C5C8B">
        <w:rPr>
          <w:rFonts w:ascii="Angsana New" w:hAnsi="Angsana New"/>
          <w:sz w:val="28"/>
          <w:szCs w:val="28"/>
          <w:cs/>
        </w:rPr>
        <w:t xml:space="preserve">และ </w:t>
      </w:r>
      <w:r w:rsidRPr="004C5C8B">
        <w:rPr>
          <w:rFonts w:ascii="Angsana New" w:hAnsi="Angsana New"/>
          <w:sz w:val="28"/>
          <w:szCs w:val="28"/>
        </w:rPr>
        <w:t>2562</w:t>
      </w:r>
      <w:r w:rsidRPr="004C5C8B">
        <w:rPr>
          <w:rFonts w:ascii="Angsana New" w:hAnsi="Angsana New"/>
          <w:sz w:val="28"/>
          <w:szCs w:val="28"/>
          <w:cs/>
        </w:rPr>
        <w:t xml:space="preserve"> จำนวน </w:t>
      </w:r>
      <w:r w:rsidR="004C5C8B" w:rsidRPr="004C5C8B">
        <w:rPr>
          <w:rFonts w:ascii="Angsana New" w:hAnsi="Angsana New"/>
          <w:sz w:val="28"/>
          <w:szCs w:val="28"/>
        </w:rPr>
        <w:t xml:space="preserve"> 0.1 </w:t>
      </w:r>
      <w:r w:rsidRPr="004C5C8B">
        <w:rPr>
          <w:rFonts w:ascii="Angsana New" w:hAnsi="Angsana New"/>
          <w:sz w:val="28"/>
          <w:szCs w:val="28"/>
          <w:cs/>
        </w:rPr>
        <w:t>ล้านบาท</w:t>
      </w:r>
      <w:r w:rsidRPr="004C5C8B">
        <w:rPr>
          <w:rFonts w:ascii="Angsana New" w:hAnsi="Angsana New"/>
          <w:sz w:val="28"/>
          <w:szCs w:val="28"/>
        </w:rPr>
        <w:t xml:space="preserve"> </w:t>
      </w:r>
      <w:r w:rsidRPr="004C5C8B">
        <w:rPr>
          <w:rFonts w:ascii="Angsana New" w:hAnsi="Angsana New"/>
          <w:sz w:val="28"/>
          <w:szCs w:val="28"/>
          <w:cs/>
        </w:rPr>
        <w:t>และ</w:t>
      </w:r>
      <w:r w:rsidRPr="005C32D7">
        <w:rPr>
          <w:rFonts w:ascii="Angsana New" w:hAnsi="Angsana New"/>
          <w:sz w:val="28"/>
          <w:szCs w:val="28"/>
          <w:cs/>
        </w:rPr>
        <w:t xml:space="preserve"> </w:t>
      </w:r>
      <w:r w:rsidRPr="005C32D7">
        <w:rPr>
          <w:rFonts w:ascii="Angsana New" w:hAnsi="Angsana New"/>
          <w:sz w:val="28"/>
          <w:szCs w:val="28"/>
        </w:rPr>
        <w:t>0.3</w:t>
      </w:r>
      <w:r w:rsidRPr="005C32D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Pr="005C32D7">
        <w:rPr>
          <w:rFonts w:ascii="Angsana New" w:hAnsi="Angsana New"/>
          <w:sz w:val="28"/>
          <w:szCs w:val="28"/>
        </w:rPr>
        <w:t xml:space="preserve"> </w:t>
      </w:r>
      <w:r w:rsidRPr="005C32D7">
        <w:rPr>
          <w:rFonts w:ascii="Angsana New" w:hAnsi="Angsana New"/>
          <w:sz w:val="28"/>
          <w:szCs w:val="28"/>
          <w:cs/>
        </w:rPr>
        <w:t>ได้โอนไปยังขาดทุนสะสม</w:t>
      </w:r>
    </w:p>
    <w:p w14:paraId="4B6BC4EC" w14:textId="5948C152" w:rsidR="00E33EBF" w:rsidRDefault="00E33EBF" w:rsidP="000D10C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สินทรัพย์สิทธิการใช้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440"/>
        <w:gridCol w:w="180"/>
        <w:gridCol w:w="1530"/>
        <w:gridCol w:w="180"/>
        <w:gridCol w:w="1440"/>
      </w:tblGrid>
      <w:tr w:rsidR="009B3260" w:rsidRPr="0052118C" w14:paraId="7557CEC6" w14:textId="5BC14990" w:rsidTr="008D0278">
        <w:trPr>
          <w:cantSplit/>
        </w:trPr>
        <w:tc>
          <w:tcPr>
            <w:tcW w:w="4320" w:type="dxa"/>
            <w:vAlign w:val="bottom"/>
          </w:tcPr>
          <w:p w14:paraId="3F25375A" w14:textId="77777777" w:rsidR="009B3260" w:rsidRPr="0052118C" w:rsidRDefault="009B3260" w:rsidP="00301BF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212FF7B9" w14:textId="4A0F70DC" w:rsidR="009B3260" w:rsidRPr="0052118C" w:rsidRDefault="009B3260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B3260" w:rsidRPr="0052118C" w14:paraId="388776B4" w14:textId="77777777" w:rsidTr="009B3260">
        <w:trPr>
          <w:cantSplit/>
        </w:trPr>
        <w:tc>
          <w:tcPr>
            <w:tcW w:w="4320" w:type="dxa"/>
            <w:vAlign w:val="bottom"/>
          </w:tcPr>
          <w:p w14:paraId="16B8247C" w14:textId="77777777" w:rsidR="009B3260" w:rsidRPr="0052118C" w:rsidRDefault="009B3260" w:rsidP="00301BF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579002A" w14:textId="43CDF0BD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315C5734" w14:textId="6E084803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8A3B89" w14:textId="77777777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581AC1D9" w14:textId="7A8141F3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8B7BD3" w14:textId="77777777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31A06E6" w14:textId="3215F818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8D0278" w:rsidRPr="0052118C" w14:paraId="3017F313" w14:textId="483F48F3" w:rsidTr="008D0278">
        <w:trPr>
          <w:cantSplit/>
        </w:trPr>
        <w:tc>
          <w:tcPr>
            <w:tcW w:w="4320" w:type="dxa"/>
            <w:vAlign w:val="bottom"/>
          </w:tcPr>
          <w:p w14:paraId="44A4686E" w14:textId="77777777" w:rsidR="008D0278" w:rsidRPr="0052118C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473061" w14:textId="638256FE" w:rsidR="008D0278" w:rsidRPr="0052118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EF799C8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17331B" w14:textId="13642C94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46F51515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EDE7CD3" w14:textId="24BAD72C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8D0278" w:rsidRPr="0052118C" w14:paraId="5B148911" w14:textId="78678FBA" w:rsidTr="008D0278">
        <w:trPr>
          <w:cantSplit/>
        </w:trPr>
        <w:tc>
          <w:tcPr>
            <w:tcW w:w="4320" w:type="dxa"/>
          </w:tcPr>
          <w:p w14:paraId="0E72C252" w14:textId="77777777" w:rsidR="008D0278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รายการปรับปรุงจากการนำมาตรฐานการรายงาน</w:t>
            </w:r>
          </w:p>
          <w:p w14:paraId="3C8AE060" w14:textId="0723E8AD" w:rsidR="008D0278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ทางการเงินฉบับที่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มาใช้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EC36AA1" w14:textId="07A1DDC3" w:rsidR="008D0278" w:rsidRPr="0052118C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55F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5FA3"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55FA3"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C55FA3" w:rsidRPr="00CA01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55FA3"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.2.2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9DE955B" w14:textId="03FA71A1" w:rsidR="008D0278" w:rsidRPr="0052118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6141D62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274B51" w14:textId="4535FB68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3,008</w:t>
            </w:r>
          </w:p>
        </w:tc>
        <w:tc>
          <w:tcPr>
            <w:tcW w:w="180" w:type="dxa"/>
            <w:tcBorders>
              <w:bottom w:val="nil"/>
            </w:tcBorders>
          </w:tcPr>
          <w:p w14:paraId="24772D95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01D40C" w14:textId="25EB912F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</w:tr>
      <w:tr w:rsidR="008D0278" w:rsidRPr="0052118C" w14:paraId="7916A8C4" w14:textId="3930A567" w:rsidTr="008D0278">
        <w:trPr>
          <w:cantSplit/>
        </w:trPr>
        <w:tc>
          <w:tcPr>
            <w:tcW w:w="4320" w:type="dxa"/>
          </w:tcPr>
          <w:p w14:paraId="54C6E0E4" w14:textId="77777777" w:rsidR="008D0278" w:rsidRPr="0052118C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6CAE62F1" w14:textId="3F8F25DE" w:rsidR="008D0278" w:rsidRPr="0052118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(923)</w:t>
            </w:r>
          </w:p>
        </w:tc>
        <w:tc>
          <w:tcPr>
            <w:tcW w:w="180" w:type="dxa"/>
            <w:tcBorders>
              <w:bottom w:val="nil"/>
            </w:tcBorders>
          </w:tcPr>
          <w:p w14:paraId="5932F28E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170130" w14:textId="0406A03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(180)</w:t>
            </w:r>
          </w:p>
        </w:tc>
        <w:tc>
          <w:tcPr>
            <w:tcW w:w="180" w:type="dxa"/>
            <w:tcBorders>
              <w:bottom w:val="nil"/>
            </w:tcBorders>
          </w:tcPr>
          <w:p w14:paraId="5E8CDF9F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A46407B" w14:textId="7B6340B5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(1,103)</w:t>
            </w:r>
          </w:p>
        </w:tc>
      </w:tr>
      <w:tr w:rsidR="008D0278" w:rsidRPr="0052118C" w14:paraId="4DEB3BA7" w14:textId="14245CEB" w:rsidTr="008D0278">
        <w:trPr>
          <w:cantSplit/>
          <w:trHeight w:val="345"/>
        </w:trPr>
        <w:tc>
          <w:tcPr>
            <w:tcW w:w="4320" w:type="dxa"/>
            <w:tcBorders>
              <w:top w:val="nil"/>
              <w:bottom w:val="nil"/>
            </w:tcBorders>
          </w:tcPr>
          <w:p w14:paraId="755552B9" w14:textId="77777777" w:rsidR="008D0278" w:rsidRPr="0052118C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537638" w14:textId="5258A519" w:rsidR="008D0278" w:rsidRPr="00492F02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8,141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80615B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3C7D9C" w14:textId="1C7C8589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34AC2E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0D599E" w14:textId="6F865486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10,969</w:t>
            </w:r>
          </w:p>
        </w:tc>
      </w:tr>
    </w:tbl>
    <w:p w14:paraId="6B3B6979" w14:textId="069E6E75" w:rsidR="00385545" w:rsidRPr="002C3D36" w:rsidRDefault="002C3D36" w:rsidP="00385545">
      <w:pPr>
        <w:pStyle w:val="FSNoteNumbered"/>
        <w:numPr>
          <w:ilvl w:val="0"/>
          <w:numId w:val="0"/>
        </w:numPr>
        <w:spacing w:after="120"/>
        <w:ind w:left="547"/>
        <w:rPr>
          <w:u w:val="none"/>
          <w:cs/>
        </w:rPr>
      </w:pPr>
      <w:r w:rsidRPr="002C3D36">
        <w:rPr>
          <w:spacing w:val="4"/>
          <w:u w:val="none"/>
          <w:cs/>
        </w:rPr>
        <w:t>สำหรับงวดสามเดือนสิ้นส</w:t>
      </w:r>
      <w:r w:rsidRPr="002C3D36">
        <w:rPr>
          <w:rFonts w:hint="cs"/>
          <w:spacing w:val="4"/>
          <w:u w:val="none"/>
          <w:cs/>
        </w:rPr>
        <w:t>ุ</w:t>
      </w:r>
      <w:r w:rsidRPr="002C3D36">
        <w:rPr>
          <w:spacing w:val="4"/>
          <w:u w:val="none"/>
          <w:cs/>
        </w:rPr>
        <w:t>ดวันที่</w:t>
      </w:r>
      <w:r w:rsidR="001716EA">
        <w:rPr>
          <w:spacing w:val="4"/>
          <w:u w:val="none"/>
          <w:lang w:val="en-US"/>
        </w:rPr>
        <w:t xml:space="preserve"> 31 </w:t>
      </w:r>
      <w:r w:rsidRPr="002C3D36">
        <w:rPr>
          <w:spacing w:val="4"/>
          <w:u w:val="none"/>
          <w:cs/>
        </w:rPr>
        <w:t>มีนาคม</w:t>
      </w:r>
      <w:r w:rsidR="001716EA">
        <w:rPr>
          <w:spacing w:val="4"/>
          <w:u w:val="none"/>
          <w:lang w:val="en-US"/>
        </w:rPr>
        <w:t xml:space="preserve"> 2563 </w:t>
      </w:r>
      <w:r w:rsidRPr="002C3D36">
        <w:rPr>
          <w:spacing w:val="4"/>
          <w:u w:val="none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Pr="002C3D36">
        <w:rPr>
          <w:spacing w:val="2"/>
          <w:u w:val="none"/>
          <w:cs/>
        </w:rPr>
        <w:t>ค่าเช่าจากสัญญาเช่าระยะสั้นจำนวน</w:t>
      </w:r>
      <w:r w:rsidR="001716EA">
        <w:rPr>
          <w:rFonts w:hint="cs"/>
          <w:spacing w:val="2"/>
          <w:u w:val="none"/>
          <w:cs/>
        </w:rPr>
        <w:t xml:space="preserve"> 0.5 </w:t>
      </w:r>
      <w:r w:rsidRPr="002C3D36">
        <w:rPr>
          <w:spacing w:val="2"/>
          <w:u w:val="none"/>
          <w:cs/>
        </w:rPr>
        <w:t>ล้านบาท และค่าเช่าจากสัญญาเช่าซึ่งสินทรัพย์มีมูลค่าต่ำจำนวน</w:t>
      </w:r>
      <w:r w:rsidR="001716EA">
        <w:rPr>
          <w:rFonts w:hint="cs"/>
          <w:spacing w:val="2"/>
          <w:u w:val="none"/>
          <w:cs/>
        </w:rPr>
        <w:t xml:space="preserve"> 0.1 </w:t>
      </w:r>
      <w:r w:rsidRPr="002C3D36">
        <w:rPr>
          <w:spacing w:val="2"/>
          <w:u w:val="none"/>
          <w:cs/>
        </w:rPr>
        <w:t>ล้านบาท</w:t>
      </w:r>
    </w:p>
    <w:p w14:paraId="4D1B0EB7" w14:textId="0304D3BB" w:rsidR="000940E7" w:rsidRPr="000E1724" w:rsidRDefault="000940E7" w:rsidP="000D10C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ค่าสินไหมทดแทน</w:t>
      </w:r>
      <w:r w:rsidR="00E04C01" w:rsidRPr="000E1724">
        <w:rPr>
          <w:b/>
          <w:bCs/>
          <w:u w:val="none"/>
          <w:cs/>
        </w:rPr>
        <w:t xml:space="preserve">ค้างรับจากคู่กรณี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C32556" w14:paraId="52E017DC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2106C5B" w14:textId="77777777" w:rsidR="000940E7" w:rsidRPr="00C32556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9ABC8" w14:textId="77777777" w:rsidR="000940E7" w:rsidRPr="00C32556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0940E7" w:rsidRPr="00C3255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C32D7" w:rsidRPr="00C32556" w14:paraId="1F1026C6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A0024AA" w14:textId="77777777" w:rsidR="005C32D7" w:rsidRPr="00C32556" w:rsidRDefault="005C32D7" w:rsidP="005C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B947A" w14:textId="13997A72" w:rsidR="005C32D7" w:rsidRPr="00C32556" w:rsidRDefault="005C32D7" w:rsidP="005C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BFCEF" w14:textId="77777777" w:rsidR="005C32D7" w:rsidRPr="00C32556" w:rsidRDefault="005C32D7" w:rsidP="005C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35D53" w14:textId="180A1C99" w:rsidR="005C32D7" w:rsidRPr="00C32556" w:rsidRDefault="005C32D7" w:rsidP="005C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372A3" w:rsidRPr="00C32556" w14:paraId="03ECC8B2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49E1" w14:textId="77777777" w:rsidR="003372A3" w:rsidRPr="00C32556" w:rsidRDefault="003372A3" w:rsidP="003372A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9B0F4E" w14:textId="033A2CB9" w:rsidR="003372A3" w:rsidRPr="00C32556" w:rsidRDefault="003372A3" w:rsidP="0033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729FB" w14:textId="77777777" w:rsidR="003372A3" w:rsidRPr="00C32556" w:rsidRDefault="003372A3" w:rsidP="0033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026BC1" w14:textId="1EC074DB" w:rsidR="003372A3" w:rsidRPr="00C32556" w:rsidRDefault="003372A3" w:rsidP="0033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</w:p>
        </w:tc>
      </w:tr>
      <w:tr w:rsidR="003372A3" w:rsidRPr="00C32556" w14:paraId="40F96523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18A0" w14:textId="77777777" w:rsidR="003372A3" w:rsidRPr="00C32556" w:rsidRDefault="003372A3" w:rsidP="003372A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9824C" w14:textId="69D25486" w:rsidR="003372A3" w:rsidRPr="00C32556" w:rsidRDefault="003372A3" w:rsidP="0033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(82,818)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88516" w14:textId="77777777" w:rsidR="003372A3" w:rsidRPr="00C32556" w:rsidRDefault="003372A3" w:rsidP="0033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670FC" w14:textId="06A986B1" w:rsidR="003372A3" w:rsidRPr="00C32556" w:rsidRDefault="003372A3" w:rsidP="0033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(82,818)</w:t>
            </w:r>
          </w:p>
        </w:tc>
      </w:tr>
      <w:tr w:rsidR="003372A3" w:rsidRPr="00C32556" w14:paraId="7BE826FF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D7A4" w14:textId="77777777" w:rsidR="003372A3" w:rsidRPr="00C32556" w:rsidRDefault="003372A3" w:rsidP="003372A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285F2" w14:textId="45019609" w:rsidR="003372A3" w:rsidRPr="00C32556" w:rsidRDefault="003372A3" w:rsidP="0033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966CF" w14:textId="77777777" w:rsidR="003372A3" w:rsidRPr="00C32556" w:rsidRDefault="003372A3" w:rsidP="0033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A017E" w14:textId="264D8176" w:rsidR="003372A3" w:rsidRPr="00C32556" w:rsidRDefault="003372A3" w:rsidP="0033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5166863" w14:textId="69249E9D" w:rsidR="000D10C2" w:rsidRDefault="000D10C2" w:rsidP="000D10C2">
      <w:pPr>
        <w:pStyle w:val="FSNoteNumbered"/>
        <w:numPr>
          <w:ilvl w:val="0"/>
          <w:numId w:val="0"/>
        </w:numPr>
        <w:spacing w:before="120" w:after="120"/>
        <w:ind w:left="547"/>
        <w:rPr>
          <w:b/>
          <w:bCs/>
          <w:u w:val="none"/>
          <w:cs/>
        </w:rPr>
      </w:pPr>
    </w:p>
    <w:p w14:paraId="3CE5D0EA" w14:textId="578C7FB7" w:rsidR="000D10C2" w:rsidRDefault="000D10C2" w:rsidP="000D10C2">
      <w:pPr>
        <w:rPr>
          <w:rFonts w:cs="Arial"/>
          <w:cs/>
          <w:lang w:val="th-TH"/>
        </w:rPr>
      </w:pPr>
    </w:p>
    <w:p w14:paraId="440C8019" w14:textId="2E9B1926" w:rsidR="000D10C2" w:rsidRDefault="000D10C2" w:rsidP="000D10C2">
      <w:pPr>
        <w:rPr>
          <w:rFonts w:cs="Arial"/>
          <w:cs/>
          <w:lang w:val="th-TH"/>
        </w:rPr>
      </w:pPr>
    </w:p>
    <w:p w14:paraId="0F208706" w14:textId="6DE897D7" w:rsidR="000D10C2" w:rsidRDefault="000D10C2" w:rsidP="000D10C2">
      <w:pPr>
        <w:rPr>
          <w:rFonts w:cs="Arial"/>
          <w:cs/>
          <w:lang w:val="th-TH"/>
        </w:rPr>
      </w:pPr>
    </w:p>
    <w:p w14:paraId="0F1608D2" w14:textId="5B5D218D" w:rsidR="000D10C2" w:rsidRDefault="000D10C2" w:rsidP="000D10C2">
      <w:pPr>
        <w:rPr>
          <w:rFonts w:cs="Arial"/>
          <w:cs/>
          <w:lang w:val="th-TH"/>
        </w:rPr>
      </w:pPr>
    </w:p>
    <w:p w14:paraId="1EDD0015" w14:textId="1F58E1A6" w:rsidR="000D10C2" w:rsidRDefault="000D10C2" w:rsidP="000D10C2">
      <w:pPr>
        <w:rPr>
          <w:rFonts w:cs="Arial"/>
          <w:cs/>
          <w:lang w:val="th-TH"/>
        </w:rPr>
      </w:pPr>
    </w:p>
    <w:p w14:paraId="2FD563BD" w14:textId="2860199C" w:rsidR="000D10C2" w:rsidRDefault="000D10C2" w:rsidP="000D10C2">
      <w:pPr>
        <w:rPr>
          <w:rFonts w:cs="Arial"/>
          <w:cs/>
          <w:lang w:val="th-TH"/>
        </w:rPr>
      </w:pPr>
    </w:p>
    <w:p w14:paraId="09C3483F" w14:textId="23B752CF" w:rsidR="000D10C2" w:rsidRDefault="000D10C2" w:rsidP="000D10C2">
      <w:pPr>
        <w:rPr>
          <w:rFonts w:cs="Arial"/>
          <w:cs/>
          <w:lang w:val="th-TH"/>
        </w:rPr>
      </w:pPr>
    </w:p>
    <w:p w14:paraId="4AF09256" w14:textId="0A2ABD7E" w:rsidR="000D10C2" w:rsidRDefault="000D10C2" w:rsidP="000D10C2">
      <w:pPr>
        <w:rPr>
          <w:rFonts w:cs="Arial"/>
          <w:cs/>
          <w:lang w:val="th-TH"/>
        </w:rPr>
      </w:pPr>
    </w:p>
    <w:p w14:paraId="24B452DB" w14:textId="34DB6B5C" w:rsidR="000D10C2" w:rsidRDefault="000D10C2" w:rsidP="000D10C2">
      <w:pPr>
        <w:rPr>
          <w:rFonts w:cs="Arial"/>
          <w:cs/>
          <w:lang w:val="th-TH"/>
        </w:rPr>
      </w:pPr>
    </w:p>
    <w:p w14:paraId="60B26D0E" w14:textId="380E9A9D" w:rsidR="000D10C2" w:rsidRDefault="000D10C2" w:rsidP="000D10C2">
      <w:pPr>
        <w:rPr>
          <w:rFonts w:cs="Arial"/>
          <w:cs/>
          <w:lang w:val="th-TH"/>
        </w:rPr>
      </w:pPr>
    </w:p>
    <w:p w14:paraId="234E3B6C" w14:textId="0B4A7588" w:rsidR="000D10C2" w:rsidRDefault="000D10C2" w:rsidP="000D10C2">
      <w:pPr>
        <w:rPr>
          <w:rFonts w:cs="Arial"/>
          <w:cs/>
          <w:lang w:val="th-TH"/>
        </w:rPr>
      </w:pPr>
    </w:p>
    <w:p w14:paraId="428B86F9" w14:textId="7DC5CA81" w:rsidR="000D10C2" w:rsidRDefault="000D10C2" w:rsidP="000D10C2">
      <w:pPr>
        <w:rPr>
          <w:rFonts w:cs="Arial"/>
          <w:cs/>
          <w:lang w:val="th-TH"/>
        </w:rPr>
      </w:pPr>
    </w:p>
    <w:p w14:paraId="27F6C514" w14:textId="77777777" w:rsidR="000D10C2" w:rsidRPr="000D10C2" w:rsidRDefault="000D10C2" w:rsidP="000D10C2">
      <w:pPr>
        <w:rPr>
          <w:cs/>
          <w:lang w:val="th-TH"/>
        </w:rPr>
      </w:pPr>
    </w:p>
    <w:p w14:paraId="1C8F59EF" w14:textId="3005AEFA" w:rsidR="009964D9" w:rsidRPr="00337CBE" w:rsidRDefault="007D0B63" w:rsidP="000D10C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337CBE">
        <w:rPr>
          <w:b/>
          <w:bCs/>
          <w:u w:val="none"/>
          <w:cs/>
        </w:rPr>
        <w:lastRenderedPageBreak/>
        <w:t>สินทรัพย์อื่น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317F1C" w14:paraId="5593C6D4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C32D7" w:rsidRPr="00317F1C" w14:paraId="01882630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5C32D7" w:rsidRPr="00317F1C" w:rsidRDefault="005C32D7" w:rsidP="005C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4CE697AA" w:rsidR="005C32D7" w:rsidRPr="00317F1C" w:rsidRDefault="005C32D7" w:rsidP="005C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5C32D7" w:rsidRPr="00317F1C" w:rsidRDefault="005C32D7" w:rsidP="005C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6EF24060" w:rsidR="005C32D7" w:rsidRPr="00317F1C" w:rsidRDefault="005C32D7" w:rsidP="005C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D0278" w:rsidRPr="00317F1C" w14:paraId="1AB0865B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7777777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8980F" w14:textId="04B2E179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C4B1" w14:textId="28BDBB27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37,788</w:t>
            </w:r>
          </w:p>
        </w:tc>
      </w:tr>
      <w:tr w:rsidR="008D0278" w:rsidRPr="00317F1C" w14:paraId="31DEE928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AF6349E" w14:textId="015FE623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ลูกหนี้ค่าซื้อสินทรัพย์ถาวร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4D6A43" w14:textId="4A22B43B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27684" w14:textId="77777777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96831" w14:textId="4828C9B5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</w:tr>
      <w:tr w:rsidR="008D0278" w:rsidRPr="00317F1C" w14:paraId="1182DF6A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E377" w14:textId="64C18E6B" w:rsidR="008D0278" w:rsidRPr="00317F1C" w:rsidRDefault="008D0278" w:rsidP="008D027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833EE" w14:textId="24854DD2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13,079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D1A48" w14:textId="77777777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640DB" w14:textId="16C04F56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19,401</w:t>
            </w:r>
          </w:p>
        </w:tc>
      </w:tr>
      <w:tr w:rsidR="008D0278" w:rsidRPr="00317F1C" w14:paraId="3D4DDDC0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8748" w14:textId="70817F73" w:rsidR="008D0278" w:rsidRPr="00317F1C" w:rsidRDefault="008D0278" w:rsidP="008D027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CBA8C6" w14:textId="0AFFC761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6A90B" w14:textId="77777777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5FE12B" w14:textId="6E9121B9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23,994</w:t>
            </w:r>
          </w:p>
        </w:tc>
      </w:tr>
      <w:tr w:rsidR="008D0278" w:rsidRPr="00317F1C" w14:paraId="310BB448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2EB" w14:textId="46A5E329" w:rsidR="008D0278" w:rsidRDefault="008D0278" w:rsidP="008D027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4F15B" w14:textId="153853BA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BFDAF" w14:textId="77777777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0034F" w14:textId="2B96BF1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6,301</w:t>
            </w:r>
          </w:p>
        </w:tc>
      </w:tr>
      <w:tr w:rsidR="008D0278" w:rsidRPr="00317F1C" w14:paraId="614A99A2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77777777" w:rsidR="008D0278" w:rsidRPr="00317F1C" w:rsidRDefault="008D0278" w:rsidP="008D027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47294" w14:textId="602B4865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29,005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E9C9A" w14:textId="4D553EDB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21,445</w:t>
            </w:r>
          </w:p>
        </w:tc>
      </w:tr>
      <w:tr w:rsidR="008D0278" w:rsidRPr="005067F3" w14:paraId="372D6A46" w14:textId="77777777" w:rsidTr="008D0278">
        <w:trPr>
          <w:trHeight w:val="3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44BBED2E" w:rsidR="008D0278" w:rsidRPr="00317F1C" w:rsidRDefault="008D0278" w:rsidP="008D027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14E77646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8D0278" w:rsidRPr="00317F1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A0C0E" w14:textId="3CF12549" w:rsidR="008D0278" w:rsidRPr="006342B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198,929</w:t>
            </w:r>
          </w:p>
        </w:tc>
      </w:tr>
    </w:tbl>
    <w:p w14:paraId="7BD97020" w14:textId="1A054066" w:rsidR="008420FD" w:rsidRPr="008420FD" w:rsidRDefault="008420FD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bookmarkStart w:id="10" w:name="_Hlk38822534"/>
      <w:r w:rsidRPr="00845D7A">
        <w:rPr>
          <w:rFonts w:ascii="Angsana New" w:hAnsi="Angsana New"/>
          <w:sz w:val="28"/>
          <w:szCs w:val="28"/>
          <w:cs/>
        </w:rPr>
        <w:t>ณ วันที่</w:t>
      </w:r>
      <w:r w:rsidR="00910CB4" w:rsidRPr="00845D7A">
        <w:rPr>
          <w:rFonts w:ascii="Angsana New" w:hAnsi="Angsana New" w:hint="cs"/>
          <w:sz w:val="28"/>
          <w:szCs w:val="28"/>
          <w:cs/>
        </w:rPr>
        <w:t xml:space="preserve"> </w:t>
      </w:r>
      <w:r w:rsidR="00910CB4" w:rsidRPr="00845D7A">
        <w:rPr>
          <w:rFonts w:ascii="Angsana New" w:hAnsi="Angsana New"/>
          <w:sz w:val="28"/>
          <w:szCs w:val="28"/>
        </w:rPr>
        <w:t xml:space="preserve">31 </w:t>
      </w:r>
      <w:r w:rsidR="005A32D9" w:rsidRPr="00845D7A">
        <w:rPr>
          <w:rFonts w:ascii="Angsana New" w:hAnsi="Angsana New"/>
          <w:sz w:val="28"/>
          <w:szCs w:val="28"/>
          <w:cs/>
        </w:rPr>
        <w:t xml:space="preserve">มีนาคม </w:t>
      </w:r>
      <w:r w:rsidR="005A32D9" w:rsidRPr="00845D7A">
        <w:rPr>
          <w:rFonts w:ascii="Angsana New" w:hAnsi="Angsana New"/>
          <w:sz w:val="28"/>
          <w:szCs w:val="28"/>
        </w:rPr>
        <w:t>2563</w:t>
      </w:r>
      <w:r w:rsidR="00E16037" w:rsidRPr="00845D7A">
        <w:rPr>
          <w:rFonts w:ascii="Angsana New" w:hAnsi="Angsana New" w:hint="cs"/>
          <w:sz w:val="28"/>
          <w:szCs w:val="28"/>
          <w:cs/>
        </w:rPr>
        <w:t xml:space="preserve"> </w:t>
      </w:r>
      <w:r w:rsidR="00910CB4" w:rsidRPr="00845D7A">
        <w:rPr>
          <w:rFonts w:ascii="Angsana New" w:hAnsi="Angsana New" w:hint="cs"/>
          <w:sz w:val="28"/>
          <w:szCs w:val="28"/>
          <w:cs/>
        </w:rPr>
        <w:t>ลูกหนี้ค่าที่ดิน</w:t>
      </w:r>
      <w:r w:rsidRPr="00845D7A">
        <w:rPr>
          <w:rFonts w:ascii="Angsana New" w:hAnsi="Angsana New"/>
          <w:sz w:val="28"/>
          <w:szCs w:val="28"/>
          <w:cs/>
        </w:rPr>
        <w:t>จำนวน</w:t>
      </w:r>
      <w:r w:rsidR="00845D7A" w:rsidRPr="00845D7A">
        <w:rPr>
          <w:rFonts w:ascii="Angsana New" w:hAnsi="Angsana New"/>
          <w:sz w:val="28"/>
          <w:szCs w:val="28"/>
        </w:rPr>
        <w:t xml:space="preserve"> 60</w:t>
      </w:r>
      <w:r w:rsidR="002C3D36">
        <w:rPr>
          <w:rFonts w:ascii="Angsana New" w:hAnsi="Angsana New"/>
          <w:sz w:val="28"/>
          <w:szCs w:val="28"/>
        </w:rPr>
        <w:t>.0</w:t>
      </w:r>
      <w:r w:rsidRPr="00845D7A">
        <w:rPr>
          <w:rFonts w:ascii="Angsana New" w:hAnsi="Angsana New"/>
          <w:sz w:val="28"/>
          <w:szCs w:val="28"/>
          <w:cs/>
        </w:rPr>
        <w:t xml:space="preserve"> ล้านบาท เป็นลูกหนี้ค้างชำระจากการขาย</w:t>
      </w:r>
      <w:r w:rsidR="00910CB4" w:rsidRPr="00845D7A">
        <w:rPr>
          <w:rFonts w:ascii="Angsana New" w:hAnsi="Angsana New" w:hint="cs"/>
          <w:sz w:val="28"/>
          <w:szCs w:val="28"/>
          <w:cs/>
        </w:rPr>
        <w:t>ที่ดินและ</w:t>
      </w:r>
      <w:r w:rsidRPr="00845D7A">
        <w:rPr>
          <w:rFonts w:ascii="Angsana New" w:hAnsi="Angsana New"/>
          <w:sz w:val="28"/>
          <w:szCs w:val="28"/>
          <w:cs/>
        </w:rPr>
        <w:t xml:space="preserve">อาคารสำนักงาน ซึ่งจะครบกำหนดชำระเป็นงวดรายไตรมาส ภายในปี </w:t>
      </w:r>
      <w:r w:rsidR="00910CB4" w:rsidRPr="00845D7A">
        <w:rPr>
          <w:rFonts w:ascii="Angsana New" w:hAnsi="Angsana New"/>
          <w:sz w:val="28"/>
          <w:szCs w:val="28"/>
        </w:rPr>
        <w:t>2563</w:t>
      </w:r>
    </w:p>
    <w:p w14:paraId="472CC072" w14:textId="3F350BF2" w:rsidR="00976D25" w:rsidRDefault="00910CB4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D10C2">
        <w:rPr>
          <w:rFonts w:ascii="Angsana New" w:hAnsi="Angsana New"/>
          <w:sz w:val="28"/>
          <w:szCs w:val="28"/>
          <w:cs/>
        </w:rPr>
        <w:t>ณ วันที่</w:t>
      </w:r>
      <w:r w:rsidRPr="000D10C2">
        <w:rPr>
          <w:rFonts w:ascii="Angsana New" w:hAnsi="Angsana New" w:hint="cs"/>
          <w:sz w:val="28"/>
          <w:szCs w:val="28"/>
          <w:cs/>
        </w:rPr>
        <w:t xml:space="preserve"> </w:t>
      </w:r>
      <w:r w:rsidRPr="000D10C2">
        <w:rPr>
          <w:rFonts w:ascii="Angsana New" w:hAnsi="Angsana New"/>
          <w:sz w:val="28"/>
          <w:szCs w:val="28"/>
        </w:rPr>
        <w:t xml:space="preserve">31 </w:t>
      </w:r>
      <w:r w:rsidR="005A32D9" w:rsidRPr="000D10C2">
        <w:rPr>
          <w:rFonts w:ascii="Angsana New" w:hAnsi="Angsana New"/>
          <w:sz w:val="28"/>
          <w:szCs w:val="28"/>
          <w:cs/>
        </w:rPr>
        <w:t xml:space="preserve">มีนาคม </w:t>
      </w:r>
      <w:r w:rsidR="005A32D9" w:rsidRPr="000D10C2">
        <w:rPr>
          <w:rFonts w:ascii="Angsana New" w:hAnsi="Angsana New"/>
          <w:sz w:val="28"/>
          <w:szCs w:val="28"/>
        </w:rPr>
        <w:t xml:space="preserve">2563 </w:t>
      </w:r>
      <w:r w:rsidRPr="000D10C2">
        <w:rPr>
          <w:rFonts w:ascii="Angsana New" w:hAnsi="Angsana New"/>
          <w:sz w:val="28"/>
          <w:szCs w:val="28"/>
        </w:rPr>
        <w:t xml:space="preserve"> </w:t>
      </w:r>
      <w:r w:rsidR="00B70271" w:rsidRPr="000D10C2">
        <w:rPr>
          <w:rFonts w:ascii="Angsana New" w:hAnsi="Angsana New" w:hint="cs"/>
          <w:sz w:val="28"/>
          <w:szCs w:val="28"/>
          <w:cs/>
        </w:rPr>
        <w:t>เงินทดรองจ่าย</w:t>
      </w:r>
      <w:r w:rsidR="008420FD" w:rsidRPr="000D10C2">
        <w:rPr>
          <w:rFonts w:ascii="Angsana New" w:hAnsi="Angsana New"/>
          <w:sz w:val="28"/>
          <w:szCs w:val="28"/>
          <w:cs/>
        </w:rPr>
        <w:t>ส่วนหนึ่งจำนวน</w:t>
      </w:r>
      <w:r w:rsidR="008B1824">
        <w:rPr>
          <w:rFonts w:ascii="Angsana New" w:hAnsi="Angsana New"/>
          <w:sz w:val="28"/>
          <w:szCs w:val="28"/>
        </w:rPr>
        <w:t xml:space="preserve"> 20.0</w:t>
      </w:r>
      <w:r w:rsidRPr="000D10C2">
        <w:rPr>
          <w:rFonts w:ascii="Angsana New" w:hAnsi="Angsana New"/>
          <w:sz w:val="28"/>
          <w:szCs w:val="28"/>
        </w:rPr>
        <w:t xml:space="preserve"> </w:t>
      </w:r>
      <w:r w:rsidR="008420FD" w:rsidRPr="000D10C2">
        <w:rPr>
          <w:rFonts w:ascii="Angsana New" w:hAnsi="Angsana New"/>
          <w:sz w:val="28"/>
          <w:szCs w:val="28"/>
          <w:cs/>
        </w:rPr>
        <w:t>ล้านบาท เป็นเงินทดรองจ่ายให้แก่บุคคลหน</w:t>
      </w:r>
      <w:r w:rsidR="00E64F7F" w:rsidRPr="000D10C2">
        <w:rPr>
          <w:rFonts w:ascii="Angsana New" w:hAnsi="Angsana New" w:hint="cs"/>
          <w:sz w:val="28"/>
          <w:szCs w:val="28"/>
          <w:cs/>
        </w:rPr>
        <w:t>ึ่</w:t>
      </w:r>
      <w:r w:rsidR="008420FD" w:rsidRPr="000D10C2">
        <w:rPr>
          <w:rFonts w:ascii="Angsana New" w:hAnsi="Angsana New"/>
          <w:sz w:val="28"/>
          <w:szCs w:val="28"/>
          <w:cs/>
        </w:rPr>
        <w:t xml:space="preserve">ง เพื่อใช้ในการศึกษาโครงการขยาย พัฒนารูปแบบ และการปฏิบัติงานของสาขาทั่วประเทศ โดยโครงการดังกล่าวได้เริ่มดำเนินการในเดือนธันวาคม </w:t>
      </w:r>
      <w:r w:rsidRPr="000D10C2">
        <w:rPr>
          <w:rFonts w:ascii="Angsana New" w:hAnsi="Angsana New"/>
          <w:sz w:val="28"/>
          <w:szCs w:val="28"/>
        </w:rPr>
        <w:t>2562</w:t>
      </w:r>
      <w:r w:rsidR="008420FD" w:rsidRPr="000D10C2">
        <w:rPr>
          <w:rFonts w:ascii="Angsana New" w:hAnsi="Angsana New" w:hint="cs"/>
          <w:sz w:val="28"/>
          <w:szCs w:val="28"/>
          <w:cs/>
        </w:rPr>
        <w:t xml:space="preserve"> </w:t>
      </w:r>
      <w:r w:rsidR="008420FD" w:rsidRPr="000D10C2">
        <w:rPr>
          <w:rFonts w:ascii="Angsana New" w:hAnsi="Angsana New"/>
          <w:sz w:val="28"/>
          <w:szCs w:val="28"/>
          <w:cs/>
        </w:rPr>
        <w:t xml:space="preserve">และคาดว่าจะใช้เวลาดำเนินการตามโครงการประมาณ </w:t>
      </w:r>
      <w:r w:rsidRPr="000D10C2">
        <w:rPr>
          <w:rFonts w:ascii="Angsana New" w:hAnsi="Angsana New"/>
          <w:sz w:val="28"/>
          <w:szCs w:val="28"/>
        </w:rPr>
        <w:t>4</w:t>
      </w:r>
      <w:r w:rsidR="008420FD" w:rsidRPr="000D10C2">
        <w:rPr>
          <w:rFonts w:ascii="Angsana New" w:hAnsi="Angsana New" w:hint="cs"/>
          <w:sz w:val="28"/>
          <w:szCs w:val="28"/>
          <w:cs/>
        </w:rPr>
        <w:t xml:space="preserve"> </w:t>
      </w:r>
      <w:r w:rsidR="008420FD" w:rsidRPr="000D10C2">
        <w:rPr>
          <w:rFonts w:ascii="Angsana New" w:hAnsi="Angsana New"/>
          <w:sz w:val="28"/>
          <w:szCs w:val="28"/>
          <w:cs/>
        </w:rPr>
        <w:t>เดือน</w:t>
      </w:r>
      <w:r w:rsidR="000D10C2">
        <w:rPr>
          <w:rFonts w:ascii="Angsana New" w:hAnsi="Angsana New"/>
          <w:sz w:val="28"/>
          <w:szCs w:val="28"/>
        </w:rPr>
        <w:t xml:space="preserve"> </w:t>
      </w:r>
      <w:r w:rsidR="000D10C2" w:rsidRPr="000D10C2">
        <w:rPr>
          <w:rFonts w:ascii="Angsana New" w:hAnsi="Angsana New" w:hint="cs"/>
          <w:sz w:val="28"/>
          <w:szCs w:val="28"/>
          <w:cs/>
        </w:rPr>
        <w:t xml:space="preserve">ในเดือนเมษายน </w:t>
      </w:r>
      <w:r w:rsidR="000D10C2" w:rsidRPr="000D10C2">
        <w:rPr>
          <w:rFonts w:ascii="Angsana New" w:hAnsi="Angsana New"/>
          <w:sz w:val="28"/>
          <w:szCs w:val="28"/>
        </w:rPr>
        <w:t xml:space="preserve">2563 </w:t>
      </w:r>
      <w:r w:rsidR="000D10C2" w:rsidRPr="000D10C2">
        <w:rPr>
          <w:rFonts w:ascii="Angsana New" w:hAnsi="Angsana New" w:hint="cs"/>
          <w:sz w:val="28"/>
          <w:szCs w:val="28"/>
          <w:cs/>
        </w:rPr>
        <w:t>ค่าใช้จ่าย</w:t>
      </w:r>
      <w:r w:rsidR="000D10C2">
        <w:rPr>
          <w:rFonts w:ascii="Angsana New" w:hAnsi="Angsana New"/>
          <w:sz w:val="28"/>
          <w:szCs w:val="28"/>
        </w:rPr>
        <w:br/>
      </w:r>
      <w:r w:rsidR="000D10C2" w:rsidRPr="000D10C2">
        <w:rPr>
          <w:rFonts w:ascii="Angsana New" w:hAnsi="Angsana New" w:hint="cs"/>
          <w:sz w:val="28"/>
          <w:szCs w:val="28"/>
          <w:cs/>
        </w:rPr>
        <w:t xml:space="preserve">ส่วนหนึ่งจำนวน </w:t>
      </w:r>
      <w:r w:rsidR="000D10C2" w:rsidRPr="000D10C2">
        <w:rPr>
          <w:rFonts w:ascii="Angsana New" w:hAnsi="Angsana New"/>
          <w:sz w:val="28"/>
          <w:szCs w:val="28"/>
        </w:rPr>
        <w:t xml:space="preserve">0.8 </w:t>
      </w:r>
      <w:r w:rsidR="000D10C2" w:rsidRPr="000D10C2">
        <w:rPr>
          <w:rFonts w:ascii="Angsana New" w:hAnsi="Angsana New" w:hint="cs"/>
          <w:sz w:val="28"/>
          <w:szCs w:val="28"/>
          <w:cs/>
        </w:rPr>
        <w:t xml:space="preserve">ล้านบาท ได้มีการชำระคืน </w:t>
      </w:r>
      <w:r w:rsidR="000D10C2">
        <w:rPr>
          <w:rFonts w:ascii="Angsana New" w:hAnsi="Angsana New" w:hint="cs"/>
          <w:sz w:val="28"/>
          <w:szCs w:val="28"/>
          <w:cs/>
        </w:rPr>
        <w:t>ปัจจุบัน</w:t>
      </w:r>
      <w:r w:rsidR="000D10C2" w:rsidRPr="000D10C2">
        <w:rPr>
          <w:rFonts w:ascii="Angsana New" w:hAnsi="Angsana New" w:hint="cs"/>
          <w:sz w:val="28"/>
          <w:szCs w:val="28"/>
          <w:cs/>
        </w:rPr>
        <w:t>ผู้จัดการโครงการอยู่ระหว่าง</w:t>
      </w:r>
      <w:r w:rsidR="000D10C2">
        <w:rPr>
          <w:rFonts w:ascii="Angsana New" w:hAnsi="Angsana New" w:hint="cs"/>
          <w:sz w:val="28"/>
          <w:szCs w:val="28"/>
          <w:cs/>
        </w:rPr>
        <w:t>การจัดทำ</w:t>
      </w:r>
      <w:r w:rsidR="000D10C2" w:rsidRPr="000D10C2">
        <w:rPr>
          <w:rFonts w:ascii="Angsana New" w:hAnsi="Angsana New" w:hint="cs"/>
          <w:sz w:val="28"/>
          <w:szCs w:val="28"/>
          <w:cs/>
        </w:rPr>
        <w:t>รายงานสรุปผลและข้อเสนอแนะโครงการเพื่อปิดโครงการโดยคาดว่าจะคืนเงินทดรอง</w:t>
      </w:r>
      <w:r w:rsidR="000D10C2">
        <w:rPr>
          <w:rFonts w:ascii="Angsana New" w:hAnsi="Angsana New" w:hint="cs"/>
          <w:sz w:val="28"/>
          <w:szCs w:val="28"/>
          <w:cs/>
        </w:rPr>
        <w:t>จ่าย</w:t>
      </w:r>
      <w:r w:rsidR="000D10C2" w:rsidRPr="000D10C2">
        <w:rPr>
          <w:rFonts w:ascii="Angsana New" w:hAnsi="Angsana New" w:hint="cs"/>
          <w:sz w:val="28"/>
          <w:szCs w:val="28"/>
          <w:cs/>
        </w:rPr>
        <w:t xml:space="preserve">ได้ทั้งจำนวนภายในเดือนมิถุนายน </w:t>
      </w:r>
      <w:r w:rsidR="000D10C2" w:rsidRPr="000D10C2">
        <w:rPr>
          <w:rFonts w:ascii="Angsana New" w:hAnsi="Angsana New"/>
          <w:sz w:val="28"/>
          <w:szCs w:val="28"/>
        </w:rPr>
        <w:t>2563</w:t>
      </w:r>
    </w:p>
    <w:bookmarkEnd w:id="10"/>
    <w:p w14:paraId="2CDE483E" w14:textId="77777777" w:rsidR="00E253F0" w:rsidRPr="00642E15" w:rsidRDefault="00E253F0" w:rsidP="00734378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642E15">
        <w:rPr>
          <w:b/>
          <w:bCs/>
          <w:u w:val="none"/>
          <w:cs/>
        </w:rPr>
        <w:t>หนี้สินจากสัญญาประกันภัย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70"/>
        <w:gridCol w:w="1440"/>
        <w:gridCol w:w="270"/>
        <w:gridCol w:w="1242"/>
      </w:tblGrid>
      <w:tr w:rsidR="00717871" w:rsidRPr="00680864" w14:paraId="391745C5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3BCFD293" w:rsidR="00535FC2" w:rsidRPr="00680864" w:rsidRDefault="005A32D9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342B5" w:rsidRPr="00680864" w14:paraId="0FAB9BB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30EC730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06E0626A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76371250" w:rsidR="002558B8" w:rsidRPr="005578BD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6573E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35FC2" w:rsidRPr="00680864" w14:paraId="4364F5A0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680864" w14:paraId="3F4DA55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4C62CB" w:rsidRPr="00680864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7D61EB12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54F73FCA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(101,964)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200301A2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95,899</w:t>
            </w:r>
          </w:p>
        </w:tc>
      </w:tr>
      <w:tr w:rsidR="004C62CB" w:rsidRPr="00680864" w14:paraId="3FBFDDE3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DB6037" w14:textId="77777777" w:rsidR="00830940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</w:p>
          <w:p w14:paraId="20CBECEB" w14:textId="12566E09" w:rsidR="004C62CB" w:rsidRPr="00680864" w:rsidRDefault="00830940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4C62CB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="004C62CB"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EA770" w14:textId="77777777" w:rsidR="00830940" w:rsidRDefault="00830940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4CBAB4" w14:textId="18C804D9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4C62CB" w:rsidRPr="00680864" w:rsidRDefault="004C62CB" w:rsidP="004C62CB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C5F48" w14:textId="71B0425F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4C62CB" w:rsidRPr="00680864" w:rsidRDefault="004C62CB" w:rsidP="004C62CB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1FE229F0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41,516</w:t>
            </w:r>
          </w:p>
        </w:tc>
      </w:tr>
      <w:tr w:rsidR="004C62CB" w:rsidRPr="00680864" w14:paraId="17670A37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77777777" w:rsidR="004C62CB" w:rsidRPr="00680864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28392" w14:textId="501A7992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248,251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4C62CB" w:rsidRPr="00680864" w:rsidRDefault="004C62CB" w:rsidP="004C62CB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FCEED" w14:textId="57AB23B5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(110,836)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4C62CB" w:rsidRPr="00680864" w:rsidRDefault="004C62CB" w:rsidP="004C62CB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358949B9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137,415</w:t>
            </w:r>
          </w:p>
        </w:tc>
      </w:tr>
      <w:tr w:rsidR="004C62CB" w:rsidRPr="00680864" w14:paraId="700BF980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4C62CB" w:rsidRPr="00680864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59DFEF6F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389,813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4C62CB" w:rsidRPr="00680864" w:rsidRDefault="004C62CB" w:rsidP="004C62CB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0D67EE0D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(159,889)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4C62CB" w:rsidRPr="00680864" w:rsidRDefault="004C62CB" w:rsidP="004C62CB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6E74AC8B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229,924</w:t>
            </w:r>
          </w:p>
        </w:tc>
      </w:tr>
      <w:tr w:rsidR="004C62CB" w:rsidRPr="001E5DF6" w14:paraId="74610ED5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4C62CB" w:rsidRPr="00680864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6C3C30" w14:textId="2A199074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4C62CB" w:rsidRPr="00680864" w:rsidRDefault="004C62CB" w:rsidP="004C62CB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8E155" w14:textId="4A7B0598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(270,725)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4C62CB" w:rsidRPr="00680864" w:rsidRDefault="004C62CB" w:rsidP="004C62CB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4AD5081C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367,339</w:t>
            </w:r>
          </w:p>
        </w:tc>
      </w:tr>
    </w:tbl>
    <w:p w14:paraId="4B0A98B8" w14:textId="0952FD06" w:rsidR="0001772A" w:rsidRDefault="0001772A"/>
    <w:p w14:paraId="4FC1850D" w14:textId="4E1A3490" w:rsidR="0001772A" w:rsidRDefault="0001772A"/>
    <w:p w14:paraId="5E5F6748" w14:textId="0D0A0F60" w:rsidR="0001772A" w:rsidRDefault="0001772A"/>
    <w:p w14:paraId="55FC7DA9" w14:textId="526DA78B" w:rsidR="0001772A" w:rsidRDefault="0001772A"/>
    <w:p w14:paraId="53C14F98" w14:textId="3A175ABA" w:rsidR="0001772A" w:rsidRDefault="0001772A"/>
    <w:p w14:paraId="2D00699D" w14:textId="03E06FED" w:rsidR="0001772A" w:rsidRDefault="0001772A"/>
    <w:p w14:paraId="543279F0" w14:textId="77777777" w:rsidR="0001772A" w:rsidRDefault="0001772A"/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70"/>
        <w:gridCol w:w="1440"/>
        <w:gridCol w:w="270"/>
        <w:gridCol w:w="1242"/>
      </w:tblGrid>
      <w:tr w:rsidR="004C62CB" w:rsidRPr="005067F3" w14:paraId="54A0056B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CD87A0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9D8FE4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C62CB" w:rsidRPr="005067F3" w14:paraId="7463AFCA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FCBDFA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1010ED13" w14:textId="3145DDBD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C62CB" w:rsidRPr="005067F3" w14:paraId="698ED494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F5BD9E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81E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AA8D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B412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F001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2B8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5067F3" w14:paraId="1B004DD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77E247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600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6C47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90F2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73B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4C71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5067F3" w14:paraId="5DDF9B4F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B5F854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104B190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D5AE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3E2B0F" w14:textId="11683723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B6C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299F4325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4C62CB" w:rsidRPr="005067F3" w14:paraId="4173A126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20BB" w14:textId="77777777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328984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24FCA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BD31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F24D3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564A751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5067F3" w14:paraId="1488CB4B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F9F6AA" w14:textId="50C64638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7892A8" w14:textId="50515C71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EE1AB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441E29" w14:textId="2497EAD9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84,198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5D7D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6836" w14:textId="2D3753D5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81,63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C62CB" w:rsidRPr="005067F3" w14:paraId="758CE2B9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A7BAFD8" w14:textId="77777777" w:rsidR="00830940" w:rsidRDefault="004C62CB" w:rsidP="004C62CB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</w:p>
          <w:p w14:paraId="5EEBB078" w14:textId="12DA5891" w:rsidR="004C62CB" w:rsidRPr="005067F3" w:rsidRDefault="00830940" w:rsidP="004C62CB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4C62CB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="004C62CB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DDC97" w14:textId="4EFD662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58,822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3D08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6543D" w14:textId="6DDC97FC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19,303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D6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61C6B" w14:textId="4CB59803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39,519</w:t>
            </w:r>
          </w:p>
        </w:tc>
      </w:tr>
      <w:tr w:rsidR="004C62CB" w:rsidRPr="005067F3" w14:paraId="276057D4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E2D9B4" w14:textId="77777777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6AA06" w14:textId="1A8FA1DA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5AE00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11FB9" w14:textId="3E48B85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103,501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AE16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4860" w14:textId="2ABD4F5D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121,15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C62CB" w:rsidRPr="005067F3" w14:paraId="0FE4BAA6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162866" w14:textId="77777777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965E" w14:textId="2D3C3F5F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D484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B75A2" w14:textId="7836CCAD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(106,063)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CA283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3738D" w14:textId="49709B93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214,61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C62CB" w:rsidRPr="005067F3" w14:paraId="50872955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1E49" w14:textId="77777777" w:rsidR="004C62CB" w:rsidRPr="00287A7B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BC843" w14:textId="16341E5C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E81D7" w14:textId="77777777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7E43A" w14:textId="301F302A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(209,564)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B7E15" w14:textId="77777777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0AC85" w14:textId="658147FF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6C497280" w14:textId="587811D9" w:rsidR="009B41EA" w:rsidRPr="003F7464" w:rsidRDefault="00F26ADA" w:rsidP="00874D5D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7464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8BA836C" w14:textId="77777777" w:rsidR="00F26ADA" w:rsidRPr="00B276C7" w:rsidRDefault="00F26ADA" w:rsidP="006E432E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before="240" w:after="120" w:line="240" w:lineRule="auto"/>
        <w:ind w:left="72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824832" w14:paraId="6B18476B" w14:textId="77777777" w:rsidTr="00C752C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D21FF" w:rsidRPr="00824832" w14:paraId="52D16C0B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23ED522F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7A558463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C62CB" w:rsidRPr="00824832" w14:paraId="674A02F9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02E11476" w:rsidR="004C62CB" w:rsidRPr="00824832" w:rsidRDefault="004C62CB" w:rsidP="004C62C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A4149" w14:textId="1990D185" w:rsidR="004C62CB" w:rsidRPr="00916E5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E53">
              <w:rPr>
                <w:rFonts w:asciiTheme="majorBidi" w:hAnsiTheme="majorBidi" w:cstheme="majorBidi"/>
                <w:sz w:val="28"/>
                <w:szCs w:val="28"/>
              </w:rPr>
              <w:t>224,65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C0F75" w14:textId="38DE9F93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8BD">
              <w:rPr>
                <w:rFonts w:asciiTheme="majorBidi" w:hAnsiTheme="majorBidi" w:cstheme="majorBidi"/>
                <w:sz w:val="28"/>
                <w:szCs w:val="28"/>
              </w:rPr>
              <w:t>353,268</w:t>
            </w:r>
          </w:p>
        </w:tc>
      </w:tr>
      <w:tr w:rsidR="004C62CB" w:rsidRPr="00824832" w14:paraId="4A78417F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716AD78F" w:rsidR="004C62CB" w:rsidRPr="00824832" w:rsidRDefault="004C62CB" w:rsidP="004C62C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78EE62" w14:textId="47D42A81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48F">
              <w:rPr>
                <w:rFonts w:asciiTheme="majorBidi" w:hAnsiTheme="majorBidi" w:cstheme="majorBidi"/>
                <w:sz w:val="28"/>
                <w:szCs w:val="28"/>
              </w:rPr>
              <w:t>84,79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1CC4A9BC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6C87">
              <w:rPr>
                <w:rFonts w:asciiTheme="majorBidi" w:hAnsiTheme="majorBidi" w:cstheme="majorBidi"/>
                <w:sz w:val="28"/>
                <w:szCs w:val="28"/>
              </w:rPr>
              <w:t>234,705</w:t>
            </w:r>
          </w:p>
        </w:tc>
      </w:tr>
      <w:tr w:rsidR="004C62CB" w:rsidRPr="00824832" w14:paraId="284A68EA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00C5350D" w:rsidR="004C62CB" w:rsidRPr="00824832" w:rsidRDefault="004C62CB" w:rsidP="004C62C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1F33CB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824832" w14:paraId="1E4977BC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4C62CB" w:rsidRPr="00824832" w:rsidRDefault="004C62CB" w:rsidP="004C62C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1DB0AC" w14:textId="6BB50A49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(8,434)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2C2A812F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C87">
              <w:rPr>
                <w:rFonts w:asciiTheme="majorBidi" w:hAnsiTheme="majorBidi" w:cstheme="majorBidi"/>
                <w:sz w:val="28"/>
                <w:szCs w:val="28"/>
              </w:rPr>
              <w:t>29,816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62CB" w:rsidRPr="00824832" w14:paraId="57F1A935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3C925AFD" w:rsidR="004C62CB" w:rsidRPr="00824832" w:rsidRDefault="004C62CB" w:rsidP="004C62C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FC21" w14:textId="3256E5C2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(52,764)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E222B" w14:textId="3ADFFB83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C87">
              <w:rPr>
                <w:rFonts w:asciiTheme="majorBidi" w:hAnsiTheme="majorBidi" w:cstheme="majorBidi"/>
                <w:sz w:val="28"/>
                <w:szCs w:val="28"/>
              </w:rPr>
              <w:t>333,505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62CB" w:rsidRPr="00824832" w14:paraId="3C084676" w14:textId="77777777" w:rsidTr="004C62CB">
        <w:trPr>
          <w:trHeight w:val="36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740A8859" w:rsidR="004C62CB" w:rsidRPr="00824832" w:rsidRDefault="004C62CB" w:rsidP="004C62C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Pr="00E03D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คงเหลือปลาย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Pr="00E03D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226B5A3D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6BF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248,251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224ECF20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224,652</w:t>
            </w:r>
          </w:p>
        </w:tc>
      </w:tr>
    </w:tbl>
    <w:p w14:paraId="2483E8C6" w14:textId="77777777" w:rsidR="00F26ADA" w:rsidRPr="00B276C7" w:rsidRDefault="00F26ADA" w:rsidP="006E432E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240" w:after="120" w:line="240" w:lineRule="auto"/>
        <w:ind w:left="907" w:right="403" w:hanging="90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824832" w14:paraId="133B2F80" w14:textId="77777777" w:rsidTr="00C752C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D21FF" w:rsidRPr="00824832" w14:paraId="0205F0D8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50871642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35320B6A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C62CB" w:rsidRPr="00824832" w14:paraId="39E41AFD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675E67DD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70B5C0" w14:textId="75BFC241" w:rsidR="004C62CB" w:rsidRPr="00916E5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E53">
              <w:rPr>
                <w:rFonts w:ascii="Angsana New" w:hAnsi="Angsana New"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1352209D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4318">
              <w:rPr>
                <w:rFonts w:asciiTheme="majorBidi" w:hAnsiTheme="majorBidi" w:cstheme="majorBidi"/>
                <w:sz w:val="28"/>
                <w:szCs w:val="28"/>
              </w:rPr>
              <w:t>192,949</w:t>
            </w:r>
          </w:p>
        </w:tc>
      </w:tr>
      <w:tr w:rsidR="004C62CB" w:rsidRPr="00824832" w14:paraId="78771F23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4D77AACB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0662355C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70286119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507,287</w:t>
            </w:r>
          </w:p>
        </w:tc>
      </w:tr>
      <w:tr w:rsidR="004C62CB" w:rsidRPr="00824832" w14:paraId="1FB88A99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07FB1B86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D2FD466" w14:textId="270FA551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(139,197)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396AF" w14:textId="77014FDA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(379,555)</w:t>
            </w:r>
          </w:p>
        </w:tc>
      </w:tr>
      <w:tr w:rsidR="004C62CB" w:rsidRPr="00824832" w14:paraId="49B6A3A7" w14:textId="77777777" w:rsidTr="004C62CB">
        <w:trPr>
          <w:trHeight w:val="36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203295F2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Pr="00E03D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8570C" w14:textId="1AD99BF2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6BF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389,813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81DA9" w14:textId="21ED5B19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320,681</w:t>
            </w:r>
          </w:p>
        </w:tc>
      </w:tr>
    </w:tbl>
    <w:p w14:paraId="4BBF5341" w14:textId="1D915E01" w:rsidR="00830940" w:rsidRDefault="00830940" w:rsidP="00830940">
      <w:pPr>
        <w:pStyle w:val="FSNoteNumbered"/>
        <w:numPr>
          <w:ilvl w:val="0"/>
          <w:numId w:val="0"/>
        </w:numPr>
        <w:tabs>
          <w:tab w:val="left" w:pos="450"/>
        </w:tabs>
        <w:spacing w:after="120"/>
        <w:ind w:left="547"/>
        <w:rPr>
          <w:b/>
          <w:bCs/>
          <w:u w:val="none"/>
          <w:cs/>
        </w:rPr>
      </w:pPr>
    </w:p>
    <w:p w14:paraId="6CD01318" w14:textId="05796B8B" w:rsidR="00830940" w:rsidRDefault="00830940" w:rsidP="00830940">
      <w:pPr>
        <w:rPr>
          <w:rFonts w:cs="Arial"/>
          <w:cs/>
          <w:lang w:val="th-TH"/>
        </w:rPr>
      </w:pPr>
    </w:p>
    <w:p w14:paraId="1E1F75A9" w14:textId="3C93D983" w:rsidR="00830940" w:rsidRDefault="00830940" w:rsidP="00830940">
      <w:pPr>
        <w:rPr>
          <w:rFonts w:cs="Arial"/>
          <w:cs/>
          <w:lang w:val="th-TH"/>
        </w:rPr>
      </w:pPr>
    </w:p>
    <w:p w14:paraId="56A3F88F" w14:textId="0C163A18" w:rsidR="00F26ADA" w:rsidRPr="008B5A70" w:rsidRDefault="00F26ADA" w:rsidP="00830940">
      <w:pPr>
        <w:pStyle w:val="FSNoteNumbered"/>
        <w:numPr>
          <w:ilvl w:val="0"/>
          <w:numId w:val="17"/>
        </w:numPr>
        <w:tabs>
          <w:tab w:val="left" w:pos="450"/>
        </w:tabs>
        <w:spacing w:before="120" w:after="120"/>
        <w:ind w:left="547" w:hanging="547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lastRenderedPageBreak/>
        <w:t>เจ้าหนี้บริษัทประกันภัยต่อ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717871" w:rsidRPr="00824832" w14:paraId="1719BE15" w14:textId="77777777" w:rsidTr="00A66690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D21FF" w:rsidRPr="00824832" w14:paraId="52DC400B" w14:textId="77777777" w:rsidTr="00A6669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3679ABF3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79AD0961" w:rsidR="002D21FF" w:rsidRPr="00824832" w:rsidRDefault="002D21FF" w:rsidP="002D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C62CB" w:rsidRPr="00824832" w14:paraId="6B51D0E0" w14:textId="77777777" w:rsidTr="00A6669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4C62CB" w:rsidRPr="00824832" w:rsidRDefault="004C62CB" w:rsidP="004C62CB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63EE272F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49175E03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100,617</w:t>
            </w:r>
          </w:p>
        </w:tc>
      </w:tr>
      <w:tr w:rsidR="004C62CB" w:rsidRPr="00824832" w14:paraId="7F7DFE6A" w14:textId="77777777" w:rsidTr="00A6669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4C62CB" w:rsidRPr="00824832" w:rsidRDefault="004C62CB" w:rsidP="004C62CB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2FF1B04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51FA5C84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86,703</w:t>
            </w:r>
          </w:p>
        </w:tc>
      </w:tr>
      <w:tr w:rsidR="004C62CB" w:rsidRPr="00824832" w14:paraId="2DE4CCB3" w14:textId="77777777" w:rsidTr="00A6669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4C62CB" w:rsidRPr="00824832" w:rsidRDefault="004C62CB" w:rsidP="004C62CB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26194E88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6B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2C2034EF" w:rsidR="004C62CB" w:rsidRPr="00824832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187,320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666EB035" w14:textId="1D14672E" w:rsidR="004524F0" w:rsidRDefault="004524F0" w:rsidP="00830940">
      <w:pPr>
        <w:pStyle w:val="FSNoteNumbered"/>
        <w:numPr>
          <w:ilvl w:val="0"/>
          <w:numId w:val="17"/>
        </w:numPr>
        <w:tabs>
          <w:tab w:val="left" w:pos="450"/>
        </w:tabs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หนี้สินตราสารอนุพันธ์</w:t>
      </w:r>
    </w:p>
    <w:p w14:paraId="420ED7A9" w14:textId="03B726C8" w:rsidR="004C62CB" w:rsidRDefault="004C62CB" w:rsidP="004C6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C62CB">
        <w:rPr>
          <w:rFonts w:ascii="Angsana New" w:hAnsi="Angsana New"/>
          <w:sz w:val="28"/>
          <w:szCs w:val="28"/>
          <w:cs/>
        </w:rPr>
        <w:t>ตราสารอนุพันธ์ที่ไม่ได้นำการบัญชีป้องกันความเสี่ยงมาปฏิบัติใช้</w:t>
      </w:r>
    </w:p>
    <w:tbl>
      <w:tblPr>
        <w:tblW w:w="908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236"/>
        <w:gridCol w:w="1294"/>
        <w:gridCol w:w="268"/>
        <w:gridCol w:w="1288"/>
        <w:gridCol w:w="241"/>
        <w:gridCol w:w="1441"/>
        <w:gridCol w:w="270"/>
        <w:gridCol w:w="1618"/>
      </w:tblGrid>
      <w:tr w:rsidR="004C62CB" w:rsidRPr="00680864" w14:paraId="46F7AF07" w14:textId="77777777" w:rsidTr="0083094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317A21" w14:textId="77777777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55EAE1" w14:textId="77777777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199B69A8" w14:textId="2A3585AC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810CC46" w14:textId="77777777" w:rsidR="004C62CB" w:rsidRPr="00824832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5"/>
            <w:tcBorders>
              <w:top w:val="nil"/>
              <w:left w:val="nil"/>
              <w:right w:val="nil"/>
            </w:tcBorders>
          </w:tcPr>
          <w:p w14:paraId="7A310E1F" w14:textId="1ABB8CAF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C62CB" w:rsidRPr="00680864" w14:paraId="3769391A" w14:textId="77777777" w:rsidTr="00830940"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B1197" w14:textId="27C71A02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4F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5EB9" w14:textId="7EE9A83A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1E4CD" w14:textId="64E7BFB7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6F7CA60" w14:textId="77777777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C1E2F" w14:textId="77777777" w:rsidR="004C62CB" w:rsidRPr="004C62CB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จำนวนเงิน</w:t>
            </w:r>
          </w:p>
          <w:p w14:paraId="34935B13" w14:textId="752EA9A4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B023" w14:textId="77777777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AFA0E" w14:textId="77777777" w:rsidR="004C62CB" w:rsidRPr="004C62CB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</w:t>
            </w:r>
          </w:p>
          <w:p w14:paraId="3886E616" w14:textId="10E7A3CF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ของสัญญา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BCC0" w14:textId="77777777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71352" w14:textId="77777777" w:rsidR="004C62CB" w:rsidRPr="004C62CB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ขาดทุนจาก</w:t>
            </w:r>
          </w:p>
          <w:p w14:paraId="6A96D4A9" w14:textId="10D648DE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มูลค่ายุติธรรมของตราสารอนุพันธ์</w:t>
            </w:r>
          </w:p>
        </w:tc>
      </w:tr>
      <w:tr w:rsidR="004C62CB" w:rsidRPr="00680864" w14:paraId="5F30A841" w14:textId="77777777" w:rsidTr="00830940"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9F0F" w14:textId="77777777" w:rsidR="00830940" w:rsidRDefault="004C62CB" w:rsidP="00830940">
            <w:pPr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24F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</w:p>
          <w:p w14:paraId="782DF287" w14:textId="1C9FBF57" w:rsidR="004C62CB" w:rsidRPr="00680864" w:rsidRDefault="00830940" w:rsidP="00830940">
            <w:pPr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C62CB" w:rsidRPr="004524F0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717C11" w14:textId="77777777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06EE3" w14:textId="4AE53D7B" w:rsidR="004C62CB" w:rsidRPr="00680864" w:rsidRDefault="00FB3CD9" w:rsidP="0068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410DA41" w14:textId="77777777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AEF81" w14:textId="58692B4A" w:rsidR="004C62CB" w:rsidRPr="00680864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35,072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F710" w14:textId="77777777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CFA6D" w14:textId="1BE4C2E1" w:rsidR="004C62CB" w:rsidRPr="00680864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0ABA" w14:textId="77777777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86752" w14:textId="1BCE2C21" w:rsidR="004C62CB" w:rsidRPr="00680864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</w:tr>
    </w:tbl>
    <w:p w14:paraId="4834B5BC" w14:textId="10A5721B" w:rsidR="005704D7" w:rsidRPr="00AC4C3D" w:rsidRDefault="005704D7" w:rsidP="00FA06B2">
      <w:pPr>
        <w:pStyle w:val="FSNoteNumbered"/>
        <w:numPr>
          <w:ilvl w:val="0"/>
          <w:numId w:val="17"/>
        </w:numPr>
        <w:tabs>
          <w:tab w:val="left" w:pos="450"/>
        </w:tabs>
        <w:spacing w:after="0"/>
        <w:ind w:left="540" w:hanging="540"/>
        <w:rPr>
          <w:b/>
          <w:bCs/>
          <w:u w:val="none"/>
          <w:cs/>
        </w:rPr>
      </w:pPr>
      <w:r w:rsidRPr="00AC4C3D">
        <w:rPr>
          <w:b/>
          <w:bCs/>
          <w:u w:val="none"/>
          <w:cs/>
        </w:rPr>
        <w:t xml:space="preserve">ภาษีเงินได้รอการตัดบัญชี </w:t>
      </w:r>
    </w:p>
    <w:p w14:paraId="292CC93C" w14:textId="02495CC2" w:rsidR="000C0E90" w:rsidRDefault="004C0A49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รายได้</w:t>
      </w:r>
      <w:r w:rsidR="00830940">
        <w:rPr>
          <w:rFonts w:ascii="Angsana New" w:hAnsi="Angsana New" w:hint="cs"/>
          <w:sz w:val="28"/>
          <w:szCs w:val="28"/>
          <w:cs/>
        </w:rPr>
        <w:t xml:space="preserve"> (ค่าใช้จ่าย) 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E00F45" w:rsidRPr="009B3085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E00F45">
        <w:rPr>
          <w:rFonts w:ascii="Angsana New" w:hAnsi="Angsana New"/>
          <w:sz w:val="28"/>
          <w:szCs w:val="28"/>
        </w:rPr>
        <w:t>31</w:t>
      </w:r>
      <w:r w:rsidR="00E00F45" w:rsidRPr="009B3085">
        <w:rPr>
          <w:rFonts w:ascii="Angsana New" w:hAnsi="Angsana New"/>
          <w:sz w:val="28"/>
          <w:szCs w:val="28"/>
          <w:cs/>
        </w:rPr>
        <w:t xml:space="preserve"> มีนาคม</w:t>
      </w:r>
      <w:r w:rsidR="00E00F45">
        <w:rPr>
          <w:rFonts w:ascii="Angsana New" w:hAnsi="Angsana New"/>
          <w:sz w:val="28"/>
          <w:szCs w:val="28"/>
        </w:rPr>
        <w:t xml:space="preserve"> 2563 </w:t>
      </w:r>
      <w:r w:rsidR="00E00F45" w:rsidRPr="009B3085">
        <w:rPr>
          <w:rFonts w:ascii="Angsana New" w:hAnsi="Angsana New"/>
          <w:sz w:val="28"/>
          <w:szCs w:val="28"/>
          <w:cs/>
        </w:rPr>
        <w:t xml:space="preserve">และ </w:t>
      </w:r>
      <w:r w:rsidR="00E00F45">
        <w:rPr>
          <w:rFonts w:ascii="Angsana New" w:hAnsi="Angsana New"/>
          <w:sz w:val="28"/>
          <w:szCs w:val="28"/>
        </w:rPr>
        <w:t>2562</w:t>
      </w:r>
      <w:r w:rsidR="00E00F45">
        <w:rPr>
          <w:rFonts w:ascii="Angsana New" w:hAnsi="Angsana New" w:hint="cs"/>
          <w:sz w:val="28"/>
          <w:szCs w:val="28"/>
          <w:cs/>
        </w:rPr>
        <w:t xml:space="preserve"> </w:t>
      </w:r>
      <w:r w:rsidR="000C0E90" w:rsidRPr="0082483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8"/>
        <w:gridCol w:w="252"/>
        <w:gridCol w:w="270"/>
        <w:gridCol w:w="270"/>
        <w:gridCol w:w="900"/>
        <w:gridCol w:w="1530"/>
        <w:gridCol w:w="270"/>
        <w:gridCol w:w="1530"/>
      </w:tblGrid>
      <w:tr w:rsidR="00FA06B2" w:rsidRPr="00824832" w14:paraId="0F378371" w14:textId="77777777" w:rsidTr="00FA06B2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138B8C7" w14:textId="77777777" w:rsidR="00FA06B2" w:rsidRPr="00824832" w:rsidRDefault="00FA06B2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15AA6C" w14:textId="77777777" w:rsidR="00FA06B2" w:rsidRPr="00824832" w:rsidRDefault="00FA06B2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7BC16" w14:textId="77777777" w:rsidR="00FA06B2" w:rsidRPr="00824832" w:rsidRDefault="00FA06B2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A06B2" w:rsidRPr="00824832" w14:paraId="23731567" w14:textId="77777777" w:rsidTr="00FA06B2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FBA4BA8" w14:textId="77777777" w:rsidR="00FA06B2" w:rsidRPr="00824832" w:rsidRDefault="00FA06B2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8F5626C" w14:textId="77777777" w:rsidR="00FA06B2" w:rsidRPr="00824832" w:rsidRDefault="00FA06B2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D7C69" w14:textId="77777777" w:rsidR="00FA06B2" w:rsidRPr="00824832" w:rsidRDefault="00FA06B2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2AA44F" w14:textId="77777777" w:rsidR="00FA06B2" w:rsidRPr="00824832" w:rsidRDefault="00FA06B2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EE2E36" w14:textId="77777777" w:rsidR="00FA06B2" w:rsidRPr="00824832" w:rsidRDefault="00FA06B2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06F9A59" w14:textId="72ADB081" w:rsidR="00FA06B2" w:rsidRPr="00FA06B2" w:rsidRDefault="00FA06B2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0FBCF" w14:textId="77777777" w:rsidR="00FA06B2" w:rsidRPr="00824832" w:rsidRDefault="00FA06B2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34905E0" w14:textId="58E66179" w:rsidR="00FA06B2" w:rsidRPr="00824832" w:rsidRDefault="00FA06B2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A04E8" w:rsidRPr="00824832" w14:paraId="5CCD04A9" w14:textId="77777777" w:rsidTr="00FA06B2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108DEA6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42B3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58FF1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CBE6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DE4A3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0FE4" w14:textId="035DEEBB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36D07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7F28" w14:textId="13EA9FC9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A04E8" w:rsidRPr="00824832" w14:paraId="0D418517" w14:textId="77777777" w:rsidTr="008D027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038AD26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57E8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4359A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1204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D4D85A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CD7AD" w14:textId="5131B246" w:rsidR="003A04E8" w:rsidRPr="0001257D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(7,877)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6ADFA9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35219" w14:textId="27550C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3A04E8" w:rsidRPr="00824832" w14:paraId="6ECCE07E" w14:textId="77777777" w:rsidTr="008D027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59B8E83" w14:textId="4FF28B8B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8309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F22F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75D091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F5D7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B9DE32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DFAA2" w14:textId="20649F26" w:rsidR="003A04E8" w:rsidRPr="00DA7B7F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C8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(7,877)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4E3DC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361B95" w14:textId="0641D728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1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</w:tr>
    </w:tbl>
    <w:p w14:paraId="000A5280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5FF656E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5A11330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206F6DB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A5CEA8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1133519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9BD703B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CFEBCD6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AFC9F8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DB87B05" w14:textId="539F69EF" w:rsidR="00B67966" w:rsidRPr="00196A57" w:rsidRDefault="00B67966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นเงินระหว่างรายได้</w:t>
      </w:r>
      <w:r w:rsidR="00CA414E" w:rsidRPr="003058B7">
        <w:rPr>
          <w:rFonts w:ascii="Angsana New" w:hAnsi="Angsana New" w:hint="cs"/>
          <w:sz w:val="28"/>
          <w:szCs w:val="28"/>
          <w:cs/>
        </w:rPr>
        <w:t xml:space="preserve"> (ค่าใช้จ่าย) 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ภาษีเงินได้กับผลคูณของขาดทุนทางบัญชีโดยใช้อัตราภาษีสำหรับ</w:t>
      </w:r>
      <w:r w:rsidR="005E47F8" w:rsidRPr="009B3085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5E47F8">
        <w:rPr>
          <w:rFonts w:ascii="Angsana New" w:hAnsi="Angsana New"/>
          <w:sz w:val="28"/>
          <w:szCs w:val="28"/>
        </w:rPr>
        <w:t>31</w:t>
      </w:r>
      <w:r w:rsidR="005E47F8" w:rsidRPr="009B3085">
        <w:rPr>
          <w:rFonts w:ascii="Angsana New" w:hAnsi="Angsana New"/>
          <w:sz w:val="28"/>
          <w:szCs w:val="28"/>
          <w:cs/>
        </w:rPr>
        <w:t xml:space="preserve"> มีนาคม</w:t>
      </w:r>
      <w:r w:rsidR="005E47F8">
        <w:rPr>
          <w:rFonts w:ascii="Angsana New" w:hAnsi="Angsana New"/>
          <w:sz w:val="28"/>
          <w:szCs w:val="28"/>
        </w:rPr>
        <w:t xml:space="preserve"> 2563 </w:t>
      </w:r>
      <w:r w:rsidR="005E47F8" w:rsidRPr="009B3085">
        <w:rPr>
          <w:rFonts w:ascii="Angsana New" w:hAnsi="Angsana New"/>
          <w:sz w:val="28"/>
          <w:szCs w:val="28"/>
          <w:cs/>
        </w:rPr>
        <w:t xml:space="preserve">และ </w:t>
      </w:r>
      <w:r w:rsidR="005E47F8">
        <w:rPr>
          <w:rFonts w:ascii="Angsana New" w:hAnsi="Angsana New"/>
          <w:sz w:val="28"/>
          <w:szCs w:val="28"/>
        </w:rPr>
        <w:t>2562</w:t>
      </w:r>
      <w:r w:rsidR="005E47F8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20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500"/>
        <w:gridCol w:w="545"/>
        <w:gridCol w:w="265"/>
        <w:gridCol w:w="250"/>
        <w:gridCol w:w="560"/>
        <w:gridCol w:w="1440"/>
        <w:gridCol w:w="270"/>
        <w:gridCol w:w="1375"/>
      </w:tblGrid>
      <w:tr w:rsidR="00511855" w:rsidRPr="00824832" w14:paraId="53354E32" w14:textId="77777777" w:rsidTr="00327C5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543E17" w14:textId="77777777" w:rsidR="00511855" w:rsidRPr="00824832" w:rsidRDefault="00511855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944FDC" w14:textId="211208E3" w:rsidR="00511855" w:rsidRPr="00824832" w:rsidRDefault="0051185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ED8EF" w14:textId="4BEBB957" w:rsidR="00511855" w:rsidRPr="00824832" w:rsidRDefault="0051185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C5177" w:rsidRPr="00824832" w14:paraId="499F29E8" w14:textId="77777777" w:rsidTr="00327C5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897A49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7C91EFD2" w14:textId="148EA9AA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5AA499F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0D715D3" w14:textId="1CA22C6A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66D4148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E23ED" w14:textId="3B554255" w:rsidR="00565177" w:rsidRPr="00824832" w:rsidRDefault="005E47F8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FA7D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A5A83" w14:textId="2FD16617" w:rsidR="00565177" w:rsidRPr="00824832" w:rsidRDefault="005E47F8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2</w:t>
            </w:r>
          </w:p>
        </w:tc>
      </w:tr>
      <w:tr w:rsidR="003A04E8" w:rsidRPr="00824832" w14:paraId="51400C42" w14:textId="77777777" w:rsidTr="003A04E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178CB5" w14:textId="77777777" w:rsidR="003A04E8" w:rsidRPr="00824832" w:rsidRDefault="003A04E8" w:rsidP="003A04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747DFD61" w14:textId="317AED2F" w:rsidR="003A04E8" w:rsidRPr="00824832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06E555F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3CDDCFA" w14:textId="400F995A" w:rsidR="003A04E8" w:rsidRPr="00824832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BA336E4" w14:textId="77777777" w:rsidR="003A04E8" w:rsidRPr="00824832" w:rsidRDefault="003A04E8" w:rsidP="003A04E8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D9B06" w14:textId="13DBD2DA" w:rsidR="003A04E8" w:rsidRPr="00824832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05"/>
                <w:tab w:val="right" w:pos="121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hAnsiTheme="majorBidi" w:cstheme="majorBidi"/>
                <w:sz w:val="28"/>
                <w:szCs w:val="28"/>
              </w:rPr>
              <w:t>(58,808)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118FD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8534A" w14:textId="460C8219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hAnsiTheme="majorBidi" w:cstheme="majorBidi"/>
                <w:sz w:val="28"/>
                <w:szCs w:val="28"/>
              </w:rPr>
              <w:t>(15,019)</w:t>
            </w:r>
          </w:p>
        </w:tc>
      </w:tr>
      <w:tr w:rsidR="003A04E8" w:rsidRPr="00824832" w14:paraId="6C68475C" w14:textId="77777777" w:rsidTr="00327C5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2319AB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5A9C78DB" w14:textId="77777777" w:rsidR="003A04E8" w:rsidRPr="00824832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FD54B31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4B26446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ABDCA96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11D1C1" w14:textId="77777777" w:rsidR="003A04E8" w:rsidRPr="00824832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A8BD4A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2BA78" w14:textId="1EE396AD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4E8" w:rsidRPr="00824832" w14:paraId="744FDB6D" w14:textId="77777777" w:rsidTr="00327C5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869658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ACFA" w14:textId="517FBA09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A1CC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60B0A" w14:textId="53E9F598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74A5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1BB15" w14:textId="1E4913CB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11,762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BFA3" w14:textId="77777777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6FEB419" w14:textId="4730D0D8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</w:tr>
      <w:tr w:rsidR="003A04E8" w:rsidRPr="00824832" w14:paraId="7A8407FE" w14:textId="77777777" w:rsidTr="00327C5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A1D537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97D791E" w14:textId="77777777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6171" w14:textId="19E53AAB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1B78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1A841" w14:textId="2C10C1BD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A166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B374" w14:textId="51CA3893" w:rsidR="003A04E8" w:rsidRPr="0015053D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241D" w14:textId="77777777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1E23" w14:textId="708D8273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3A04E8" w:rsidRPr="00824832" w14:paraId="077EAB31" w14:textId="77777777" w:rsidTr="00327C5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338EF7" w14:textId="58117D36" w:rsidR="003A04E8" w:rsidRPr="00824832" w:rsidRDefault="003A04E8" w:rsidP="003A04E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</w:t>
            </w: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ีที่รับรู้ใน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5E96" w14:textId="7E28DC05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99DEB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4345" w14:textId="0A085EC8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947E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8B4D" w14:textId="46898100" w:rsidR="003A04E8" w:rsidRPr="0015053D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7,877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AE79C" w14:textId="77777777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0EF6" w14:textId="7E46907F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A04E8" w:rsidRPr="00824832" w14:paraId="3F212EBA" w14:textId="77777777" w:rsidTr="00996F8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0D8C9E" w14:textId="0DC5340D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8682F" w14:textId="58EF7668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A44D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8CD8E" w14:textId="2E8900C6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812C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264DB" w14:textId="62A42A5F" w:rsidR="003A04E8" w:rsidRPr="0015053D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(11,731)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3E062" w14:textId="77777777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3B345" w14:textId="76CB72F7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hAnsiTheme="majorBidi" w:cstheme="majorBidi"/>
                <w:sz w:val="28"/>
                <w:szCs w:val="28"/>
              </w:rPr>
              <w:t>(15,104)</w:t>
            </w:r>
          </w:p>
        </w:tc>
      </w:tr>
      <w:tr w:rsidR="003A04E8" w:rsidRPr="00824832" w14:paraId="19C367FF" w14:textId="77777777" w:rsidTr="00996F8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0A59D4" w14:textId="5571E759" w:rsidR="003A04E8" w:rsidRPr="00824832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สินทรัพย์ภาษีเงินได้รอการตัดบัญชีที่ไม่รับรู้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5060F" w14:textId="583F39F6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66AF5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A21F5FF" w14:textId="759E62BF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0BEE" w14:textId="77777777" w:rsidR="003A04E8" w:rsidRPr="002F10E6" w:rsidRDefault="003A04E8" w:rsidP="003A04E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19090" w14:textId="6EFC43D8" w:rsidR="003A04E8" w:rsidRPr="0015053D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BBC0" w14:textId="77777777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6B3FA" w14:textId="15625621" w:rsidR="003A04E8" w:rsidRPr="002F10E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hAnsiTheme="majorBidi" w:cstheme="majorBidi"/>
                <w:sz w:val="28"/>
                <w:szCs w:val="28"/>
              </w:rPr>
              <w:t>11,978</w:t>
            </w:r>
          </w:p>
        </w:tc>
      </w:tr>
      <w:tr w:rsidR="003A04E8" w:rsidRPr="005067F3" w14:paraId="04187FA3" w14:textId="77777777" w:rsidTr="00996F80">
        <w:trPr>
          <w:trHeight w:val="42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7963F2" w14:textId="63EA4E71" w:rsidR="003A04E8" w:rsidRPr="00824832" w:rsidRDefault="00830940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3199" w14:textId="5F0650E2" w:rsidR="003A04E8" w:rsidRPr="00FA79F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D07AFFE" w14:textId="77777777" w:rsidR="003A04E8" w:rsidRPr="00FA79F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9551" w14:textId="0C9F86E2" w:rsidR="003A04E8" w:rsidRPr="00FA79F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728096F" w14:textId="77777777" w:rsidR="003A04E8" w:rsidRPr="00FA79F6" w:rsidRDefault="003A04E8" w:rsidP="003A04E8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ECC54" w14:textId="202016B8" w:rsidR="003A04E8" w:rsidRPr="0015053D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03D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(7,877)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186AA" w14:textId="77777777" w:rsidR="003A04E8" w:rsidRPr="00FA79F6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7DA8F" w14:textId="4917723C" w:rsidR="003A04E8" w:rsidRPr="007D700A" w:rsidRDefault="003A04E8" w:rsidP="003A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B03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</w:tr>
    </w:tbl>
    <w:p w14:paraId="2EB7D44B" w14:textId="78CA5631" w:rsidR="00AE4FA3" w:rsidRDefault="00AE4FA3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55995B5" w14:textId="58D0F6A0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39248F7" w14:textId="7E061AB2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B3B1F3E" w14:textId="362A5BAD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20BC0A3" w14:textId="67E9D6F3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0E808CA" w14:textId="30A5DF10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6B2CB2" w14:textId="389E983C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742FB08" w14:textId="1FA53574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0006AED" w14:textId="4B12BA06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8774D4D" w14:textId="03DD43A4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A7894B0" w14:textId="5EED00EC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5494788" w14:textId="274A1888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09BD100" w14:textId="54ADE4A9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E2A044F" w14:textId="1CF4072B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C3C680" w14:textId="69A2FA15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C60F2D0" w14:textId="1E4FE0B8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96CAD6F" w14:textId="77777777" w:rsidR="00830940" w:rsidRDefault="00830940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2683BCA0" w:rsidR="005704D7" w:rsidRPr="00E4284A" w:rsidRDefault="005704D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</w:t>
      </w:r>
      <w:bookmarkStart w:id="11" w:name="OLE_LINK1"/>
      <w:bookmarkStart w:id="12" w:name="OLE_LINK2"/>
      <w:r w:rsidR="00FA06B2">
        <w:rPr>
          <w:rFonts w:ascii="Angsana New" w:hAnsi="Angsana New" w:hint="cs"/>
          <w:sz w:val="28"/>
          <w:szCs w:val="28"/>
          <w:cs/>
        </w:rPr>
        <w:t>ง</w:t>
      </w:r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11"/>
      <w:bookmarkEnd w:id="12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FA06B2">
        <w:rPr>
          <w:rFonts w:ascii="Angsana New" w:hAnsi="Angsana New"/>
          <w:sz w:val="28"/>
          <w:szCs w:val="28"/>
        </w:rPr>
        <w:t>31</w:t>
      </w:r>
      <w:r w:rsidR="00FA06B2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FA06B2">
        <w:rPr>
          <w:rFonts w:ascii="Angsana New" w:hAnsi="Angsana New"/>
          <w:sz w:val="28"/>
          <w:szCs w:val="28"/>
        </w:rPr>
        <w:t xml:space="preserve"> 2563</w:t>
      </w:r>
      <w:r w:rsidR="00FA06B2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2B5A95" w:rsidRPr="00E4284A">
        <w:rPr>
          <w:rFonts w:ascii="Angsana New" w:hAnsi="Angsana New"/>
          <w:sz w:val="28"/>
          <w:szCs w:val="28"/>
        </w:rPr>
        <w:t>31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120AA5" w:rsidRPr="0096735A">
        <w:rPr>
          <w:rFonts w:ascii="Angsana New" w:hAnsi="Angsana New"/>
          <w:sz w:val="28"/>
          <w:szCs w:val="28"/>
        </w:rPr>
        <w:t>2562</w:t>
      </w:r>
      <w:r w:rsidR="00120AA5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270"/>
        <w:gridCol w:w="1530"/>
        <w:gridCol w:w="270"/>
        <w:gridCol w:w="1080"/>
        <w:gridCol w:w="270"/>
        <w:gridCol w:w="1080"/>
        <w:gridCol w:w="270"/>
        <w:gridCol w:w="990"/>
      </w:tblGrid>
      <w:tr w:rsidR="00BF2EA0" w:rsidRPr="00F73938" w14:paraId="67DDF198" w14:textId="77777777" w:rsidTr="007F62E2">
        <w:trPr>
          <w:tblHeader/>
        </w:trPr>
        <w:tc>
          <w:tcPr>
            <w:tcW w:w="3150" w:type="dxa"/>
          </w:tcPr>
          <w:p w14:paraId="082371D2" w14:textId="77777777" w:rsidR="00BF2EA0" w:rsidRPr="00F73938" w:rsidRDefault="00BF2EA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9"/>
            <w:tcBorders>
              <w:bottom w:val="single" w:sz="4" w:space="0" w:color="auto"/>
            </w:tcBorders>
          </w:tcPr>
          <w:p w14:paraId="52D24640" w14:textId="3D2586EF" w:rsidR="00BF2EA0" w:rsidRPr="00F73938" w:rsidRDefault="00BF2EA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F62E2" w:rsidRPr="00F73938" w14:paraId="561D054D" w14:textId="77777777" w:rsidTr="007F62E2">
        <w:trPr>
          <w:tblHeader/>
        </w:trPr>
        <w:tc>
          <w:tcPr>
            <w:tcW w:w="3150" w:type="dxa"/>
          </w:tcPr>
          <w:p w14:paraId="740DAA1E" w14:textId="77777777" w:rsidR="007F62E2" w:rsidRPr="00F73938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42A3F" w14:textId="77777777" w:rsidR="007F62E2" w:rsidRPr="00F73938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159BB7" w14:textId="77777777" w:rsidR="007F62E2" w:rsidRPr="00F73938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2B17C16" w14:textId="77777777" w:rsidR="007F62E2" w:rsidRPr="00F73938" w:rsidRDefault="007F62E2" w:rsidP="007F62E2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  <w:p w14:paraId="0DF21FA1" w14:textId="77777777" w:rsidR="007F62E2" w:rsidRPr="00F73938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การนำมาตรฐาน</w:t>
            </w:r>
          </w:p>
          <w:p w14:paraId="1CB4097B" w14:textId="77777777" w:rsidR="007F62E2" w:rsidRPr="00F73938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41DC6AAE" w14:textId="77777777" w:rsidR="007F62E2" w:rsidRPr="00F73938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ทางการเงินใหม่</w:t>
            </w:r>
          </w:p>
          <w:p w14:paraId="3FF57B7D" w14:textId="77777777" w:rsidR="007F62E2" w:rsidRPr="00F73938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มาถือปฏิบัติ</w:t>
            </w:r>
          </w:p>
          <w:p w14:paraId="05037362" w14:textId="65ACB3AF" w:rsidR="007F62E2" w:rsidRPr="00F73938" w:rsidRDefault="007F62E2" w:rsidP="007F62E2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Pr="00F73938">
              <w:rPr>
                <w:rFonts w:asciiTheme="majorBidi" w:hAnsiTheme="majorBidi" w:cstheme="majorBidi"/>
                <w:sz w:val="28"/>
                <w:szCs w:val="28"/>
              </w:rPr>
              <w:t xml:space="preserve"> 4.2</w:t>
            </w:r>
            <w:r w:rsidR="00963752" w:rsidRPr="00F739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6E170B" w14:textId="77777777" w:rsidR="007F62E2" w:rsidRPr="00F73938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4A76F3C9" w14:textId="06EB6043" w:rsidR="007F62E2" w:rsidRPr="00F73938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734A59" w14:textId="77777777" w:rsidR="007F62E2" w:rsidRPr="00F73938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F81A7C" w14:textId="77777777" w:rsidR="007F62E2" w:rsidRPr="00F73938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62E2" w:rsidRPr="00F73938" w14:paraId="633B692A" w14:textId="77777777" w:rsidTr="007F62E2">
        <w:trPr>
          <w:tblHeader/>
        </w:trPr>
        <w:tc>
          <w:tcPr>
            <w:tcW w:w="3150" w:type="dxa"/>
          </w:tcPr>
          <w:p w14:paraId="0944CA71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F16F53E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CB1B1A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0DB642C" w14:textId="77777777" w:rsidR="007F62E2" w:rsidRPr="00F73938" w:rsidRDefault="007F62E2" w:rsidP="007F62E2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9EE0E0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925B2A4" w14:textId="436D30A9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0642F913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25A09EB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62E2" w:rsidRPr="00F73938" w14:paraId="23B45903" w14:textId="77777777" w:rsidTr="007F62E2">
        <w:trPr>
          <w:tblHeader/>
        </w:trPr>
        <w:tc>
          <w:tcPr>
            <w:tcW w:w="3150" w:type="dxa"/>
          </w:tcPr>
          <w:p w14:paraId="55110952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AE4C68" w14:textId="3AF3A064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739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6639D91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56826CFC" w14:textId="16FA5ADD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B6052D" w14:textId="54A4EF70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17D1E" w14:textId="0B358379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7139BC44" w14:textId="167905E1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EF86AC6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0154" w14:textId="2885BCD0" w:rsidR="007F62E2" w:rsidRPr="00F73938" w:rsidRDefault="007F62E2" w:rsidP="007F62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270" w:type="dxa"/>
            <w:vAlign w:val="bottom"/>
          </w:tcPr>
          <w:p w14:paraId="45B0AD5C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F784F4" w14:textId="08AD9598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3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739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F62E2" w:rsidRPr="00F73938" w14:paraId="128B7304" w14:textId="77777777" w:rsidTr="00B65669">
        <w:tc>
          <w:tcPr>
            <w:tcW w:w="3150" w:type="dxa"/>
          </w:tcPr>
          <w:p w14:paraId="58C78FCC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E4586D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170E9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655756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214D34" w14:textId="649BDC7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B8442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2D8C94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76D0E0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7E34F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1847E8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62E2" w:rsidRPr="00F73938" w14:paraId="42857F91" w14:textId="77777777" w:rsidTr="00FB3CD9">
        <w:tc>
          <w:tcPr>
            <w:tcW w:w="3150" w:type="dxa"/>
          </w:tcPr>
          <w:p w14:paraId="0AC80ADE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592C8" w14:textId="110D8DCD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48,876</w:t>
            </w:r>
          </w:p>
        </w:tc>
        <w:tc>
          <w:tcPr>
            <w:tcW w:w="270" w:type="dxa"/>
            <w:vAlign w:val="bottom"/>
          </w:tcPr>
          <w:p w14:paraId="7A025AF4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DFAAD8" w14:textId="023CDF79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ECDBF8" w14:textId="2CD4481F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FA6B6" w14:textId="1BAAB40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>(9,223)</w:t>
            </w:r>
          </w:p>
        </w:tc>
        <w:tc>
          <w:tcPr>
            <w:tcW w:w="270" w:type="dxa"/>
            <w:vAlign w:val="bottom"/>
          </w:tcPr>
          <w:p w14:paraId="106B8A5B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A790AA" w14:textId="7B68195C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6587CD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7863D" w14:textId="554AE1D6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39,653</w:t>
            </w:r>
          </w:p>
        </w:tc>
      </w:tr>
      <w:tr w:rsidR="007F62E2" w:rsidRPr="00F73938" w14:paraId="0CEED4F4" w14:textId="77777777" w:rsidTr="00FB3CD9">
        <w:tc>
          <w:tcPr>
            <w:tcW w:w="3150" w:type="dxa"/>
          </w:tcPr>
          <w:p w14:paraId="342BF794" w14:textId="16634889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6E7D1D92" w14:textId="6AA9361B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ทางการเงินวัดมูลค่ายุติธรรม</w:t>
            </w:r>
          </w:p>
          <w:p w14:paraId="06F2F221" w14:textId="6B0E25CC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0D7C2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13F9E9A" w14:textId="7542114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70" w:type="dxa"/>
            <w:vAlign w:val="bottom"/>
          </w:tcPr>
          <w:p w14:paraId="062F6657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F3A0D1" w14:textId="7B171C00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B43FC7" w14:textId="2DAA1BA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9A39" w14:textId="76A443DE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CC49F5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6CA164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53E2041" w14:textId="39785E2F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(92)</w:t>
            </w:r>
          </w:p>
        </w:tc>
        <w:tc>
          <w:tcPr>
            <w:tcW w:w="270" w:type="dxa"/>
            <w:vAlign w:val="bottom"/>
          </w:tcPr>
          <w:p w14:paraId="6B685F29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7AA59" w14:textId="01386691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62E2" w:rsidRPr="00F73938" w14:paraId="0EA86D60" w14:textId="77777777" w:rsidTr="00FB3CD9">
        <w:tc>
          <w:tcPr>
            <w:tcW w:w="3150" w:type="dxa"/>
          </w:tcPr>
          <w:p w14:paraId="14DEB4C2" w14:textId="3B091B3E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6766DE88" w14:textId="16C467EB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ทางการเงินวัดมูลค่ายุติธรรม</w:t>
            </w:r>
          </w:p>
          <w:p w14:paraId="63F6ED88" w14:textId="04FA010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  ผ่าน</w:t>
            </w: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754B" w14:textId="46422D0C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B76D88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5F19F1F" w14:textId="34221A3C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724240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C4DB7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6470DB" w14:textId="25DE452A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>1,973</w:t>
            </w:r>
          </w:p>
        </w:tc>
        <w:tc>
          <w:tcPr>
            <w:tcW w:w="270" w:type="dxa"/>
            <w:vAlign w:val="bottom"/>
          </w:tcPr>
          <w:p w14:paraId="634A7911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B611BB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B137697" w14:textId="3ED2F80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B94A88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12EA0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6D2EC8" w14:textId="2FE6634D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>1,973</w:t>
            </w:r>
          </w:p>
        </w:tc>
      </w:tr>
      <w:tr w:rsidR="007F62E2" w:rsidRPr="00F73938" w14:paraId="59C9AA31" w14:textId="77777777" w:rsidTr="00FB3CD9">
        <w:tc>
          <w:tcPr>
            <w:tcW w:w="3150" w:type="dxa"/>
          </w:tcPr>
          <w:p w14:paraId="167BBA5D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23A94FB6" w14:textId="32636833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CF5C" w14:textId="220DCB3A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16,663</w:t>
            </w:r>
          </w:p>
        </w:tc>
        <w:tc>
          <w:tcPr>
            <w:tcW w:w="270" w:type="dxa"/>
            <w:vAlign w:val="bottom"/>
          </w:tcPr>
          <w:p w14:paraId="38AF19CB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D14186" w14:textId="033B37F4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16D8E2" w14:textId="2A6D793F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B357C" w14:textId="14EEE1AC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>(1,159)</w:t>
            </w:r>
          </w:p>
        </w:tc>
        <w:tc>
          <w:tcPr>
            <w:tcW w:w="270" w:type="dxa"/>
            <w:vAlign w:val="bottom"/>
          </w:tcPr>
          <w:p w14:paraId="078FB8A8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BBA02" w14:textId="5A823961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0BA24F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EAAC2" w14:textId="43D41D3A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15,504</w:t>
            </w:r>
          </w:p>
        </w:tc>
      </w:tr>
      <w:tr w:rsidR="007F62E2" w:rsidRPr="00F73938" w14:paraId="0A2BD77D" w14:textId="77777777" w:rsidTr="00FB3CD9">
        <w:trPr>
          <w:trHeight w:val="720"/>
        </w:trPr>
        <w:tc>
          <w:tcPr>
            <w:tcW w:w="3150" w:type="dxa"/>
          </w:tcPr>
          <w:p w14:paraId="28931236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2D2E777D" w14:textId="047D7F3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B007" w14:textId="209B388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5,391</w:t>
            </w:r>
          </w:p>
        </w:tc>
        <w:tc>
          <w:tcPr>
            <w:tcW w:w="270" w:type="dxa"/>
            <w:vAlign w:val="bottom"/>
          </w:tcPr>
          <w:p w14:paraId="53652589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E8BD54A" w14:textId="571D45E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2FF088" w14:textId="2ACB9124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7224" w14:textId="7C72A30D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vAlign w:val="bottom"/>
          </w:tcPr>
          <w:p w14:paraId="78C695A8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685247" w14:textId="1DE5EF3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295E8F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D7C06" w14:textId="10DED15F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5,443</w:t>
            </w:r>
          </w:p>
        </w:tc>
      </w:tr>
      <w:tr w:rsidR="007F62E2" w:rsidRPr="00F73938" w14:paraId="458BC132" w14:textId="77777777" w:rsidTr="00FB3CD9">
        <w:tc>
          <w:tcPr>
            <w:tcW w:w="3150" w:type="dxa"/>
          </w:tcPr>
          <w:p w14:paraId="7667800A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สำรองค่าใช้จ่ายในการจัดการ</w:t>
            </w: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 xml:space="preserve">  </w:t>
            </w: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 </w:t>
            </w:r>
          </w:p>
          <w:p w14:paraId="60A7B712" w14:textId="52EC9C6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  สินไหมทดแทนที่ยังไม่ได้จัดสรร </w:t>
            </w: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br/>
              <w:t xml:space="preserve">   </w:t>
            </w: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(ULAE)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70EB9" w14:textId="23E52E5E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2,513</w:t>
            </w:r>
          </w:p>
        </w:tc>
        <w:tc>
          <w:tcPr>
            <w:tcW w:w="270" w:type="dxa"/>
            <w:vAlign w:val="bottom"/>
          </w:tcPr>
          <w:p w14:paraId="2D0954F9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215C67" w14:textId="21D94C1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6C993C" w14:textId="35824F1A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F7E52" w14:textId="02F74DFD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70" w:type="dxa"/>
            <w:vAlign w:val="bottom"/>
          </w:tcPr>
          <w:p w14:paraId="49DDDC71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5EADEB" w14:textId="591F192B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430C87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700E" w14:textId="6308AD36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2,861</w:t>
            </w:r>
          </w:p>
        </w:tc>
      </w:tr>
      <w:tr w:rsidR="007F62E2" w:rsidRPr="00F73938" w14:paraId="0EC3E3EB" w14:textId="77777777" w:rsidTr="00FB3CD9">
        <w:tc>
          <w:tcPr>
            <w:tcW w:w="3150" w:type="dxa"/>
          </w:tcPr>
          <w:p w14:paraId="1D7F7B99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56DA8" w14:textId="4CFF9A09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1,363</w:t>
            </w:r>
          </w:p>
        </w:tc>
        <w:tc>
          <w:tcPr>
            <w:tcW w:w="270" w:type="dxa"/>
            <w:vAlign w:val="bottom"/>
          </w:tcPr>
          <w:p w14:paraId="591E1434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59D651E" w14:textId="180B4D6B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3C8E09" w14:textId="11E2D1F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1DE77" w14:textId="66754E9F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vAlign w:val="bottom"/>
          </w:tcPr>
          <w:p w14:paraId="7D6043FB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1D02B2" w14:textId="284237B4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FD5317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9468A" w14:textId="68ED8550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1,428</w:t>
            </w:r>
          </w:p>
        </w:tc>
      </w:tr>
      <w:tr w:rsidR="007F62E2" w:rsidRPr="00F73938" w14:paraId="151492A7" w14:textId="77777777" w:rsidTr="00FB3CD9">
        <w:tc>
          <w:tcPr>
            <w:tcW w:w="3150" w:type="dxa"/>
          </w:tcPr>
          <w:p w14:paraId="0C0B6DCD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00EE1" w14:textId="1C7C5106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36,314</w:t>
            </w:r>
          </w:p>
        </w:tc>
        <w:tc>
          <w:tcPr>
            <w:tcW w:w="270" w:type="dxa"/>
            <w:vAlign w:val="bottom"/>
          </w:tcPr>
          <w:p w14:paraId="1DAF6519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C8538D" w14:textId="086EAA1F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C78ED1" w14:textId="423D03D1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A52F" w14:textId="2AFFE0F0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D3AF37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F5967B" w14:textId="04EBB8AB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9A9F14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56872" w14:textId="553913A6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36,314</w:t>
            </w:r>
          </w:p>
        </w:tc>
      </w:tr>
      <w:tr w:rsidR="007F62E2" w:rsidRPr="00F73938" w14:paraId="26D7D092" w14:textId="77777777" w:rsidTr="00FB3CD9">
        <w:tc>
          <w:tcPr>
            <w:tcW w:w="3150" w:type="dxa"/>
          </w:tcPr>
          <w:p w14:paraId="514AD976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855C52" w14:textId="4C424E3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111,212</w:t>
            </w:r>
          </w:p>
        </w:tc>
        <w:tc>
          <w:tcPr>
            <w:tcW w:w="270" w:type="dxa"/>
            <w:vAlign w:val="bottom"/>
          </w:tcPr>
          <w:p w14:paraId="0820F8B2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45446" w14:textId="19801BFB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338CDA" w14:textId="553A0DE8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89F2" w14:textId="33E55BA7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(7,944)</w:t>
            </w:r>
          </w:p>
        </w:tc>
        <w:tc>
          <w:tcPr>
            <w:tcW w:w="270" w:type="dxa"/>
            <w:vAlign w:val="bottom"/>
          </w:tcPr>
          <w:p w14:paraId="374BE168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31A1C" w14:textId="0D88F55F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(92)</w:t>
            </w:r>
          </w:p>
        </w:tc>
        <w:tc>
          <w:tcPr>
            <w:tcW w:w="270" w:type="dxa"/>
            <w:vAlign w:val="bottom"/>
          </w:tcPr>
          <w:p w14:paraId="78DDA160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84CDCB" w14:textId="7AD682FA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103,176</w:t>
            </w:r>
          </w:p>
        </w:tc>
      </w:tr>
      <w:tr w:rsidR="007F62E2" w:rsidRPr="00F73938" w14:paraId="0375DBC7" w14:textId="77777777" w:rsidTr="00FB3CD9">
        <w:tc>
          <w:tcPr>
            <w:tcW w:w="3150" w:type="dxa"/>
          </w:tcPr>
          <w:p w14:paraId="67182F19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3C34D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F161E5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C1F5E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F8260E" w14:textId="0591D6DA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D8D30F" w14:textId="77777777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25B679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D6197F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9CF94C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14C27C" w14:textId="77777777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F62E2" w:rsidRPr="00F73938" w14:paraId="2F897C60" w14:textId="77777777" w:rsidTr="00FB3CD9">
        <w:tc>
          <w:tcPr>
            <w:tcW w:w="3150" w:type="dxa"/>
          </w:tcPr>
          <w:p w14:paraId="1848F747" w14:textId="4342AF19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310FF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54160A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9CEFFD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EFD4F0" w14:textId="6B7C3F80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8CDE9" w14:textId="77777777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02B81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E1AEC2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FA197A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01E5B" w14:textId="77777777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F62E2" w:rsidRPr="00F73938" w14:paraId="5196A66B" w14:textId="77777777" w:rsidTr="00FB3CD9">
        <w:tc>
          <w:tcPr>
            <w:tcW w:w="3150" w:type="dxa"/>
          </w:tcPr>
          <w:p w14:paraId="48753755" w14:textId="4DB6F7C6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88428" w14:textId="2FCA6879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(10,296)</w:t>
            </w:r>
          </w:p>
        </w:tc>
        <w:tc>
          <w:tcPr>
            <w:tcW w:w="270" w:type="dxa"/>
            <w:vAlign w:val="bottom"/>
          </w:tcPr>
          <w:p w14:paraId="00149097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0C21447" w14:textId="1AA1A373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52C8ED" w14:textId="57AF725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2F021" w14:textId="42C18801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14:paraId="10F31F7F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0C0821" w14:textId="1D8E8292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A0AE49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AE743" w14:textId="01023594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(10,229)</w:t>
            </w:r>
          </w:p>
        </w:tc>
      </w:tr>
      <w:tr w:rsidR="007F62E2" w:rsidRPr="00F73938" w14:paraId="62ADAD59" w14:textId="77777777" w:rsidTr="00FB3CD9">
        <w:tc>
          <w:tcPr>
            <w:tcW w:w="3150" w:type="dxa"/>
          </w:tcPr>
          <w:p w14:paraId="579BB0C5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AD96823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ทางการเงินวัดมูลค่ายุติธรรม</w:t>
            </w:r>
          </w:p>
          <w:p w14:paraId="760AAAA5" w14:textId="517CAFC6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F7393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CFADB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24181D7" w14:textId="13505CF5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1EDF5B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96BA67D" w14:textId="749C354D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(13,002)</w:t>
            </w:r>
          </w:p>
        </w:tc>
        <w:tc>
          <w:tcPr>
            <w:tcW w:w="270" w:type="dxa"/>
            <w:vAlign w:val="bottom"/>
          </w:tcPr>
          <w:p w14:paraId="51DEC9C6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F8BE4" w14:textId="01327246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D6974D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7726FB" w14:textId="22BD8E38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  <w:vAlign w:val="bottom"/>
          </w:tcPr>
          <w:p w14:paraId="5F1F6C5C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CFC08" w14:textId="432716A1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(12,904)</w:t>
            </w:r>
          </w:p>
        </w:tc>
      </w:tr>
      <w:tr w:rsidR="007F62E2" w:rsidRPr="00F73938" w14:paraId="3E92941D" w14:textId="77777777" w:rsidTr="00FB3CD9">
        <w:tc>
          <w:tcPr>
            <w:tcW w:w="3150" w:type="dxa"/>
          </w:tcPr>
          <w:p w14:paraId="46E74C8E" w14:textId="52A6C7B0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F7393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70CB10" w14:textId="75BD473A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(10,296)</w:t>
            </w:r>
          </w:p>
        </w:tc>
        <w:tc>
          <w:tcPr>
            <w:tcW w:w="270" w:type="dxa"/>
            <w:vAlign w:val="bottom"/>
          </w:tcPr>
          <w:p w14:paraId="628EB18D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0EACF" w14:textId="4DFF2C86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393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(13,002)</w:t>
            </w:r>
          </w:p>
        </w:tc>
        <w:tc>
          <w:tcPr>
            <w:tcW w:w="270" w:type="dxa"/>
            <w:vAlign w:val="bottom"/>
          </w:tcPr>
          <w:p w14:paraId="2C2AF8BC" w14:textId="3090A2C3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95088F" w14:textId="4FDEAF5D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14:paraId="7B761BA1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EECD7" w14:textId="1EBCD566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  <w:vAlign w:val="bottom"/>
          </w:tcPr>
          <w:p w14:paraId="40A0EFF6" w14:textId="77777777" w:rsidR="007F62E2" w:rsidRPr="00F73938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2293F2" w14:textId="149960AA" w:rsidR="007F62E2" w:rsidRPr="00F73938" w:rsidRDefault="007F62E2" w:rsidP="007F62E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39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(23,133)</w:t>
            </w:r>
          </w:p>
        </w:tc>
      </w:tr>
    </w:tbl>
    <w:p w14:paraId="069BFB17" w14:textId="77777777" w:rsidR="00C116FB" w:rsidRDefault="00C116FB" w:rsidP="00C116FB">
      <w:pPr>
        <w:pStyle w:val="FSNoteNumbered"/>
        <w:numPr>
          <w:ilvl w:val="0"/>
          <w:numId w:val="0"/>
        </w:numPr>
        <w:tabs>
          <w:tab w:val="left" w:pos="450"/>
        </w:tabs>
        <w:spacing w:after="0"/>
        <w:ind w:left="1209" w:hanging="360"/>
        <w:rPr>
          <w:b/>
          <w:bCs/>
          <w:u w:val="none"/>
          <w:cs/>
        </w:rPr>
      </w:pPr>
    </w:p>
    <w:p w14:paraId="28FC4553" w14:textId="77777777" w:rsidR="00C116FB" w:rsidRDefault="00C116FB" w:rsidP="00C116FB">
      <w:pPr>
        <w:rPr>
          <w:rFonts w:cs="Arial"/>
          <w:cs/>
          <w:lang w:val="th-TH"/>
        </w:rPr>
      </w:pPr>
    </w:p>
    <w:p w14:paraId="4E8B75E0" w14:textId="69F4A679" w:rsidR="0029154B" w:rsidRPr="00CB549F" w:rsidRDefault="00E636B7" w:rsidP="008F7E44">
      <w:pPr>
        <w:pStyle w:val="FSNoteNumbered"/>
        <w:numPr>
          <w:ilvl w:val="0"/>
          <w:numId w:val="17"/>
        </w:numPr>
        <w:tabs>
          <w:tab w:val="left" w:pos="450"/>
        </w:tabs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ห</w:t>
      </w:r>
      <w:r w:rsidR="0029154B" w:rsidRPr="00CB549F">
        <w:rPr>
          <w:b/>
          <w:bCs/>
          <w:u w:val="none"/>
          <w:cs/>
        </w:rPr>
        <w:t>นี้สินอื่น</w:t>
      </w:r>
    </w:p>
    <w:tbl>
      <w:tblPr>
        <w:tblW w:w="919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58"/>
      </w:tblGrid>
      <w:tr w:rsidR="00717871" w:rsidRPr="00DC3DDD" w14:paraId="32DF6C48" w14:textId="77777777" w:rsidTr="00196A5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C0544" w:rsidRPr="00DC3DDD" w14:paraId="7FB906F3" w14:textId="77777777" w:rsidTr="003A04E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2C0544" w:rsidRPr="00DC3DDD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0850D2C4" w:rsidR="002C0544" w:rsidRPr="002C0544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2C0544" w:rsidRPr="00DC3DDD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18219651" w:rsidR="002C0544" w:rsidRPr="00DC3DDD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B3CD9" w:rsidRPr="00DC3DDD" w14:paraId="7EB3C6CA" w14:textId="77777777" w:rsidTr="003A04E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77777777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A5CE4" w14:textId="13AF4E05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FE291" w14:textId="6FFD9D85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12,086</w:t>
            </w:r>
          </w:p>
        </w:tc>
      </w:tr>
      <w:tr w:rsidR="00FB3CD9" w:rsidRPr="00DC3DDD" w14:paraId="1CB4ADEF" w14:textId="77777777" w:rsidTr="003A04E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2FBE11A" w14:textId="317A7269" w:rsidR="00FB3CD9" w:rsidRPr="00792E14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792C4" w14:textId="01BA0EC0" w:rsidR="00FB3CD9" w:rsidRPr="000333B2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C62764" w14:textId="77777777" w:rsidR="00FB3CD9" w:rsidRPr="00792E14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BE21E64" w14:textId="0911799D" w:rsidR="00FB3CD9" w:rsidRPr="00792E14" w:rsidRDefault="000437DD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B3CD9" w:rsidRPr="00DC3DDD" w14:paraId="679AC34C" w14:textId="77777777" w:rsidTr="003A04E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77777777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5A0B3D" w14:textId="48C14A2E" w:rsidR="00FB3CD9" w:rsidRPr="000333B2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A4BCD" w14:textId="03B63D1D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437DD">
              <w:rPr>
                <w:rFonts w:asciiTheme="majorBidi" w:hAnsiTheme="majorBidi" w:cstheme="majorBidi"/>
                <w:sz w:val="28"/>
                <w:szCs w:val="28"/>
              </w:rPr>
              <w:t>6,152</w:t>
            </w:r>
          </w:p>
        </w:tc>
      </w:tr>
      <w:tr w:rsidR="00FB3CD9" w:rsidRPr="005067F3" w14:paraId="2B139C90" w14:textId="77777777" w:rsidTr="003A04E8">
        <w:trPr>
          <w:trHeight w:val="431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B9B22" w14:textId="66604FFE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55,584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FB3CD9" w:rsidRPr="00DC3DDD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30F01" w14:textId="76F2A7A6" w:rsidR="00FB3CD9" w:rsidRPr="00713B32" w:rsidRDefault="00FB3CD9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38,238</w:t>
            </w:r>
          </w:p>
        </w:tc>
      </w:tr>
    </w:tbl>
    <w:p w14:paraId="73EB121F" w14:textId="68ED962F" w:rsidR="00FB3CD9" w:rsidRDefault="00390616" w:rsidP="000C7F80">
      <w:pPr>
        <w:pStyle w:val="FSNoteNumbered"/>
        <w:numPr>
          <w:ilvl w:val="0"/>
          <w:numId w:val="0"/>
        </w:numPr>
        <w:tabs>
          <w:tab w:val="left" w:pos="450"/>
        </w:tabs>
        <w:spacing w:after="0"/>
        <w:rPr>
          <w:b/>
          <w:bCs/>
          <w:u w:val="none"/>
          <w:cs/>
        </w:rPr>
      </w:pPr>
      <w:r w:rsidRPr="00390616">
        <w:rPr>
          <w:rFonts w:hint="cs"/>
          <w:b/>
          <w:bCs/>
          <w:u w:val="none"/>
          <w:cs/>
        </w:rPr>
        <w:t xml:space="preserve">21.1 </w:t>
      </w:r>
      <w:r>
        <w:rPr>
          <w:rFonts w:hint="cs"/>
          <w:b/>
          <w:bCs/>
          <w:u w:val="none"/>
          <w:cs/>
        </w:rPr>
        <w:t xml:space="preserve"> </w:t>
      </w:r>
      <w:r w:rsidR="000C7F80" w:rsidRPr="000C7F80">
        <w:rPr>
          <w:b/>
          <w:bCs/>
          <w:u w:val="none"/>
          <w:cs/>
        </w:rPr>
        <w:t>หนี้สินตามสัญญาเช่า</w:t>
      </w:r>
    </w:p>
    <w:p w14:paraId="6031AB7B" w14:textId="4A1BAE5F" w:rsidR="000C7F80" w:rsidRDefault="000379C8" w:rsidP="000C7F80">
      <w:pPr>
        <w:tabs>
          <w:tab w:val="clear" w:pos="454"/>
          <w:tab w:val="left" w:pos="450"/>
          <w:tab w:val="left" w:pos="144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0379C8">
        <w:rPr>
          <w:rFonts w:asciiTheme="majorBidi" w:hAnsiTheme="majorBidi"/>
          <w:sz w:val="28"/>
          <w:szCs w:val="28"/>
          <w:cs/>
        </w:rPr>
        <w:t>รายละเอียดตามอายุคงเหลือของหนี้สินตามสัญญาเช่า มีดังนี้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0C7F80" w:rsidRPr="00E34BE6" w14:paraId="381924E0" w14:textId="77777777" w:rsidTr="000379C8">
        <w:tc>
          <w:tcPr>
            <w:tcW w:w="8010" w:type="dxa"/>
          </w:tcPr>
          <w:p w14:paraId="6C8C874A" w14:textId="6DBCB3E3" w:rsidR="000C7F80" w:rsidRPr="00E34BE6" w:rsidRDefault="000C7F80" w:rsidP="000C7F8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F1A84" w14:textId="148420EB" w:rsidR="000C7F80" w:rsidRPr="00E34BE6" w:rsidRDefault="000C7F80" w:rsidP="000C7F80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0C7F80" w:rsidRPr="00E34BE6" w14:paraId="4A69A4CC" w14:textId="77777777" w:rsidTr="000379C8">
        <w:tc>
          <w:tcPr>
            <w:tcW w:w="8010" w:type="dxa"/>
          </w:tcPr>
          <w:p w14:paraId="37A886EF" w14:textId="3BA6EDBD" w:rsidR="000C7F80" w:rsidRPr="00E34BE6" w:rsidRDefault="000C7F80" w:rsidP="000C7F8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D4555" w14:textId="62339F2B" w:rsidR="000C7F80" w:rsidRPr="00E34BE6" w:rsidRDefault="000C7F80" w:rsidP="000C7F80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7F80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31 </w:t>
            </w:r>
            <w:r w:rsidRPr="000C7F80">
              <w:rPr>
                <w:rFonts w:asciiTheme="majorBidi" w:eastAsia="Arial Unicode MS" w:hAnsi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eastAsia="Arial Unicode MS" w:hAnsiTheme="majorBidi"/>
                <w:sz w:val="28"/>
                <w:szCs w:val="28"/>
              </w:rPr>
              <w:t>2563</w:t>
            </w:r>
          </w:p>
        </w:tc>
      </w:tr>
      <w:tr w:rsidR="000C7F80" w:rsidRPr="00E34BE6" w14:paraId="314D0A4A" w14:textId="77777777" w:rsidTr="000379C8">
        <w:tc>
          <w:tcPr>
            <w:tcW w:w="8010" w:type="dxa"/>
            <w:shd w:val="clear" w:color="auto" w:fill="auto"/>
            <w:vAlign w:val="bottom"/>
            <w:hideMark/>
          </w:tcPr>
          <w:p w14:paraId="51E3F48F" w14:textId="7964AF7D" w:rsidR="000C7F80" w:rsidRPr="00E34BE6" w:rsidRDefault="000C7F80" w:rsidP="000C7F80">
            <w:pPr>
              <w:ind w:left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9F29C" w14:textId="77777777" w:rsidR="000C7F80" w:rsidRPr="00E34BE6" w:rsidRDefault="000C7F80" w:rsidP="000C7F8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F80" w:rsidRPr="00E34BE6" w14:paraId="4AD8A344" w14:textId="77777777" w:rsidTr="000379C8">
        <w:tc>
          <w:tcPr>
            <w:tcW w:w="8010" w:type="dxa"/>
            <w:shd w:val="clear" w:color="auto" w:fill="auto"/>
            <w:vAlign w:val="bottom"/>
            <w:hideMark/>
          </w:tcPr>
          <w:p w14:paraId="73907486" w14:textId="376C7A48" w:rsidR="000C7F80" w:rsidRPr="00E34BE6" w:rsidRDefault="000C7F80" w:rsidP="000379C8">
            <w:pPr>
              <w:tabs>
                <w:tab w:val="clear" w:pos="680"/>
              </w:tabs>
              <w:ind w:left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="0003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0379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03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32900" w14:textId="77777777" w:rsidR="000C7F80" w:rsidRPr="007969A5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4,054</w:t>
            </w:r>
          </w:p>
        </w:tc>
      </w:tr>
      <w:tr w:rsidR="000C7F80" w:rsidRPr="00E34BE6" w14:paraId="4302A342" w14:textId="77777777" w:rsidTr="000379C8">
        <w:tc>
          <w:tcPr>
            <w:tcW w:w="8010" w:type="dxa"/>
            <w:shd w:val="clear" w:color="auto" w:fill="auto"/>
            <w:hideMark/>
          </w:tcPr>
          <w:p w14:paraId="73FC3F5E" w14:textId="70EFA079" w:rsidR="000C7F80" w:rsidRPr="00E34BE6" w:rsidRDefault="000C7F80" w:rsidP="000379C8">
            <w:pPr>
              <w:tabs>
                <w:tab w:val="clear" w:pos="680"/>
              </w:tabs>
              <w:ind w:left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="000379C8"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 w:rsidR="000379C8">
              <w:rPr>
                <w:rFonts w:asciiTheme="majorBidi" w:hAnsiTheme="majorBidi"/>
                <w:sz w:val="28"/>
                <w:szCs w:val="28"/>
              </w:rPr>
              <w:t>1</w:t>
            </w:r>
            <w:r w:rsidR="000379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379C8">
              <w:rPr>
                <w:rFonts w:asciiTheme="majorBidi" w:hAnsiTheme="majorBidi"/>
                <w:sz w:val="28"/>
                <w:szCs w:val="28"/>
              </w:rPr>
              <w:t>-</w:t>
            </w:r>
            <w:r w:rsidR="000379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379C8">
              <w:rPr>
                <w:rFonts w:asciiTheme="majorBidi" w:hAnsiTheme="majorBidi"/>
                <w:sz w:val="28"/>
                <w:szCs w:val="28"/>
              </w:rPr>
              <w:t>2</w:t>
            </w:r>
            <w:r w:rsidR="000379C8"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7E6EB" w14:textId="77777777" w:rsidR="000C7F80" w:rsidRPr="007969A5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3,849</w:t>
            </w:r>
          </w:p>
        </w:tc>
      </w:tr>
      <w:tr w:rsidR="000C7F80" w:rsidRPr="00E34BE6" w14:paraId="2537729B" w14:textId="77777777" w:rsidTr="000379C8">
        <w:tc>
          <w:tcPr>
            <w:tcW w:w="8010" w:type="dxa"/>
            <w:shd w:val="clear" w:color="auto" w:fill="auto"/>
            <w:hideMark/>
          </w:tcPr>
          <w:p w14:paraId="573DE54E" w14:textId="0443D59F" w:rsidR="000C7F80" w:rsidRPr="00E34BE6" w:rsidRDefault="000C7F80" w:rsidP="000379C8">
            <w:pPr>
              <w:tabs>
                <w:tab w:val="clear" w:pos="680"/>
              </w:tabs>
              <w:ind w:left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="000379C8"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 w:rsidR="000437DD">
              <w:rPr>
                <w:rFonts w:asciiTheme="majorBidi" w:hAnsiTheme="majorBidi"/>
                <w:sz w:val="28"/>
                <w:szCs w:val="28"/>
              </w:rPr>
              <w:t>2</w:t>
            </w:r>
            <w:r w:rsidR="000379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379C8">
              <w:rPr>
                <w:rFonts w:asciiTheme="majorBidi" w:hAnsiTheme="majorBidi"/>
                <w:sz w:val="28"/>
                <w:szCs w:val="28"/>
              </w:rPr>
              <w:t>-</w:t>
            </w:r>
            <w:r w:rsidR="000379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437DD">
              <w:rPr>
                <w:rFonts w:asciiTheme="majorBidi" w:hAnsiTheme="majorBidi"/>
                <w:sz w:val="28"/>
                <w:szCs w:val="28"/>
              </w:rPr>
              <w:t>3</w:t>
            </w:r>
            <w:r w:rsidR="000379C8"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2C25D" w14:textId="77777777" w:rsidR="000C7F80" w:rsidRPr="007969A5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2,123</w:t>
            </w:r>
          </w:p>
        </w:tc>
      </w:tr>
      <w:tr w:rsidR="000C7F80" w:rsidRPr="00E34BE6" w14:paraId="6A6BD0A4" w14:textId="77777777" w:rsidTr="000379C8">
        <w:tc>
          <w:tcPr>
            <w:tcW w:w="8010" w:type="dxa"/>
            <w:shd w:val="clear" w:color="auto" w:fill="auto"/>
            <w:vAlign w:val="bottom"/>
          </w:tcPr>
          <w:p w14:paraId="5B3471DC" w14:textId="0FFAD36B" w:rsidR="000C7F80" w:rsidRPr="00E34BE6" w:rsidRDefault="000C7F80" w:rsidP="000C7F80">
            <w:pPr>
              <w:ind w:left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00DEB1" w14:textId="77777777" w:rsidR="000C7F80" w:rsidRPr="007969A5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9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10,026</w:t>
            </w:r>
          </w:p>
        </w:tc>
      </w:tr>
      <w:tr w:rsidR="000C7F80" w:rsidRPr="00E34BE6" w14:paraId="5BE9C987" w14:textId="77777777" w:rsidTr="000379C8">
        <w:tc>
          <w:tcPr>
            <w:tcW w:w="8010" w:type="dxa"/>
            <w:shd w:val="clear" w:color="auto" w:fill="auto"/>
            <w:vAlign w:val="bottom"/>
          </w:tcPr>
          <w:p w14:paraId="45300117" w14:textId="77777777" w:rsidR="000C7F80" w:rsidRPr="00E34BE6" w:rsidRDefault="000C7F80" w:rsidP="000C7F80">
            <w:pPr>
              <w:ind w:left="3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69D34" w14:textId="77777777" w:rsidR="000C7F80" w:rsidRPr="007969A5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7F80" w:rsidRPr="00E34BE6" w14:paraId="6E30F37A" w14:textId="77777777" w:rsidTr="000379C8">
        <w:tc>
          <w:tcPr>
            <w:tcW w:w="8010" w:type="dxa"/>
            <w:shd w:val="clear" w:color="auto" w:fill="auto"/>
            <w:vAlign w:val="bottom"/>
            <w:hideMark/>
          </w:tcPr>
          <w:p w14:paraId="32E520A0" w14:textId="57AC9068" w:rsidR="000C7F80" w:rsidRPr="00E34BE6" w:rsidRDefault="000379C8" w:rsidP="000379C8">
            <w:pPr>
              <w:tabs>
                <w:tab w:val="left" w:pos="851"/>
              </w:tabs>
              <w:ind w:left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="000C7F80"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17923" w14:textId="77777777" w:rsidR="000C7F80" w:rsidRPr="007969A5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10,604</w:t>
            </w:r>
          </w:p>
        </w:tc>
      </w:tr>
      <w:tr w:rsidR="000C7F80" w:rsidRPr="00E34BE6" w14:paraId="280C288E" w14:textId="77777777" w:rsidTr="000379C8">
        <w:tc>
          <w:tcPr>
            <w:tcW w:w="8010" w:type="dxa"/>
            <w:shd w:val="clear" w:color="auto" w:fill="auto"/>
            <w:vAlign w:val="bottom"/>
            <w:hideMark/>
          </w:tcPr>
          <w:p w14:paraId="66F97F43" w14:textId="37CCFF09" w:rsidR="000C7F80" w:rsidRPr="00E34BE6" w:rsidRDefault="000C7F80" w:rsidP="000C7F80">
            <w:pPr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0437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41592" w14:textId="77777777" w:rsidR="000C7F80" w:rsidRPr="007969A5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(578)</w:t>
            </w:r>
          </w:p>
        </w:tc>
      </w:tr>
      <w:tr w:rsidR="000C7F80" w:rsidRPr="00E34BE6" w14:paraId="3973341A" w14:textId="77777777" w:rsidTr="000379C8">
        <w:tc>
          <w:tcPr>
            <w:tcW w:w="8010" w:type="dxa"/>
            <w:shd w:val="clear" w:color="auto" w:fill="auto"/>
            <w:vAlign w:val="bottom"/>
          </w:tcPr>
          <w:p w14:paraId="757C90FF" w14:textId="5F909A59" w:rsidR="000C7F80" w:rsidRPr="00E34BE6" w:rsidRDefault="000C7F80" w:rsidP="000C7F80">
            <w:pPr>
              <w:ind w:left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3766E" w14:textId="77777777" w:rsidR="000C7F80" w:rsidRPr="007969A5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9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10,026</w:t>
            </w:r>
          </w:p>
        </w:tc>
      </w:tr>
    </w:tbl>
    <w:p w14:paraId="101D9947" w14:textId="5D3A5AA4" w:rsidR="000379C8" w:rsidRPr="00D479ED" w:rsidRDefault="000379C8" w:rsidP="00E53368">
      <w:pPr>
        <w:tabs>
          <w:tab w:val="left" w:pos="1440"/>
        </w:tabs>
        <w:spacing w:before="120"/>
        <w:ind w:left="44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/>
          <w:sz w:val="28"/>
          <w:szCs w:val="28"/>
        </w:rPr>
        <w:t>31</w:t>
      </w:r>
      <w:r w:rsidRPr="000379C8">
        <w:rPr>
          <w:rFonts w:asciiTheme="majorBidi" w:hAnsiTheme="majorBidi"/>
          <w:sz w:val="28"/>
          <w:szCs w:val="28"/>
          <w:cs/>
        </w:rPr>
        <w:t xml:space="preserve"> มีนาคม </w:t>
      </w:r>
      <w:r>
        <w:rPr>
          <w:rFonts w:asciiTheme="majorBidi" w:hAnsiTheme="majorBidi"/>
          <w:sz w:val="28"/>
          <w:szCs w:val="28"/>
        </w:rPr>
        <w:t>2563</w:t>
      </w:r>
      <w:r w:rsidRPr="000379C8">
        <w:rPr>
          <w:rFonts w:asciiTheme="majorBidi" w:hAnsiTheme="majorBidi"/>
          <w:sz w:val="28"/>
          <w:szCs w:val="28"/>
          <w:cs/>
        </w:rPr>
        <w:t xml:space="preserve"> ดอกเบี้ยจ่ายจากหนี้สินตามสัญญาเช่าจำนวน</w:t>
      </w:r>
      <w:r w:rsidR="00D479ED">
        <w:rPr>
          <w:rFonts w:asciiTheme="majorBidi" w:hAnsiTheme="majorBidi"/>
          <w:sz w:val="28"/>
          <w:szCs w:val="28"/>
        </w:rPr>
        <w:t xml:space="preserve"> 0.2 </w:t>
      </w:r>
      <w:r w:rsidR="00D479ED">
        <w:rPr>
          <w:rFonts w:asciiTheme="majorBidi" w:hAnsiTheme="majorBidi" w:hint="cs"/>
          <w:sz w:val="28"/>
          <w:szCs w:val="28"/>
          <w:cs/>
        </w:rPr>
        <w:t>ล้านบาท</w:t>
      </w:r>
      <w:r w:rsidR="00D479ED" w:rsidRPr="00D479ED">
        <w:rPr>
          <w:rFonts w:asciiTheme="majorBidi" w:hAnsiTheme="majorBidi"/>
          <w:sz w:val="28"/>
          <w:szCs w:val="28"/>
          <w:cs/>
        </w:rPr>
        <w:t>แสดงเป็น</w:t>
      </w:r>
      <w:r w:rsidR="00E53368">
        <w:rPr>
          <w:rFonts w:asciiTheme="majorBidi" w:hAnsiTheme="majorBidi"/>
          <w:sz w:val="28"/>
          <w:szCs w:val="28"/>
        </w:rPr>
        <w:br/>
      </w:r>
      <w:r w:rsidR="00D479ED" w:rsidRPr="00D479ED">
        <w:rPr>
          <w:rFonts w:asciiTheme="majorBidi" w:hAnsiTheme="majorBidi"/>
          <w:sz w:val="28"/>
          <w:szCs w:val="28"/>
          <w:cs/>
        </w:rPr>
        <w:t>ส่วนหนึ่งของ “ค่าใช้จ่ายในการดำเนินงาน” ในงบกำไรขาดทุนเบ็ดเสร็จ</w:t>
      </w:r>
    </w:p>
    <w:p w14:paraId="2B70E7DF" w14:textId="7660C5DE" w:rsidR="00183132" w:rsidRPr="009E43C8" w:rsidRDefault="00183132" w:rsidP="00FB3CD9">
      <w:pPr>
        <w:pStyle w:val="FSNoteNumbered"/>
        <w:numPr>
          <w:ilvl w:val="0"/>
          <w:numId w:val="17"/>
        </w:numPr>
        <w:tabs>
          <w:tab w:val="left" w:pos="450"/>
        </w:tabs>
        <w:spacing w:before="120" w:after="120"/>
        <w:ind w:left="547" w:hanging="547"/>
        <w:rPr>
          <w:b/>
          <w:bCs/>
          <w:u w:val="none"/>
          <w:cs/>
        </w:rPr>
      </w:pPr>
      <w:r w:rsidRPr="009E43C8">
        <w:rPr>
          <w:b/>
          <w:bCs/>
          <w:u w:val="none"/>
          <w:cs/>
        </w:rPr>
        <w:t>ทุนเรือนหุ้น</w:t>
      </w:r>
    </w:p>
    <w:p w14:paraId="257C207E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5F74A62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AED4574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B8E414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6B9F08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AC0C602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078F4DF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B56E70D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FEAC7F8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D0664CF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95652B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FB0C1BF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05B94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65A2444A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D22C71E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A3D8384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4EB52F2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2D9C848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7E55F1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57E4656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5B179F9" w14:textId="10CA82E7" w:rsidR="009F7C25" w:rsidRPr="00824832" w:rsidRDefault="009F7C25" w:rsidP="00196A57">
      <w:pPr>
        <w:pStyle w:val="ListParagraph"/>
        <w:widowControl w:val="0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/>
        <w:contextualSpacing w:val="0"/>
        <w:jc w:val="thaiDistribute"/>
        <w:textAlignment w:val="baseline"/>
        <w:rPr>
          <w:rFonts w:ascii="Angsana New" w:eastAsia="Angsana New" w:hAnsi="Angsana New"/>
          <w:sz w:val="28"/>
          <w:szCs w:val="28"/>
          <w:cs/>
          <w:lang w:val="th-TH"/>
        </w:rPr>
      </w:pP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ที่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ประชุมวิสามัญผู้ถือหุ้นครั้งที่ </w:t>
      </w:r>
      <w:r w:rsidR="00AE1F52">
        <w:rPr>
          <w:rFonts w:ascii="Angsana New" w:eastAsia="Angsana New" w:hAnsi="Angsana New"/>
          <w:sz w:val="28"/>
          <w:szCs w:val="28"/>
        </w:rPr>
        <w:t xml:space="preserve">1/2562 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เมื่อวันที่</w:t>
      </w:r>
      <w:r w:rsidR="009A7A54" w:rsidRPr="0079009B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AE1F52">
        <w:rPr>
          <w:rFonts w:ascii="Angsana New" w:eastAsia="Angsana New" w:hAnsi="Angsana New"/>
          <w:sz w:val="28"/>
          <w:szCs w:val="28"/>
        </w:rPr>
        <w:t xml:space="preserve">28 </w:t>
      </w:r>
      <w:r w:rsidR="00DB4031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มิถุนายน</w:t>
      </w:r>
      <w:r w:rsidR="00B34823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AE1F52">
        <w:rPr>
          <w:rFonts w:ascii="Angsana New" w:eastAsia="Angsana New" w:hAnsi="Angsana New"/>
          <w:sz w:val="28"/>
          <w:szCs w:val="28"/>
        </w:rPr>
        <w:t>2562</w:t>
      </w:r>
      <w:r w:rsidR="00B34823" w:rsidRPr="0079009B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ได้มีมติอนุมัติกระบวนการเพิ่มทุนของบริษัทโดยมีรายละเอียดดังนี้</w:t>
      </w:r>
    </w:p>
    <w:p w14:paraId="14A1393A" w14:textId="53A23F72" w:rsidR="009F7C25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อนุมัติการลดทุนจดทะเบียนของบริษัทจากจำนวน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1,326,518,451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บาท เป็น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1,081,754,992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บาท โดยการยกเลิก</w:t>
      </w:r>
      <w:r w:rsidR="009E43C8">
        <w:rPr>
          <w:rFonts w:ascii="Angsana New" w:hAnsi="Angsana New"/>
          <w:spacing w:val="-4"/>
          <w:sz w:val="28"/>
          <w:szCs w:val="28"/>
          <w:cs/>
        </w:rPr>
        <w:br/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หุ้นสามัญที่ได้จดทะเบียนแล้ว แต่ยังไม่ได้ออกจำหน่ายจำนวน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244,763,459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="00E47B91">
        <w:rPr>
          <w:rFonts w:ascii="Angsana New" w:hAnsi="Angsana New"/>
          <w:spacing w:val="-4"/>
          <w:sz w:val="28"/>
          <w:szCs w:val="28"/>
        </w:rPr>
        <w:t>1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บาท รวมทั้งการแก้ไขหนังสือบริคณห์สนธิให้สอดคล้องกับการลดทุนจดทะเบียนดังกล่าว</w:t>
      </w:r>
      <w:r w:rsidR="00CC3C94"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="009177FD">
        <w:rPr>
          <w:rFonts w:ascii="Angsana New" w:hAnsi="Angsana New" w:hint="cs"/>
          <w:spacing w:val="-4"/>
          <w:sz w:val="28"/>
          <w:szCs w:val="28"/>
          <w:cs/>
        </w:rPr>
        <w:t>ทั้งนี้</w:t>
      </w:r>
      <w:r w:rsidR="0015395F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9177FD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="00CC3C94" w:rsidRPr="00824832">
        <w:rPr>
          <w:rFonts w:ascii="Angsana New" w:hAnsi="Angsana New"/>
          <w:spacing w:val="-4"/>
          <w:sz w:val="28"/>
          <w:szCs w:val="28"/>
          <w:cs/>
        </w:rPr>
        <w:t xml:space="preserve">จดทะเบียนลดทุนกับกระทรวงพาณิชย์แล้วเมื่อวันที่ </w:t>
      </w:r>
      <w:r w:rsidR="00CC3C94" w:rsidRPr="00824832">
        <w:rPr>
          <w:rFonts w:ascii="Angsana New" w:hAnsi="Angsana New"/>
          <w:spacing w:val="-4"/>
          <w:sz w:val="28"/>
          <w:szCs w:val="28"/>
        </w:rPr>
        <w:t xml:space="preserve">29 </w:t>
      </w:r>
      <w:r w:rsidR="00CC3C94" w:rsidRPr="00824832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="00CC3C94" w:rsidRPr="00824832">
        <w:rPr>
          <w:rFonts w:ascii="Angsana New" w:hAnsi="Angsana New"/>
          <w:spacing w:val="-4"/>
          <w:sz w:val="28"/>
          <w:szCs w:val="28"/>
        </w:rPr>
        <w:t>2562</w:t>
      </w:r>
    </w:p>
    <w:p w14:paraId="2C6FFC13" w14:textId="77777777" w:rsid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328DAFDA" w14:textId="77777777" w:rsid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00A01125" w14:textId="77777777" w:rsidR="007F7BD1" w:rsidRP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081D1701" w14:textId="38F2E928" w:rsidR="009F7C25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E43C8">
        <w:rPr>
          <w:rFonts w:ascii="Angsana New" w:hAnsi="Angsana New" w:hint="cs"/>
          <w:sz w:val="28"/>
          <w:szCs w:val="28"/>
          <w:cs/>
        </w:rPr>
        <w:lastRenderedPageBreak/>
        <w:t>อนุมัติการลดทุนจดทะเบียน</w:t>
      </w:r>
      <w:r w:rsidR="00F452F0" w:rsidRPr="009E43C8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9E43C8">
        <w:rPr>
          <w:rFonts w:ascii="Angsana New" w:hAnsi="Angsana New" w:hint="cs"/>
          <w:sz w:val="28"/>
          <w:szCs w:val="28"/>
          <w:cs/>
        </w:rPr>
        <w:t xml:space="preserve">ของบริษัทจำนวน </w:t>
      </w:r>
      <w:r w:rsidRPr="009E43C8">
        <w:rPr>
          <w:rFonts w:ascii="Angsana New" w:hAnsi="Angsana New"/>
          <w:sz w:val="28"/>
          <w:szCs w:val="28"/>
        </w:rPr>
        <w:t xml:space="preserve">540,877,496 </w:t>
      </w:r>
      <w:r w:rsidRPr="009E43C8">
        <w:rPr>
          <w:rFonts w:ascii="Angsana New" w:hAnsi="Angsana New" w:hint="cs"/>
          <w:sz w:val="28"/>
          <w:szCs w:val="28"/>
          <w:cs/>
        </w:rPr>
        <w:t>บาท จากทุนจดทะเบียน</w:t>
      </w:r>
      <w:r w:rsidR="00F452F0" w:rsidRPr="009E43C8">
        <w:rPr>
          <w:rFonts w:ascii="Angsana New" w:hAnsi="Angsana New" w:hint="cs"/>
          <w:sz w:val="28"/>
          <w:szCs w:val="28"/>
          <w:cs/>
        </w:rPr>
        <w:t>และ</w:t>
      </w:r>
      <w:r w:rsidR="009E43C8" w:rsidRPr="009E43C8">
        <w:rPr>
          <w:rFonts w:ascii="Angsana New" w:hAnsi="Angsana New"/>
          <w:sz w:val="28"/>
          <w:szCs w:val="28"/>
          <w:cs/>
        </w:rPr>
        <w:br/>
      </w:r>
      <w:r w:rsidR="00F452F0" w:rsidRPr="009E43C8">
        <w:rPr>
          <w:rFonts w:ascii="Angsana New" w:hAnsi="Angsana New" w:hint="cs"/>
          <w:sz w:val="28"/>
          <w:szCs w:val="28"/>
          <w:cs/>
        </w:rPr>
        <w:t>ทุนชำระแล้ว</w:t>
      </w:r>
      <w:r w:rsidRPr="009E43C8">
        <w:rPr>
          <w:rFonts w:ascii="Angsana New" w:hAnsi="Angsana New" w:hint="cs"/>
          <w:sz w:val="28"/>
          <w:szCs w:val="28"/>
          <w:cs/>
        </w:rPr>
        <w:t xml:space="preserve">เดิม </w:t>
      </w:r>
      <w:r w:rsidRPr="009E43C8">
        <w:rPr>
          <w:rFonts w:ascii="Angsana New" w:hAnsi="Angsana New"/>
          <w:sz w:val="28"/>
          <w:szCs w:val="28"/>
        </w:rPr>
        <w:t xml:space="preserve">1,081,754,992 </w:t>
      </w:r>
      <w:r w:rsidR="00D45CF1" w:rsidRPr="009E43C8">
        <w:rPr>
          <w:rFonts w:ascii="Angsana New" w:hAnsi="Angsana New" w:hint="cs"/>
          <w:sz w:val="28"/>
          <w:szCs w:val="28"/>
          <w:cs/>
        </w:rPr>
        <w:t>บาท</w:t>
      </w:r>
      <w:r w:rsidRPr="009E43C8">
        <w:rPr>
          <w:rFonts w:ascii="Angsana New" w:hAnsi="Angsana New" w:hint="cs"/>
          <w:sz w:val="28"/>
          <w:szCs w:val="28"/>
          <w:cs/>
        </w:rPr>
        <w:t>เป็นทุนจดทะเบียน</w:t>
      </w:r>
      <w:r w:rsidR="00F452F0" w:rsidRPr="009E43C8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9E43C8">
        <w:rPr>
          <w:rFonts w:ascii="Angsana New" w:hAnsi="Angsana New" w:hint="cs"/>
          <w:sz w:val="28"/>
          <w:szCs w:val="28"/>
          <w:cs/>
        </w:rPr>
        <w:t xml:space="preserve">ใหม่จำนวน </w:t>
      </w:r>
      <w:r w:rsidRPr="009E43C8">
        <w:rPr>
          <w:rFonts w:ascii="Angsana New" w:hAnsi="Angsana New"/>
          <w:sz w:val="28"/>
          <w:szCs w:val="28"/>
        </w:rPr>
        <w:t xml:space="preserve">540,877,496 </w:t>
      </w:r>
      <w:r w:rsidRPr="009E43C8">
        <w:rPr>
          <w:rFonts w:ascii="Angsana New" w:hAnsi="Angsana New" w:hint="cs"/>
          <w:sz w:val="28"/>
          <w:szCs w:val="28"/>
          <w:cs/>
        </w:rPr>
        <w:t>บาท โดย</w:t>
      </w:r>
      <w:r w:rsidR="00936959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>การลดมูลค่าที่ตราไว้ของหุ้น</w:t>
      </w:r>
      <w:r w:rsidR="00F452F0" w:rsidRPr="009E43C8">
        <w:rPr>
          <w:rFonts w:ascii="Angsana New" w:hAnsi="Angsana New" w:hint="cs"/>
          <w:sz w:val="28"/>
          <w:szCs w:val="28"/>
          <w:cs/>
        </w:rPr>
        <w:t>สามัญ</w:t>
      </w:r>
      <w:r w:rsidRPr="009E43C8">
        <w:rPr>
          <w:rFonts w:ascii="Angsana New" w:hAnsi="Angsana New" w:hint="cs"/>
          <w:sz w:val="28"/>
          <w:szCs w:val="28"/>
          <w:cs/>
        </w:rPr>
        <w:t xml:space="preserve"> จากหุ้นละ </w:t>
      </w:r>
      <w:r w:rsidR="00E47B91" w:rsidRPr="009E43C8">
        <w:rPr>
          <w:rFonts w:ascii="Angsana New" w:hAnsi="Angsana New"/>
          <w:sz w:val="28"/>
          <w:szCs w:val="28"/>
        </w:rPr>
        <w:t xml:space="preserve">1 </w:t>
      </w:r>
      <w:r w:rsidRPr="009E43C8">
        <w:rPr>
          <w:rFonts w:ascii="Angsana New" w:hAnsi="Angsana New" w:hint="cs"/>
          <w:sz w:val="28"/>
          <w:szCs w:val="28"/>
          <w:cs/>
        </w:rPr>
        <w:t xml:space="preserve">บาท เป็นหุ้นละ </w:t>
      </w:r>
      <w:r w:rsidRPr="009E43C8">
        <w:rPr>
          <w:rFonts w:ascii="Angsana New" w:hAnsi="Angsana New"/>
          <w:sz w:val="28"/>
          <w:szCs w:val="28"/>
        </w:rPr>
        <w:t xml:space="preserve">0.50 </w:t>
      </w:r>
      <w:r w:rsidRPr="009E43C8">
        <w:rPr>
          <w:rFonts w:ascii="Angsana New" w:hAnsi="Angsana New" w:hint="cs"/>
          <w:sz w:val="28"/>
          <w:szCs w:val="28"/>
          <w:cs/>
        </w:rPr>
        <w:t>บาท เพื่อหักลบส่วนต่ำกว่ามูลค่าหุ้น และชดเชยผลขาดทุนสะสมบางส่วน รวมทั้งการแก้ไขหนังสือบริคณห์สนธิให้สอดคล้องกับการลดทุนจดทะเบียน</w:t>
      </w:r>
      <w:r w:rsidR="00F452F0" w:rsidRPr="009E43C8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9E43C8">
        <w:rPr>
          <w:rFonts w:ascii="Angsana New" w:hAnsi="Angsana New" w:hint="cs"/>
          <w:sz w:val="28"/>
          <w:szCs w:val="28"/>
          <w:cs/>
        </w:rPr>
        <w:t>ดังกล่าว</w:t>
      </w:r>
      <w:r w:rsidR="00CC3C94" w:rsidRPr="009E43C8">
        <w:rPr>
          <w:rFonts w:ascii="Angsana New" w:hAnsi="Angsana New"/>
          <w:sz w:val="28"/>
          <w:szCs w:val="28"/>
        </w:rPr>
        <w:t xml:space="preserve"> </w:t>
      </w:r>
      <w:r w:rsidR="009177FD" w:rsidRPr="009E43C8">
        <w:rPr>
          <w:rFonts w:ascii="Angsana New" w:hAnsi="Angsana New" w:hint="cs"/>
          <w:sz w:val="28"/>
          <w:szCs w:val="28"/>
          <w:cs/>
        </w:rPr>
        <w:t>ทั้งนี้</w:t>
      </w:r>
      <w:r w:rsidR="00CC3C94" w:rsidRPr="009E43C8">
        <w:rPr>
          <w:rFonts w:ascii="Angsana New" w:hAnsi="Angsana New"/>
          <w:sz w:val="28"/>
          <w:szCs w:val="28"/>
          <w:cs/>
        </w:rPr>
        <w:t xml:space="preserve">บริษัทได้ดำเนินการจดทะเบียนลดทุนจดทะเบียนและทุนชำระแล้วของบริษัทกับกระทรวงพาณิชย์เมื่อวันที่ </w:t>
      </w:r>
      <w:r w:rsidR="00CC3C94" w:rsidRPr="009E43C8">
        <w:rPr>
          <w:rFonts w:ascii="Angsana New" w:hAnsi="Angsana New"/>
          <w:sz w:val="28"/>
          <w:szCs w:val="28"/>
        </w:rPr>
        <w:t xml:space="preserve">2 </w:t>
      </w:r>
      <w:r w:rsidR="00CC3C94" w:rsidRPr="009E43C8">
        <w:rPr>
          <w:rFonts w:ascii="Angsana New" w:hAnsi="Angsana New"/>
          <w:sz w:val="28"/>
          <w:szCs w:val="28"/>
          <w:cs/>
        </w:rPr>
        <w:t xml:space="preserve">กันยายน </w:t>
      </w:r>
      <w:r w:rsidR="00CC3C94" w:rsidRPr="009E43C8">
        <w:rPr>
          <w:rFonts w:ascii="Angsana New" w:hAnsi="Angsana New"/>
          <w:sz w:val="28"/>
          <w:szCs w:val="28"/>
        </w:rPr>
        <w:t>2562</w:t>
      </w:r>
    </w:p>
    <w:p w14:paraId="39208281" w14:textId="376F9DCF" w:rsidR="009F7C25" w:rsidRPr="009E43C8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E43C8"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อนุมัติการเพิ่มทุนจดทะเบียนในจำนวนไม่เกิน </w:t>
      </w:r>
      <w:r w:rsidRPr="009E43C8">
        <w:rPr>
          <w:rFonts w:ascii="Angsana New" w:hAnsi="Angsana New"/>
          <w:sz w:val="28"/>
          <w:szCs w:val="28"/>
        </w:rPr>
        <w:t xml:space="preserve">1,244,018,240.50 </w:t>
      </w:r>
      <w:r w:rsidRPr="009E43C8">
        <w:rPr>
          <w:rFonts w:ascii="Angsana New" w:hAnsi="Angsana New" w:hint="cs"/>
          <w:sz w:val="28"/>
          <w:szCs w:val="28"/>
          <w:cs/>
        </w:rPr>
        <w:t xml:space="preserve">บาท จากทุนจดทะเบียนเดิม </w:t>
      </w:r>
      <w:r w:rsidRPr="009E43C8">
        <w:rPr>
          <w:rFonts w:ascii="Angsana New" w:hAnsi="Angsana New"/>
          <w:sz w:val="28"/>
          <w:szCs w:val="28"/>
        </w:rPr>
        <w:t xml:space="preserve">540,877,496 </w:t>
      </w:r>
      <w:r w:rsidRPr="009E43C8">
        <w:rPr>
          <w:rFonts w:ascii="Angsana New" w:hAnsi="Angsana New" w:hint="cs"/>
          <w:sz w:val="28"/>
          <w:szCs w:val="28"/>
          <w:cs/>
        </w:rPr>
        <w:t>บาท</w:t>
      </w:r>
      <w:r w:rsidR="00A77573" w:rsidRPr="009E43C8">
        <w:rPr>
          <w:rFonts w:ascii="Angsana New" w:hAnsi="Angsana New"/>
          <w:sz w:val="28"/>
          <w:szCs w:val="28"/>
        </w:rPr>
        <w:t xml:space="preserve"> </w:t>
      </w:r>
      <w:r w:rsidRPr="009E43C8">
        <w:rPr>
          <w:rFonts w:ascii="Angsana New" w:hAnsi="Angsana New" w:hint="cs"/>
          <w:sz w:val="28"/>
          <w:szCs w:val="28"/>
          <w:cs/>
        </w:rPr>
        <w:t xml:space="preserve">เป็นทุนจดทะเบียนไม่เกิน </w:t>
      </w:r>
      <w:r w:rsidRPr="009E43C8">
        <w:rPr>
          <w:rFonts w:ascii="Angsana New" w:hAnsi="Angsana New"/>
          <w:sz w:val="28"/>
          <w:szCs w:val="28"/>
        </w:rPr>
        <w:t xml:space="preserve">1,784,895,736.50 </w:t>
      </w:r>
      <w:r w:rsidRPr="009E43C8">
        <w:rPr>
          <w:rFonts w:ascii="Angsana New" w:hAnsi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9E43C8">
        <w:rPr>
          <w:rFonts w:ascii="Angsana New" w:hAnsi="Angsana New"/>
          <w:sz w:val="28"/>
          <w:szCs w:val="28"/>
        </w:rPr>
        <w:t xml:space="preserve">2,163,509,984 </w:t>
      </w:r>
      <w:r w:rsidRPr="009E43C8">
        <w:rPr>
          <w:rFonts w:ascii="Angsana New" w:hAnsi="Angsana New" w:hint="cs"/>
          <w:sz w:val="28"/>
          <w:szCs w:val="28"/>
          <w:cs/>
        </w:rPr>
        <w:t xml:space="preserve">หุ้น </w:t>
      </w:r>
      <w:r w:rsidR="009E43C8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 xml:space="preserve">มูลค่าที่ตราไว้หุ้นละ </w:t>
      </w:r>
      <w:r w:rsidRPr="009E43C8">
        <w:rPr>
          <w:rFonts w:ascii="Angsana New" w:hAnsi="Angsana New"/>
          <w:sz w:val="28"/>
          <w:szCs w:val="28"/>
        </w:rPr>
        <w:t xml:space="preserve">0.50 </w:t>
      </w:r>
      <w:r w:rsidRPr="009E43C8">
        <w:rPr>
          <w:rFonts w:ascii="Angsana New" w:hAnsi="Angsana New" w:hint="cs"/>
          <w:sz w:val="28"/>
          <w:szCs w:val="28"/>
          <w:cs/>
        </w:rPr>
        <w:t xml:space="preserve">บาท เพื่อเสนอขายให้แก่ผู้ถือหุ้นเดิมตามสัดส่วนการถือหุ้น </w:t>
      </w:r>
      <w:r w:rsidRPr="009E43C8">
        <w:rPr>
          <w:rFonts w:ascii="Angsana New" w:hAnsi="Angsana New"/>
          <w:sz w:val="28"/>
          <w:szCs w:val="28"/>
        </w:rPr>
        <w:t xml:space="preserve">(Right Offering) </w:t>
      </w:r>
      <w:r w:rsidRPr="009E43C8">
        <w:rPr>
          <w:rFonts w:ascii="Angsana New" w:hAnsi="Angsana New" w:hint="cs"/>
          <w:sz w:val="28"/>
          <w:szCs w:val="28"/>
          <w:cs/>
        </w:rPr>
        <w:t>และ</w:t>
      </w:r>
      <w:r w:rsidR="009E43C8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 xml:space="preserve">การออกหุ้นสามัญแบบมอบอำนาจทั่วไปเพื่อจัดสรรให้กับผู้ถือหุ้นเดิมตามสัดส่วนการถือหุ้น </w:t>
      </w:r>
      <w:r w:rsidRPr="009E43C8">
        <w:rPr>
          <w:rFonts w:ascii="Angsana New" w:hAnsi="Angsana New"/>
          <w:sz w:val="28"/>
          <w:szCs w:val="28"/>
        </w:rPr>
        <w:t xml:space="preserve">(General Mandate by Right Offering) </w:t>
      </w:r>
      <w:r w:rsidRPr="009E43C8">
        <w:rPr>
          <w:rFonts w:ascii="Angsana New" w:hAnsi="Angsana New" w:hint="cs"/>
          <w:sz w:val="28"/>
          <w:szCs w:val="28"/>
          <w:cs/>
        </w:rPr>
        <w:t xml:space="preserve">ในจำนวนไม่เกินร้อยละ </w:t>
      </w:r>
      <w:r w:rsidRPr="009E43C8">
        <w:rPr>
          <w:rFonts w:ascii="Angsana New" w:hAnsi="Angsana New"/>
          <w:sz w:val="28"/>
          <w:szCs w:val="28"/>
        </w:rPr>
        <w:t xml:space="preserve">30 </w:t>
      </w:r>
      <w:r w:rsidRPr="009E43C8">
        <w:rPr>
          <w:rFonts w:ascii="Angsana New" w:hAnsi="Angsana New" w:hint="cs"/>
          <w:sz w:val="28"/>
          <w:szCs w:val="28"/>
          <w:cs/>
        </w:rPr>
        <w:t>ของทุนจด</w:t>
      </w:r>
      <w:r w:rsidR="00FE6266" w:rsidRPr="009E43C8">
        <w:rPr>
          <w:rFonts w:ascii="Angsana New" w:hAnsi="Angsana New" w:hint="cs"/>
          <w:sz w:val="28"/>
          <w:szCs w:val="28"/>
          <w:cs/>
        </w:rPr>
        <w:t>ทะเบียนชำระแล้ว</w:t>
      </w:r>
      <w:r w:rsidR="008E09AE" w:rsidRPr="009E43C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E09AE" w:rsidRPr="009E43C8">
        <w:rPr>
          <w:rFonts w:ascii="Angsana New" w:hAnsi="Angsana New"/>
          <w:sz w:val="28"/>
          <w:szCs w:val="28"/>
        </w:rPr>
        <w:t xml:space="preserve">324,526,497 </w:t>
      </w:r>
      <w:r w:rsidR="008E09AE" w:rsidRPr="009E43C8">
        <w:rPr>
          <w:rFonts w:ascii="Angsana New" w:hAnsi="Angsana New" w:hint="cs"/>
          <w:sz w:val="28"/>
          <w:szCs w:val="28"/>
          <w:cs/>
        </w:rPr>
        <w:t>หุ้น มูลค่าที่</w:t>
      </w:r>
      <w:r w:rsidR="009E43C8">
        <w:rPr>
          <w:rFonts w:ascii="Angsana New" w:hAnsi="Angsana New"/>
          <w:sz w:val="28"/>
          <w:szCs w:val="28"/>
          <w:cs/>
        </w:rPr>
        <w:br/>
      </w:r>
      <w:r w:rsidR="008E09AE" w:rsidRPr="00936959">
        <w:rPr>
          <w:rFonts w:ascii="Angsana New" w:hAnsi="Angsana New" w:hint="cs"/>
          <w:spacing w:val="-4"/>
          <w:sz w:val="28"/>
          <w:szCs w:val="28"/>
          <w:cs/>
        </w:rPr>
        <w:t xml:space="preserve">ตราไว้หุ้นละ </w:t>
      </w:r>
      <w:r w:rsidR="008E09AE" w:rsidRPr="00936959">
        <w:rPr>
          <w:rFonts w:ascii="Angsana New" w:hAnsi="Angsana New"/>
          <w:spacing w:val="-4"/>
          <w:sz w:val="28"/>
          <w:szCs w:val="28"/>
        </w:rPr>
        <w:t xml:space="preserve">0.50 </w:t>
      </w:r>
      <w:r w:rsidR="008E09AE" w:rsidRPr="00936959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FE6266" w:rsidRPr="0093695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36959">
        <w:rPr>
          <w:rFonts w:ascii="Angsana New" w:hAnsi="Angsana New" w:hint="cs"/>
          <w:spacing w:val="-4"/>
          <w:sz w:val="28"/>
          <w:szCs w:val="28"/>
          <w:cs/>
        </w:rPr>
        <w:t>คณะกรรมการบริษัทมีมติให้มีการเพิ่มทุนแบบมอบอำนาจทั่วไป</w:t>
      </w:r>
      <w:r w:rsidR="003730AB" w:rsidRPr="00936959">
        <w:rPr>
          <w:rFonts w:ascii="Angsana New" w:hAnsi="Angsana New" w:hint="cs"/>
          <w:spacing w:val="-4"/>
          <w:sz w:val="28"/>
          <w:szCs w:val="28"/>
          <w:cs/>
        </w:rPr>
        <w:t xml:space="preserve"> (วันที่ </w:t>
      </w:r>
      <w:r w:rsidR="00FE6266" w:rsidRPr="00936959">
        <w:rPr>
          <w:rFonts w:ascii="Angsana New" w:hAnsi="Angsana New"/>
          <w:spacing w:val="-4"/>
          <w:sz w:val="28"/>
          <w:szCs w:val="28"/>
        </w:rPr>
        <w:t>28</w:t>
      </w:r>
      <w:r w:rsidR="003730AB" w:rsidRPr="00936959">
        <w:rPr>
          <w:rFonts w:ascii="Angsana New" w:hAnsi="Angsana New"/>
          <w:spacing w:val="-4"/>
          <w:sz w:val="28"/>
          <w:szCs w:val="28"/>
        </w:rPr>
        <w:t xml:space="preserve"> </w:t>
      </w:r>
      <w:r w:rsidR="003730AB" w:rsidRPr="00936959">
        <w:rPr>
          <w:rFonts w:ascii="Angsana New" w:hAnsi="Angsana New" w:hint="cs"/>
          <w:spacing w:val="-4"/>
          <w:sz w:val="28"/>
          <w:szCs w:val="28"/>
          <w:cs/>
        </w:rPr>
        <w:t>พฤษภาคม</w:t>
      </w:r>
      <w:r w:rsidR="003730AB" w:rsidRPr="009E43C8">
        <w:rPr>
          <w:rFonts w:ascii="Angsana New" w:hAnsi="Angsana New" w:hint="cs"/>
          <w:sz w:val="28"/>
          <w:szCs w:val="28"/>
          <w:cs/>
        </w:rPr>
        <w:t xml:space="preserve"> </w:t>
      </w:r>
      <w:r w:rsidR="003730AB" w:rsidRPr="009E43C8">
        <w:rPr>
          <w:rFonts w:ascii="Angsana New" w:hAnsi="Angsana New"/>
          <w:sz w:val="28"/>
          <w:szCs w:val="28"/>
        </w:rPr>
        <w:t>2562</w:t>
      </w:r>
      <w:r w:rsidR="003730AB" w:rsidRPr="009E43C8">
        <w:rPr>
          <w:rFonts w:ascii="Angsana New" w:hAnsi="Angsana New" w:hint="cs"/>
          <w:sz w:val="28"/>
          <w:szCs w:val="28"/>
          <w:cs/>
        </w:rPr>
        <w:t>)</w:t>
      </w:r>
      <w:r w:rsidRPr="009E43C8">
        <w:rPr>
          <w:rFonts w:ascii="Angsana New" w:hAnsi="Angsana New" w:hint="cs"/>
          <w:sz w:val="28"/>
          <w:szCs w:val="28"/>
          <w:cs/>
        </w:rPr>
        <w:t xml:space="preserve"> รวมทั้งการแก้ไขหนังสือบริคณห์สนธิเพื่อให้สอดคล้องกับการเพิ่มทุนจดทะเบียนเพื่อเสนอขายให้แก่</w:t>
      </w:r>
      <w:r w:rsidR="009E43C8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 xml:space="preserve">ผู้ถือหุ้นเดิมตามสัดส่วนการถือหุ้น </w:t>
      </w:r>
      <w:r w:rsidRPr="009E43C8">
        <w:rPr>
          <w:rFonts w:ascii="Angsana New" w:hAnsi="Angsana New"/>
          <w:sz w:val="28"/>
          <w:szCs w:val="28"/>
        </w:rPr>
        <w:t xml:space="preserve">(Right Offering) </w:t>
      </w:r>
      <w:r w:rsidRPr="009E43C8">
        <w:rPr>
          <w:rFonts w:ascii="Angsana New" w:hAnsi="Angsana New" w:hint="cs"/>
          <w:sz w:val="28"/>
          <w:szCs w:val="28"/>
          <w:cs/>
        </w:rPr>
        <w:t>ดังกล่าว และอนุมัติการจัดสรรหุ้นสามัญออกใหม่ให้แก่</w:t>
      </w:r>
      <w:r w:rsidR="009E43C8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 xml:space="preserve">ผู้ถือหุ้นเดิมตามสัดส่วนการถือหุ้น </w:t>
      </w:r>
      <w:r w:rsidRPr="009E43C8">
        <w:rPr>
          <w:rFonts w:ascii="Angsana New" w:hAnsi="Angsana New"/>
          <w:sz w:val="28"/>
          <w:szCs w:val="28"/>
        </w:rPr>
        <w:t>(Right Offering)</w:t>
      </w:r>
    </w:p>
    <w:p w14:paraId="2F3B7059" w14:textId="5005E93D" w:rsidR="009F7C25" w:rsidRPr="0079009B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824832"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อนุมัติการเพิ่มทุนแบบมอบอำนาจทั่วไปเพื่อจัดสรรให้กับผู้ถือหุ้นเดิมตามสัดส่วนการถือหุ้น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 xml:space="preserve">(General Mandate by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Right Offering)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รวมทั้งการแก้ไขหนังสือบริคณห์สนธิ เพื่อให้สอดคล้องกับการเพิ่มทุนจดทะเบียนแบบ</w:t>
      </w:r>
      <w:r w:rsidR="009E43C8">
        <w:rPr>
          <w:rFonts w:ascii="Angsana New" w:hAnsi="Angsana New"/>
          <w:spacing w:val="-4"/>
          <w:sz w:val="28"/>
          <w:szCs w:val="28"/>
          <w:cs/>
        </w:rPr>
        <w:br/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มอบอำนาจทั่วไปเพื่อจัดสรรให้กับผู้ถือหุ้นตามสัดส่วนการถือหุ้น </w:t>
      </w:r>
      <w:r w:rsidRPr="0079009B">
        <w:rPr>
          <w:rFonts w:ascii="Angsana New" w:hAnsi="Angsana New"/>
          <w:spacing w:val="-4"/>
          <w:sz w:val="28"/>
          <w:szCs w:val="28"/>
        </w:rPr>
        <w:t>(General Mandate by Right Offering)</w:t>
      </w:r>
    </w:p>
    <w:p w14:paraId="1651C5E0" w14:textId="482527D9" w:rsidR="009F7C25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79009B">
        <w:rPr>
          <w:rFonts w:ascii="Angsana New" w:hAnsi="Angsana New" w:hint="cs"/>
          <w:spacing w:val="-4"/>
          <w:sz w:val="28"/>
          <w:szCs w:val="28"/>
          <w:cs/>
        </w:rPr>
        <w:t>อนุมัติการมอบหมายให้คณะกรรมการบ</w:t>
      </w:r>
      <w:r w:rsidR="00E47B91" w:rsidRPr="0079009B">
        <w:rPr>
          <w:rFonts w:ascii="Angsana New" w:hAnsi="Angsana New" w:hint="cs"/>
          <w:spacing w:val="-4"/>
          <w:sz w:val="28"/>
          <w:szCs w:val="28"/>
          <w:cs/>
        </w:rPr>
        <w:t>ริษัท มีอำนาจในการดำเนินการต่าง</w:t>
      </w:r>
      <w:r w:rsidR="009177FD"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ๆ ที่เกี่ยวข้องกับการเสนอขายและจัดสรรหุ้นสามัญเพิ่มทุนของบริษัท</w:t>
      </w:r>
    </w:p>
    <w:p w14:paraId="1E2E4866" w14:textId="42592982" w:rsidR="00CC3C94" w:rsidRPr="0079009B" w:rsidRDefault="009177FD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79009B">
        <w:rPr>
          <w:rFonts w:ascii="Angsana New" w:hAnsi="Angsana New" w:hint="cs"/>
          <w:spacing w:val="-4"/>
          <w:sz w:val="28"/>
          <w:szCs w:val="28"/>
          <w:cs/>
        </w:rPr>
        <w:t>เมื่อ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4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AC5042" w:rsidRPr="0079009B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ได้ดำเนินการจดทะเบียนเพิ่มทุนจดทะเบียนของบริษัทในจำนวนไม่เกิน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1,244,018,240.50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ต่อกระทรวงพาณิชย์แล้ว ต่อมาวันที่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5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16/2562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ได้อนุมัติให้มีการจัดสรรหุ้นสามัญเพิ่มทุนของบริษัทจำนวนไม่เกิน </w:t>
      </w:r>
      <w:r w:rsidRPr="0079009B">
        <w:rPr>
          <w:rFonts w:ascii="Angsana New" w:hAnsi="Angsana New"/>
          <w:spacing w:val="-4"/>
          <w:sz w:val="28"/>
          <w:szCs w:val="28"/>
        </w:rPr>
        <w:t>2,163,509,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984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>หุ้น คิดเป็นจำนวนเงิน</w:t>
      </w:r>
      <w:r w:rsidR="00E53368">
        <w:rPr>
          <w:rFonts w:ascii="Angsana New" w:hAnsi="Angsana New"/>
          <w:spacing w:val="-4"/>
          <w:sz w:val="28"/>
          <w:szCs w:val="28"/>
        </w:rPr>
        <w:br/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ไม่เกิน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1,244,018,240.50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มูลค่าที่ตราไว้หุ้นละ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เพื่อเสนอขายให้แก่ผู้ถือหุ้นเดิมในอัตราส่วน </w:t>
      </w:r>
      <w:r w:rsidR="009E43C8">
        <w:rPr>
          <w:rFonts w:ascii="Angsana New" w:hAnsi="Angsana New"/>
          <w:spacing w:val="-4"/>
          <w:sz w:val="28"/>
          <w:szCs w:val="28"/>
          <w:cs/>
        </w:rPr>
        <w:br/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หุ้นสามัญเดิมต่อ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หุ้นสามัญใหม่ ในราคาเสนอขายหุ้นละ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ซึ่งไม่ต่ำกว่ามูลค่าที่ตราไว้หุ้นละ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หรือ ราคาตลาดถัวเฉลี่ยถ่วงน้ำหนักย้อนหลัง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15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>วันทำการ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โดยมีวันกำหนดรายชื่อผู้ถือหุ้นที่มีสิทธิในการจองซื้อหุ้นเพิ่มทุนตามสัดส่วนการถือหุ้นในวันที่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กำหนดวันจองซื้อหุ้นสามัญเพิ่มทุนในวันที่ </w:t>
      </w:r>
      <w:r w:rsidR="009E43C8">
        <w:rPr>
          <w:rFonts w:ascii="Angsana New" w:hAnsi="Angsana New"/>
          <w:spacing w:val="-4"/>
          <w:sz w:val="28"/>
          <w:szCs w:val="28"/>
          <w:cs/>
        </w:rPr>
        <w:br/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3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ถึงวันที่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9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CC3C94" w:rsidRPr="0079009B">
        <w:rPr>
          <w:rFonts w:ascii="Angsana New" w:hAnsi="Angsana New"/>
          <w:spacing w:val="-4"/>
          <w:sz w:val="28"/>
          <w:szCs w:val="28"/>
        </w:rPr>
        <w:t>2562</w:t>
      </w:r>
    </w:p>
    <w:p w14:paraId="74C424B6" w14:textId="7C168546" w:rsidR="00CC3C94" w:rsidRPr="00E53368" w:rsidRDefault="00CC3C94" w:rsidP="00E636B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3368">
        <w:rPr>
          <w:rFonts w:ascii="Angsana New" w:hAnsi="Angsana New"/>
          <w:sz w:val="28"/>
          <w:szCs w:val="28"/>
          <w:cs/>
        </w:rPr>
        <w:t xml:space="preserve">ภายหลังจากระยะเวลาจองซื้อหุ้น มีผู้ใช้สิทธิซื้อหุ้นสามัญเพิ่มทุนจำนวน </w:t>
      </w:r>
      <w:r w:rsidRPr="00E53368">
        <w:rPr>
          <w:rFonts w:ascii="Angsana New" w:hAnsi="Angsana New"/>
          <w:sz w:val="28"/>
          <w:szCs w:val="28"/>
        </w:rPr>
        <w:t xml:space="preserve">821,158,774 </w:t>
      </w:r>
      <w:r w:rsidRPr="00E53368">
        <w:rPr>
          <w:rFonts w:ascii="Angsana New" w:hAnsi="Angsana New"/>
          <w:sz w:val="28"/>
          <w:szCs w:val="28"/>
          <w:cs/>
        </w:rPr>
        <w:t xml:space="preserve">หุ้น คิดเป็นจำนวน </w:t>
      </w:r>
      <w:r w:rsidRPr="00E53368">
        <w:rPr>
          <w:rFonts w:ascii="Angsana New" w:hAnsi="Angsana New"/>
          <w:spacing w:val="-4"/>
          <w:sz w:val="28"/>
          <w:szCs w:val="28"/>
        </w:rPr>
        <w:t xml:space="preserve">410,579,387 </w:t>
      </w:r>
      <w:r w:rsidRPr="00E53368">
        <w:rPr>
          <w:rFonts w:ascii="Angsana New" w:hAnsi="Angsana New"/>
          <w:spacing w:val="-4"/>
          <w:sz w:val="28"/>
          <w:szCs w:val="28"/>
          <w:cs/>
        </w:rPr>
        <w:t xml:space="preserve">บาท และบริษัทได้จดทะเบียนเปลี่ยนแปลงทุนที่ชำระแล้วจาก </w:t>
      </w:r>
      <w:r w:rsidRPr="00E53368">
        <w:rPr>
          <w:rFonts w:ascii="Angsana New" w:hAnsi="Angsana New"/>
          <w:spacing w:val="-4"/>
          <w:sz w:val="28"/>
          <w:szCs w:val="28"/>
        </w:rPr>
        <w:t xml:space="preserve">540,877,496 </w:t>
      </w:r>
      <w:r w:rsidRPr="00E53368">
        <w:rPr>
          <w:rFonts w:ascii="Angsana New" w:hAnsi="Angsana New"/>
          <w:spacing w:val="-4"/>
          <w:sz w:val="28"/>
          <w:szCs w:val="28"/>
          <w:cs/>
        </w:rPr>
        <w:t xml:space="preserve">บาท เป็น </w:t>
      </w:r>
      <w:r w:rsidRPr="00E53368">
        <w:rPr>
          <w:rFonts w:ascii="Angsana New" w:hAnsi="Angsana New"/>
          <w:spacing w:val="-4"/>
          <w:sz w:val="28"/>
          <w:szCs w:val="28"/>
        </w:rPr>
        <w:t>951,456,883</w:t>
      </w:r>
      <w:r w:rsidRPr="00E53368">
        <w:rPr>
          <w:rFonts w:ascii="Angsana New" w:hAnsi="Angsana New"/>
          <w:sz w:val="28"/>
          <w:szCs w:val="28"/>
        </w:rPr>
        <w:t xml:space="preserve"> </w:t>
      </w:r>
      <w:r w:rsidRPr="00E53368">
        <w:rPr>
          <w:rFonts w:ascii="Angsana New" w:hAnsi="Angsana New"/>
          <w:sz w:val="28"/>
          <w:szCs w:val="28"/>
          <w:cs/>
        </w:rPr>
        <w:t xml:space="preserve">บาท </w:t>
      </w:r>
      <w:r w:rsidRPr="00E53368">
        <w:rPr>
          <w:rFonts w:ascii="Angsana New" w:hAnsi="Angsana New"/>
          <w:spacing w:val="-4"/>
          <w:sz w:val="28"/>
          <w:szCs w:val="28"/>
          <w:cs/>
        </w:rPr>
        <w:t xml:space="preserve">กับกระทรวงพาณิชย์เมื่อวันที่ </w:t>
      </w:r>
      <w:r w:rsidRPr="00E53368">
        <w:rPr>
          <w:rFonts w:ascii="Angsana New" w:hAnsi="Angsana New"/>
          <w:spacing w:val="-4"/>
          <w:sz w:val="28"/>
          <w:szCs w:val="28"/>
        </w:rPr>
        <w:t xml:space="preserve">17 </w:t>
      </w:r>
      <w:r w:rsidRPr="00E53368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Pr="00E53368">
        <w:rPr>
          <w:rFonts w:ascii="Angsana New" w:hAnsi="Angsana New"/>
          <w:spacing w:val="-4"/>
          <w:sz w:val="28"/>
          <w:szCs w:val="28"/>
        </w:rPr>
        <w:t>2562</w:t>
      </w:r>
      <w:r w:rsidR="00060F84" w:rsidRPr="00E53368">
        <w:rPr>
          <w:rFonts w:ascii="Angsana New" w:hAnsi="Angsana New" w:hint="cs"/>
          <w:spacing w:val="-4"/>
          <w:sz w:val="28"/>
          <w:szCs w:val="28"/>
          <w:cs/>
        </w:rPr>
        <w:t xml:space="preserve"> สำหรับหุ้นที่เหลือจากการใช้สิทธิจองซื้อหุ้นเพิ่มทุนของผู้ถือหุ้น</w:t>
      </w:r>
      <w:r w:rsidR="00060F84" w:rsidRPr="00E53368">
        <w:rPr>
          <w:rFonts w:ascii="Angsana New" w:hAnsi="Angsana New" w:hint="cs"/>
          <w:sz w:val="28"/>
          <w:szCs w:val="28"/>
          <w:cs/>
        </w:rPr>
        <w:t>เดิมตามสัดส่วน บริษัทจะขออนุมัติการล</w:t>
      </w:r>
      <w:r w:rsidR="003E3E7E" w:rsidRPr="00E53368">
        <w:rPr>
          <w:rFonts w:ascii="Angsana New" w:hAnsi="Angsana New" w:hint="cs"/>
          <w:sz w:val="28"/>
          <w:szCs w:val="28"/>
          <w:cs/>
        </w:rPr>
        <w:t>ด</w:t>
      </w:r>
      <w:r w:rsidR="00060F84" w:rsidRPr="00E53368">
        <w:rPr>
          <w:rFonts w:ascii="Angsana New" w:hAnsi="Angsana New" w:hint="cs"/>
          <w:sz w:val="28"/>
          <w:szCs w:val="28"/>
          <w:cs/>
        </w:rPr>
        <w:t>ทุนจดทะเบียนในการประชุมผู้ถือหุ้นครั้งถัดไป</w:t>
      </w:r>
    </w:p>
    <w:p w14:paraId="17BE6ED8" w14:textId="77777777" w:rsid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3B87D59" w14:textId="77777777" w:rsid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7ADBEB7" w14:textId="77777777" w:rsidR="007F7BD1" w:rsidRP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6F56BC1A" w14:textId="77777777" w:rsidR="006A728D" w:rsidRPr="00824832" w:rsidRDefault="009B73F5" w:rsidP="0079009B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lastRenderedPageBreak/>
        <w:t>ทุน</w:t>
      </w:r>
      <w:r w:rsidR="006A728D" w:rsidRPr="00824832">
        <w:rPr>
          <w:b/>
          <w:bCs/>
          <w:u w:val="none"/>
          <w:cs/>
        </w:rPr>
        <w:t>สำรองตามกฎหมาย</w:t>
      </w:r>
    </w:p>
    <w:p w14:paraId="6D7B1193" w14:textId="44F978EC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824832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6458E44" w14:textId="44C0EB33" w:rsidR="00CC530B" w:rsidRDefault="00CC530B" w:rsidP="00EC66FB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bookmarkStart w:id="13" w:name="_Hlk39322894"/>
      <w:r>
        <w:rPr>
          <w:rFonts w:hint="cs"/>
          <w:b/>
          <w:bCs/>
          <w:u w:val="none"/>
          <w:cs/>
        </w:rPr>
        <w:t>รายได้จากการลงทุน</w:t>
      </w:r>
    </w:p>
    <w:p w14:paraId="3B63235F" w14:textId="2A7F9157" w:rsidR="004E6A0B" w:rsidRPr="004E6A0B" w:rsidRDefault="004E6A0B" w:rsidP="004E6A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รายได้จากการลงทุน</w:t>
      </w:r>
      <w:r w:rsidRPr="004E6A0B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4E6A0B">
        <w:rPr>
          <w:rFonts w:ascii="Angsana New" w:hAnsi="Angsana New"/>
          <w:sz w:val="28"/>
          <w:szCs w:val="28"/>
        </w:rPr>
        <w:t xml:space="preserve">31 </w:t>
      </w:r>
      <w:r w:rsidRPr="004E6A0B">
        <w:rPr>
          <w:rFonts w:ascii="Angsana New" w:hAnsi="Angsana New"/>
          <w:sz w:val="28"/>
          <w:szCs w:val="28"/>
          <w:cs/>
        </w:rPr>
        <w:t xml:space="preserve">มีนาคม </w:t>
      </w:r>
      <w:r w:rsidRPr="004E6A0B">
        <w:rPr>
          <w:rFonts w:ascii="Angsana New" w:hAnsi="Angsana New"/>
          <w:sz w:val="28"/>
          <w:szCs w:val="28"/>
        </w:rPr>
        <w:t>256</w:t>
      </w:r>
      <w:r w:rsidRPr="004E6A0B">
        <w:rPr>
          <w:rFonts w:ascii="Angsana New" w:hAnsi="Angsana New" w:hint="cs"/>
          <w:sz w:val="28"/>
          <w:szCs w:val="28"/>
          <w:cs/>
        </w:rPr>
        <w:t>3</w:t>
      </w:r>
      <w:r w:rsidRPr="004E6A0B">
        <w:rPr>
          <w:rFonts w:ascii="Angsana New" w:hAnsi="Angsana New"/>
          <w:sz w:val="28"/>
          <w:szCs w:val="28"/>
        </w:rPr>
        <w:t xml:space="preserve"> </w:t>
      </w:r>
      <w:r w:rsidRPr="004E6A0B">
        <w:rPr>
          <w:rFonts w:ascii="Angsana New" w:hAnsi="Angsana New"/>
          <w:sz w:val="28"/>
          <w:szCs w:val="28"/>
          <w:cs/>
        </w:rPr>
        <w:t>และ</w:t>
      </w:r>
      <w:r w:rsidRPr="004E6A0B">
        <w:rPr>
          <w:rFonts w:ascii="Angsana New" w:hAnsi="Angsana New"/>
          <w:sz w:val="28"/>
          <w:szCs w:val="28"/>
        </w:rPr>
        <w:t xml:space="preserve"> 256</w:t>
      </w:r>
      <w:r w:rsidR="009D33AF">
        <w:rPr>
          <w:rFonts w:ascii="Angsana New" w:hAnsi="Angsana New"/>
          <w:sz w:val="28"/>
          <w:szCs w:val="28"/>
        </w:rPr>
        <w:t>2</w:t>
      </w:r>
      <w:r w:rsidRPr="004E6A0B">
        <w:rPr>
          <w:rFonts w:ascii="Angsana New" w:hAnsi="Angsana New" w:hint="cs"/>
          <w:sz w:val="28"/>
          <w:szCs w:val="28"/>
          <w:cs/>
        </w:rPr>
        <w:t xml:space="preserve"> มี</w:t>
      </w:r>
      <w:r w:rsidRPr="004E6A0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270"/>
        <w:gridCol w:w="270"/>
        <w:gridCol w:w="1260"/>
        <w:gridCol w:w="1530"/>
        <w:gridCol w:w="270"/>
        <w:gridCol w:w="1440"/>
      </w:tblGrid>
      <w:tr w:rsidR="00CC530B" w:rsidRPr="00824832" w14:paraId="5CA6B8A6" w14:textId="77777777" w:rsidTr="008C3C0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44867F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E8772D" w14:textId="77777777" w:rsidR="00CC530B" w:rsidRPr="00A16A6F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0DD4D" w14:textId="77777777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C530B" w:rsidRPr="00824832" w14:paraId="36156E22" w14:textId="77777777" w:rsidTr="008C3C0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06A4CE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D26EA" w14:textId="77777777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FA9BB4" w14:textId="77777777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3417D0" w14:textId="77777777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827516" w14:textId="77777777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1D27D78" w14:textId="77777777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45270" w14:textId="77777777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37B8E79" w14:textId="77777777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CC530B" w:rsidRPr="00824832" w14:paraId="730CE017" w14:textId="77777777" w:rsidTr="008C3C0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2ECE56" w14:textId="6858774A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EBE16" w14:textId="77777777" w:rsidR="00CC530B" w:rsidRPr="00824832" w:rsidRDefault="00CC530B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F5424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BD68C" w14:textId="77777777" w:rsidR="00CC530B" w:rsidRPr="00824832" w:rsidRDefault="00CC530B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32A128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5D75BD" w14:textId="16E3F6AF" w:rsidR="00CC530B" w:rsidRPr="00824832" w:rsidRDefault="008C69E2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7AB763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A481B" w14:textId="260FF925" w:rsidR="00CC530B" w:rsidRPr="00824832" w:rsidRDefault="0075654E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  <w:tr w:rsidR="00CC530B" w:rsidRPr="00824832" w14:paraId="3D7D7872" w14:textId="77777777" w:rsidTr="00D6714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CDBB04" w14:textId="73A4D036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C48D1" w14:textId="77777777" w:rsidR="00CC530B" w:rsidRPr="00824832" w:rsidRDefault="00CC530B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254E3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F75EF" w14:textId="77777777" w:rsidR="00CC530B" w:rsidRPr="00824832" w:rsidRDefault="00CC530B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2C3A20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EB178" w14:textId="593DFADA" w:rsidR="00CC530B" w:rsidRPr="00824832" w:rsidRDefault="008C69E2" w:rsidP="008C69E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B2C40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D5D35" w14:textId="0EA25FB2" w:rsidR="00CC530B" w:rsidRPr="00824832" w:rsidRDefault="0075654E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  <w:tr w:rsidR="00CC530B" w:rsidRPr="005067F3" w14:paraId="5B9428F7" w14:textId="77777777" w:rsidTr="00D67149">
        <w:trPr>
          <w:trHeight w:val="4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827E1D" w14:textId="77777777" w:rsidR="00CC530B" w:rsidRPr="00824832" w:rsidRDefault="00CC530B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2CEA10" w14:textId="77777777" w:rsidR="00CC530B" w:rsidRPr="00824832" w:rsidRDefault="00CC530B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C4540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96F22" w14:textId="77777777" w:rsidR="00CC530B" w:rsidRPr="00824832" w:rsidRDefault="00CC530B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493EBF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90598" w14:textId="7F403F5A" w:rsidR="00CC530B" w:rsidRPr="00824832" w:rsidRDefault="008C69E2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87AC0" w14:textId="77777777" w:rsidR="00CC530B" w:rsidRPr="00824832" w:rsidRDefault="00CC530B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9EC1E" w14:textId="37689047" w:rsidR="00CC530B" w:rsidRPr="00721BDB" w:rsidRDefault="0075654E" w:rsidP="008C3C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1,284</w:t>
            </w:r>
          </w:p>
        </w:tc>
      </w:tr>
    </w:tbl>
    <w:p w14:paraId="0A308547" w14:textId="4956D7B1" w:rsidR="00030FD1" w:rsidRDefault="00107749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107749">
        <w:rPr>
          <w:b/>
          <w:bCs/>
          <w:u w:val="none"/>
          <w:cs/>
        </w:rPr>
        <w:t>ขาดทุนจากเครื่องมือทางการเงิน</w:t>
      </w:r>
    </w:p>
    <w:p w14:paraId="3B9911BC" w14:textId="71ACB487" w:rsidR="00107749" w:rsidRPr="00107749" w:rsidRDefault="00107749" w:rsidP="00107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ขาดทุนจากเครื่องมือทางการเงิน</w:t>
      </w:r>
      <w:r w:rsidRPr="00107749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107749">
        <w:rPr>
          <w:rFonts w:ascii="Angsana New" w:hAnsi="Angsana New"/>
          <w:sz w:val="28"/>
          <w:szCs w:val="28"/>
        </w:rPr>
        <w:t xml:space="preserve">31 </w:t>
      </w:r>
      <w:r w:rsidRPr="00107749">
        <w:rPr>
          <w:rFonts w:ascii="Angsana New" w:hAnsi="Angsana New"/>
          <w:sz w:val="28"/>
          <w:szCs w:val="28"/>
          <w:cs/>
        </w:rPr>
        <w:t xml:space="preserve">มีนาคม </w:t>
      </w:r>
      <w:r w:rsidRPr="00107749">
        <w:rPr>
          <w:rFonts w:ascii="Angsana New" w:hAnsi="Angsana New"/>
          <w:sz w:val="28"/>
          <w:szCs w:val="28"/>
        </w:rPr>
        <w:t>256</w:t>
      </w:r>
      <w:r w:rsidRPr="00107749">
        <w:rPr>
          <w:rFonts w:ascii="Angsana New" w:hAnsi="Angsana New" w:hint="cs"/>
          <w:sz w:val="28"/>
          <w:szCs w:val="28"/>
          <w:cs/>
        </w:rPr>
        <w:t>3</w:t>
      </w:r>
      <w:r w:rsidRPr="00107749">
        <w:rPr>
          <w:rFonts w:ascii="Angsana New" w:hAnsi="Angsana New"/>
          <w:sz w:val="28"/>
          <w:szCs w:val="28"/>
        </w:rPr>
        <w:t xml:space="preserve"> </w:t>
      </w:r>
      <w:r w:rsidRPr="00107749">
        <w:rPr>
          <w:rFonts w:ascii="Angsana New" w:hAnsi="Angsana New" w:hint="cs"/>
          <w:sz w:val="28"/>
          <w:szCs w:val="28"/>
          <w:cs/>
        </w:rPr>
        <w:t>มี</w:t>
      </w:r>
      <w:r w:rsidRPr="0010774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0C7F80" w:rsidRPr="00824832" w14:paraId="08AC50CA" w14:textId="77777777" w:rsidTr="000C7F8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3B654B6" w14:textId="77777777" w:rsidR="000C7F80" w:rsidRPr="00824832" w:rsidRDefault="000C7F80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7F5AE6" w14:textId="5F935F3C" w:rsidR="000C7F80" w:rsidRDefault="000C7F80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CF08DD" w14:textId="77777777" w:rsidR="000C7F80" w:rsidRDefault="000C7F80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ADC90" w14:textId="33B970D1" w:rsidR="000C7F80" w:rsidRDefault="000C7F80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C7F80" w:rsidRPr="00824832" w14:paraId="6C20F025" w14:textId="77777777" w:rsidTr="007F7BD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F60D73" w14:textId="77777777" w:rsidR="000C7F80" w:rsidRPr="00824832" w:rsidRDefault="000C7F80" w:rsidP="000C7F8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5A78C6" w14:textId="5F19CB49" w:rsidR="000C7F80" w:rsidRPr="00824832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82437" w14:textId="77777777" w:rsidR="000C7F80" w:rsidRPr="00824832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2151F" w14:textId="3C72BEE7" w:rsidR="000C7F80" w:rsidRPr="00824832" w:rsidRDefault="000C7F80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7F80"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 w:rsidRPr="000C7F8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0C7F80" w:rsidRPr="00824832" w14:paraId="31740D59" w14:textId="77777777" w:rsidTr="000C7F8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BC818FA" w14:textId="77777777" w:rsidR="000C7F80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ขาดทุนจากการจำหน่ายตราสารทุนที่จัดประเภทและ</w:t>
            </w:r>
          </w:p>
          <w:p w14:paraId="73A6EB79" w14:textId="1933E7EF" w:rsidR="000C7F80" w:rsidRPr="00107749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02EA" w14:textId="7B98A0BC" w:rsidR="000C7F80" w:rsidRPr="00824832" w:rsidRDefault="000C7F80" w:rsidP="000C7F8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ABA419" w14:textId="77777777" w:rsidR="000C7F80" w:rsidRPr="00824832" w:rsidRDefault="000C7F80" w:rsidP="000C7F8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32BCC" w14:textId="252F2C51" w:rsidR="000C7F80" w:rsidRPr="00824832" w:rsidRDefault="000C7F80" w:rsidP="000C7F8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3,737</w:t>
            </w:r>
          </w:p>
        </w:tc>
      </w:tr>
      <w:tr w:rsidR="000C7F80" w:rsidRPr="005067F3" w14:paraId="7F72849D" w14:textId="77777777" w:rsidTr="000C7F8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C30D9CF" w14:textId="77777777" w:rsidR="000C7F80" w:rsidRPr="00824832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8EEA" w14:textId="295B37BF" w:rsidR="000C7F80" w:rsidRPr="009D33AF" w:rsidRDefault="000C7F80" w:rsidP="000C7F8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BADE0" w14:textId="77777777" w:rsidR="000C7F80" w:rsidRPr="009D33AF" w:rsidRDefault="000C7F80" w:rsidP="000C7F8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A68C8" w14:textId="1DC3E76F" w:rsidR="000C7F80" w:rsidRPr="009D33AF" w:rsidRDefault="000C7F80" w:rsidP="000C7F8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3,737</w:t>
            </w:r>
          </w:p>
        </w:tc>
      </w:tr>
    </w:tbl>
    <w:p w14:paraId="0AEAC195" w14:textId="77777777" w:rsidR="00107749" w:rsidRDefault="00E31C8A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b/>
          <w:bCs/>
          <w:u w:val="none"/>
          <w:cs/>
        </w:rPr>
        <w:t>ขาดทุน</w:t>
      </w:r>
      <w:r w:rsidR="00107749" w:rsidRPr="00107749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52EBCEE1" w14:textId="1056EC1C" w:rsidR="00107749" w:rsidRPr="00EC66FB" w:rsidRDefault="00107749" w:rsidP="00107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C66FB">
        <w:rPr>
          <w:rFonts w:ascii="Angsana New" w:hAnsi="Angsana New" w:hint="cs"/>
          <w:sz w:val="28"/>
          <w:szCs w:val="28"/>
          <w:cs/>
        </w:rPr>
        <w:t>ขาดทุนจาก</w:t>
      </w:r>
      <w:r w:rsidR="00F56DD7" w:rsidRPr="00EC66FB">
        <w:rPr>
          <w:rFonts w:ascii="Angsana New" w:hAnsi="Angsana New"/>
          <w:sz w:val="28"/>
          <w:szCs w:val="28"/>
          <w:cs/>
        </w:rPr>
        <w:t>การปรับมูลค่ายุติธรรมของเครื่องมือทางการเงิน</w:t>
      </w:r>
      <w:r w:rsidRPr="00EC66FB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EC66FB">
        <w:rPr>
          <w:rFonts w:ascii="Angsana New" w:hAnsi="Angsana New"/>
          <w:sz w:val="28"/>
          <w:szCs w:val="28"/>
        </w:rPr>
        <w:t xml:space="preserve">31 </w:t>
      </w:r>
      <w:r w:rsidRPr="00EC66FB">
        <w:rPr>
          <w:rFonts w:ascii="Angsana New" w:hAnsi="Angsana New"/>
          <w:sz w:val="28"/>
          <w:szCs w:val="28"/>
          <w:cs/>
        </w:rPr>
        <w:t xml:space="preserve">มีนาคม </w:t>
      </w:r>
      <w:r w:rsidRPr="00EC66FB">
        <w:rPr>
          <w:rFonts w:ascii="Angsana New" w:hAnsi="Angsana New"/>
          <w:sz w:val="28"/>
          <w:szCs w:val="28"/>
        </w:rPr>
        <w:t>256</w:t>
      </w:r>
      <w:r w:rsidRPr="00EC66FB">
        <w:rPr>
          <w:rFonts w:ascii="Angsana New" w:hAnsi="Angsana New" w:hint="cs"/>
          <w:sz w:val="28"/>
          <w:szCs w:val="28"/>
          <w:cs/>
        </w:rPr>
        <w:t>3</w:t>
      </w:r>
      <w:r w:rsidRPr="00EC66FB">
        <w:rPr>
          <w:rFonts w:ascii="Angsana New" w:hAnsi="Angsana New"/>
          <w:sz w:val="28"/>
          <w:szCs w:val="28"/>
        </w:rPr>
        <w:t xml:space="preserve"> </w:t>
      </w:r>
      <w:r w:rsidRPr="00EC66FB">
        <w:rPr>
          <w:rFonts w:ascii="Angsana New" w:hAnsi="Angsana New" w:hint="cs"/>
          <w:sz w:val="28"/>
          <w:szCs w:val="28"/>
          <w:cs/>
        </w:rPr>
        <w:t>มี</w:t>
      </w:r>
      <w:r w:rsidRPr="00EC66F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7F7BD1" w:rsidRPr="00824832" w14:paraId="335FB0D2" w14:textId="77777777" w:rsidTr="007F7BD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6C78E3" w14:textId="77777777" w:rsidR="007F7BD1" w:rsidRPr="00824832" w:rsidRDefault="007F7BD1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5CB1EC" w14:textId="52301DFE" w:rsidR="007F7BD1" w:rsidRDefault="007F7BD1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2871F" w14:textId="77777777" w:rsidR="007F7BD1" w:rsidRDefault="007F7BD1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66C90" w14:textId="1AFB87A5" w:rsidR="007F7BD1" w:rsidRDefault="007F7BD1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C7F80" w:rsidRPr="00824832" w14:paraId="437D3591" w14:textId="77777777" w:rsidTr="007F7BD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90F4054" w14:textId="77777777" w:rsidR="000C7F80" w:rsidRPr="00824832" w:rsidRDefault="000C7F80" w:rsidP="000C7F8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23C0C3" w14:textId="636AD58E" w:rsidR="000C7F80" w:rsidRPr="00824832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6E88F" w14:textId="77777777" w:rsidR="000C7F80" w:rsidRPr="00824832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D34891E" w14:textId="10667A61" w:rsidR="000C7F80" w:rsidRPr="00824832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7F7BD1" w:rsidRPr="00824832" w14:paraId="6D2B9497" w14:textId="77777777" w:rsidTr="000379C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A5F5A92" w14:textId="77777777" w:rsidR="00EC66FB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417A63E4" w14:textId="79A10882" w:rsidR="007F7BD1" w:rsidRPr="00107749" w:rsidRDefault="00EC66FB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F7BD1"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="00A4329E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="007F7BD1"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F24E" w14:textId="148F9636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A50F6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B0CD" w14:textId="63868D7B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9,863</w:t>
            </w:r>
          </w:p>
        </w:tc>
      </w:tr>
      <w:tr w:rsidR="007F7BD1" w:rsidRPr="00824832" w14:paraId="40AE86DB" w14:textId="77777777" w:rsidTr="000379C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7CF4376" w14:textId="1EC34350" w:rsidR="007F7BD1" w:rsidRPr="00107749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BB227" w14:textId="63823F20" w:rsidR="007F7BD1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E430F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5576" w14:textId="49EE4C34" w:rsidR="007F7BD1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</w:tr>
      <w:tr w:rsidR="007F7BD1" w:rsidRPr="005067F3" w14:paraId="4CC6BEA5" w14:textId="77777777" w:rsidTr="000379C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0692E" w14:textId="77777777" w:rsidR="007F7BD1" w:rsidRPr="0082483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DB29" w14:textId="16BCA098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77861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221FBD3" w14:textId="2ED48784" w:rsidR="007F7BD1" w:rsidRPr="00721BDB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2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1,205</w:t>
            </w:r>
          </w:p>
        </w:tc>
      </w:tr>
      <w:bookmarkEnd w:id="13"/>
    </w:tbl>
    <w:p w14:paraId="2F7A1DDE" w14:textId="77777777" w:rsidR="007F7BD1" w:rsidRDefault="007F7BD1" w:rsidP="007F7BD1">
      <w:pPr>
        <w:pStyle w:val="FSNoteNumbered"/>
        <w:numPr>
          <w:ilvl w:val="0"/>
          <w:numId w:val="0"/>
        </w:numPr>
        <w:spacing w:before="120" w:after="120"/>
        <w:rPr>
          <w:b/>
          <w:bCs/>
          <w:u w:val="none"/>
          <w:cs/>
        </w:rPr>
      </w:pPr>
    </w:p>
    <w:p w14:paraId="7AD887A4" w14:textId="0A4BFBE9" w:rsidR="007F7BD1" w:rsidRDefault="007F7BD1" w:rsidP="007F7BD1">
      <w:pPr>
        <w:rPr>
          <w:rFonts w:cs="Arial"/>
          <w:cs/>
          <w:lang w:val="th-TH"/>
        </w:rPr>
      </w:pPr>
    </w:p>
    <w:p w14:paraId="200BC627" w14:textId="77777777" w:rsidR="00EC66FB" w:rsidRDefault="00EC66FB" w:rsidP="007F7BD1">
      <w:pPr>
        <w:rPr>
          <w:cs/>
          <w:lang w:val="th-TH"/>
        </w:rPr>
      </w:pPr>
    </w:p>
    <w:p w14:paraId="5FD88F0B" w14:textId="77777777" w:rsidR="007F7BD1" w:rsidRDefault="007F7BD1" w:rsidP="007F7BD1">
      <w:pPr>
        <w:rPr>
          <w:rFonts w:cs="Arial"/>
          <w:cs/>
          <w:lang w:val="th-TH"/>
        </w:rPr>
      </w:pPr>
    </w:p>
    <w:p w14:paraId="11F48B91" w14:textId="77777777" w:rsidR="007F7BD1" w:rsidRDefault="007F7BD1" w:rsidP="007F7BD1">
      <w:pPr>
        <w:rPr>
          <w:rFonts w:cs="Arial"/>
          <w:cs/>
          <w:lang w:val="th-TH"/>
        </w:rPr>
      </w:pPr>
    </w:p>
    <w:p w14:paraId="6D9AE2BC" w14:textId="77777777" w:rsidR="007F7BD1" w:rsidRDefault="007F7BD1" w:rsidP="007F7BD1">
      <w:pPr>
        <w:rPr>
          <w:rFonts w:cs="Arial"/>
          <w:cs/>
          <w:lang w:val="th-TH"/>
        </w:rPr>
      </w:pPr>
    </w:p>
    <w:p w14:paraId="69F934D0" w14:textId="77777777" w:rsidR="007F7BD1" w:rsidRPr="007F7BD1" w:rsidRDefault="007F7BD1" w:rsidP="007F7BD1">
      <w:pPr>
        <w:rPr>
          <w:rFonts w:cs="Arial"/>
          <w:cs/>
          <w:lang w:val="th-TH"/>
        </w:rPr>
      </w:pPr>
    </w:p>
    <w:p w14:paraId="678610B9" w14:textId="4D6D2387" w:rsidR="005B2CEF" w:rsidRPr="006D59F5" w:rsidRDefault="005B2CEF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6D59F5">
        <w:rPr>
          <w:b/>
          <w:bCs/>
          <w:u w:val="none"/>
          <w:cs/>
        </w:rPr>
        <w:lastRenderedPageBreak/>
        <w:t>ค่าใช้จ่ายในการดำเนินงาน</w:t>
      </w:r>
    </w:p>
    <w:p w14:paraId="1D3C6F30" w14:textId="04CD60D2" w:rsidR="005B2CEF" w:rsidRPr="00824832" w:rsidRDefault="005B2CEF" w:rsidP="005B2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Pr="000770A4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มีนาคม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>และ</w:t>
      </w:r>
      <w:r w:rsidRPr="000770A4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Pr="00824832">
        <w:rPr>
          <w:rFonts w:ascii="Angsana New" w:hAnsi="Angsana New" w:hint="cs"/>
          <w:sz w:val="28"/>
          <w:szCs w:val="28"/>
          <w:cs/>
        </w:rPr>
        <w:t>มี</w:t>
      </w:r>
      <w:r w:rsidRPr="008248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270"/>
        <w:gridCol w:w="270"/>
        <w:gridCol w:w="1260"/>
        <w:gridCol w:w="1530"/>
        <w:gridCol w:w="270"/>
        <w:gridCol w:w="1440"/>
      </w:tblGrid>
      <w:tr w:rsidR="005B2CEF" w:rsidRPr="00824832" w14:paraId="03C34947" w14:textId="77777777" w:rsidTr="008C3C0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2824015" w14:textId="77777777" w:rsidR="005B2CEF" w:rsidRPr="00824832" w:rsidRDefault="005B2CEF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E12F95" w14:textId="77777777" w:rsidR="005B2CEF" w:rsidRPr="00A16A6F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B4BAE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B2CEF" w:rsidRPr="00824832" w14:paraId="1E36137F" w14:textId="77777777" w:rsidTr="008C3C0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DECDF4" w14:textId="77777777" w:rsidR="005B2CEF" w:rsidRPr="00824832" w:rsidRDefault="005B2CEF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00D7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606F0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8F7A2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4E805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F9D5BD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9650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906A00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7F7BD1" w:rsidRPr="00824832" w14:paraId="5FE1F092" w14:textId="77777777" w:rsidTr="007F7B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96B8A5" w14:textId="77777777" w:rsidR="007F7BD1" w:rsidRPr="0082483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364CB0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8BF00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42C48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93A0BF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8A8A05" w14:textId="6884144F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D91FE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B59C" w14:textId="728A755E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  <w:tab w:val="right" w:pos="122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19,529</w:t>
            </w:r>
          </w:p>
        </w:tc>
      </w:tr>
      <w:tr w:rsidR="007F7BD1" w:rsidRPr="00824832" w14:paraId="50670E62" w14:textId="77777777" w:rsidTr="008C3C0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D6F524" w14:textId="77777777" w:rsidR="007F7BD1" w:rsidRPr="0082483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759B1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8BFA1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C65A6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4442D4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C4C1B2" w14:textId="1FD8B3F5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774BF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56AE3D" w14:textId="6A8E71FA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sz w:val="28"/>
                <w:szCs w:val="28"/>
              </w:rPr>
              <w:t>4,18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F7BD1" w:rsidRPr="00824832" w14:paraId="29009964" w14:textId="77777777" w:rsidTr="008C3C0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9FB699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CBBC3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2BF9CF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B6F76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8FE60B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792E95" w14:textId="5D7EBD51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FCC3E7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F42A1D" w14:textId="180F3CDE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7F7BD1" w:rsidRPr="00824832" w14:paraId="52B4BA67" w14:textId="77777777" w:rsidTr="008C3C0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0958AA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B223C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D45A4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5895B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D34DA9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5731ED" w14:textId="299B6426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3094B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2864EE" w14:textId="38E1A2BE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21,608</w:t>
            </w:r>
          </w:p>
        </w:tc>
      </w:tr>
      <w:tr w:rsidR="007F7BD1" w:rsidRPr="00824832" w14:paraId="3E0C77D6" w14:textId="77777777" w:rsidTr="00996F8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5FE73E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372FF5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379C59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75F412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214C8D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829A5C" w14:textId="2D09C04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88CCB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E2BA1" w14:textId="3330D939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E3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,562</w:t>
            </w:r>
          </w:p>
        </w:tc>
      </w:tr>
      <w:tr w:rsidR="007F7BD1" w:rsidRPr="005067F3" w14:paraId="28D8896F" w14:textId="77777777" w:rsidTr="00996F80">
        <w:trPr>
          <w:trHeight w:val="4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5E16FE" w14:textId="77777777" w:rsidR="007F7BD1" w:rsidRPr="0082483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A50EB3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31CFC0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BFA13" w14:textId="77777777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B59887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91CA1" w14:textId="3A4233F6" w:rsidR="007F7BD1" w:rsidRPr="00824832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2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C1F0F" w14:textId="77777777" w:rsidR="007F7BD1" w:rsidRPr="0082483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062BC" w14:textId="44ED1CF3" w:rsidR="007F7BD1" w:rsidRPr="00721BDB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49,913</w:t>
            </w:r>
          </w:p>
        </w:tc>
      </w:tr>
    </w:tbl>
    <w:p w14:paraId="21F3496F" w14:textId="161D3793" w:rsidR="00E96B61" w:rsidRPr="005E6253" w:rsidRDefault="00E96B61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5E6253">
        <w:rPr>
          <w:rFonts w:hint="cs"/>
          <w:b/>
          <w:bCs/>
          <w:u w:val="none"/>
          <w:cs/>
        </w:rPr>
        <w:t>ข</w:t>
      </w:r>
      <w:r w:rsidRPr="005E6253">
        <w:rPr>
          <w:b/>
          <w:bCs/>
          <w:u w:val="none"/>
          <w:cs/>
        </w:rPr>
        <w:t>าดทุนต่อหุ้น</w:t>
      </w:r>
    </w:p>
    <w:p w14:paraId="0D54D9FB" w14:textId="3FC51EA9" w:rsidR="00E96B61" w:rsidRPr="00824832" w:rsidRDefault="00E96B61" w:rsidP="0050537D">
      <w:pPr>
        <w:tabs>
          <w:tab w:val="clear" w:pos="227"/>
          <w:tab w:val="clear" w:pos="454"/>
          <w:tab w:val="clear" w:pos="680"/>
          <w:tab w:val="left" w:pos="630"/>
        </w:tabs>
        <w:spacing w:before="120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824832">
        <w:rPr>
          <w:rFonts w:ascii="Angsana New" w:hAnsi="Angsana New"/>
          <w:b/>
          <w:bCs/>
          <w:i/>
          <w:iCs/>
          <w:sz w:val="28"/>
          <w:szCs w:val="28"/>
          <w:cs/>
        </w:rPr>
        <w:t>ขาดทุนต่อหุ้นขั้นพื้นฐาน</w:t>
      </w:r>
    </w:p>
    <w:p w14:paraId="0B3B1D92" w14:textId="7F953681" w:rsidR="00943803" w:rsidRPr="0050537D" w:rsidRDefault="00E96B61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537D">
        <w:rPr>
          <w:rFonts w:ascii="Angsana New" w:hAnsi="Angsana New"/>
          <w:sz w:val="28"/>
          <w:szCs w:val="28"/>
          <w:cs/>
        </w:rPr>
        <w:t>ขาดทุนต่อหุ้นขั้นพื้นฐานคำนวณโดยหารขาดทุนสำหรับ</w:t>
      </w:r>
      <w:r w:rsidR="009E56A3" w:rsidRPr="0050537D">
        <w:rPr>
          <w:rFonts w:ascii="Angsana New" w:hAnsi="Angsana New" w:hint="cs"/>
          <w:sz w:val="28"/>
          <w:szCs w:val="28"/>
          <w:cs/>
        </w:rPr>
        <w:t>งวด</w:t>
      </w:r>
      <w:r w:rsidRPr="0050537D">
        <w:rPr>
          <w:rFonts w:ascii="Angsana New" w:hAnsi="Angsana New"/>
          <w:sz w:val="28"/>
          <w:szCs w:val="28"/>
          <w:cs/>
        </w:rPr>
        <w:t>ด้วยจำนวนหุ้นถัวเฉลี่ยถ่วงน้ำหนักที่ออกในระหว่าง</w:t>
      </w:r>
      <w:r w:rsidR="009E56A3" w:rsidRPr="0050537D">
        <w:rPr>
          <w:rFonts w:ascii="Angsana New" w:hAnsi="Angsana New" w:hint="cs"/>
          <w:sz w:val="28"/>
          <w:szCs w:val="28"/>
          <w:cs/>
        </w:rPr>
        <w:t>งวด</w:t>
      </w:r>
    </w:p>
    <w:p w14:paraId="75EA2408" w14:textId="067C0E7E" w:rsidR="003F76D4" w:rsidRDefault="00943803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จำนวนหุ้นถัวเฉลี่ยถ่วงน้ำหนักขั้นพื้นฐาน</w:t>
      </w:r>
      <w:r w:rsidR="00D35383" w:rsidRPr="00824832">
        <w:rPr>
          <w:rFonts w:ascii="Angsana New" w:hAnsi="Angsana New"/>
          <w:sz w:val="28"/>
          <w:szCs w:val="28"/>
          <w:cs/>
        </w:rPr>
        <w:t>สำหรับ</w:t>
      </w:r>
      <w:r w:rsidR="002C0544" w:rsidRPr="00E4284A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2C0544" w:rsidRPr="00E4284A">
        <w:rPr>
          <w:rFonts w:ascii="Angsana New" w:hAnsi="Angsana New"/>
          <w:sz w:val="28"/>
          <w:szCs w:val="28"/>
        </w:rPr>
        <w:t xml:space="preserve">31 </w:t>
      </w:r>
      <w:r w:rsidR="002C0544" w:rsidRPr="00E4284A">
        <w:rPr>
          <w:rFonts w:ascii="Angsana New" w:hAnsi="Angsana New"/>
          <w:sz w:val="28"/>
          <w:szCs w:val="28"/>
          <w:cs/>
        </w:rPr>
        <w:t xml:space="preserve">มีนาคม </w:t>
      </w:r>
      <w:r w:rsidR="002C0544" w:rsidRPr="00E4284A">
        <w:rPr>
          <w:rFonts w:ascii="Angsana New" w:hAnsi="Angsana New"/>
          <w:sz w:val="28"/>
          <w:szCs w:val="28"/>
        </w:rPr>
        <w:t>256</w:t>
      </w:r>
      <w:r w:rsidR="002C0544">
        <w:rPr>
          <w:rFonts w:ascii="Angsana New" w:hAnsi="Angsana New"/>
          <w:sz w:val="28"/>
          <w:szCs w:val="28"/>
        </w:rPr>
        <w:t>3</w:t>
      </w:r>
      <w:r w:rsidR="002C0544" w:rsidRPr="00E4284A">
        <w:rPr>
          <w:rFonts w:ascii="Angsana New" w:hAnsi="Angsana New"/>
          <w:sz w:val="28"/>
          <w:szCs w:val="28"/>
        </w:rPr>
        <w:t xml:space="preserve"> </w:t>
      </w:r>
      <w:r w:rsidR="002C0544" w:rsidRPr="00E4284A">
        <w:rPr>
          <w:rFonts w:ascii="Angsana New" w:hAnsi="Angsana New"/>
          <w:sz w:val="28"/>
          <w:szCs w:val="28"/>
          <w:cs/>
        </w:rPr>
        <w:t>และ</w:t>
      </w:r>
      <w:r w:rsidR="002C0544" w:rsidRPr="00E4284A">
        <w:rPr>
          <w:rFonts w:ascii="Angsana New" w:hAnsi="Angsana New"/>
          <w:sz w:val="28"/>
          <w:szCs w:val="28"/>
        </w:rPr>
        <w:t xml:space="preserve"> 256</w:t>
      </w:r>
      <w:r w:rsidR="002C0544">
        <w:rPr>
          <w:rFonts w:ascii="Angsana New" w:hAnsi="Angsana New"/>
          <w:sz w:val="28"/>
          <w:szCs w:val="28"/>
        </w:rPr>
        <w:t>2</w:t>
      </w:r>
      <w:r w:rsidR="002C0544" w:rsidRPr="00E4284A">
        <w:rPr>
          <w:rFonts w:ascii="Angsana New" w:hAnsi="Angsana New"/>
          <w:sz w:val="28"/>
          <w:szCs w:val="28"/>
          <w:cs/>
        </w:rPr>
        <w:t xml:space="preserve"> </w:t>
      </w:r>
      <w:r w:rsidR="00D35383" w:rsidRPr="00824832">
        <w:rPr>
          <w:rFonts w:ascii="Angsana New" w:hAnsi="Angsana New"/>
          <w:sz w:val="28"/>
          <w:szCs w:val="28"/>
          <w:cs/>
        </w:rPr>
        <w:t>คำนวณได้ดังนี้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428"/>
        <w:gridCol w:w="252"/>
        <w:gridCol w:w="270"/>
        <w:gridCol w:w="270"/>
        <w:gridCol w:w="630"/>
        <w:gridCol w:w="1530"/>
        <w:gridCol w:w="270"/>
        <w:gridCol w:w="1440"/>
      </w:tblGrid>
      <w:tr w:rsidR="007B27B1" w:rsidRPr="00824832" w14:paraId="2ECEE6D2" w14:textId="77777777" w:rsidTr="0075654E">
        <w:tc>
          <w:tcPr>
            <w:tcW w:w="4428" w:type="dxa"/>
          </w:tcPr>
          <w:p w14:paraId="47647129" w14:textId="77777777" w:rsidR="007B27B1" w:rsidRPr="00824832" w:rsidRDefault="007B27B1" w:rsidP="0052118C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560EE1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85B789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DEEEE3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67F7ECA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42FDCD4" w14:textId="1128127E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B379BDC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F634806" w14:textId="7BEAFFDE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B27B1" w:rsidRPr="00824832" w14:paraId="3E22CF83" w14:textId="77777777" w:rsidTr="0075654E">
        <w:trPr>
          <w:trHeight w:hRule="exact" w:val="170"/>
        </w:trPr>
        <w:tc>
          <w:tcPr>
            <w:tcW w:w="4428" w:type="dxa"/>
          </w:tcPr>
          <w:p w14:paraId="5279DB8F" w14:textId="77777777" w:rsidR="007B27B1" w:rsidRPr="00824832" w:rsidRDefault="007B27B1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27E8CB8D" w14:textId="77777777" w:rsidR="007B27B1" w:rsidRPr="00824832" w:rsidRDefault="007B27B1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D5A875" w14:textId="77777777" w:rsidR="007B27B1" w:rsidRPr="00824832" w:rsidRDefault="007B27B1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7AC47E1" w14:textId="77777777" w:rsidR="007B27B1" w:rsidRPr="00824832" w:rsidRDefault="007B27B1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74E3F22" w14:textId="77777777" w:rsidR="007B27B1" w:rsidRPr="00824832" w:rsidRDefault="007B27B1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FD8BE44" w14:textId="77777777" w:rsidR="007B27B1" w:rsidRPr="00824832" w:rsidRDefault="007B27B1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7F20C" w14:textId="77777777" w:rsidR="007B27B1" w:rsidRPr="00824832" w:rsidRDefault="007B27B1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DD8ACE" w14:textId="77777777" w:rsidR="007B27B1" w:rsidRPr="00824832" w:rsidRDefault="007B27B1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7B1" w:rsidRPr="00824832" w14:paraId="443AD050" w14:textId="77777777" w:rsidTr="0075654E">
        <w:tc>
          <w:tcPr>
            <w:tcW w:w="4428" w:type="dxa"/>
          </w:tcPr>
          <w:p w14:paraId="587FA3CA" w14:textId="1B3C8101" w:rsidR="007B27B1" w:rsidRPr="00824832" w:rsidRDefault="007B27B1" w:rsidP="0052118C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ขาดทุนสำหรับงวด (พันบาท)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B5600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DEFAC5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4716F4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748821A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B41C20" w14:textId="555C9FE4" w:rsidR="007B27B1" w:rsidRPr="00824832" w:rsidRDefault="00833F1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33F1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(66</w:t>
            </w:r>
            <w:r w:rsidRPr="00833F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33F1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68</w:t>
            </w:r>
            <w:r w:rsidR="00EF5F5D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  <w:r w:rsidRPr="00833F1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FA7DB0F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8B8359" w14:textId="2296ED26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(14,962)</w:t>
            </w:r>
          </w:p>
        </w:tc>
      </w:tr>
      <w:tr w:rsidR="007B27B1" w:rsidRPr="00824832" w14:paraId="37B7273C" w14:textId="77777777" w:rsidTr="0075654E">
        <w:tc>
          <w:tcPr>
            <w:tcW w:w="4428" w:type="dxa"/>
          </w:tcPr>
          <w:p w14:paraId="1F5664E1" w14:textId="77777777" w:rsidR="007B27B1" w:rsidRPr="008B3D12" w:rsidRDefault="007B27B1" w:rsidP="0052118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8E115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8FB832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9A40A3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EAE8B53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23CE63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B180A1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A0AA6F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27B1" w:rsidRPr="00824832" w14:paraId="781435B4" w14:textId="77777777" w:rsidTr="0075654E">
        <w:tc>
          <w:tcPr>
            <w:tcW w:w="4428" w:type="dxa"/>
          </w:tcPr>
          <w:p w14:paraId="08690A82" w14:textId="2CE05BAA" w:rsidR="007B27B1" w:rsidRPr="00824832" w:rsidRDefault="007B27B1" w:rsidP="0052118C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จำนวนหุ้นที่มีอยู่ ณ วันต้น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 (พันหุ้น)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CB4F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B8645F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F8613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3F76084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E8B16" w14:textId="7F173C45" w:rsidR="007B27B1" w:rsidRDefault="008149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49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1,902,91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E6A8A63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4B9EB4" w14:textId="02DB2667" w:rsidR="007B27B1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</w:tr>
      <w:tr w:rsidR="007B27B1" w:rsidRPr="00824832" w14:paraId="7BBC4C39" w14:textId="77777777" w:rsidTr="00EC66FB">
        <w:trPr>
          <w:trHeight w:val="139"/>
        </w:trPr>
        <w:tc>
          <w:tcPr>
            <w:tcW w:w="5850" w:type="dxa"/>
            <w:gridSpan w:val="5"/>
          </w:tcPr>
          <w:p w14:paraId="3A5D442F" w14:textId="49EF87FF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ผลกระทบจากหุ้นสามัญที่ออกจำหน่ายในระหว่าง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 (พันหุ้น)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D9A6A" w14:textId="7790ED9B" w:rsidR="007B27B1" w:rsidRPr="00824832" w:rsidRDefault="004E44AA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E99818" w14:textId="77777777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CA46A" w14:textId="069D7B55" w:rsidR="007B27B1" w:rsidRPr="0082483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27B1" w:rsidRPr="001E5DF6" w14:paraId="1B7B98D2" w14:textId="77777777" w:rsidTr="00EC66FB">
        <w:tc>
          <w:tcPr>
            <w:tcW w:w="4428" w:type="dxa"/>
          </w:tcPr>
          <w:p w14:paraId="01C51F1F" w14:textId="77777777" w:rsidR="007B27B1" w:rsidRPr="00267D58" w:rsidRDefault="007B27B1" w:rsidP="0052118C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จำนวนหุ้นถัวเฉลี่ยถ่วงน้ำหนักขั้นพื้นฐาน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797D8" w14:textId="77777777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98FA10" w14:textId="77777777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BDF1F3" w14:textId="77777777" w:rsidR="007B27B1" w:rsidRPr="00267D58" w:rsidRDefault="007B27B1" w:rsidP="005211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3F7EE0E" w14:textId="77777777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7483C0" w14:textId="442C48EF" w:rsidR="007B27B1" w:rsidRPr="00267D58" w:rsidRDefault="004E44AA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1,902,914</w:t>
            </w:r>
          </w:p>
        </w:tc>
        <w:tc>
          <w:tcPr>
            <w:tcW w:w="270" w:type="dxa"/>
          </w:tcPr>
          <w:p w14:paraId="45EF2F79" w14:textId="77777777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CFCD1" w14:textId="2C5CFE88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</w:tr>
      <w:tr w:rsidR="007B27B1" w:rsidRPr="001E5DF6" w14:paraId="11796EFC" w14:textId="77777777" w:rsidTr="00EC66FB">
        <w:tc>
          <w:tcPr>
            <w:tcW w:w="4428" w:type="dxa"/>
          </w:tcPr>
          <w:p w14:paraId="6FA28149" w14:textId="77777777" w:rsidR="007B27B1" w:rsidRPr="008B3D12" w:rsidRDefault="007B27B1" w:rsidP="0052118C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6B4EC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B978EAF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49BE51" w14:textId="77777777" w:rsidR="007B27B1" w:rsidRPr="008B3D12" w:rsidRDefault="007B27B1" w:rsidP="005211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817151A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13A98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81C33D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6B2BFC42" w14:textId="77777777" w:rsidR="007B27B1" w:rsidRPr="008B3D12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27B1" w:rsidRPr="001E5DF6" w14:paraId="57BB81EF" w14:textId="77777777" w:rsidTr="0075654E">
        <w:tc>
          <w:tcPr>
            <w:tcW w:w="4428" w:type="dxa"/>
          </w:tcPr>
          <w:p w14:paraId="7AA36886" w14:textId="77777777" w:rsidR="007B27B1" w:rsidRPr="00267D58" w:rsidRDefault="007B27B1" w:rsidP="0052118C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ขาดทุนต่อหุ้น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 (บาท)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DD89C" w14:textId="77777777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9BC34B" w14:textId="77777777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A0004B" w14:textId="77777777" w:rsidR="007B27B1" w:rsidRPr="00267D58" w:rsidRDefault="007B27B1" w:rsidP="005211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338143E" w14:textId="77777777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6D3D95" w14:textId="28649B5E" w:rsidR="007B27B1" w:rsidRPr="00267D58" w:rsidRDefault="00833F1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33F1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(0.04)</w:t>
            </w:r>
          </w:p>
        </w:tc>
        <w:tc>
          <w:tcPr>
            <w:tcW w:w="270" w:type="dxa"/>
          </w:tcPr>
          <w:p w14:paraId="0EE0334F" w14:textId="77777777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4A1D0E54" w14:textId="642331AF" w:rsidR="007B27B1" w:rsidRPr="00267D58" w:rsidRDefault="007B27B1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(0.01)</w:t>
            </w:r>
          </w:p>
        </w:tc>
      </w:tr>
    </w:tbl>
    <w:p w14:paraId="34B9F633" w14:textId="14D50F89" w:rsidR="00196A57" w:rsidRPr="00196A57" w:rsidRDefault="00196A57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196A57">
        <w:rPr>
          <w:b/>
          <w:bCs/>
          <w:u w:val="none"/>
          <w:cs/>
        </w:rPr>
        <w:t>มูลค่ายุติธรรม</w:t>
      </w:r>
    </w:p>
    <w:p w14:paraId="35BBA103" w14:textId="77777777" w:rsidR="00196A57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7A1CC7D4" w14:textId="77777777" w:rsidR="00196A57" w:rsidRPr="00BB4D9A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D2B04C1" w14:textId="77777777" w:rsidR="00196A57" w:rsidRPr="00BB4D9A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6239F4" w14:textId="7A17BF69" w:rsidR="00196A57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14:paraId="7156174F" w14:textId="69C29B37" w:rsidR="00196A57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82169D">
        <w:rPr>
          <w:rFonts w:ascii="Angsana New" w:hAnsi="Angsana New"/>
          <w:sz w:val="28"/>
          <w:szCs w:val="28"/>
        </w:rPr>
        <w:t xml:space="preserve">31 </w:t>
      </w:r>
      <w:r w:rsidR="00021BC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021BC2">
        <w:rPr>
          <w:rFonts w:ascii="Angsana New" w:hAnsi="Angsana New"/>
          <w:sz w:val="28"/>
          <w:szCs w:val="28"/>
        </w:rPr>
        <w:t>2563</w:t>
      </w:r>
      <w:r w:rsidR="00021BC2">
        <w:rPr>
          <w:rFonts w:ascii="Angsana New" w:hAnsi="Angsana New" w:hint="cs"/>
          <w:sz w:val="28"/>
          <w:szCs w:val="28"/>
          <w:cs/>
        </w:rPr>
        <w:t xml:space="preserve"> และวันที่</w:t>
      </w:r>
      <w:r w:rsidR="00021BC2">
        <w:rPr>
          <w:rFonts w:ascii="Angsana New" w:hAnsi="Angsana New"/>
          <w:sz w:val="28"/>
          <w:szCs w:val="28"/>
        </w:rPr>
        <w:t xml:space="preserve"> 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 xml:space="preserve">2562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 w:rsidR="001E3FE5"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 w:rsidR="00495120"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021BC2" w:rsidRPr="00E86A87" w14:paraId="64F81D80" w14:textId="77777777" w:rsidTr="008C3C00">
        <w:tc>
          <w:tcPr>
            <w:tcW w:w="3240" w:type="dxa"/>
          </w:tcPr>
          <w:p w14:paraId="10A8D04B" w14:textId="77777777" w:rsidR="00021BC2" w:rsidRPr="00E86A87" w:rsidRDefault="00021BC2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bookmarkStart w:id="14" w:name="_Hlk39325362"/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374B75EF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21BC2" w:rsidRPr="00E86A87" w14:paraId="36E9AF99" w14:textId="77777777" w:rsidTr="008C3C00">
        <w:tc>
          <w:tcPr>
            <w:tcW w:w="3240" w:type="dxa"/>
          </w:tcPr>
          <w:p w14:paraId="1D90A2E0" w14:textId="77777777" w:rsidR="00021BC2" w:rsidRPr="00E86A87" w:rsidRDefault="00021BC2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C52A04" w14:textId="35A0F528" w:rsidR="00021BC2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21BC2" w:rsidRPr="00E86A87" w14:paraId="18B9858A" w14:textId="77777777" w:rsidTr="008C3C00">
        <w:tc>
          <w:tcPr>
            <w:tcW w:w="3240" w:type="dxa"/>
          </w:tcPr>
          <w:p w14:paraId="3E0259BF" w14:textId="77777777" w:rsidR="00021BC2" w:rsidRPr="00E86A87" w:rsidRDefault="00021BC2" w:rsidP="008C3C00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B39D411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74898EA7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C328DE2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7A02A0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5C380B3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2D454B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BC8282A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1BC2" w:rsidRPr="00E86A87" w14:paraId="64AFAE1B" w14:textId="77777777" w:rsidTr="008C3C00">
        <w:tc>
          <w:tcPr>
            <w:tcW w:w="3240" w:type="dxa"/>
            <w:vAlign w:val="bottom"/>
          </w:tcPr>
          <w:p w14:paraId="2044AE0A" w14:textId="77777777" w:rsidR="00021BC2" w:rsidRPr="00E86A87" w:rsidRDefault="00021BC2" w:rsidP="008C3C00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05D5843D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B3EBA07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0737C47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7392A0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1CCCE00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7D9F3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D41142C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BD1" w:rsidRPr="00E86A87" w14:paraId="09317CEE" w14:textId="77777777" w:rsidTr="001F1BDE">
        <w:tc>
          <w:tcPr>
            <w:tcW w:w="3240" w:type="dxa"/>
            <w:vAlign w:val="bottom"/>
          </w:tcPr>
          <w:p w14:paraId="6D0C0F33" w14:textId="5FF5AE3B" w:rsidR="007F7BD1" w:rsidRPr="008F2EAD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02B018DC" w14:textId="579823D4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sz w:val="28"/>
                <w:szCs w:val="28"/>
              </w:rPr>
              <w:t>63,394</w:t>
            </w:r>
          </w:p>
        </w:tc>
        <w:tc>
          <w:tcPr>
            <w:tcW w:w="262" w:type="dxa"/>
          </w:tcPr>
          <w:p w14:paraId="38B650D1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54731CD" w14:textId="5337D528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sz w:val="28"/>
                <w:szCs w:val="28"/>
              </w:rPr>
              <w:t>101,941</w:t>
            </w:r>
          </w:p>
        </w:tc>
        <w:tc>
          <w:tcPr>
            <w:tcW w:w="270" w:type="dxa"/>
          </w:tcPr>
          <w:p w14:paraId="574E6814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5FBA29A" w14:textId="367421B0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eastAsia="Cordia New" w:hAnsiTheme="majorBidi" w:cstheme="majorBidi"/>
                <w:sz w:val="28"/>
                <w:szCs w:val="28"/>
              </w:rPr>
              <w:t>65,627</w:t>
            </w:r>
          </w:p>
        </w:tc>
        <w:tc>
          <w:tcPr>
            <w:tcW w:w="270" w:type="dxa"/>
          </w:tcPr>
          <w:p w14:paraId="5199D7E5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5FC400A" w14:textId="67516320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sz w:val="28"/>
                <w:szCs w:val="28"/>
              </w:rPr>
              <w:t>230,962</w:t>
            </w:r>
          </w:p>
        </w:tc>
      </w:tr>
      <w:tr w:rsidR="007F7BD1" w:rsidRPr="00E86A87" w14:paraId="3348AEF1" w14:textId="77777777" w:rsidTr="008C3C00">
        <w:tc>
          <w:tcPr>
            <w:tcW w:w="3240" w:type="dxa"/>
            <w:vAlign w:val="bottom"/>
          </w:tcPr>
          <w:p w14:paraId="4A9259E7" w14:textId="69C9786D" w:rsidR="007F7BD1" w:rsidRPr="00E86A87" w:rsidRDefault="007F7BD1" w:rsidP="007F7BD1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 w:rsidR="004951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6B8FC988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63365B7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CD1C1F8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0B328B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69EC441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BCF93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2B70BB3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BD1" w:rsidRPr="00E86A87" w14:paraId="0A907C5E" w14:textId="77777777" w:rsidTr="001F1BDE">
        <w:tc>
          <w:tcPr>
            <w:tcW w:w="3240" w:type="dxa"/>
          </w:tcPr>
          <w:p w14:paraId="066C1006" w14:textId="711DD991" w:rsidR="007F7BD1" w:rsidRPr="00C74082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 w:rsidR="004951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7AAF59B1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3410DF40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6516F26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21B08F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07F6127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BECABF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F74AFFF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BD1" w:rsidRPr="00E86A87" w14:paraId="244029FF" w14:textId="77777777" w:rsidTr="001F1BDE">
        <w:tc>
          <w:tcPr>
            <w:tcW w:w="3240" w:type="dxa"/>
          </w:tcPr>
          <w:p w14:paraId="2A36CCF6" w14:textId="7C9ED06F" w:rsidR="007F7BD1" w:rsidRPr="00C74082" w:rsidRDefault="007F7BD1" w:rsidP="007F7BD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361CBF1" w14:textId="2680F3AA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9D99679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B6E6318" w14:textId="60EB7513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DC5FF7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5A752D" w14:textId="01D0006D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82,201</w:t>
            </w:r>
          </w:p>
        </w:tc>
        <w:tc>
          <w:tcPr>
            <w:tcW w:w="270" w:type="dxa"/>
          </w:tcPr>
          <w:p w14:paraId="3A4E0F4C" w14:textId="77777777" w:rsidR="007F7BD1" w:rsidRPr="000853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FADA92E" w14:textId="409B0B91" w:rsidR="007F7BD1" w:rsidRPr="000853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82,201</w:t>
            </w:r>
          </w:p>
        </w:tc>
      </w:tr>
      <w:tr w:rsidR="007F7BD1" w:rsidRPr="00E86A87" w14:paraId="652B7DEB" w14:textId="77777777" w:rsidTr="001E3FE5">
        <w:tc>
          <w:tcPr>
            <w:tcW w:w="3240" w:type="dxa"/>
          </w:tcPr>
          <w:p w14:paraId="63FFEB80" w14:textId="101C5E0A" w:rsidR="007F7BD1" w:rsidRPr="001F1BDE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BFA8708" w14:textId="7FFE6F8D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63,394</w:t>
            </w:r>
          </w:p>
        </w:tc>
        <w:tc>
          <w:tcPr>
            <w:tcW w:w="262" w:type="dxa"/>
          </w:tcPr>
          <w:p w14:paraId="051B2F94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7EFCE301" w14:textId="2E079805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101,941</w:t>
            </w:r>
          </w:p>
        </w:tc>
        <w:tc>
          <w:tcPr>
            <w:tcW w:w="270" w:type="dxa"/>
          </w:tcPr>
          <w:p w14:paraId="469D9DF1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7C0F4B4" w14:textId="193D5FC0" w:rsidR="007F7BD1" w:rsidRPr="008955F0" w:rsidRDefault="007F7BD1" w:rsidP="007F7BD1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147,828</w:t>
            </w:r>
          </w:p>
        </w:tc>
        <w:tc>
          <w:tcPr>
            <w:tcW w:w="270" w:type="dxa"/>
          </w:tcPr>
          <w:p w14:paraId="3078622D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55B2873" w14:textId="261DE453" w:rsidR="007F7BD1" w:rsidRPr="008955F0" w:rsidRDefault="007F7BD1" w:rsidP="007F7BD1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313,163</w:t>
            </w:r>
          </w:p>
        </w:tc>
      </w:tr>
      <w:tr w:rsidR="007F7BD1" w:rsidRPr="00E86A87" w14:paraId="2C8180A2" w14:textId="77777777" w:rsidTr="00996F80">
        <w:tc>
          <w:tcPr>
            <w:tcW w:w="3240" w:type="dxa"/>
            <w:vAlign w:val="bottom"/>
          </w:tcPr>
          <w:p w14:paraId="508A9EC6" w14:textId="0C7F70F0" w:rsidR="007F7BD1" w:rsidRPr="009D3BA3" w:rsidRDefault="007F7BD1" w:rsidP="007F7BD1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70F9FC2D" w14:textId="3A2E17BD" w:rsidR="007F7BD1" w:rsidRPr="00827726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414C39EB" w14:textId="77777777" w:rsidR="007F7BD1" w:rsidRPr="00827726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</w:tcPr>
          <w:p w14:paraId="2456B1AF" w14:textId="24F3DB3A" w:rsidR="007F7BD1" w:rsidRPr="009D3BA3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EB3ABA" w14:textId="77777777" w:rsidR="007F7BD1" w:rsidRPr="009D3BA3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738B53B" w14:textId="3465156E" w:rsidR="007F7BD1" w:rsidRPr="005279FD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D7319" w14:textId="77777777" w:rsidR="007F7BD1" w:rsidRPr="005279FD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0E8557AF" w14:textId="2E2AA0BC" w:rsidR="007F7BD1" w:rsidRPr="005279FD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7BD1" w:rsidRPr="00E86A87" w14:paraId="4104FC56" w14:textId="77777777" w:rsidTr="001E3FE5">
        <w:tc>
          <w:tcPr>
            <w:tcW w:w="3240" w:type="dxa"/>
            <w:vAlign w:val="bottom"/>
          </w:tcPr>
          <w:p w14:paraId="7BBEDF70" w14:textId="6F50032B" w:rsidR="007F7BD1" w:rsidRPr="009D3BA3" w:rsidRDefault="007F7BD1" w:rsidP="007F7BD1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</w:tcPr>
          <w:p w14:paraId="648EC3DF" w14:textId="77777777" w:rsidR="007F7BD1" w:rsidRPr="00827726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53FD2956" w14:textId="77777777" w:rsidR="007F7BD1" w:rsidRPr="00827726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</w:tcPr>
          <w:p w14:paraId="3227B497" w14:textId="77777777" w:rsidR="007F7BD1" w:rsidRPr="009D3BA3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47D15C" w14:textId="77777777" w:rsidR="007F7BD1" w:rsidRPr="009D3BA3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36377B5B" w14:textId="77777777" w:rsidR="007F7BD1" w:rsidRPr="005279FD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843019" w14:textId="77777777" w:rsidR="007F7BD1" w:rsidRPr="005279FD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2F35E0FC" w14:textId="77777777" w:rsidR="007F7BD1" w:rsidRPr="005279FD" w:rsidRDefault="007F7BD1" w:rsidP="007F7B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7BD1" w:rsidRPr="00E86A87" w14:paraId="00CB55AC" w14:textId="77777777" w:rsidTr="001E3FE5">
        <w:tc>
          <w:tcPr>
            <w:tcW w:w="3240" w:type="dxa"/>
            <w:vAlign w:val="bottom"/>
          </w:tcPr>
          <w:p w14:paraId="77515272" w14:textId="38141A7E" w:rsidR="007F7BD1" w:rsidRPr="009D3BA3" w:rsidRDefault="007F7BD1" w:rsidP="007F7BD1">
            <w:pPr>
              <w:ind w:left="-108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5D4CC24" w14:textId="06E6E1B5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FA823C5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0711A3B" w14:textId="025D9541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  <w:tc>
          <w:tcPr>
            <w:tcW w:w="270" w:type="dxa"/>
          </w:tcPr>
          <w:p w14:paraId="0E07FEDC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3C904F4" w14:textId="4D8739CD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CFF17A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16F959D" w14:textId="48A603C1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</w:tr>
      <w:tr w:rsidR="007F7BD1" w:rsidRPr="00E86A87" w14:paraId="59E33040" w14:textId="77777777" w:rsidTr="008C3C00">
        <w:tc>
          <w:tcPr>
            <w:tcW w:w="3240" w:type="dxa"/>
            <w:vAlign w:val="bottom"/>
          </w:tcPr>
          <w:p w14:paraId="4146EF50" w14:textId="7C4967B6" w:rsidR="007F7BD1" w:rsidRPr="009D3BA3" w:rsidRDefault="007F7BD1" w:rsidP="007F7BD1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B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5957B597" w14:textId="5FB606AB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4DE406B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D5A0531" w14:textId="6BED1C25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1,342</w:t>
            </w:r>
          </w:p>
        </w:tc>
        <w:tc>
          <w:tcPr>
            <w:tcW w:w="270" w:type="dxa"/>
          </w:tcPr>
          <w:p w14:paraId="7185E4BE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8A532DA" w14:textId="45B18D61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9CA957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91947C4" w14:textId="23EAF156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B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1,342</w:t>
            </w:r>
          </w:p>
        </w:tc>
      </w:tr>
      <w:bookmarkEnd w:id="14"/>
    </w:tbl>
    <w:p w14:paraId="27A93BC9" w14:textId="77777777" w:rsidR="00F6652D" w:rsidRPr="0056305C" w:rsidRDefault="00F6652D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196A57" w:rsidRPr="00E86A87" w14:paraId="2459AAC6" w14:textId="77777777" w:rsidTr="00021BC2">
        <w:tc>
          <w:tcPr>
            <w:tcW w:w="3240" w:type="dxa"/>
          </w:tcPr>
          <w:p w14:paraId="0EC93175" w14:textId="77777777" w:rsidR="00196A57" w:rsidRPr="00E86A87" w:rsidRDefault="00196A57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77AFD71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96A57" w:rsidRPr="00E86A87" w14:paraId="348211CB" w14:textId="77777777" w:rsidTr="00021BC2">
        <w:tc>
          <w:tcPr>
            <w:tcW w:w="3240" w:type="dxa"/>
          </w:tcPr>
          <w:p w14:paraId="1EF935CA" w14:textId="77777777" w:rsidR="00196A57" w:rsidRPr="00E86A87" w:rsidRDefault="00196A57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9914146" w14:textId="6E6E5DD4" w:rsidR="00196A5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96A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96A5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196A57" w:rsidRPr="00E86A87" w14:paraId="35B005FC" w14:textId="77777777" w:rsidTr="00021BC2">
        <w:tc>
          <w:tcPr>
            <w:tcW w:w="3240" w:type="dxa"/>
          </w:tcPr>
          <w:p w14:paraId="7CF159C8" w14:textId="77777777" w:rsidR="00196A57" w:rsidRPr="00E86A87" w:rsidRDefault="00196A57" w:rsidP="008C3C00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20E40F8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7DF58EB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E62D54A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9D27E9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811000B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3B7D22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83C8B12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6A57" w:rsidRPr="00E86A87" w14:paraId="7B8FD02D" w14:textId="77777777" w:rsidTr="00021BC2">
        <w:tc>
          <w:tcPr>
            <w:tcW w:w="3240" w:type="dxa"/>
            <w:vAlign w:val="bottom"/>
          </w:tcPr>
          <w:p w14:paraId="3CE26339" w14:textId="77777777" w:rsidR="00196A57" w:rsidRPr="00E86A87" w:rsidRDefault="00196A57" w:rsidP="008C3C00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540550E8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AFDADE5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1050D53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CE89E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AD4C979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1D2CB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8407331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A57" w:rsidRPr="00E86A87" w14:paraId="0DDA9B3D" w14:textId="77777777" w:rsidTr="00021BC2">
        <w:tc>
          <w:tcPr>
            <w:tcW w:w="3240" w:type="dxa"/>
            <w:vAlign w:val="bottom"/>
          </w:tcPr>
          <w:p w14:paraId="57324316" w14:textId="77777777" w:rsidR="00196A57" w:rsidRPr="00E86A87" w:rsidRDefault="00196A57" w:rsidP="008C3C00">
            <w:pPr>
              <w:ind w:left="-108" w:firstLine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14:paraId="3E447CD5" w14:textId="77777777" w:rsidR="00196A57" w:rsidRPr="00E86A87" w:rsidRDefault="00196A57" w:rsidP="008C3C00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475C90D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5AED11D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913C2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97EB99" w14:textId="77777777" w:rsidR="00196A57" w:rsidRPr="00E86A87" w:rsidRDefault="00196A57" w:rsidP="008C3C0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5F246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C9C28EA" w14:textId="77777777" w:rsidR="00196A57" w:rsidRPr="00E86A87" w:rsidRDefault="00196A57" w:rsidP="008C3C00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BD1" w:rsidRPr="00E86A87" w14:paraId="3CD9E0AE" w14:textId="77777777" w:rsidTr="00021BC2">
        <w:tc>
          <w:tcPr>
            <w:tcW w:w="3240" w:type="dxa"/>
            <w:vAlign w:val="bottom"/>
          </w:tcPr>
          <w:p w14:paraId="16821AF3" w14:textId="77777777" w:rsidR="007F7BD1" w:rsidRPr="00E86A87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0" w:type="dxa"/>
          </w:tcPr>
          <w:p w14:paraId="1850A110" w14:textId="0E123B3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1,152</w:t>
            </w:r>
          </w:p>
        </w:tc>
        <w:tc>
          <w:tcPr>
            <w:tcW w:w="262" w:type="dxa"/>
          </w:tcPr>
          <w:p w14:paraId="683FB2E9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EBF7526" w14:textId="7C74992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41FE3135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FB2A894" w14:textId="1A8E2439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FA05F1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9C2AFA9" w14:textId="40D433BC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101,797</w:t>
            </w:r>
          </w:p>
        </w:tc>
      </w:tr>
      <w:tr w:rsidR="007F7BD1" w:rsidRPr="00E86A87" w14:paraId="6FF4C619" w14:textId="77777777" w:rsidTr="00021BC2">
        <w:tc>
          <w:tcPr>
            <w:tcW w:w="3240" w:type="dxa"/>
            <w:vAlign w:val="bottom"/>
          </w:tcPr>
          <w:p w14:paraId="0D8D3779" w14:textId="21308611" w:rsidR="007F7BD1" w:rsidRPr="00E86A87" w:rsidRDefault="007F7BD1" w:rsidP="007F7BD1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 w:rsidR="004951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D95E2A3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248491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5FEAA88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E106FC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D5DABF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5AC20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5192031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BD1" w:rsidRPr="00E86A87" w14:paraId="63F5108A" w14:textId="77777777" w:rsidTr="00021BC2">
        <w:tc>
          <w:tcPr>
            <w:tcW w:w="3240" w:type="dxa"/>
          </w:tcPr>
          <w:p w14:paraId="1C60A62B" w14:textId="5D93ED5A" w:rsidR="007F7BD1" w:rsidRPr="00C74082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 w:rsidR="004951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42D3877A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48013494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14AE2C3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A3A3D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4C9297A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8F5B4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E06BFB2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BD1" w:rsidRPr="00E86A87" w14:paraId="43F7145A" w14:textId="77777777" w:rsidTr="00021BC2">
        <w:tc>
          <w:tcPr>
            <w:tcW w:w="3240" w:type="dxa"/>
          </w:tcPr>
          <w:p w14:paraId="4B886828" w14:textId="77777777" w:rsidR="007F7BD1" w:rsidRPr="00C74082" w:rsidRDefault="007F7BD1" w:rsidP="007F7BD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ประเมินใหม่ </w:t>
            </w:r>
          </w:p>
        </w:tc>
        <w:tc>
          <w:tcPr>
            <w:tcW w:w="1280" w:type="dxa"/>
          </w:tcPr>
          <w:p w14:paraId="4B10A132" w14:textId="2E429C54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804CCC3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B302743" w14:textId="187CF9C4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5F07B0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5B6B652" w14:textId="7F23B7F4" w:rsidR="007F7BD1" w:rsidRPr="008955F0" w:rsidRDefault="007F7BD1" w:rsidP="007F7BD1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81,418</w:t>
            </w:r>
          </w:p>
        </w:tc>
        <w:tc>
          <w:tcPr>
            <w:tcW w:w="270" w:type="dxa"/>
          </w:tcPr>
          <w:p w14:paraId="4D7D10ED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1FF2339" w14:textId="125DC7AA" w:rsidR="007F7BD1" w:rsidRPr="008955F0" w:rsidRDefault="007F7BD1" w:rsidP="007F7BD1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81,418</w:t>
            </w:r>
          </w:p>
        </w:tc>
      </w:tr>
      <w:tr w:rsidR="007F7BD1" w:rsidRPr="00E86A87" w14:paraId="22CDFA8D" w14:textId="77777777" w:rsidTr="00021BC2">
        <w:tc>
          <w:tcPr>
            <w:tcW w:w="3240" w:type="dxa"/>
            <w:vAlign w:val="bottom"/>
          </w:tcPr>
          <w:p w14:paraId="78D4A7F1" w14:textId="77777777" w:rsidR="007F7BD1" w:rsidRPr="009D3BA3" w:rsidRDefault="007F7BD1" w:rsidP="007F7BD1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113BD44C" w14:textId="4342869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1,152</w:t>
            </w:r>
          </w:p>
        </w:tc>
        <w:tc>
          <w:tcPr>
            <w:tcW w:w="262" w:type="dxa"/>
          </w:tcPr>
          <w:p w14:paraId="3F4C11F2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64593C71" w14:textId="7A6DA63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4E70987C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096BA4B" w14:textId="5E58290C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81,418</w:t>
            </w:r>
          </w:p>
        </w:tc>
        <w:tc>
          <w:tcPr>
            <w:tcW w:w="270" w:type="dxa"/>
          </w:tcPr>
          <w:p w14:paraId="4175A2A4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8ED4DC9" w14:textId="5BE41C92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183,215</w:t>
            </w:r>
          </w:p>
        </w:tc>
      </w:tr>
    </w:tbl>
    <w:p w14:paraId="5EEDC86E" w14:textId="632F170D" w:rsidR="00495120" w:rsidRDefault="00495120" w:rsidP="00495120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20942790" w14:textId="6EBE90FB" w:rsidR="00495120" w:rsidRDefault="00495120" w:rsidP="00495120">
      <w:pPr>
        <w:rPr>
          <w:rFonts w:cs="Arial"/>
          <w:cs/>
          <w:lang w:val="th-TH"/>
        </w:rPr>
      </w:pPr>
    </w:p>
    <w:p w14:paraId="1FCCECF0" w14:textId="13AA817E" w:rsidR="00495120" w:rsidRDefault="00495120" w:rsidP="00495120">
      <w:pPr>
        <w:rPr>
          <w:rFonts w:cs="Arial"/>
          <w:cs/>
          <w:lang w:val="th-TH"/>
        </w:rPr>
      </w:pPr>
    </w:p>
    <w:p w14:paraId="0F366B22" w14:textId="35B8BF35" w:rsidR="00495120" w:rsidRDefault="00495120" w:rsidP="00495120">
      <w:pPr>
        <w:rPr>
          <w:rFonts w:cs="Arial"/>
          <w:cs/>
          <w:lang w:val="th-TH"/>
        </w:rPr>
      </w:pPr>
    </w:p>
    <w:p w14:paraId="0B8C3584" w14:textId="1CEDB397" w:rsidR="00495120" w:rsidRDefault="00495120" w:rsidP="00495120">
      <w:pPr>
        <w:rPr>
          <w:rFonts w:cs="Arial"/>
          <w:cs/>
          <w:lang w:val="th-TH"/>
        </w:rPr>
      </w:pPr>
    </w:p>
    <w:p w14:paraId="660F68E4" w14:textId="0E9748F3" w:rsidR="00495120" w:rsidRDefault="00495120" w:rsidP="00495120">
      <w:pPr>
        <w:rPr>
          <w:rFonts w:cs="Arial"/>
          <w:cs/>
          <w:lang w:val="th-TH"/>
        </w:rPr>
      </w:pPr>
    </w:p>
    <w:p w14:paraId="5CD6436E" w14:textId="22E5B2CC" w:rsidR="00495120" w:rsidRDefault="00495120" w:rsidP="00495120">
      <w:pPr>
        <w:rPr>
          <w:rFonts w:cs="Arial"/>
          <w:cs/>
          <w:lang w:val="th-TH"/>
        </w:rPr>
      </w:pPr>
    </w:p>
    <w:p w14:paraId="6108FBCC" w14:textId="30B0AA16" w:rsidR="00495120" w:rsidRDefault="00495120" w:rsidP="00495120">
      <w:pPr>
        <w:rPr>
          <w:rFonts w:cs="Arial"/>
          <w:cs/>
          <w:lang w:val="th-TH"/>
        </w:rPr>
      </w:pPr>
    </w:p>
    <w:p w14:paraId="0479D3D4" w14:textId="50C02A94" w:rsidR="00495120" w:rsidRDefault="00495120" w:rsidP="00495120">
      <w:pPr>
        <w:rPr>
          <w:rFonts w:cs="Arial"/>
          <w:cs/>
          <w:lang w:val="th-TH"/>
        </w:rPr>
      </w:pPr>
    </w:p>
    <w:p w14:paraId="772E634D" w14:textId="49A4849F" w:rsidR="00495120" w:rsidRDefault="00495120" w:rsidP="00495120">
      <w:pPr>
        <w:rPr>
          <w:rFonts w:cs="Arial"/>
          <w:cs/>
          <w:lang w:val="th-TH"/>
        </w:rPr>
      </w:pPr>
    </w:p>
    <w:p w14:paraId="4780A725" w14:textId="77777777" w:rsidR="00495120" w:rsidRPr="00495120" w:rsidRDefault="00495120" w:rsidP="00495120">
      <w:pPr>
        <w:rPr>
          <w:rFonts w:cs="Arial"/>
          <w:cs/>
          <w:lang w:val="th-TH"/>
        </w:rPr>
      </w:pPr>
    </w:p>
    <w:p w14:paraId="6BB3ED60" w14:textId="0F0571DC" w:rsidR="003F2A02" w:rsidRPr="00E4284A" w:rsidRDefault="00DA054C" w:rsidP="009E1A6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lastRenderedPageBreak/>
        <w:t>การ</w:t>
      </w:r>
      <w:r w:rsidR="005B2CEF">
        <w:rPr>
          <w:rFonts w:hint="cs"/>
          <w:b/>
          <w:bCs/>
          <w:u w:val="none"/>
          <w:cs/>
        </w:rPr>
        <w:t>เสนอข้อมูลทางการเงินจำแนกตามส่วนงาน</w:t>
      </w:r>
    </w:p>
    <w:p w14:paraId="643E2E46" w14:textId="594A4292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5" w:name="_Hlk39325547"/>
      <w:bookmarkStart w:id="16" w:name="OLE_LINK5"/>
      <w:r w:rsidRPr="005B2CEF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</w:t>
      </w:r>
      <w:r w:rsidR="00280AAA">
        <w:rPr>
          <w:rFonts w:ascii="Angsana New" w:hAnsi="Angsana New"/>
          <w:sz w:val="28"/>
          <w:szCs w:val="28"/>
          <w:cs/>
        </w:rPr>
        <w:br/>
      </w:r>
      <w:r w:rsidRPr="005B2CEF">
        <w:rPr>
          <w:rFonts w:ascii="Angsana New" w:hAnsi="Angsana New"/>
          <w:sz w:val="28"/>
          <w:szCs w:val="28"/>
          <w:cs/>
        </w:rPr>
        <w:t>การดำเนินงานของส่วนงาน ทั้งนี้ผู้มีอำนาจตัดสินใจสูงสุดด้านการดำเนินงานของบริษัทคือประธานกรรมการบริหาร</w:t>
      </w:r>
    </w:p>
    <w:p w14:paraId="40822027" w14:textId="44488DE2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B2CEF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และประกันภัยเบ็ดเตล็ดอื่น (รวมประกันภัยอุบัติเหตุส่วนบุคคล) </w:t>
      </w:r>
    </w:p>
    <w:p w14:paraId="5B184126" w14:textId="6562BCB2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7" w:name="_Hlk39325585"/>
      <w:bookmarkEnd w:id="15"/>
      <w:r w:rsidRPr="005B2CEF">
        <w:rPr>
          <w:rFonts w:ascii="Angsana New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5B2CEF">
        <w:rPr>
          <w:rFonts w:ascii="Angsana New" w:hAnsi="Angsana New"/>
          <w:sz w:val="28"/>
          <w:szCs w:val="28"/>
        </w:rPr>
        <w:t xml:space="preserve"> </w:t>
      </w:r>
      <w:r w:rsidRPr="005B2CEF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495120">
        <w:rPr>
          <w:rFonts w:ascii="Angsana New" w:hAnsi="Angsana New" w:hint="cs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495120">
        <w:rPr>
          <w:rFonts w:ascii="Angsana New" w:hAnsi="Angsana New" w:hint="cs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FD3686">
        <w:rPr>
          <w:rFonts w:ascii="Angsana New" w:hAnsi="Angsana New" w:hint="cs"/>
          <w:sz w:val="28"/>
          <w:szCs w:val="28"/>
          <w:cs/>
        </w:rPr>
        <w:t>ข้อมูลทางการเงิน</w:t>
      </w:r>
    </w:p>
    <w:p w14:paraId="4C88257F" w14:textId="129FE2E8" w:rsidR="005B2CEF" w:rsidRPr="007431B7" w:rsidRDefault="005B2CEF" w:rsidP="00FD368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B2CEF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บริษัทดำเนินธุรกิจในเขตภูมิศาสตร์เดียว คือ</w:t>
      </w:r>
      <w:r w:rsidRPr="005B2CEF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4308FF">
        <w:rPr>
          <w:rFonts w:ascii="Angsana New" w:hAnsi="Angsana New" w:hint="cs"/>
          <w:spacing w:val="4"/>
          <w:sz w:val="28"/>
          <w:szCs w:val="28"/>
          <w:cs/>
        </w:rPr>
        <w:t xml:space="preserve"> กำไร</w:t>
      </w:r>
      <w:r w:rsidR="00FD3686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FD3686">
        <w:rPr>
          <w:rFonts w:ascii="Angsana New" w:hAnsi="Angsana New" w:hint="cs"/>
          <w:spacing w:val="4"/>
          <w:sz w:val="28"/>
          <w:szCs w:val="28"/>
          <w:cs/>
        </w:rPr>
        <w:t>ข้อมูลทาง</w:t>
      </w:r>
      <w:r w:rsidRPr="007431B7">
        <w:rPr>
          <w:rFonts w:ascii="Angsana New" w:hAnsi="Angsana New"/>
          <w:spacing w:val="4"/>
          <w:sz w:val="28"/>
          <w:szCs w:val="28"/>
          <w:cs/>
        </w:rPr>
        <w:t>การเงินจึงถือเป็นการ</w:t>
      </w:r>
      <w:r w:rsidRPr="007431B7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1E13590C" w14:textId="12E3F15A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  <w:cs/>
        </w:rPr>
      </w:pPr>
      <w:r w:rsidRPr="007431B7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Pr="007431B7">
        <w:rPr>
          <w:rFonts w:ascii="Angsana New" w:hAnsi="Angsana New"/>
          <w:spacing w:val="-4"/>
          <w:sz w:val="28"/>
          <w:szCs w:val="28"/>
          <w:cs/>
        </w:rPr>
        <w:t xml:space="preserve">งวดสามเดือนสิ้นสุดวันที่ </w:t>
      </w:r>
      <w:r w:rsidRPr="007431B7">
        <w:rPr>
          <w:rFonts w:ascii="Angsana New" w:hAnsi="Angsana New"/>
          <w:spacing w:val="-4"/>
          <w:sz w:val="28"/>
          <w:szCs w:val="28"/>
        </w:rPr>
        <w:t>31</w:t>
      </w:r>
      <w:r w:rsidRPr="007431B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Pr="007431B7">
        <w:rPr>
          <w:rFonts w:ascii="Angsana New" w:hAnsi="Angsana New"/>
          <w:spacing w:val="-4"/>
          <w:sz w:val="28"/>
          <w:szCs w:val="28"/>
        </w:rPr>
        <w:t>256</w:t>
      </w:r>
      <w:r w:rsidRPr="007431B7">
        <w:rPr>
          <w:rFonts w:ascii="Angsana New" w:hAnsi="Angsana New" w:hint="cs"/>
          <w:spacing w:val="-4"/>
          <w:sz w:val="28"/>
          <w:szCs w:val="28"/>
          <w:cs/>
        </w:rPr>
        <w:t>3</w:t>
      </w:r>
      <w:r w:rsidRPr="007431B7">
        <w:rPr>
          <w:rFonts w:ascii="Angsana New" w:hAnsi="Angsana New"/>
          <w:spacing w:val="-4"/>
          <w:sz w:val="28"/>
          <w:szCs w:val="28"/>
        </w:rPr>
        <w:t xml:space="preserve"> </w:t>
      </w:r>
      <w:r w:rsidRPr="007431B7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495120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Pr="007431B7">
        <w:rPr>
          <w:rFonts w:ascii="Angsana New" w:hAnsi="Angsana New" w:hint="cs"/>
          <w:spacing w:val="-4"/>
          <w:sz w:val="28"/>
          <w:szCs w:val="28"/>
          <w:cs/>
        </w:rPr>
        <w:t>ราย</w:t>
      </w:r>
      <w:r w:rsidRPr="007431B7">
        <w:rPr>
          <w:rFonts w:ascii="Angsana New" w:hAnsi="Angsana New" w:hint="cs"/>
          <w:spacing w:val="-2"/>
          <w:sz w:val="28"/>
          <w:szCs w:val="28"/>
          <w:cs/>
        </w:rPr>
        <w:t>จำนวน</w:t>
      </w:r>
      <w:r w:rsidR="007431B7" w:rsidRPr="007431B7">
        <w:rPr>
          <w:rFonts w:ascii="Angsana New" w:hAnsi="Angsana New"/>
          <w:spacing w:val="-2"/>
          <w:sz w:val="28"/>
          <w:szCs w:val="28"/>
        </w:rPr>
        <w:t xml:space="preserve"> 120.6</w:t>
      </w:r>
      <w:r w:rsidRPr="007431B7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</w:p>
    <w:p w14:paraId="674BE804" w14:textId="1FAF15BC" w:rsid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5B2CEF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Pr="005B2CEF">
        <w:rPr>
          <w:rFonts w:ascii="Angsana New" w:hAnsi="Angsana New"/>
          <w:spacing w:val="-4"/>
          <w:sz w:val="28"/>
          <w:szCs w:val="28"/>
          <w:cs/>
        </w:rPr>
        <w:t xml:space="preserve">งวดสามเดือนสิ้นสุดวันที่ </w:t>
      </w:r>
      <w:r w:rsidRPr="005B2CEF">
        <w:rPr>
          <w:rFonts w:ascii="Angsana New" w:hAnsi="Angsana New"/>
          <w:spacing w:val="-4"/>
          <w:sz w:val="28"/>
          <w:szCs w:val="28"/>
        </w:rPr>
        <w:t>31</w:t>
      </w:r>
      <w:r w:rsidRPr="005B2CEF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Pr="005B2CEF">
        <w:rPr>
          <w:rFonts w:ascii="Angsana New" w:hAnsi="Angsana New"/>
          <w:spacing w:val="-4"/>
          <w:sz w:val="28"/>
          <w:szCs w:val="28"/>
        </w:rPr>
        <w:t xml:space="preserve">2562 </w:t>
      </w:r>
      <w:r w:rsidRPr="005B2CEF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บริษัทมีรายได้เบี้ยประกันภัยรับจากตัวแทนและบริษัทนายหน้ารายใหญ่สามราย</w:t>
      </w:r>
      <w:r w:rsidRPr="005B2CEF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5B2CEF">
        <w:rPr>
          <w:rFonts w:ascii="Angsana New" w:hAnsi="Angsana New"/>
          <w:spacing w:val="-2"/>
          <w:sz w:val="28"/>
          <w:szCs w:val="28"/>
        </w:rPr>
        <w:t>46.9</w:t>
      </w:r>
      <w:r w:rsidRPr="005B2CEF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</w:p>
    <w:bookmarkEnd w:id="17"/>
    <w:p w14:paraId="37818111" w14:textId="7E41415D" w:rsidR="004308FF" w:rsidRDefault="004308F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928EB39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1D4CFEA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C38EE32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16B1C2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4AE1ECA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6E017E0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E00ED2D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497BA67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BD6E035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87584F9" w14:textId="3F7B056C" w:rsidR="004308FF" w:rsidRDefault="004308F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6F36302" w14:textId="77777777" w:rsidR="001F1BDE" w:rsidRDefault="001F1BDE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D8BC637" w14:textId="1249C223" w:rsidR="004308FF" w:rsidRDefault="004308F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2A966DF" w14:textId="27DC4EA8" w:rsidR="00F56DD7" w:rsidRDefault="00F56DD7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ED9FA8" w14:textId="42DB93CE" w:rsidR="00024CA0" w:rsidRPr="00824832" w:rsidRDefault="004308FF" w:rsidP="002E53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="00AC4793"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="00AC4793"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="002C0544" w:rsidRPr="00CF5493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2C0544" w:rsidRPr="00CF5493">
        <w:rPr>
          <w:rFonts w:ascii="Angsana New" w:hAnsi="Angsana New"/>
          <w:sz w:val="28"/>
          <w:szCs w:val="28"/>
        </w:rPr>
        <w:t xml:space="preserve">31 </w:t>
      </w:r>
      <w:r w:rsidR="002C0544" w:rsidRPr="00CF5493">
        <w:rPr>
          <w:rFonts w:ascii="Angsana New" w:hAnsi="Angsana New"/>
          <w:sz w:val="28"/>
          <w:szCs w:val="28"/>
          <w:cs/>
        </w:rPr>
        <w:t xml:space="preserve">มีนาคม </w:t>
      </w:r>
      <w:r w:rsidR="002C0544" w:rsidRPr="00CF5493">
        <w:rPr>
          <w:rFonts w:ascii="Angsana New" w:hAnsi="Angsana New"/>
          <w:sz w:val="28"/>
          <w:szCs w:val="28"/>
        </w:rPr>
        <w:t>256</w:t>
      </w:r>
      <w:r w:rsidR="002C0544">
        <w:rPr>
          <w:rFonts w:ascii="Angsana New" w:hAnsi="Angsana New" w:hint="cs"/>
          <w:sz w:val="28"/>
          <w:szCs w:val="28"/>
          <w:cs/>
        </w:rPr>
        <w:t>3</w:t>
      </w:r>
      <w:r w:rsidR="00AC4793" w:rsidRPr="000E1F38">
        <w:rPr>
          <w:rFonts w:ascii="Angsana New" w:hAnsi="Angsana New"/>
          <w:sz w:val="28"/>
          <w:szCs w:val="28"/>
        </w:rPr>
        <w:t xml:space="preserve"> </w:t>
      </w:r>
      <w:r w:rsidR="00AC4793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87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690"/>
        <w:gridCol w:w="884"/>
        <w:gridCol w:w="106"/>
        <w:gridCol w:w="884"/>
        <w:gridCol w:w="106"/>
        <w:gridCol w:w="884"/>
        <w:gridCol w:w="106"/>
        <w:gridCol w:w="974"/>
        <w:gridCol w:w="106"/>
        <w:gridCol w:w="841"/>
        <w:gridCol w:w="106"/>
        <w:gridCol w:w="900"/>
      </w:tblGrid>
      <w:tr w:rsidR="00717871" w:rsidRPr="00824832" w14:paraId="49B3D1E2" w14:textId="77777777" w:rsidTr="00A16A6F">
        <w:trPr>
          <w:tblHeader/>
        </w:trPr>
        <w:tc>
          <w:tcPr>
            <w:tcW w:w="3690" w:type="dxa"/>
            <w:tcBorders>
              <w:top w:val="nil"/>
              <w:bottom w:val="nil"/>
            </w:tcBorders>
          </w:tcPr>
          <w:p w14:paraId="7A12ABD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97" w:type="dxa"/>
            <w:gridSpan w:val="11"/>
            <w:tcBorders>
              <w:top w:val="nil"/>
              <w:bottom w:val="single" w:sz="4" w:space="0" w:color="auto"/>
            </w:tcBorders>
          </w:tcPr>
          <w:p w14:paraId="3956958B" w14:textId="77777777" w:rsidR="00E34487" w:rsidRPr="00AC5042" w:rsidRDefault="000911E1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="00E34487"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A2F44" w:rsidRPr="00824832" w14:paraId="03D7C537" w14:textId="77777777" w:rsidTr="00A16A6F">
        <w:trPr>
          <w:tblHeader/>
        </w:trPr>
        <w:tc>
          <w:tcPr>
            <w:tcW w:w="3690" w:type="dxa"/>
            <w:tcBorders>
              <w:top w:val="nil"/>
            </w:tcBorders>
          </w:tcPr>
          <w:p w14:paraId="1287A385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898E5AD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CB01F2D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2BA8C89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524B23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6BD480AD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259514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78EED6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1354FA5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053D49A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B3E736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DE7FC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A2F44" w:rsidRPr="00824832" w14:paraId="62A4C910" w14:textId="77777777" w:rsidTr="00A16A6F">
        <w:trPr>
          <w:tblHeader/>
        </w:trPr>
        <w:tc>
          <w:tcPr>
            <w:tcW w:w="3690" w:type="dxa"/>
          </w:tcPr>
          <w:p w14:paraId="07B58801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5A2F4A9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634DF7A5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41225EE4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E9F2486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1A48FE66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7D546119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291DF851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7DCBF531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  <w:tcBorders>
              <w:bottom w:val="nil"/>
            </w:tcBorders>
          </w:tcPr>
          <w:p w14:paraId="148A5ABB" w14:textId="77777777" w:rsidR="00E34487" w:rsidRPr="00AC5042" w:rsidRDefault="006950A3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1AC76A37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F426EE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F44" w:rsidRPr="00824832" w14:paraId="6AE22775" w14:textId="77777777" w:rsidTr="00A16A6F">
        <w:trPr>
          <w:tblHeader/>
        </w:trPr>
        <w:tc>
          <w:tcPr>
            <w:tcW w:w="3690" w:type="dxa"/>
          </w:tcPr>
          <w:p w14:paraId="66C2597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48EFA863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2D1BBC9A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1C1F233C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71976C9E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592ECF99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73DF177E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509520BA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4156567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14:paraId="43DFCE20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7BF373D1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5AF2318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A2F44" w:rsidRPr="00824832" w14:paraId="6E492C5F" w14:textId="77777777" w:rsidTr="00A16A6F">
        <w:tc>
          <w:tcPr>
            <w:tcW w:w="3690" w:type="dxa"/>
          </w:tcPr>
          <w:p w14:paraId="0110A83F" w14:textId="77777777" w:rsidR="00E34487" w:rsidRPr="00AC5042" w:rsidRDefault="00E34487" w:rsidP="008501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84" w:type="dxa"/>
          </w:tcPr>
          <w:p w14:paraId="77132C5C" w14:textId="77777777" w:rsidR="00E34487" w:rsidRPr="00AC5042" w:rsidRDefault="00E34487" w:rsidP="0022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599BD76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6606166E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2976D81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5650A4C9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ECE9253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05D07C28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A37C3B4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</w:tcPr>
          <w:p w14:paraId="385B9A9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D45A623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403510C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F7BD1" w:rsidRPr="00824832" w14:paraId="6BBEBC2F" w14:textId="77777777" w:rsidTr="008D0278">
        <w:tc>
          <w:tcPr>
            <w:tcW w:w="3690" w:type="dxa"/>
          </w:tcPr>
          <w:p w14:paraId="083831C0" w14:textId="77777777" w:rsidR="007F7BD1" w:rsidRPr="00AC5042" w:rsidRDefault="007F7BD1" w:rsidP="007F7B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D94254" w14:textId="10530005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3,741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D27778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3E003F" w14:textId="0762C879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9C5FEF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90EA4" w14:textId="7A17A926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196,469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5399F8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46AA9E" w14:textId="231AF3C9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7,886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0C3BFA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65B1B8" w14:textId="19F9515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5FE01F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25DDE6" w14:textId="15E0615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208,329</w:t>
            </w:r>
          </w:p>
        </w:tc>
      </w:tr>
      <w:tr w:rsidR="007F7BD1" w:rsidRPr="00824832" w14:paraId="595D0D3C" w14:textId="77777777" w:rsidTr="008D0278">
        <w:tc>
          <w:tcPr>
            <w:tcW w:w="3690" w:type="dxa"/>
          </w:tcPr>
          <w:p w14:paraId="72E42AFE" w14:textId="77777777" w:rsidR="00C57704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64BA42AC" w14:textId="6623F0B2" w:rsidR="007F7BD1" w:rsidRPr="00AC5042" w:rsidRDefault="00C57704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7F7BD1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365C2" w14:textId="77777777" w:rsidR="00C57704" w:rsidRDefault="00C57704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89CA483" w14:textId="0BD5C85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(2,726)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60223D" w14:textId="319A1B9D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FB84D6" w14:textId="77777777" w:rsidR="00C57704" w:rsidRDefault="00C57704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F0E402C" w14:textId="2E3114E6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(116)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C0B2CC" w14:textId="208C3942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3A0056" w14:textId="77777777" w:rsidR="00C57704" w:rsidRDefault="00C57704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B981BA5" w14:textId="6B23D1F1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(98,335)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69531F" w14:textId="5D93496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AFC9B" w14:textId="77777777" w:rsidR="00C57704" w:rsidRDefault="00C57704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4A69F5B" w14:textId="442BD1C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(5,555)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3C50C2" w14:textId="10583AEE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55CCF9" w14:textId="77777777" w:rsidR="00C57704" w:rsidRDefault="00C57704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FF2EF20" w14:textId="0659AD3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C97DC" w14:textId="0D7E365F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B8FA1" w14:textId="77777777" w:rsidR="00C57704" w:rsidRDefault="00C57704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4EAA8DE" w14:textId="2BA551B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(106,732)</w:t>
            </w:r>
          </w:p>
        </w:tc>
      </w:tr>
      <w:tr w:rsidR="007F7BD1" w:rsidRPr="00824832" w14:paraId="09EC093E" w14:textId="77777777" w:rsidTr="008D0278">
        <w:tc>
          <w:tcPr>
            <w:tcW w:w="3690" w:type="dxa"/>
          </w:tcPr>
          <w:p w14:paraId="61D1A6AA" w14:textId="77777777" w:rsidR="007F7BD1" w:rsidRPr="00AC5042" w:rsidRDefault="007F7BD1" w:rsidP="007F7B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3A8DD" w14:textId="5D8FC2D5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20FB6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18266" w14:textId="74FDE108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44F42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16667" w14:textId="3238CB3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98,134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24592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3EF2C" w14:textId="4ADFD18A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2,331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B2B7F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0900A" w14:textId="67669B22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28E7F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18730" w14:textId="3471ADB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101,597</w:t>
            </w:r>
          </w:p>
        </w:tc>
      </w:tr>
      <w:tr w:rsidR="007F7BD1" w:rsidRPr="00824832" w14:paraId="44C68EBE" w14:textId="77777777" w:rsidTr="00F6652D">
        <w:tc>
          <w:tcPr>
            <w:tcW w:w="3690" w:type="dxa"/>
          </w:tcPr>
          <w:p w14:paraId="70858732" w14:textId="77777777" w:rsidR="00495120" w:rsidRDefault="00495120" w:rsidP="00495120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6BD79FB4" w14:textId="3165BA9A" w:rsidR="007F7BD1" w:rsidRPr="00AC5042" w:rsidRDefault="00495120" w:rsidP="00495120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6AD9B" w14:textId="4E8E2CEE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FED4" w14:textId="4FAD1A79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2FDF4" w14:textId="258FB11D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56BE7" w14:textId="6B742F7C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97D32" w14:textId="1F3CE372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(15,967)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BFCD" w14:textId="119C1941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F171B" w14:textId="3D17E5D2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63568" w14:textId="61A2CD9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BC55F" w14:textId="059E557E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FD19C" w14:textId="1342F116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93080" w14:textId="5CF91B5B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(15,307)</w:t>
            </w:r>
          </w:p>
        </w:tc>
      </w:tr>
      <w:tr w:rsidR="007F7BD1" w:rsidRPr="00824832" w14:paraId="2B6A7A98" w14:textId="77777777" w:rsidTr="007F7BD1">
        <w:tc>
          <w:tcPr>
            <w:tcW w:w="3690" w:type="dxa"/>
          </w:tcPr>
          <w:p w14:paraId="105EECC3" w14:textId="77777777" w:rsidR="007F7BD1" w:rsidRPr="00AC504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DB13C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50DB5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BBA76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D1550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76CBD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35DDB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49A8A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95CE6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DC94F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0A8F3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E5688" w14:textId="77777777" w:rsidR="007F7BD1" w:rsidRPr="001C6EE1" w:rsidRDefault="007F7BD1" w:rsidP="007F7BD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BD1" w:rsidRPr="00824832" w14:paraId="07855B52" w14:textId="77777777" w:rsidTr="007F7BD1">
        <w:tc>
          <w:tcPr>
            <w:tcW w:w="3690" w:type="dxa"/>
          </w:tcPr>
          <w:p w14:paraId="41C50000" w14:textId="291AE43B" w:rsidR="007F7BD1" w:rsidRPr="00AC504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DE12F" w14:textId="56E211D1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1,031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4921A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5DAF8" w14:textId="58618951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E28BF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DFA42" w14:textId="4AEA88E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82,167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68BC6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CDD96" w14:textId="78F7D7A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2,731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D6EE0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367BC" w14:textId="5286C2CC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F6166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8788B" w14:textId="71B95A44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86,290</w:t>
            </w:r>
          </w:p>
        </w:tc>
      </w:tr>
      <w:tr w:rsidR="007F7BD1" w:rsidRPr="00824832" w14:paraId="1F080722" w14:textId="77777777" w:rsidTr="00A16A6F">
        <w:tc>
          <w:tcPr>
            <w:tcW w:w="3690" w:type="dxa"/>
          </w:tcPr>
          <w:p w14:paraId="205D4382" w14:textId="7D62BFA3" w:rsidR="007F7BD1" w:rsidRPr="00AC504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39C8E" w14:textId="3C4F4B18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9D49F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E93DA" w14:textId="372D74B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B05F6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085A9" w14:textId="5C5C4C89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40,681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46F53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F8F35" w14:textId="47C25565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1,813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5A5BD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43A6B" w14:textId="574E78F9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21754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5C01E" w14:textId="741D541F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43,374</w:t>
            </w:r>
          </w:p>
        </w:tc>
      </w:tr>
      <w:tr w:rsidR="007F7BD1" w:rsidRPr="00824832" w14:paraId="50BC68CC" w14:textId="77777777" w:rsidTr="00A16A6F">
        <w:trPr>
          <w:trHeight w:val="306"/>
        </w:trPr>
        <w:tc>
          <w:tcPr>
            <w:tcW w:w="3690" w:type="dxa"/>
            <w:tcBorders>
              <w:bottom w:val="nil"/>
            </w:tcBorders>
          </w:tcPr>
          <w:p w14:paraId="06A75267" w14:textId="77777777" w:rsidR="007F7BD1" w:rsidRPr="00AC5042" w:rsidRDefault="007F7BD1" w:rsidP="007F7B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0F941" w14:textId="09C931BE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72987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0DDA2" w14:textId="5FD7F19B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37587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0A88A" w14:textId="513142DC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E9092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D1418" w14:textId="257AAFA6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BB81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E1515" w14:textId="200F36F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925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BC2F0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231C6" w14:textId="0FB011D3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925</w:t>
            </w:r>
          </w:p>
        </w:tc>
      </w:tr>
      <w:tr w:rsidR="007F7BD1" w:rsidRPr="00824832" w14:paraId="378A6B66" w14:textId="77777777" w:rsidTr="00A16A6F">
        <w:tc>
          <w:tcPr>
            <w:tcW w:w="3690" w:type="dxa"/>
            <w:tcBorders>
              <w:top w:val="nil"/>
              <w:bottom w:val="nil"/>
            </w:tcBorders>
          </w:tcPr>
          <w:p w14:paraId="20AA5EF5" w14:textId="44B5A50F" w:rsidR="007F7BD1" w:rsidRPr="00936959" w:rsidRDefault="007F7BD1" w:rsidP="007F7BD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ขาดทุนจากเครื่องมือทางการเงิน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990C8" w14:textId="0AD7410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40FD6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07402" w14:textId="69B03646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F66D1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81D98" w14:textId="4BF56D3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41681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014DF" w14:textId="39C78CD8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DB030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D00F9" w14:textId="52FC0219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(3,737)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B1AA3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9B24F" w14:textId="1A52B715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(3,737)</w:t>
            </w:r>
          </w:p>
        </w:tc>
      </w:tr>
      <w:tr w:rsidR="007F7BD1" w:rsidRPr="00824832" w14:paraId="2FCBDC82" w14:textId="77777777" w:rsidTr="008D0278">
        <w:tc>
          <w:tcPr>
            <w:tcW w:w="3690" w:type="dxa"/>
            <w:tcBorders>
              <w:top w:val="nil"/>
              <w:bottom w:val="nil"/>
            </w:tcBorders>
          </w:tcPr>
          <w:p w14:paraId="30CC1835" w14:textId="71C2ABBF" w:rsidR="007F7BD1" w:rsidRPr="00936959" w:rsidRDefault="007F7BD1" w:rsidP="007F7BD1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  <w:p w14:paraId="5446F4B5" w14:textId="44768E51" w:rsidR="007F7BD1" w:rsidRPr="00936959" w:rsidRDefault="007F7BD1" w:rsidP="007F7BD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5DDDD" w14:textId="77777777" w:rsidR="007F7BD1" w:rsidRPr="00071A71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12696A0" w14:textId="51FD1A29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D4DEC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A37DA" w14:textId="77777777" w:rsidR="007F7BD1" w:rsidRPr="00071A71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C530962" w14:textId="455D97DD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BECB7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3422D" w14:textId="77777777" w:rsidR="007F7BD1" w:rsidRPr="00071A71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0D4EE17" w14:textId="493E6441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EB860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74C96" w14:textId="77777777" w:rsidR="007F7BD1" w:rsidRPr="00071A71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6B43AC6" w14:textId="01E2029E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FC087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3CDCF" w14:textId="77777777" w:rsidR="007F7BD1" w:rsidRPr="00071A71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7C9EBF5" w14:textId="086B47A2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(11,205)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E0C03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578AC" w14:textId="77777777" w:rsidR="007F7BD1" w:rsidRPr="00071A71" w:rsidRDefault="007F7BD1" w:rsidP="007F7BD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0CFD284" w14:textId="13032765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(11,205)</w:t>
            </w:r>
          </w:p>
        </w:tc>
      </w:tr>
      <w:tr w:rsidR="007F7BD1" w:rsidRPr="00824832" w14:paraId="41007588" w14:textId="77777777" w:rsidTr="008D0278">
        <w:tc>
          <w:tcPr>
            <w:tcW w:w="3690" w:type="dxa"/>
          </w:tcPr>
          <w:p w14:paraId="19A16536" w14:textId="121A325E" w:rsidR="007F7BD1" w:rsidRPr="00AC5042" w:rsidRDefault="007F7BD1" w:rsidP="007F7BD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48FA6" w14:textId="6EB491C0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7B4A3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9A92E" w14:textId="13836E04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C2CFD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96D999" w14:textId="55470F89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6ADCE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68EFA" w14:textId="09767498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7F02D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5C2A5" w14:textId="28840792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21,753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8F4AD" w14:textId="77777777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AF8EA7" w14:textId="1E5C9003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21,753</w:t>
            </w:r>
          </w:p>
        </w:tc>
      </w:tr>
      <w:tr w:rsidR="007F7BD1" w:rsidRPr="00824832" w14:paraId="7500793E" w14:textId="77777777" w:rsidTr="008D0278">
        <w:tc>
          <w:tcPr>
            <w:tcW w:w="3690" w:type="dxa"/>
          </w:tcPr>
          <w:p w14:paraId="42F2E24B" w14:textId="77777777" w:rsidR="007F7BD1" w:rsidRPr="00557DD1" w:rsidRDefault="007F7BD1" w:rsidP="007F7B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037E6" w14:textId="7B747F16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D7EE6" w14:textId="3B3DD20D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9F947" w14:textId="092FC932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C35B" w14:textId="5FF28982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F3421" w14:textId="657A2572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122,848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FA70F" w14:textId="3CDEA3FF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8D8D2" w14:textId="6057195B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2B932" w14:textId="3352ED65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782E3" w14:textId="7C2A896B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5227F" w14:textId="12487648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29286B" w14:textId="6184C92A" w:rsidR="007F7BD1" w:rsidRPr="007D1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137,400</w:t>
            </w:r>
          </w:p>
        </w:tc>
      </w:tr>
      <w:tr w:rsidR="007F7BD1" w:rsidRPr="00824832" w14:paraId="17A237C3" w14:textId="77777777" w:rsidTr="00A16A6F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690" w:type="dxa"/>
          </w:tcPr>
          <w:p w14:paraId="2E3840C7" w14:textId="77777777" w:rsidR="007F7BD1" w:rsidRPr="00AC5042" w:rsidRDefault="007F7BD1" w:rsidP="007F7B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9D282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D9240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096F7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C42EC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00C41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3267B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802BE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E067E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BF6F4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DA6B0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082AE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BD1" w:rsidRPr="00824832" w14:paraId="5D7A78AD" w14:textId="77777777" w:rsidTr="00A16A6F">
        <w:tc>
          <w:tcPr>
            <w:tcW w:w="3690" w:type="dxa"/>
          </w:tcPr>
          <w:p w14:paraId="4541F2B4" w14:textId="77777777" w:rsidR="007F7BD1" w:rsidRPr="00AC5042" w:rsidRDefault="007F7BD1" w:rsidP="007F7B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8CC72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7D7DB" w14:textId="77777777" w:rsidR="007F7BD1" w:rsidRPr="001C6EE1" w:rsidRDefault="007F7BD1" w:rsidP="007F7BD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0A701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39EEB" w14:textId="77777777" w:rsidR="007F7BD1" w:rsidRPr="001C6EE1" w:rsidRDefault="007F7BD1" w:rsidP="007F7BD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467C7" w14:textId="77777777" w:rsidR="007F7BD1" w:rsidRPr="001C6EE1" w:rsidRDefault="007F7BD1" w:rsidP="007F7BD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DFEEE" w14:textId="77777777" w:rsidR="007F7BD1" w:rsidRPr="001C6EE1" w:rsidRDefault="007F7BD1" w:rsidP="007F7BD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9CECC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F35E3" w14:textId="77777777" w:rsidR="007F7BD1" w:rsidRPr="001C6EE1" w:rsidRDefault="007F7BD1" w:rsidP="007F7BD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30DC5" w14:textId="77777777" w:rsidR="007F7BD1" w:rsidRPr="001C6EE1" w:rsidRDefault="007F7BD1" w:rsidP="007F7BD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42346" w14:textId="77777777" w:rsidR="007F7BD1" w:rsidRPr="001C6EE1" w:rsidRDefault="007F7BD1" w:rsidP="007F7BD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9ECB4" w14:textId="77777777" w:rsidR="007F7BD1" w:rsidRPr="001C6EE1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F7BD1" w:rsidRPr="00824832" w14:paraId="5C2DB3B9" w14:textId="77777777" w:rsidTr="00A16A6F">
        <w:tc>
          <w:tcPr>
            <w:tcW w:w="3690" w:type="dxa"/>
          </w:tcPr>
          <w:p w14:paraId="3E746308" w14:textId="77777777" w:rsidR="007F7BD1" w:rsidRPr="00AC5042" w:rsidRDefault="007F7BD1" w:rsidP="007F7B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8101D" w14:textId="255D10C5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(209)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ED2B8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6C0CD" w14:textId="3D65A700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F37CA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C0685" w14:textId="2DC4E4D6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78,376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2E765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3E7AD" w14:textId="09FA2E91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(1,949)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DDD1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99270" w14:textId="705DA60B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3A1A9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DBB78" w14:textId="4EA80DBF" w:rsidR="007F7BD1" w:rsidRPr="00364F87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76,363</w:t>
            </w:r>
          </w:p>
        </w:tc>
      </w:tr>
      <w:tr w:rsidR="007F7BD1" w:rsidRPr="00824832" w14:paraId="6D8CECDD" w14:textId="77777777" w:rsidTr="008D0278">
        <w:tc>
          <w:tcPr>
            <w:tcW w:w="3690" w:type="dxa"/>
          </w:tcPr>
          <w:p w14:paraId="6054A4D6" w14:textId="77777777" w:rsidR="007F7BD1" w:rsidRPr="00AC5042" w:rsidRDefault="007F7BD1" w:rsidP="007F7B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447D69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8BEC8E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FEBB09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5A0BA1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D04A5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27E9D0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418910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33DCA3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A45166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39D61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497EA9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BD1" w:rsidRPr="00824832" w14:paraId="12268885" w14:textId="77777777" w:rsidTr="008D0278">
        <w:tc>
          <w:tcPr>
            <w:tcW w:w="3690" w:type="dxa"/>
          </w:tcPr>
          <w:p w14:paraId="5267C176" w14:textId="77777777" w:rsidR="007F7BD1" w:rsidRPr="00AC504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5AA59" w14:textId="537192D1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151A68" w14:textId="0441F0BA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2EE36" w14:textId="54ACE4F1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994CB5" w14:textId="60AE6840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09358" w14:textId="7E0CBCB4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(30,642)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C17DC5" w14:textId="5B65039C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2D07F" w14:textId="0745CE2E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2,164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5818F" w14:textId="743EAA0D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83AAA" w14:textId="4C1408AF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F855E" w14:textId="3887683A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C397F" w14:textId="44BFAC4A" w:rsidR="007F7BD1" w:rsidRPr="00364F87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(28,425)</w:t>
            </w:r>
          </w:p>
        </w:tc>
      </w:tr>
      <w:tr w:rsidR="007F7BD1" w:rsidRPr="00824832" w14:paraId="1FA4FE21" w14:textId="77777777" w:rsidTr="008D0278">
        <w:tc>
          <w:tcPr>
            <w:tcW w:w="3690" w:type="dxa"/>
          </w:tcPr>
          <w:p w14:paraId="6B4FFF73" w14:textId="77777777" w:rsidR="007F7BD1" w:rsidRPr="00AC5042" w:rsidRDefault="007F7BD1" w:rsidP="007F7B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7D443" w14:textId="50CF688F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7075A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1C8A8" w14:textId="39FFD094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BC162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689BF" w14:textId="3F52127E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47,734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F2041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53C7A" w14:textId="658F6794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DC627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771A1" w14:textId="2427E0D4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EEE74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E9E20" w14:textId="0C9753F8" w:rsidR="007F7BD1" w:rsidRPr="00364F87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47,938</w:t>
            </w:r>
          </w:p>
        </w:tc>
      </w:tr>
      <w:tr w:rsidR="007F7BD1" w:rsidRPr="00824832" w14:paraId="243471BC" w14:textId="77777777" w:rsidTr="00A16A6F">
        <w:tc>
          <w:tcPr>
            <w:tcW w:w="3690" w:type="dxa"/>
          </w:tcPr>
          <w:p w14:paraId="17B5FCED" w14:textId="77777777" w:rsidR="007F7BD1" w:rsidRPr="00AC5042" w:rsidRDefault="007F7BD1" w:rsidP="007F7B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4C7C5" w14:textId="6FD0A8DD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0A8D6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9CC2C" w14:textId="462079A0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A70D4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73B60" w14:textId="5AAD834D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29,235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D9ADA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A9A41" w14:textId="2B9194A5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1,332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C693C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DF06D" w14:textId="6B8EF01C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D3FF8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BD3AD" w14:textId="2E79B108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31,458</w:t>
            </w:r>
          </w:p>
        </w:tc>
      </w:tr>
      <w:tr w:rsidR="007F7BD1" w:rsidRPr="00824832" w14:paraId="34AE8999" w14:textId="77777777" w:rsidTr="008D0278">
        <w:tc>
          <w:tcPr>
            <w:tcW w:w="3690" w:type="dxa"/>
          </w:tcPr>
          <w:p w14:paraId="0AFC03A1" w14:textId="77777777" w:rsidR="007F7BD1" w:rsidRPr="00AC5042" w:rsidRDefault="007F7BD1" w:rsidP="007F7BD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23F229" w14:textId="64EF37FA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DCAFC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11950" w14:textId="5B554610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4E95A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9912FE" w14:textId="180D6CF2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44,618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A3FF6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4A837" w14:textId="21C3BEC2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653BF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279356" w14:textId="77833F6D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C38FD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33075F" w14:textId="0B1AEC92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45,364</w:t>
            </w:r>
          </w:p>
        </w:tc>
      </w:tr>
      <w:tr w:rsidR="007F7BD1" w:rsidRPr="00824832" w14:paraId="572D4F79" w14:textId="77777777" w:rsidTr="008D0278">
        <w:tc>
          <w:tcPr>
            <w:tcW w:w="3690" w:type="dxa"/>
          </w:tcPr>
          <w:p w14:paraId="26E1945E" w14:textId="77777777" w:rsidR="007F7BD1" w:rsidRPr="00AC5042" w:rsidRDefault="007F7BD1" w:rsidP="007F7BD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58F33" w14:textId="43ABE4C6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(888)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36214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68F33" w14:textId="70C283D2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09422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FB8E3" w14:textId="7281BDCC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8,456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4C2D2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2AA69" w14:textId="222ADE6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25,801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059DB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40CFC" w14:textId="3E663AD4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38,087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304FF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C3A8BD" w14:textId="5503E93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71,448</w:t>
            </w:r>
          </w:p>
        </w:tc>
      </w:tr>
      <w:tr w:rsidR="007F7BD1" w:rsidRPr="00824832" w14:paraId="3906824C" w14:textId="77777777" w:rsidTr="008D0278">
        <w:tc>
          <w:tcPr>
            <w:tcW w:w="3690" w:type="dxa"/>
          </w:tcPr>
          <w:p w14:paraId="004EB5B2" w14:textId="77777777" w:rsidR="007F7BD1" w:rsidRPr="00AC5042" w:rsidRDefault="007F7BD1" w:rsidP="007F7BD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D0DE2" w14:textId="0EC68569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2A74FD" w14:textId="141C06D9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6E6A1" w14:textId="136115A9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5A645C" w14:textId="779B7AE2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90E44" w14:textId="2AF06F72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130,043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350F4F" w14:textId="5E4C35DA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923EA" w14:textId="6CE8EECA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27,823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39629" w14:textId="3410874C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467AE" w14:textId="6DC17424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38,087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2A4E50" w14:textId="050B1AEA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B0D34" w14:textId="340DA65B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196,208</w:t>
            </w:r>
          </w:p>
        </w:tc>
      </w:tr>
      <w:tr w:rsidR="007F7BD1" w:rsidRPr="00824832" w14:paraId="37DADC0B" w14:textId="77777777" w:rsidTr="008D0278">
        <w:tc>
          <w:tcPr>
            <w:tcW w:w="3690" w:type="dxa"/>
          </w:tcPr>
          <w:p w14:paraId="49C16192" w14:textId="77777777" w:rsidR="007F7BD1" w:rsidRPr="00AC5042" w:rsidRDefault="007F7BD1" w:rsidP="007F7BD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C8EE37" w14:textId="2B037331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77518" w14:textId="375AAA70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03EDA5" w14:textId="0AA91371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070D7" w14:textId="0449DB6F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B5ADCB" w14:textId="39B4F1D8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(7,195)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900E0" w14:textId="4C5AC196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037572" w14:textId="65611308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(23,279)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D4CF6" w14:textId="33F49666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3E5C33" w14:textId="7A7807F2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(30,35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3DA67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BEA55F" w14:textId="4A9FC1D6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(58,808)</w:t>
            </w:r>
          </w:p>
        </w:tc>
      </w:tr>
      <w:tr w:rsidR="007F7BD1" w:rsidRPr="00824832" w14:paraId="733BB66E" w14:textId="77777777" w:rsidTr="008D0278">
        <w:tc>
          <w:tcPr>
            <w:tcW w:w="3690" w:type="dxa"/>
            <w:tcBorders>
              <w:bottom w:val="nil"/>
            </w:tcBorders>
          </w:tcPr>
          <w:p w14:paraId="6238641E" w14:textId="4F4EC43A" w:rsidR="007F7BD1" w:rsidRPr="00AC5042" w:rsidRDefault="00495120" w:rsidP="007F7BD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7F7BD1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5AFBD" w14:textId="1800B3E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39B28" w14:textId="7D85FB25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441E4" w14:textId="4F39F55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0CB67" w14:textId="22E8921C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806C2" w14:textId="794338D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8203D" w14:textId="31B7F51D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97CE1" w14:textId="12A3D1E5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8B0D5" w14:textId="4C707E23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4C733" w14:textId="162960BA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D7FA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C739A" w14:textId="2B5683EB" w:rsidR="007F7BD1" w:rsidRPr="00364F87" w:rsidDel="001E262A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(7,877</w:t>
            </w:r>
            <w:r w:rsidRPr="00071A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7BD1" w:rsidRPr="00824832" w14:paraId="35A44FF7" w14:textId="77777777" w:rsidTr="008D0278">
        <w:trPr>
          <w:trHeight w:val="405"/>
        </w:trPr>
        <w:tc>
          <w:tcPr>
            <w:tcW w:w="3690" w:type="dxa"/>
            <w:tcBorders>
              <w:top w:val="nil"/>
              <w:bottom w:val="nil"/>
            </w:tcBorders>
          </w:tcPr>
          <w:p w14:paraId="54D291D8" w14:textId="44A2AB64" w:rsidR="007F7BD1" w:rsidRPr="00AC5042" w:rsidRDefault="007F7BD1" w:rsidP="007F7BD1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8" w:name="_Hlk23504798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1FD49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EAFFC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247EA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DAF1B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36325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4F18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A1E98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45CA7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32551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B8C8A" w14:textId="77777777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EB4434" w14:textId="3D061BB5" w:rsidR="007F7BD1" w:rsidRPr="00364F87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bookmarkEnd w:id="16"/>
      <w:bookmarkEnd w:id="18"/>
    </w:tbl>
    <w:p w14:paraId="6C652AE2" w14:textId="727F68B9" w:rsidR="008A66FE" w:rsidRDefault="008A66FE" w:rsidP="002A38C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1F55277" w14:textId="4F4E77C0" w:rsidR="004308FF" w:rsidRPr="00824832" w:rsidRDefault="004308FF" w:rsidP="004308F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CF5493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Pr="00CF5493">
        <w:rPr>
          <w:rFonts w:ascii="Angsana New" w:hAnsi="Angsana New"/>
          <w:sz w:val="28"/>
          <w:szCs w:val="28"/>
        </w:rPr>
        <w:t xml:space="preserve">31 </w:t>
      </w:r>
      <w:r w:rsidRPr="00CF5493">
        <w:rPr>
          <w:rFonts w:ascii="Angsana New" w:hAnsi="Angsana New"/>
          <w:sz w:val="28"/>
          <w:szCs w:val="28"/>
          <w:cs/>
        </w:rPr>
        <w:t xml:space="preserve">มีนาคม </w:t>
      </w:r>
      <w:r w:rsidRPr="00CF549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2</w:t>
      </w:r>
      <w:r w:rsidRPr="000E1F38">
        <w:rPr>
          <w:rFonts w:ascii="Angsana New" w:hAnsi="Angsana New"/>
          <w:sz w:val="28"/>
          <w:szCs w:val="28"/>
        </w:rPr>
        <w:t xml:space="preserve">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2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240"/>
        <w:gridCol w:w="1064"/>
        <w:gridCol w:w="106"/>
        <w:gridCol w:w="974"/>
        <w:gridCol w:w="106"/>
        <w:gridCol w:w="974"/>
        <w:gridCol w:w="106"/>
        <w:gridCol w:w="1064"/>
        <w:gridCol w:w="106"/>
        <w:gridCol w:w="900"/>
        <w:gridCol w:w="106"/>
        <w:gridCol w:w="1080"/>
      </w:tblGrid>
      <w:tr w:rsidR="002C0544" w:rsidRPr="005067F3" w14:paraId="7CBE8119" w14:textId="77777777" w:rsidTr="00482D9C">
        <w:trPr>
          <w:tblHeader/>
        </w:trPr>
        <w:tc>
          <w:tcPr>
            <w:tcW w:w="3240" w:type="dxa"/>
            <w:tcBorders>
              <w:top w:val="nil"/>
              <w:bottom w:val="nil"/>
            </w:tcBorders>
          </w:tcPr>
          <w:p w14:paraId="1A4888F5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585" w:type="dxa"/>
            <w:gridSpan w:val="11"/>
            <w:tcBorders>
              <w:top w:val="nil"/>
              <w:bottom w:val="single" w:sz="4" w:space="0" w:color="auto"/>
            </w:tcBorders>
          </w:tcPr>
          <w:p w14:paraId="6BBAEA61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C0544" w:rsidRPr="005067F3" w14:paraId="161EA4ED" w14:textId="77777777" w:rsidTr="00482D9C">
        <w:trPr>
          <w:tblHeader/>
        </w:trPr>
        <w:tc>
          <w:tcPr>
            <w:tcW w:w="3240" w:type="dxa"/>
            <w:tcBorders>
              <w:top w:val="nil"/>
            </w:tcBorders>
          </w:tcPr>
          <w:p w14:paraId="336B91A5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0BF40A1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41F4A97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F7D3E20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42C51F1A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F46FB3E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121485A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4E15B77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47EDBF9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C98227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A92C976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47B604" w14:textId="77777777" w:rsidR="002C0544" w:rsidRPr="005067F3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482D9C" w:rsidRPr="005067F3" w14:paraId="74CDA0DD" w14:textId="77777777" w:rsidTr="00482D9C">
        <w:trPr>
          <w:tblHeader/>
        </w:trPr>
        <w:tc>
          <w:tcPr>
            <w:tcW w:w="3240" w:type="dxa"/>
          </w:tcPr>
          <w:p w14:paraId="30A9DA1C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7F213EFB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397A2915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1E86D4E3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35A1BC2B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18BC7DD6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123447C6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7AB21FEA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1E7F3B90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21CB7FD" w14:textId="7619DA36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72CB32FC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86FD1B9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D9C" w:rsidRPr="005067F3" w14:paraId="402E128D" w14:textId="77777777" w:rsidTr="00482D9C">
        <w:trPr>
          <w:tblHeader/>
        </w:trPr>
        <w:tc>
          <w:tcPr>
            <w:tcW w:w="3240" w:type="dxa"/>
          </w:tcPr>
          <w:p w14:paraId="0FA12577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3426FE5A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56F89E68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AE1E236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66AFF0B4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06B22759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7B9C41C4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34940480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2D7D6590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EAE0E98" w14:textId="0675B1F5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3672A96C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7DA63A8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2D9C" w:rsidRPr="005067F3" w14:paraId="55407E32" w14:textId="77777777" w:rsidTr="00482D9C">
        <w:tc>
          <w:tcPr>
            <w:tcW w:w="3240" w:type="dxa"/>
          </w:tcPr>
          <w:p w14:paraId="428A81FD" w14:textId="77777777" w:rsidR="00482D9C" w:rsidRPr="005067F3" w:rsidRDefault="00482D9C" w:rsidP="00482D9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64" w:type="dxa"/>
          </w:tcPr>
          <w:p w14:paraId="56A9ADC9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67CE0EB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3FCD7C99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931E2A2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9D02DA8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2744079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20DA55E0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31D25C6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03F0DFF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E08CD39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42B5D887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482D9C" w:rsidRPr="005067F3" w14:paraId="668F2975" w14:textId="77777777" w:rsidTr="00482D9C">
        <w:tc>
          <w:tcPr>
            <w:tcW w:w="3240" w:type="dxa"/>
          </w:tcPr>
          <w:p w14:paraId="26362520" w14:textId="77777777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64" w:type="dxa"/>
            <w:tcBorders>
              <w:bottom w:val="nil"/>
            </w:tcBorders>
          </w:tcPr>
          <w:p w14:paraId="063AF1C1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6,375</w:t>
            </w:r>
          </w:p>
        </w:tc>
        <w:tc>
          <w:tcPr>
            <w:tcW w:w="106" w:type="dxa"/>
          </w:tcPr>
          <w:p w14:paraId="1E592446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5CD15CE2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06" w:type="dxa"/>
          </w:tcPr>
          <w:p w14:paraId="66E52091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7F1F4C0A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63,395</w:t>
            </w:r>
          </w:p>
        </w:tc>
        <w:tc>
          <w:tcPr>
            <w:tcW w:w="106" w:type="dxa"/>
          </w:tcPr>
          <w:p w14:paraId="6EB51504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33F41E2F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8,813</w:t>
            </w:r>
          </w:p>
        </w:tc>
        <w:tc>
          <w:tcPr>
            <w:tcW w:w="106" w:type="dxa"/>
          </w:tcPr>
          <w:p w14:paraId="3736C1EC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BA5433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93CFDB8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3DE69D6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78,743</w:t>
            </w:r>
          </w:p>
        </w:tc>
      </w:tr>
      <w:tr w:rsidR="00482D9C" w:rsidRPr="005067F3" w14:paraId="08BEF4A5" w14:textId="77777777" w:rsidTr="00482D9C">
        <w:tc>
          <w:tcPr>
            <w:tcW w:w="3240" w:type="dxa"/>
          </w:tcPr>
          <w:p w14:paraId="1D364ADE" w14:textId="77777777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1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</w:tc>
        <w:tc>
          <w:tcPr>
            <w:tcW w:w="1064" w:type="dxa"/>
            <w:tcBorders>
              <w:bottom w:val="nil"/>
            </w:tcBorders>
          </w:tcPr>
          <w:p w14:paraId="46E2E690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9B3F9D5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588419D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EE07FE2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6596EA13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99EC71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0B48EF04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8061345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C1DF4FD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44C6D38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306D8FC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D9C" w:rsidRPr="005067F3" w14:paraId="6992A5BB" w14:textId="77777777" w:rsidTr="00482D9C">
        <w:tc>
          <w:tcPr>
            <w:tcW w:w="3240" w:type="dxa"/>
          </w:tcPr>
          <w:p w14:paraId="20BC2128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6C50AC62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(2,226)</w:t>
            </w:r>
          </w:p>
        </w:tc>
        <w:tc>
          <w:tcPr>
            <w:tcW w:w="106" w:type="dxa"/>
          </w:tcPr>
          <w:p w14:paraId="6DF215EC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14:paraId="7B3FF558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(82)</w:t>
            </w:r>
          </w:p>
        </w:tc>
        <w:tc>
          <w:tcPr>
            <w:tcW w:w="106" w:type="dxa"/>
          </w:tcPr>
          <w:p w14:paraId="5FB41F7D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14:paraId="1C28D541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(22,515)</w:t>
            </w:r>
          </w:p>
        </w:tc>
        <w:tc>
          <w:tcPr>
            <w:tcW w:w="106" w:type="dxa"/>
          </w:tcPr>
          <w:p w14:paraId="6589E618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764D0B7F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(5,083)</w:t>
            </w:r>
          </w:p>
        </w:tc>
        <w:tc>
          <w:tcPr>
            <w:tcW w:w="106" w:type="dxa"/>
          </w:tcPr>
          <w:p w14:paraId="04BEECBE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B8CF431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980B3FF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9862051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(29,906)</w:t>
            </w:r>
          </w:p>
        </w:tc>
      </w:tr>
      <w:tr w:rsidR="00482D9C" w:rsidRPr="005067F3" w14:paraId="5670CADA" w14:textId="77777777" w:rsidTr="00482D9C">
        <w:tc>
          <w:tcPr>
            <w:tcW w:w="3240" w:type="dxa"/>
          </w:tcPr>
          <w:p w14:paraId="39ECDCC3" w14:textId="77777777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EDDF8E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4,149</w:t>
            </w:r>
          </w:p>
        </w:tc>
        <w:tc>
          <w:tcPr>
            <w:tcW w:w="106" w:type="dxa"/>
          </w:tcPr>
          <w:p w14:paraId="34A2D4D8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5CC1FE8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06" w:type="dxa"/>
          </w:tcPr>
          <w:p w14:paraId="62F10562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3687557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40,880</w:t>
            </w:r>
          </w:p>
        </w:tc>
        <w:tc>
          <w:tcPr>
            <w:tcW w:w="106" w:type="dxa"/>
          </w:tcPr>
          <w:p w14:paraId="696A644B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1967B5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3,730</w:t>
            </w:r>
          </w:p>
        </w:tc>
        <w:tc>
          <w:tcPr>
            <w:tcW w:w="106" w:type="dxa"/>
          </w:tcPr>
          <w:p w14:paraId="7506C09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17A16C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8987F2E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53E47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48,837</w:t>
            </w:r>
          </w:p>
        </w:tc>
      </w:tr>
      <w:tr w:rsidR="00482D9C" w:rsidRPr="005067F3" w14:paraId="73219EFC" w14:textId="77777777" w:rsidTr="00482D9C">
        <w:tc>
          <w:tcPr>
            <w:tcW w:w="3240" w:type="dxa"/>
          </w:tcPr>
          <w:p w14:paraId="4022DF51" w14:textId="77777777" w:rsidR="00482D9C" w:rsidRDefault="00482D9C" w:rsidP="00482D9C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242FFD34" w14:textId="351FB1D9" w:rsidR="00482D9C" w:rsidRPr="005067F3" w:rsidRDefault="00482D9C" w:rsidP="00482D9C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601181E4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4F88FA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(1,377)</w:t>
            </w:r>
          </w:p>
        </w:tc>
        <w:tc>
          <w:tcPr>
            <w:tcW w:w="106" w:type="dxa"/>
          </w:tcPr>
          <w:p w14:paraId="79469836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14:paraId="244A5511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0D16FA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  <w:tc>
          <w:tcPr>
            <w:tcW w:w="106" w:type="dxa"/>
          </w:tcPr>
          <w:p w14:paraId="113732CA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14:paraId="0DA42B2E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2821E7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17,452</w:t>
            </w:r>
          </w:p>
        </w:tc>
        <w:tc>
          <w:tcPr>
            <w:tcW w:w="106" w:type="dxa"/>
          </w:tcPr>
          <w:p w14:paraId="50A9731C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0FB1CAFF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0B2EED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06" w:type="dxa"/>
          </w:tcPr>
          <w:p w14:paraId="40142CF7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10DC4AA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85C303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09722E2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121F4F1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307C6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16,065</w:t>
            </w:r>
          </w:p>
        </w:tc>
      </w:tr>
      <w:tr w:rsidR="00482D9C" w:rsidRPr="005067F3" w14:paraId="37A61BCE" w14:textId="77777777" w:rsidTr="00482D9C">
        <w:tc>
          <w:tcPr>
            <w:tcW w:w="3240" w:type="dxa"/>
          </w:tcPr>
          <w:p w14:paraId="6BDD1764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1BD73C42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2B2F7D3B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57E3FE53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60A09157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0AF4929F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63A99355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B861F35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636833B5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F947F8C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6EEDDAB3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EBF1C0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D9C" w:rsidRPr="005067F3" w14:paraId="4D08AD37" w14:textId="77777777" w:rsidTr="00482D9C">
        <w:tc>
          <w:tcPr>
            <w:tcW w:w="3240" w:type="dxa"/>
          </w:tcPr>
          <w:p w14:paraId="7A858B7E" w14:textId="77777777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04562EC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0F0E535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495E445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562DF85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5D25AA7C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58,332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90A4798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A693EF3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3,888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2A0DAF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FFD757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99075D4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051BCF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64,902</w:t>
            </w:r>
          </w:p>
        </w:tc>
      </w:tr>
      <w:tr w:rsidR="00482D9C" w:rsidRPr="005067F3" w14:paraId="1DF7520E" w14:textId="77777777" w:rsidTr="00482D9C">
        <w:trPr>
          <w:trHeight w:val="378"/>
        </w:trPr>
        <w:tc>
          <w:tcPr>
            <w:tcW w:w="3240" w:type="dxa"/>
          </w:tcPr>
          <w:p w14:paraId="60E9E8BA" w14:textId="77777777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89207EF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546FF90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6FC729CD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69B8C4B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5861E59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EB1FBF1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4D1B32D4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779C689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22F3E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59B1D37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ABC8998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9,781</w:t>
            </w:r>
          </w:p>
        </w:tc>
      </w:tr>
      <w:tr w:rsidR="00482D9C" w:rsidRPr="005067F3" w14:paraId="627DCB5A" w14:textId="77777777" w:rsidTr="00482D9C">
        <w:tc>
          <w:tcPr>
            <w:tcW w:w="3240" w:type="dxa"/>
          </w:tcPr>
          <w:p w14:paraId="3413A1A7" w14:textId="7F7F7151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02D50D7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5834BC2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68FE0A7F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4E58CBD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555305D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02D2372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EB5A713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9D77BDD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B79FC7" w14:textId="77777777" w:rsidR="00482D9C" w:rsidRPr="00D61893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893">
              <w:rPr>
                <w:rFonts w:asciiTheme="majorBidi" w:hAnsiTheme="majorBidi" w:cstheme="majorBidi"/>
                <w:sz w:val="28"/>
                <w:szCs w:val="28"/>
              </w:rPr>
              <w:t>1,284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17994F9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054DBB7" w14:textId="77777777" w:rsidR="00482D9C" w:rsidRPr="00D61893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893">
              <w:rPr>
                <w:rFonts w:asciiTheme="majorBidi" w:hAnsiTheme="majorBidi" w:cstheme="majorBidi"/>
                <w:sz w:val="28"/>
                <w:szCs w:val="28"/>
              </w:rPr>
              <w:t>1,284</w:t>
            </w:r>
          </w:p>
        </w:tc>
      </w:tr>
      <w:tr w:rsidR="00482D9C" w:rsidRPr="005067F3" w14:paraId="4FA14809" w14:textId="77777777" w:rsidTr="00482D9C">
        <w:tc>
          <w:tcPr>
            <w:tcW w:w="3240" w:type="dxa"/>
          </w:tcPr>
          <w:p w14:paraId="0EEF2DAA" w14:textId="0E7609EA" w:rsidR="00482D9C" w:rsidRPr="005067F3" w:rsidRDefault="00482D9C" w:rsidP="00482D9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7464">
              <w:rPr>
                <w:rFonts w:asciiTheme="majorBidi" w:hAnsi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8B790CD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53ACB3D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B939091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71DE75D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4141A8B6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EF2245D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A69B9E1" w14:textId="7777777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50CF27C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CBF61BB" w14:textId="77777777" w:rsidR="00482D9C" w:rsidRPr="00D61893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89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514FEE0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82BD34" w14:textId="77777777" w:rsidR="00482D9C" w:rsidRPr="00D61893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89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82D9C" w:rsidRPr="005067F3" w14:paraId="2949711B" w14:textId="77777777" w:rsidTr="00482D9C">
        <w:tc>
          <w:tcPr>
            <w:tcW w:w="3240" w:type="dxa"/>
          </w:tcPr>
          <w:p w14:paraId="39A71C68" w14:textId="7A6656E4" w:rsidR="00482D9C" w:rsidRDefault="00482D9C" w:rsidP="00482D9C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 w:rsidRPr="00163C7F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  <w:p w14:paraId="79555A6E" w14:textId="1C49C003" w:rsidR="00482D9C" w:rsidRPr="005067F3" w:rsidRDefault="00482D9C" w:rsidP="00482D9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163C7F">
              <w:rPr>
                <w:rFonts w:asciiTheme="majorBidi" w:hAnsiTheme="majorBidi"/>
                <w:sz w:val="28"/>
                <w:szCs w:val="28"/>
                <w:cs/>
              </w:rPr>
              <w:t>ของ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64" w:type="dxa"/>
            <w:tcBorders>
              <w:top w:val="nil"/>
            </w:tcBorders>
          </w:tcPr>
          <w:p w14:paraId="074E63AC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7B3402" w14:textId="7D38CE47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438708EB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24D0358B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6DF132" w14:textId="655263EC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4ACACC20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1DED1D20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05D3F8" w14:textId="62A2E30C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37A1C3F6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14:paraId="3D55B707" w14:textId="77777777" w:rsidR="00482D9C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E7794D" w14:textId="2C831F54" w:rsidR="00482D9C" w:rsidRPr="00D0567B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72255D01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6E7D2F6" w14:textId="77777777" w:rsidR="00482D9C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6DEDFF" w14:textId="1C5B5565" w:rsidR="00482D9C" w:rsidRPr="00D61893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(347</w:t>
            </w:r>
            <w:r w:rsidRPr="00D618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</w:tcBorders>
          </w:tcPr>
          <w:p w14:paraId="7A500236" w14:textId="77777777" w:rsidR="00482D9C" w:rsidRPr="00D0567B" w:rsidRDefault="00482D9C" w:rsidP="00482D9C">
            <w:pPr>
              <w:tabs>
                <w:tab w:val="clear" w:pos="680"/>
                <w:tab w:val="clear" w:pos="907"/>
                <w:tab w:val="decimal" w:pos="816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41E9226" w14:textId="77777777" w:rsidR="00482D9C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71C2C2" w14:textId="36952E50" w:rsidR="00482D9C" w:rsidRPr="00D61893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(347</w:t>
            </w:r>
            <w:r w:rsidRPr="00D618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2D9C" w:rsidRPr="005067F3" w14:paraId="3BE4BEF8" w14:textId="77777777" w:rsidTr="00482D9C">
        <w:tc>
          <w:tcPr>
            <w:tcW w:w="3240" w:type="dxa"/>
          </w:tcPr>
          <w:p w14:paraId="0184F07B" w14:textId="77777777" w:rsidR="00482D9C" w:rsidRPr="005067F3" w:rsidRDefault="00482D9C" w:rsidP="00482D9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640A3FBA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3,551</w:t>
            </w:r>
          </w:p>
        </w:tc>
        <w:tc>
          <w:tcPr>
            <w:tcW w:w="106" w:type="dxa"/>
          </w:tcPr>
          <w:p w14:paraId="783BA061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22849E6E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(59)</w:t>
            </w:r>
          </w:p>
        </w:tc>
        <w:tc>
          <w:tcPr>
            <w:tcW w:w="106" w:type="dxa"/>
          </w:tcPr>
          <w:p w14:paraId="54BE98BC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2EF635AC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65,537</w:t>
            </w:r>
          </w:p>
        </w:tc>
        <w:tc>
          <w:tcPr>
            <w:tcW w:w="106" w:type="dxa"/>
          </w:tcPr>
          <w:p w14:paraId="3675C500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F136FB5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5,654</w:t>
            </w:r>
          </w:p>
        </w:tc>
        <w:tc>
          <w:tcPr>
            <w:tcW w:w="106" w:type="dxa"/>
          </w:tcPr>
          <w:p w14:paraId="07B16360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B3E0D93" w14:textId="77777777" w:rsidR="00482D9C" w:rsidRPr="00387088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69BA6FA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61B836" w14:textId="77777777" w:rsidR="00482D9C" w:rsidRPr="00387088" w:rsidRDefault="00482D9C" w:rsidP="00482D9C">
            <w:pPr>
              <w:pStyle w:val="NormalIndent"/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76,352</w:t>
            </w:r>
          </w:p>
        </w:tc>
      </w:tr>
      <w:tr w:rsidR="00482D9C" w:rsidRPr="005067F3" w14:paraId="04D16A3F" w14:textId="77777777" w:rsidTr="00482D9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240" w:type="dxa"/>
          </w:tcPr>
          <w:p w14:paraId="517EF148" w14:textId="77777777" w:rsidR="00482D9C" w:rsidRPr="005067F3" w:rsidRDefault="00482D9C" w:rsidP="00482D9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B320C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8BBB67F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5455128F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EB5CB7E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C8EEA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713A7A9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3D397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BA90F7C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C3FAC4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C77E847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6B2AC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D9C" w:rsidRPr="005067F3" w14:paraId="22837AA6" w14:textId="77777777" w:rsidTr="00482D9C">
        <w:tc>
          <w:tcPr>
            <w:tcW w:w="3240" w:type="dxa"/>
          </w:tcPr>
          <w:p w14:paraId="70E5ACBB" w14:textId="77777777" w:rsidR="00482D9C" w:rsidRPr="005067F3" w:rsidRDefault="00482D9C" w:rsidP="00482D9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64" w:type="dxa"/>
          </w:tcPr>
          <w:p w14:paraId="36206477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3BAFDAD" w14:textId="77777777" w:rsidR="00482D9C" w:rsidRPr="005067F3" w:rsidRDefault="00482D9C" w:rsidP="00482D9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07A2A487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58E77E2" w14:textId="77777777" w:rsidR="00482D9C" w:rsidRPr="005067F3" w:rsidRDefault="00482D9C" w:rsidP="00482D9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4599CC5A" w14:textId="77777777" w:rsidR="00482D9C" w:rsidRPr="005067F3" w:rsidRDefault="00482D9C" w:rsidP="00482D9C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8417BD4" w14:textId="77777777" w:rsidR="00482D9C" w:rsidRPr="005067F3" w:rsidRDefault="00482D9C" w:rsidP="00482D9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3383368" w14:textId="77777777" w:rsidR="00482D9C" w:rsidRPr="005067F3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E18E9E2" w14:textId="77777777" w:rsidR="00482D9C" w:rsidRPr="005067F3" w:rsidRDefault="00482D9C" w:rsidP="00482D9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D1596A" w14:textId="77777777" w:rsidR="00482D9C" w:rsidRPr="005067F3" w:rsidRDefault="00482D9C" w:rsidP="00482D9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660414E" w14:textId="77777777" w:rsidR="00482D9C" w:rsidRPr="005067F3" w:rsidRDefault="00482D9C" w:rsidP="00482D9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B60250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82D9C" w:rsidRPr="005067F3" w14:paraId="0CE28D39" w14:textId="77777777" w:rsidTr="00482D9C">
        <w:tc>
          <w:tcPr>
            <w:tcW w:w="3240" w:type="dxa"/>
          </w:tcPr>
          <w:p w14:paraId="29050600" w14:textId="77777777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4" w:type="dxa"/>
          </w:tcPr>
          <w:p w14:paraId="40C403B8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06" w:type="dxa"/>
          </w:tcPr>
          <w:p w14:paraId="3ACF7BE4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44D0AFB2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</w:t>
            </w:r>
            <w:r w:rsidRPr="00E47F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14F11FA6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0157F0EF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44,416</w:t>
            </w:r>
          </w:p>
        </w:tc>
        <w:tc>
          <w:tcPr>
            <w:tcW w:w="106" w:type="dxa"/>
          </w:tcPr>
          <w:p w14:paraId="25C2BB32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A9433C0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1,326</w:t>
            </w:r>
          </w:p>
        </w:tc>
        <w:tc>
          <w:tcPr>
            <w:tcW w:w="106" w:type="dxa"/>
          </w:tcPr>
          <w:p w14:paraId="62920FC6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73F7F2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3FBD0A9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80C3C0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46,34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82D9C" w:rsidRPr="005067F3" w14:paraId="37FA0362" w14:textId="77777777" w:rsidTr="00482D9C">
        <w:tc>
          <w:tcPr>
            <w:tcW w:w="3240" w:type="dxa"/>
          </w:tcPr>
          <w:p w14:paraId="6A506978" w14:textId="77777777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86DB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64" w:type="dxa"/>
          </w:tcPr>
          <w:p w14:paraId="29EB0F6A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9BB21C9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5B0BF269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45F908A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1138FBA4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21A7FA5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D9FB834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36A85DF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9E93D4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69A015C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32FBFD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D9C" w:rsidRPr="005067F3" w14:paraId="30C85359" w14:textId="77777777" w:rsidTr="00482D9C">
        <w:tc>
          <w:tcPr>
            <w:tcW w:w="3240" w:type="dxa"/>
          </w:tcPr>
          <w:p w14:paraId="0D60A4B7" w14:textId="77777777" w:rsidR="00482D9C" w:rsidRPr="005067F3" w:rsidRDefault="00482D9C" w:rsidP="0048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F9BB95A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106" w:type="dxa"/>
          </w:tcPr>
          <w:p w14:paraId="2422865E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5B89815D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4534B5FC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2365F4A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(26,498)</w:t>
            </w:r>
          </w:p>
        </w:tc>
        <w:tc>
          <w:tcPr>
            <w:tcW w:w="106" w:type="dxa"/>
          </w:tcPr>
          <w:p w14:paraId="4AF24C16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C5DB64B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(1,417)</w:t>
            </w:r>
          </w:p>
        </w:tc>
        <w:tc>
          <w:tcPr>
            <w:tcW w:w="106" w:type="dxa"/>
          </w:tcPr>
          <w:p w14:paraId="42272DF8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1B4AF2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6172D89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3AB1EB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(28,061)</w:t>
            </w:r>
          </w:p>
        </w:tc>
      </w:tr>
      <w:tr w:rsidR="00482D9C" w:rsidRPr="005067F3" w14:paraId="384CFF60" w14:textId="77777777" w:rsidTr="00482D9C">
        <w:tc>
          <w:tcPr>
            <w:tcW w:w="3240" w:type="dxa"/>
          </w:tcPr>
          <w:p w14:paraId="1032420B" w14:textId="77777777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31C6920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106" w:type="dxa"/>
          </w:tcPr>
          <w:p w14:paraId="23F9D541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276F65B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06" w:type="dxa"/>
          </w:tcPr>
          <w:p w14:paraId="68D5CF6E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D83AF03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17,918</w:t>
            </w:r>
          </w:p>
        </w:tc>
        <w:tc>
          <w:tcPr>
            <w:tcW w:w="106" w:type="dxa"/>
          </w:tcPr>
          <w:p w14:paraId="6FDDF030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0544312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06" w:type="dxa"/>
          </w:tcPr>
          <w:p w14:paraId="2B9DD717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51671E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AEDDAF8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F6133D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18,284</w:t>
            </w:r>
          </w:p>
        </w:tc>
      </w:tr>
      <w:tr w:rsidR="00482D9C" w:rsidRPr="005067F3" w14:paraId="346365C2" w14:textId="77777777" w:rsidTr="00482D9C">
        <w:tc>
          <w:tcPr>
            <w:tcW w:w="3240" w:type="dxa"/>
          </w:tcPr>
          <w:p w14:paraId="7CEDD525" w14:textId="77777777" w:rsidR="00482D9C" w:rsidRPr="005067F3" w:rsidRDefault="00482D9C" w:rsidP="00482D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64" w:type="dxa"/>
          </w:tcPr>
          <w:p w14:paraId="4B16F363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</w:tcPr>
          <w:p w14:paraId="4A83FC0C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44694574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6" w:type="dxa"/>
          </w:tcPr>
          <w:p w14:paraId="159A5EF7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5E39EBD1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10,86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" w:type="dxa"/>
          </w:tcPr>
          <w:p w14:paraId="6F1892B4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C1052B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1,56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</w:tcPr>
          <w:p w14:paraId="33F00D2D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3646ED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C4BA1D5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8C108A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13,924</w:t>
            </w:r>
          </w:p>
        </w:tc>
      </w:tr>
      <w:tr w:rsidR="00482D9C" w:rsidRPr="005067F3" w14:paraId="3DF1A909" w14:textId="77777777" w:rsidTr="00482D9C">
        <w:tc>
          <w:tcPr>
            <w:tcW w:w="3240" w:type="dxa"/>
          </w:tcPr>
          <w:p w14:paraId="6443A555" w14:textId="77777777" w:rsidR="00482D9C" w:rsidRPr="005067F3" w:rsidRDefault="00482D9C" w:rsidP="00482D9C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4" w:type="dxa"/>
          </w:tcPr>
          <w:p w14:paraId="122A9043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06" w:type="dxa"/>
          </w:tcPr>
          <w:p w14:paraId="05ED20C7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750F1BE0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" w:type="dxa"/>
          </w:tcPr>
          <w:p w14:paraId="5FAD594F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18480C22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8,540</w:t>
            </w:r>
          </w:p>
        </w:tc>
        <w:tc>
          <w:tcPr>
            <w:tcW w:w="106" w:type="dxa"/>
          </w:tcPr>
          <w:p w14:paraId="1F06456D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EA22E9A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06" w:type="dxa"/>
          </w:tcPr>
          <w:p w14:paraId="3EE2B924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E562D6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D0D6D87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FC051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9,25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482D9C" w:rsidRPr="005067F3" w14:paraId="4FB97D78" w14:textId="77777777" w:rsidTr="00482D9C">
        <w:tc>
          <w:tcPr>
            <w:tcW w:w="3240" w:type="dxa"/>
          </w:tcPr>
          <w:p w14:paraId="7AEE8E4A" w14:textId="77777777" w:rsidR="00482D9C" w:rsidRPr="005067F3" w:rsidRDefault="00482D9C" w:rsidP="00482D9C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64" w:type="dxa"/>
          </w:tcPr>
          <w:p w14:paraId="2CD5ACC9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06" w:type="dxa"/>
          </w:tcPr>
          <w:p w14:paraId="1C527742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22B5E975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6" w:type="dxa"/>
          </w:tcPr>
          <w:p w14:paraId="37C9F61C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59F36A62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1,681</w:t>
            </w:r>
          </w:p>
        </w:tc>
        <w:tc>
          <w:tcPr>
            <w:tcW w:w="106" w:type="dxa"/>
          </w:tcPr>
          <w:p w14:paraId="6A45261D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D411AE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06" w:type="dxa"/>
          </w:tcPr>
          <w:p w14:paraId="57B736AC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B94512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47,622</w:t>
            </w:r>
          </w:p>
        </w:tc>
        <w:tc>
          <w:tcPr>
            <w:tcW w:w="106" w:type="dxa"/>
          </w:tcPr>
          <w:p w14:paraId="209B7C30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F7FD35" w14:textId="77777777" w:rsidR="00482D9C" w:rsidRPr="00E47F79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sz w:val="28"/>
                <w:szCs w:val="28"/>
              </w:rPr>
              <w:t>49,913</w:t>
            </w:r>
          </w:p>
        </w:tc>
      </w:tr>
      <w:tr w:rsidR="00482D9C" w:rsidRPr="005067F3" w14:paraId="77C8BB72" w14:textId="77777777" w:rsidTr="00482D9C">
        <w:tc>
          <w:tcPr>
            <w:tcW w:w="3240" w:type="dxa"/>
          </w:tcPr>
          <w:p w14:paraId="1A0F4CAC" w14:textId="77777777" w:rsidR="00482D9C" w:rsidRPr="005067F3" w:rsidRDefault="00482D9C" w:rsidP="00482D9C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D216C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2,633</w:t>
            </w:r>
          </w:p>
        </w:tc>
        <w:tc>
          <w:tcPr>
            <w:tcW w:w="106" w:type="dxa"/>
          </w:tcPr>
          <w:p w14:paraId="24F81C41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0B24B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6" w:type="dxa"/>
          </w:tcPr>
          <w:p w14:paraId="61A4C86D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9EDFE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39,008</w:t>
            </w:r>
          </w:p>
        </w:tc>
        <w:tc>
          <w:tcPr>
            <w:tcW w:w="106" w:type="dxa"/>
          </w:tcPr>
          <w:p w14:paraId="571BEE6E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6E4E6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2,077</w:t>
            </w:r>
          </w:p>
        </w:tc>
        <w:tc>
          <w:tcPr>
            <w:tcW w:w="106" w:type="dxa"/>
          </w:tcPr>
          <w:p w14:paraId="68D83DD1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87B34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47,622</w:t>
            </w:r>
          </w:p>
        </w:tc>
        <w:tc>
          <w:tcPr>
            <w:tcW w:w="106" w:type="dxa"/>
          </w:tcPr>
          <w:p w14:paraId="082B5289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A00AE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0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91,371</w:t>
            </w:r>
          </w:p>
        </w:tc>
      </w:tr>
      <w:tr w:rsidR="00482D9C" w:rsidRPr="00387088" w14:paraId="4811AB9D" w14:textId="77777777" w:rsidTr="00482D9C">
        <w:tc>
          <w:tcPr>
            <w:tcW w:w="3240" w:type="dxa"/>
          </w:tcPr>
          <w:p w14:paraId="446686E7" w14:textId="77777777" w:rsidR="00482D9C" w:rsidRPr="005067F3" w:rsidRDefault="00482D9C" w:rsidP="00482D9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521DF7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  <w:tc>
          <w:tcPr>
            <w:tcW w:w="106" w:type="dxa"/>
          </w:tcPr>
          <w:p w14:paraId="65546299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576790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47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412CF34D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7EB1B4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26,529</w:t>
            </w:r>
          </w:p>
        </w:tc>
        <w:tc>
          <w:tcPr>
            <w:tcW w:w="106" w:type="dxa"/>
          </w:tcPr>
          <w:p w14:paraId="3B743356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E24846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3,577</w:t>
            </w:r>
          </w:p>
        </w:tc>
        <w:tc>
          <w:tcPr>
            <w:tcW w:w="106" w:type="dxa"/>
          </w:tcPr>
          <w:p w14:paraId="4AFBA40F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D1AC64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(45,953)</w:t>
            </w:r>
          </w:p>
        </w:tc>
        <w:tc>
          <w:tcPr>
            <w:tcW w:w="106" w:type="dxa"/>
          </w:tcPr>
          <w:p w14:paraId="30CF431C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E474A" w14:textId="77777777" w:rsidR="00482D9C" w:rsidRPr="00170050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7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E47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82D9C" w:rsidRPr="005067F3" w14:paraId="62313D84" w14:textId="77777777" w:rsidTr="00482D9C">
        <w:tc>
          <w:tcPr>
            <w:tcW w:w="3240" w:type="dxa"/>
            <w:tcBorders>
              <w:bottom w:val="nil"/>
            </w:tcBorders>
          </w:tcPr>
          <w:p w14:paraId="68F175AF" w14:textId="77777777" w:rsidR="00482D9C" w:rsidRPr="005067F3" w:rsidRDefault="00482D9C" w:rsidP="00482D9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123C97A3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992129F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3E11F66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E7E6A63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2C44C1B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FA8701E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BE1ED3D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5571BCB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D22479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DCDF4BF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332578" w14:textId="77777777" w:rsidR="00482D9C" w:rsidRPr="005067F3" w:rsidDel="001E262A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482D9C" w:rsidRPr="005067F3" w14:paraId="2EB229EE" w14:textId="77777777" w:rsidTr="00482D9C">
        <w:trPr>
          <w:trHeight w:val="405"/>
        </w:trPr>
        <w:tc>
          <w:tcPr>
            <w:tcW w:w="3240" w:type="dxa"/>
            <w:tcBorders>
              <w:top w:val="nil"/>
              <w:bottom w:val="nil"/>
            </w:tcBorders>
          </w:tcPr>
          <w:p w14:paraId="1611D164" w14:textId="77777777" w:rsidR="00482D9C" w:rsidRPr="005067F3" w:rsidRDefault="00482D9C" w:rsidP="00482D9C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449A940A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92E0BA3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6815B68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B9C93E6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0E2C6C8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6F0B389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4B24502E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B24E481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5F0300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503048C" w14:textId="77777777" w:rsidR="00482D9C" w:rsidRPr="00713B32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2FD237C4" w14:textId="77777777" w:rsidR="00482D9C" w:rsidRPr="00387088" w:rsidRDefault="00482D9C" w:rsidP="00482D9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(14,962)</w:t>
            </w:r>
          </w:p>
        </w:tc>
      </w:tr>
    </w:tbl>
    <w:p w14:paraId="7A98204B" w14:textId="6E6DBC63" w:rsidR="00F95529" w:rsidRPr="004E38C1" w:rsidRDefault="002C0544" w:rsidP="005B2CEF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6D59F5">
        <w:rPr>
          <w:rFonts w:asciiTheme="majorBidi" w:hAnsiTheme="majorBidi" w:cstheme="majorBidi"/>
          <w:cs/>
        </w:rPr>
        <w:br w:type="page"/>
      </w:r>
    </w:p>
    <w:p w14:paraId="70130C79" w14:textId="7CC215EE" w:rsidR="005B2CEF" w:rsidRDefault="005B2CEF" w:rsidP="005B2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Pr="000770A4">
        <w:rPr>
          <w:rFonts w:ascii="Angsana New" w:hAnsi="Angsana New"/>
          <w:sz w:val="28"/>
          <w:szCs w:val="28"/>
        </w:rPr>
        <w:t>31</w:t>
      </w:r>
      <w:r w:rsidRPr="000770A4">
        <w:rPr>
          <w:rFonts w:ascii="Angsana New" w:hAnsi="Angsana New"/>
          <w:sz w:val="28"/>
          <w:szCs w:val="28"/>
          <w:cs/>
        </w:rPr>
        <w:t xml:space="preserve"> มีนาคม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1"/>
      </w:tblGrid>
      <w:tr w:rsidR="005B2CEF" w:rsidRPr="00824832" w14:paraId="74E193C5" w14:textId="77777777" w:rsidTr="00495120">
        <w:trPr>
          <w:trHeight w:val="106"/>
          <w:tblHeader/>
        </w:trPr>
        <w:tc>
          <w:tcPr>
            <w:tcW w:w="2250" w:type="dxa"/>
          </w:tcPr>
          <w:p w14:paraId="25D26DD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41" w:type="dxa"/>
            <w:gridSpan w:val="9"/>
            <w:tcBorders>
              <w:bottom w:val="single" w:sz="4" w:space="0" w:color="auto"/>
            </w:tcBorders>
          </w:tcPr>
          <w:p w14:paraId="14CC18D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B2CEF" w:rsidRPr="00824832" w14:paraId="7E4D9A98" w14:textId="77777777" w:rsidTr="00495120">
        <w:trPr>
          <w:trHeight w:val="106"/>
          <w:tblHeader/>
        </w:trPr>
        <w:tc>
          <w:tcPr>
            <w:tcW w:w="2250" w:type="dxa"/>
          </w:tcPr>
          <w:p w14:paraId="0CEED81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41" w:type="dxa"/>
            <w:gridSpan w:val="9"/>
            <w:tcBorders>
              <w:bottom w:val="single" w:sz="4" w:space="0" w:color="auto"/>
            </w:tcBorders>
          </w:tcPr>
          <w:p w14:paraId="41E4B70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0A4">
              <w:rPr>
                <w:rFonts w:ascii="Angsana New" w:hAnsi="Angsana New"/>
                <w:sz w:val="28"/>
                <w:szCs w:val="28"/>
              </w:rPr>
              <w:t>31</w:t>
            </w:r>
            <w:r w:rsidRPr="000770A4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770A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5B2CEF" w:rsidRPr="00824832" w14:paraId="319441AC" w14:textId="77777777" w:rsidTr="00495120">
        <w:trPr>
          <w:trHeight w:val="281"/>
          <w:tblHeader/>
        </w:trPr>
        <w:tc>
          <w:tcPr>
            <w:tcW w:w="2250" w:type="dxa"/>
          </w:tcPr>
          <w:p w14:paraId="0230B56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AAFCF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B7687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2ED0A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9077E7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8AA4D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E2CC9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D043D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C7F17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8731F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57193056" w14:textId="77777777" w:rsidTr="00495120">
        <w:trPr>
          <w:trHeight w:val="281"/>
          <w:tblHeader/>
        </w:trPr>
        <w:tc>
          <w:tcPr>
            <w:tcW w:w="2250" w:type="dxa"/>
          </w:tcPr>
          <w:p w14:paraId="1FA829C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1572C9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856049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6FA814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3F312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4D786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9114CC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7BB701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5CC72D1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019C14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521E2077" w14:textId="77777777" w:rsidTr="00495120">
        <w:trPr>
          <w:trHeight w:val="281"/>
          <w:tblHeader/>
        </w:trPr>
        <w:tc>
          <w:tcPr>
            <w:tcW w:w="2250" w:type="dxa"/>
          </w:tcPr>
          <w:p w14:paraId="7C60482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BC019E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B96C5F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357E1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932ADF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47C6E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34A54E6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BE774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59F2A3C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82D47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5B2CEF" w:rsidRPr="00824832" w14:paraId="0503C52C" w14:textId="77777777" w:rsidTr="00495120">
        <w:trPr>
          <w:trHeight w:val="281"/>
        </w:trPr>
        <w:tc>
          <w:tcPr>
            <w:tcW w:w="2250" w:type="dxa"/>
          </w:tcPr>
          <w:p w14:paraId="68D04E6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5C586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3B732F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2C052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1CD881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EA068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1089F9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E0239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C19A9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53702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F7BD1" w:rsidRPr="00824832" w14:paraId="4F50E9C0" w14:textId="77777777" w:rsidTr="00495120">
        <w:trPr>
          <w:trHeight w:val="281"/>
        </w:trPr>
        <w:tc>
          <w:tcPr>
            <w:tcW w:w="2250" w:type="dxa"/>
          </w:tcPr>
          <w:p w14:paraId="7CAFD377" w14:textId="77777777" w:rsidR="007F7BD1" w:rsidRPr="003A03C8" w:rsidRDefault="007F7BD1" w:rsidP="007F7BD1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00507C10" w14:textId="500D08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8,335</w:t>
            </w:r>
          </w:p>
        </w:tc>
        <w:tc>
          <w:tcPr>
            <w:tcW w:w="270" w:type="dxa"/>
            <w:shd w:val="clear" w:color="auto" w:fill="auto"/>
          </w:tcPr>
          <w:p w14:paraId="2AB420CB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5AE150" w14:textId="7809D46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2,568</w:t>
            </w:r>
          </w:p>
        </w:tc>
        <w:tc>
          <w:tcPr>
            <w:tcW w:w="270" w:type="dxa"/>
            <w:shd w:val="clear" w:color="auto" w:fill="auto"/>
          </w:tcPr>
          <w:p w14:paraId="4882B2EC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16E10C" w14:textId="56E9F211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357,262</w:t>
            </w:r>
          </w:p>
        </w:tc>
        <w:tc>
          <w:tcPr>
            <w:tcW w:w="270" w:type="dxa"/>
            <w:shd w:val="clear" w:color="auto" w:fill="auto"/>
          </w:tcPr>
          <w:p w14:paraId="5DC476FA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154B0E" w14:textId="3D8F8AB3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62,800</w:t>
            </w:r>
          </w:p>
        </w:tc>
        <w:tc>
          <w:tcPr>
            <w:tcW w:w="270" w:type="dxa"/>
          </w:tcPr>
          <w:p w14:paraId="2CED4A0E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3EB921" w14:textId="22B1B56F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430,965</w:t>
            </w:r>
          </w:p>
        </w:tc>
      </w:tr>
      <w:tr w:rsidR="007F7BD1" w:rsidRPr="00824832" w14:paraId="15A7BC75" w14:textId="77777777" w:rsidTr="00495120">
        <w:trPr>
          <w:trHeight w:val="281"/>
        </w:trPr>
        <w:tc>
          <w:tcPr>
            <w:tcW w:w="2250" w:type="dxa"/>
          </w:tcPr>
          <w:p w14:paraId="6E243E84" w14:textId="77777777" w:rsidR="007F7BD1" w:rsidRPr="003A03C8" w:rsidRDefault="007F7BD1" w:rsidP="007F7BD1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14:paraId="7F7F5100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53615D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B0A12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4E33D8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27E777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E7C620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A8AA3F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7E6A9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78CEF0" w14:textId="4A7429D3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1,006,444</w:t>
            </w:r>
          </w:p>
        </w:tc>
      </w:tr>
      <w:tr w:rsidR="007F7BD1" w:rsidRPr="00824832" w14:paraId="3F262542" w14:textId="77777777" w:rsidTr="00495120">
        <w:trPr>
          <w:trHeight w:val="281"/>
        </w:trPr>
        <w:tc>
          <w:tcPr>
            <w:tcW w:w="2250" w:type="dxa"/>
          </w:tcPr>
          <w:p w14:paraId="5EF5A43A" w14:textId="77777777" w:rsidR="007F7BD1" w:rsidRPr="003A03C8" w:rsidRDefault="007F7BD1" w:rsidP="007F7BD1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0AA291A" w14:textId="77777777" w:rsidR="007F7BD1" w:rsidRPr="003A03C8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F790BA" w14:textId="77777777" w:rsidR="007F7BD1" w:rsidRPr="003A03C8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7817F2" w14:textId="77777777" w:rsidR="007F7BD1" w:rsidRPr="003A03C8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3B79CE" w14:textId="77777777" w:rsidR="007F7BD1" w:rsidRPr="003A03C8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BC93F9" w14:textId="77777777" w:rsidR="007F7BD1" w:rsidRPr="003A03C8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85A3E1" w14:textId="77777777" w:rsidR="007F7BD1" w:rsidRPr="003A03C8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ECC236" w14:textId="77777777" w:rsidR="007F7BD1" w:rsidRPr="003A03C8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3526E" w14:textId="77777777" w:rsidR="007F7BD1" w:rsidRPr="003A03C8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DE245F" w14:textId="64C6C2F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1,437,409</w:t>
            </w:r>
          </w:p>
        </w:tc>
      </w:tr>
      <w:tr w:rsidR="007F7BD1" w:rsidRPr="00824832" w14:paraId="2480B08C" w14:textId="77777777" w:rsidTr="00495120">
        <w:trPr>
          <w:trHeight w:val="106"/>
        </w:trPr>
        <w:tc>
          <w:tcPr>
            <w:tcW w:w="2250" w:type="dxa"/>
          </w:tcPr>
          <w:p w14:paraId="3570192A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21EF9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B1192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DE316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D7CB0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54088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97E04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44CC5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2225E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4D5348" w14:textId="77777777" w:rsidR="007F7BD1" w:rsidRPr="00636D05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7F7BD1" w:rsidRPr="00F7616E" w14:paraId="339ABCE5" w14:textId="77777777" w:rsidTr="00495120">
        <w:trPr>
          <w:trHeight w:val="281"/>
        </w:trPr>
        <w:tc>
          <w:tcPr>
            <w:tcW w:w="2250" w:type="dxa"/>
          </w:tcPr>
          <w:p w14:paraId="7801B7F5" w14:textId="77777777" w:rsidR="007F7BD1" w:rsidRPr="00F7616E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74FB2EAF" w14:textId="0443ED42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15,332</w:t>
            </w:r>
          </w:p>
        </w:tc>
        <w:tc>
          <w:tcPr>
            <w:tcW w:w="270" w:type="dxa"/>
            <w:shd w:val="clear" w:color="auto" w:fill="auto"/>
          </w:tcPr>
          <w:p w14:paraId="633AD301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BDA8B3" w14:textId="1DC092B0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4,771</w:t>
            </w:r>
          </w:p>
        </w:tc>
        <w:tc>
          <w:tcPr>
            <w:tcW w:w="270" w:type="dxa"/>
            <w:shd w:val="clear" w:color="auto" w:fill="auto"/>
          </w:tcPr>
          <w:p w14:paraId="20FDC4FA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7A7E84" w14:textId="3D14468C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746,528</w:t>
            </w:r>
          </w:p>
        </w:tc>
        <w:tc>
          <w:tcPr>
            <w:tcW w:w="270" w:type="dxa"/>
            <w:shd w:val="clear" w:color="auto" w:fill="auto"/>
          </w:tcPr>
          <w:p w14:paraId="705463AB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808F87" w14:textId="239C520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106,400</w:t>
            </w:r>
          </w:p>
        </w:tc>
        <w:tc>
          <w:tcPr>
            <w:tcW w:w="270" w:type="dxa"/>
          </w:tcPr>
          <w:p w14:paraId="0F0F2A5A" w14:textId="77777777" w:rsidR="007F7BD1" w:rsidRPr="00C75AC7" w:rsidDel="001E262A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D87F5C" w14:textId="087914F9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873,031</w:t>
            </w:r>
          </w:p>
        </w:tc>
      </w:tr>
      <w:tr w:rsidR="007F7BD1" w:rsidRPr="00F7616E" w14:paraId="3322AB30" w14:textId="77777777" w:rsidTr="00495120">
        <w:trPr>
          <w:trHeight w:val="281"/>
        </w:trPr>
        <w:tc>
          <w:tcPr>
            <w:tcW w:w="2250" w:type="dxa"/>
          </w:tcPr>
          <w:p w14:paraId="524D7A2D" w14:textId="77777777" w:rsidR="007F7BD1" w:rsidRPr="00F7616E" w:rsidRDefault="007F7BD1" w:rsidP="007F7BD1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0154FA27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D4990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CBF745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A153B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6D3DBE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E67C8A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447DCA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9AAF69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4820E4" w14:textId="5D8BC58D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86,250</w:t>
            </w:r>
          </w:p>
        </w:tc>
      </w:tr>
      <w:tr w:rsidR="007F7BD1" w:rsidRPr="00824832" w14:paraId="6D2FBDC2" w14:textId="77777777" w:rsidTr="00495120">
        <w:trPr>
          <w:trHeight w:val="281"/>
        </w:trPr>
        <w:tc>
          <w:tcPr>
            <w:tcW w:w="2250" w:type="dxa"/>
          </w:tcPr>
          <w:p w14:paraId="540E1A8A" w14:textId="77777777" w:rsidR="007F7BD1" w:rsidRPr="00F7616E" w:rsidRDefault="007F7BD1" w:rsidP="007F7BD1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C1D12A0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04C95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6BC69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6B82D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E45A61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C38BD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C9B475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1CA17B" w14:textId="77777777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6BAF44" w14:textId="1FAA158E" w:rsidR="007F7BD1" w:rsidRPr="00C75AC7" w:rsidRDefault="007F7BD1" w:rsidP="007F7B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959,281</w:t>
            </w:r>
          </w:p>
        </w:tc>
      </w:tr>
    </w:tbl>
    <w:p w14:paraId="5B8FB7A2" w14:textId="77777777" w:rsidR="005B2CEF" w:rsidRPr="00F56DD7" w:rsidRDefault="005B2CEF" w:rsidP="005B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5B2CEF" w:rsidRPr="00824832" w14:paraId="7F3354F0" w14:textId="77777777" w:rsidTr="00495120">
        <w:trPr>
          <w:trHeight w:val="106"/>
        </w:trPr>
        <w:tc>
          <w:tcPr>
            <w:tcW w:w="2250" w:type="dxa"/>
          </w:tcPr>
          <w:p w14:paraId="33849AF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36" w:type="dxa"/>
            <w:gridSpan w:val="9"/>
            <w:tcBorders>
              <w:bottom w:val="single" w:sz="4" w:space="0" w:color="auto"/>
            </w:tcBorders>
          </w:tcPr>
          <w:p w14:paraId="0138E84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B2CEF" w:rsidRPr="00824832" w14:paraId="628022F6" w14:textId="77777777" w:rsidTr="00495120">
        <w:trPr>
          <w:trHeight w:val="106"/>
        </w:trPr>
        <w:tc>
          <w:tcPr>
            <w:tcW w:w="2250" w:type="dxa"/>
          </w:tcPr>
          <w:p w14:paraId="6F4E6C0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36" w:type="dxa"/>
            <w:gridSpan w:val="9"/>
            <w:tcBorders>
              <w:bottom w:val="single" w:sz="4" w:space="0" w:color="auto"/>
            </w:tcBorders>
          </w:tcPr>
          <w:p w14:paraId="2E93430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0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70A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70A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5B2CEF" w:rsidRPr="00824832" w14:paraId="5DE48684" w14:textId="77777777" w:rsidTr="00495120">
        <w:trPr>
          <w:trHeight w:val="281"/>
        </w:trPr>
        <w:tc>
          <w:tcPr>
            <w:tcW w:w="2250" w:type="dxa"/>
          </w:tcPr>
          <w:p w14:paraId="68CA1E0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EE79D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3C3EBC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398C5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C88A1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65801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8EF20D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CB739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1ECE4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DBA8B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570B9855" w14:textId="77777777" w:rsidTr="00495120">
        <w:trPr>
          <w:trHeight w:val="281"/>
        </w:trPr>
        <w:tc>
          <w:tcPr>
            <w:tcW w:w="2250" w:type="dxa"/>
          </w:tcPr>
          <w:p w14:paraId="23095ED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988B66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CCB364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AEE5B5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1532399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2D8702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452A21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122239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45BCA87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1975E5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78158476" w14:textId="77777777" w:rsidTr="00495120">
        <w:trPr>
          <w:trHeight w:val="281"/>
        </w:trPr>
        <w:tc>
          <w:tcPr>
            <w:tcW w:w="2250" w:type="dxa"/>
          </w:tcPr>
          <w:p w14:paraId="72DFD59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12AE9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37C1C16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26979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269254A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C6212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9F2752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85953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0BB1BD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285A1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5B2CEF" w:rsidRPr="00824832" w14:paraId="7BB620C6" w14:textId="77777777" w:rsidTr="00495120">
        <w:trPr>
          <w:trHeight w:val="281"/>
        </w:trPr>
        <w:tc>
          <w:tcPr>
            <w:tcW w:w="2250" w:type="dxa"/>
          </w:tcPr>
          <w:p w14:paraId="6C87AE1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2E485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069A6DC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713C6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C2763E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318EE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4E4528C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3994A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209E13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125E3E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B5278" w:rsidRPr="00824832" w14:paraId="1C7F428E" w14:textId="77777777" w:rsidTr="00495120">
        <w:trPr>
          <w:trHeight w:val="281"/>
        </w:trPr>
        <w:tc>
          <w:tcPr>
            <w:tcW w:w="2250" w:type="dxa"/>
          </w:tcPr>
          <w:p w14:paraId="15144B3C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07A6" w14:textId="12F5E789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56C1" w14:textId="77777777" w:rsidR="00CB5278" w:rsidRPr="00C75AC7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5EFB9" w14:textId="2C711198" w:rsidR="00CB5278" w:rsidRPr="00C75AC7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3,057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A5C3A" w14:textId="77777777" w:rsidR="00CB5278" w:rsidRPr="00C75AC7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11CF9" w14:textId="4D5F70F3" w:rsidR="00CB5278" w:rsidRPr="00C75AC7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291,122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158B1" w14:textId="77777777" w:rsidR="00CB5278" w:rsidRPr="00C75AC7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46F24" w14:textId="128E2A7C" w:rsidR="00CB5278" w:rsidRPr="00C75AC7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108,512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8A70B" w14:textId="77777777" w:rsidR="00CB5278" w:rsidRPr="00824832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D5192" w14:textId="7A4FE000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409,178</w:t>
            </w:r>
          </w:p>
        </w:tc>
      </w:tr>
      <w:tr w:rsidR="00CB5278" w:rsidRPr="00824832" w14:paraId="1FE34ED2" w14:textId="77777777" w:rsidTr="00495120">
        <w:trPr>
          <w:trHeight w:val="281"/>
        </w:trPr>
        <w:tc>
          <w:tcPr>
            <w:tcW w:w="2250" w:type="dxa"/>
          </w:tcPr>
          <w:p w14:paraId="5929065E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3A9D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3532E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AE3C0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2700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F434" w14:textId="77777777" w:rsidR="00CB5278" w:rsidRPr="00824832" w:rsidRDefault="00CB5278" w:rsidP="00CB5278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5A7D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140F5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5BEC9" w14:textId="77777777" w:rsidR="00CB5278" w:rsidRPr="00824832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4FF4F" w14:textId="7AE21F4B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911,301</w:t>
            </w:r>
          </w:p>
        </w:tc>
      </w:tr>
      <w:tr w:rsidR="00CB5278" w:rsidRPr="00824832" w14:paraId="2D778CE8" w14:textId="77777777" w:rsidTr="00495120">
        <w:trPr>
          <w:trHeight w:val="281"/>
        </w:trPr>
        <w:tc>
          <w:tcPr>
            <w:tcW w:w="2250" w:type="dxa"/>
          </w:tcPr>
          <w:p w14:paraId="6E538EF3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F71E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F0AD" w14:textId="77777777" w:rsidR="00CB5278" w:rsidRPr="00C75AC7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8C7DC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80070" w14:textId="77777777" w:rsidR="00CB5278" w:rsidRPr="00C75AC7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5A766" w14:textId="77777777" w:rsidR="00CB5278" w:rsidRPr="00C75AC7" w:rsidRDefault="00CB5278" w:rsidP="00CB5278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BE50" w14:textId="77777777" w:rsidR="00CB5278" w:rsidRPr="00C75AC7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B6C4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3D6A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98FEE5" w14:textId="192B3051" w:rsidR="00CB5278" w:rsidRPr="00C75AC7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1,320,479</w:t>
            </w:r>
          </w:p>
        </w:tc>
      </w:tr>
      <w:tr w:rsidR="00CB5278" w:rsidRPr="00824832" w14:paraId="319E2B46" w14:textId="77777777" w:rsidTr="00495120">
        <w:trPr>
          <w:trHeight w:val="106"/>
        </w:trPr>
        <w:tc>
          <w:tcPr>
            <w:tcW w:w="2250" w:type="dxa"/>
          </w:tcPr>
          <w:p w14:paraId="5E656178" w14:textId="77777777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9137B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D3C2F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AC37F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AB29B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2CB7D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53275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D873F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A666F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48958E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B5278" w:rsidRPr="00824832" w14:paraId="0C7B4D12" w14:textId="77777777" w:rsidTr="00495120">
        <w:trPr>
          <w:trHeight w:val="281"/>
        </w:trPr>
        <w:tc>
          <w:tcPr>
            <w:tcW w:w="2250" w:type="dxa"/>
          </w:tcPr>
          <w:p w14:paraId="1BEEE93C" w14:textId="77777777" w:rsidR="00CB5278" w:rsidRPr="00824832" w:rsidRDefault="00CB5278" w:rsidP="00CB5278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65D3E" w14:textId="1BCFD55F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15,566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E113" w14:textId="77777777" w:rsidR="00CB5278" w:rsidRPr="00C75AC7" w:rsidRDefault="00CB5278" w:rsidP="00CB5278">
            <w:pPr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E6FAC" w14:textId="283A852D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6,628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BDD2" w14:textId="77777777" w:rsidR="00CB5278" w:rsidRPr="00C75AC7" w:rsidRDefault="00CB5278" w:rsidP="00CB5278">
            <w:pPr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2529" w14:textId="59A184C3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632,606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8A1B" w14:textId="77777777" w:rsidR="00CB5278" w:rsidRPr="00C75AC7" w:rsidRDefault="00CB5278" w:rsidP="00CB5278">
            <w:pPr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22373" w14:textId="547F5A70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118,186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AD00" w14:textId="77777777" w:rsidR="00CB5278" w:rsidRPr="00824832" w:rsidDel="001E262A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91A4" w14:textId="62518352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772,986</w:t>
            </w:r>
          </w:p>
        </w:tc>
      </w:tr>
      <w:tr w:rsidR="00CB5278" w:rsidRPr="00824832" w14:paraId="2C8B788B" w14:textId="77777777" w:rsidTr="00495120">
        <w:trPr>
          <w:trHeight w:val="281"/>
        </w:trPr>
        <w:tc>
          <w:tcPr>
            <w:tcW w:w="2250" w:type="dxa"/>
          </w:tcPr>
          <w:p w14:paraId="71487531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C7D9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8ACD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B270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A55F9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D86C" w14:textId="77777777" w:rsidR="00CB5278" w:rsidRPr="00824832" w:rsidRDefault="00CB5278" w:rsidP="00CB5278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6C17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ABC8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1A8E" w14:textId="77777777" w:rsidR="00CB5278" w:rsidRPr="00824832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4A003" w14:textId="4CD05168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54,668</w:t>
            </w:r>
          </w:p>
        </w:tc>
      </w:tr>
      <w:tr w:rsidR="00CB5278" w:rsidRPr="00824832" w14:paraId="589E98F1" w14:textId="77777777" w:rsidTr="00495120">
        <w:trPr>
          <w:trHeight w:val="296"/>
        </w:trPr>
        <w:tc>
          <w:tcPr>
            <w:tcW w:w="2250" w:type="dxa"/>
          </w:tcPr>
          <w:p w14:paraId="7D9C4415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E6CB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EDBAE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E6545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F7B6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CD79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51F5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E3EB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D9164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AF716A" w14:textId="39B0F604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827,654</w:t>
            </w:r>
          </w:p>
        </w:tc>
      </w:tr>
    </w:tbl>
    <w:p w14:paraId="7DE8CA97" w14:textId="66B0F378" w:rsidR="00495120" w:rsidRDefault="00495120" w:rsidP="00495120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2D794319" w14:textId="200FDD44" w:rsidR="00495120" w:rsidRDefault="00495120" w:rsidP="00495120">
      <w:pPr>
        <w:rPr>
          <w:rFonts w:cs="Arial"/>
          <w:cs/>
          <w:lang w:val="th-TH"/>
        </w:rPr>
      </w:pPr>
    </w:p>
    <w:p w14:paraId="1BA8429C" w14:textId="21102A66" w:rsidR="00495120" w:rsidRDefault="00495120" w:rsidP="00495120">
      <w:pPr>
        <w:rPr>
          <w:rFonts w:cs="Arial"/>
          <w:cs/>
          <w:lang w:val="th-TH"/>
        </w:rPr>
      </w:pPr>
    </w:p>
    <w:p w14:paraId="043748BA" w14:textId="57EDA77D" w:rsidR="00495120" w:rsidRDefault="00495120" w:rsidP="00495120">
      <w:pPr>
        <w:rPr>
          <w:rFonts w:cs="Arial"/>
          <w:cs/>
          <w:lang w:val="th-TH"/>
        </w:rPr>
      </w:pPr>
    </w:p>
    <w:p w14:paraId="533F4EC9" w14:textId="3EBE4FD5" w:rsidR="00495120" w:rsidRDefault="00495120" w:rsidP="00495120">
      <w:pPr>
        <w:rPr>
          <w:rFonts w:cs="Arial"/>
          <w:cs/>
          <w:lang w:val="th-TH"/>
        </w:rPr>
      </w:pPr>
    </w:p>
    <w:p w14:paraId="26097DEA" w14:textId="55304430" w:rsidR="00495120" w:rsidRDefault="00495120" w:rsidP="00495120">
      <w:pPr>
        <w:rPr>
          <w:rFonts w:cs="Arial"/>
          <w:cs/>
          <w:lang w:val="th-TH"/>
        </w:rPr>
      </w:pPr>
    </w:p>
    <w:p w14:paraId="37B4B889" w14:textId="2B18241B" w:rsidR="00495120" w:rsidRDefault="00495120" w:rsidP="00495120">
      <w:pPr>
        <w:rPr>
          <w:rFonts w:cs="Arial"/>
          <w:cs/>
          <w:lang w:val="th-TH"/>
        </w:rPr>
      </w:pPr>
    </w:p>
    <w:p w14:paraId="582DEC76" w14:textId="74D53DBC" w:rsidR="00495120" w:rsidRDefault="00495120" w:rsidP="00495120">
      <w:pPr>
        <w:rPr>
          <w:rFonts w:cs="Arial"/>
          <w:cs/>
          <w:lang w:val="th-TH"/>
        </w:rPr>
      </w:pPr>
    </w:p>
    <w:p w14:paraId="33AE5174" w14:textId="77777777" w:rsidR="00495120" w:rsidRPr="00495120" w:rsidRDefault="00495120" w:rsidP="00495120">
      <w:pPr>
        <w:rPr>
          <w:rFonts w:cs="Arial"/>
          <w:cs/>
          <w:lang w:val="th-TH"/>
        </w:rPr>
      </w:pPr>
    </w:p>
    <w:p w14:paraId="5C3B8D5F" w14:textId="6B92E85B" w:rsidR="003F2A02" w:rsidRPr="00F7616E" w:rsidRDefault="005B7353" w:rsidP="00874D5D">
      <w:pPr>
        <w:pStyle w:val="FSNoteNumbered"/>
        <w:numPr>
          <w:ilvl w:val="0"/>
          <w:numId w:val="26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73AB58F0" w14:textId="4F2D938D" w:rsidR="005B7353" w:rsidRPr="00824832" w:rsidRDefault="0016567A" w:rsidP="001F1B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Pr="000770A4">
        <w:rPr>
          <w:rFonts w:ascii="Angsana New" w:hAnsi="Angsana New"/>
          <w:sz w:val="28"/>
          <w:szCs w:val="28"/>
        </w:rPr>
        <w:t>31</w:t>
      </w:r>
      <w:r w:rsidRPr="000770A4">
        <w:rPr>
          <w:rFonts w:ascii="Angsana New" w:hAnsi="Angsana New"/>
          <w:sz w:val="28"/>
          <w:szCs w:val="28"/>
          <w:cs/>
        </w:rPr>
        <w:t xml:space="preserve"> มีนาคม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="00A4104C" w:rsidRPr="00824832">
        <w:rPr>
          <w:rFonts w:ascii="Angsana New" w:hAnsi="Angsana New"/>
          <w:sz w:val="28"/>
          <w:szCs w:val="28"/>
          <w:cs/>
        </w:rPr>
        <w:t>บริษัท</w:t>
      </w:r>
      <w:r w:rsidR="005B7353" w:rsidRPr="00824832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824832" w14:paraId="33DFF20E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6567A" w:rsidRPr="00824832" w14:paraId="58A20275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097C1" w14:textId="18B258BD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AAA8B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D71C2" w14:textId="45C862CD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6567A" w:rsidRPr="00824832" w14:paraId="5CB6DD88" w14:textId="77777777" w:rsidTr="001F1BDE">
        <w:trPr>
          <w:trHeight w:val="39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1F18E3BF" w:rsidR="0016567A" w:rsidRPr="00824832" w:rsidRDefault="00EB22E0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F7616E" w:rsidRDefault="005B7353" w:rsidP="00F56DD7">
      <w:pPr>
        <w:pStyle w:val="FSNoteNumbered"/>
        <w:numPr>
          <w:ilvl w:val="0"/>
          <w:numId w:val="26"/>
        </w:numPr>
        <w:spacing w:before="120" w:after="120"/>
        <w:ind w:left="547" w:hanging="547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49F08550" w:rsidR="005B7353" w:rsidRPr="00824832" w:rsidRDefault="0016567A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Pr="000770A4">
        <w:rPr>
          <w:rFonts w:ascii="Angsana New" w:hAnsi="Angsana New"/>
          <w:sz w:val="28"/>
          <w:szCs w:val="28"/>
        </w:rPr>
        <w:t>31</w:t>
      </w:r>
      <w:r w:rsidRPr="000770A4">
        <w:rPr>
          <w:rFonts w:ascii="Angsana New" w:hAnsi="Angsana New"/>
          <w:sz w:val="28"/>
          <w:szCs w:val="28"/>
          <w:cs/>
        </w:rPr>
        <w:t xml:space="preserve"> มีนาคม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824832" w14:paraId="11C8B81D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6567A" w:rsidRPr="00824832" w14:paraId="054FCB4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BA3AE" w14:textId="17AEF3D9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33668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B18B6" w14:textId="409F5F9A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6567A" w:rsidRPr="00824832" w14:paraId="2AA4571F" w14:textId="77777777" w:rsidTr="0034248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0C7D4EED" w:rsidR="0016567A" w:rsidRPr="00824832" w:rsidRDefault="007431B7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bookmarkStart w:id="19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62321" w14:textId="23065722" w:rsidR="0016567A" w:rsidRPr="008A2DFA" w:rsidRDefault="008A2DFA" w:rsidP="008A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A2DFA">
              <w:rPr>
                <w:rFonts w:asciiTheme="majorBidi" w:eastAsia="Cordia New" w:hAnsiTheme="majorBidi" w:cstheme="majorBidi"/>
                <w:sz w:val="28"/>
                <w:szCs w:val="28"/>
              </w:rPr>
              <w:t>111,453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0D7D2" w14:textId="2F319178" w:rsidR="0016567A" w:rsidRPr="00824832" w:rsidRDefault="007431B7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81,116</w:t>
            </w:r>
          </w:p>
        </w:tc>
      </w:tr>
      <w:tr w:rsidR="00342484" w:rsidRPr="00824832" w14:paraId="193CE00D" w14:textId="77777777" w:rsidTr="0034248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70E8B6" w14:textId="5F6B86D7" w:rsidR="00342484" w:rsidRPr="00342484" w:rsidRDefault="00342484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C69AE" w14:textId="3B20CC4F" w:rsidR="00342484" w:rsidRPr="00342484" w:rsidRDefault="00342484" w:rsidP="008A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4248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111,453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F10B3" w14:textId="77777777" w:rsidR="00342484" w:rsidRPr="00342484" w:rsidRDefault="00342484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090BA" w14:textId="744AC33F" w:rsidR="00342484" w:rsidRPr="00342484" w:rsidRDefault="00342484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4248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81,116</w:t>
            </w:r>
          </w:p>
        </w:tc>
      </w:tr>
      <w:bookmarkEnd w:id="19"/>
    </w:tbl>
    <w:p w14:paraId="504F3E96" w14:textId="0B20DDDB" w:rsidR="001844DA" w:rsidRDefault="001844DA" w:rsidP="001844DA">
      <w:pPr>
        <w:pStyle w:val="FSNoteNumbered"/>
        <w:numPr>
          <w:ilvl w:val="0"/>
          <w:numId w:val="0"/>
        </w:numPr>
        <w:spacing w:before="120" w:after="120"/>
        <w:ind w:left="547"/>
        <w:rPr>
          <w:b/>
          <w:bCs/>
          <w:u w:val="none"/>
          <w:cs/>
        </w:rPr>
      </w:pPr>
    </w:p>
    <w:p w14:paraId="06EBDA7A" w14:textId="21292B7A" w:rsidR="001844DA" w:rsidRDefault="001844DA" w:rsidP="001844DA">
      <w:pPr>
        <w:rPr>
          <w:rFonts w:cs="Arial"/>
          <w:cs/>
          <w:lang w:val="th-TH"/>
        </w:rPr>
      </w:pPr>
    </w:p>
    <w:p w14:paraId="4375A0CA" w14:textId="12A64B70" w:rsidR="001844DA" w:rsidRDefault="001844DA" w:rsidP="001844DA">
      <w:pPr>
        <w:rPr>
          <w:rFonts w:cs="Arial"/>
          <w:cs/>
          <w:lang w:val="th-TH"/>
        </w:rPr>
      </w:pPr>
    </w:p>
    <w:p w14:paraId="10A8CA4D" w14:textId="3665B1CF" w:rsidR="001844DA" w:rsidRDefault="001844DA" w:rsidP="001844DA">
      <w:pPr>
        <w:rPr>
          <w:rFonts w:cs="Arial"/>
          <w:cs/>
          <w:lang w:val="th-TH"/>
        </w:rPr>
      </w:pPr>
    </w:p>
    <w:p w14:paraId="766310C3" w14:textId="5186FC61" w:rsidR="001844DA" w:rsidRDefault="001844DA" w:rsidP="001844DA">
      <w:pPr>
        <w:rPr>
          <w:rFonts w:cs="Arial"/>
          <w:cs/>
          <w:lang w:val="th-TH"/>
        </w:rPr>
      </w:pPr>
    </w:p>
    <w:p w14:paraId="428CF2AD" w14:textId="34469DBB" w:rsidR="001844DA" w:rsidRDefault="001844DA" w:rsidP="001844DA">
      <w:pPr>
        <w:rPr>
          <w:rFonts w:cs="Arial"/>
          <w:cs/>
          <w:lang w:val="th-TH"/>
        </w:rPr>
      </w:pPr>
    </w:p>
    <w:p w14:paraId="141DE255" w14:textId="598090B9" w:rsidR="001844DA" w:rsidRDefault="001844DA" w:rsidP="001844DA">
      <w:pPr>
        <w:rPr>
          <w:rFonts w:cs="Arial"/>
          <w:cs/>
          <w:lang w:val="th-TH"/>
        </w:rPr>
      </w:pPr>
    </w:p>
    <w:p w14:paraId="343CEBBD" w14:textId="202C8608" w:rsidR="001844DA" w:rsidRDefault="001844DA" w:rsidP="001844DA">
      <w:pPr>
        <w:rPr>
          <w:rFonts w:cs="Arial"/>
          <w:cs/>
          <w:lang w:val="th-TH"/>
        </w:rPr>
      </w:pPr>
    </w:p>
    <w:p w14:paraId="671EA89C" w14:textId="1E37625C" w:rsidR="001844DA" w:rsidRDefault="001844DA" w:rsidP="001844DA">
      <w:pPr>
        <w:rPr>
          <w:rFonts w:cs="Arial"/>
          <w:cs/>
          <w:lang w:val="th-TH"/>
        </w:rPr>
      </w:pPr>
    </w:p>
    <w:p w14:paraId="4DC5164C" w14:textId="1CF54843" w:rsidR="001844DA" w:rsidRDefault="001844DA" w:rsidP="001844DA">
      <w:pPr>
        <w:rPr>
          <w:rFonts w:cs="Arial"/>
          <w:cs/>
          <w:lang w:val="th-TH"/>
        </w:rPr>
      </w:pPr>
    </w:p>
    <w:p w14:paraId="08E20657" w14:textId="6219DC78" w:rsidR="001844DA" w:rsidRDefault="001844DA" w:rsidP="001844DA">
      <w:pPr>
        <w:rPr>
          <w:rFonts w:cs="Arial"/>
          <w:cs/>
          <w:lang w:val="th-TH"/>
        </w:rPr>
      </w:pPr>
    </w:p>
    <w:p w14:paraId="152BCF86" w14:textId="4CC4F8AF" w:rsidR="001844DA" w:rsidRDefault="001844DA" w:rsidP="001844DA">
      <w:pPr>
        <w:rPr>
          <w:rFonts w:cs="Arial"/>
          <w:cs/>
          <w:lang w:val="th-TH"/>
        </w:rPr>
      </w:pPr>
    </w:p>
    <w:p w14:paraId="3B852379" w14:textId="7DAEA0E2" w:rsidR="001844DA" w:rsidRDefault="001844DA" w:rsidP="001844DA">
      <w:pPr>
        <w:rPr>
          <w:rFonts w:cs="Arial"/>
          <w:cs/>
          <w:lang w:val="th-TH"/>
        </w:rPr>
      </w:pPr>
    </w:p>
    <w:p w14:paraId="2F5F0CB1" w14:textId="6C76AF40" w:rsidR="001844DA" w:rsidRDefault="001844DA" w:rsidP="001844DA">
      <w:pPr>
        <w:rPr>
          <w:rFonts w:cs="Arial"/>
          <w:cs/>
          <w:lang w:val="th-TH"/>
        </w:rPr>
      </w:pPr>
    </w:p>
    <w:p w14:paraId="202E18FF" w14:textId="2381B419" w:rsidR="001844DA" w:rsidRDefault="001844DA" w:rsidP="001844DA">
      <w:pPr>
        <w:rPr>
          <w:rFonts w:cs="Arial"/>
          <w:cs/>
          <w:lang w:val="th-TH"/>
        </w:rPr>
      </w:pPr>
    </w:p>
    <w:p w14:paraId="41E6E52B" w14:textId="51F28467" w:rsidR="001844DA" w:rsidRDefault="001844DA" w:rsidP="001844DA">
      <w:pPr>
        <w:rPr>
          <w:rFonts w:cs="Arial"/>
          <w:cs/>
          <w:lang w:val="th-TH"/>
        </w:rPr>
      </w:pPr>
    </w:p>
    <w:p w14:paraId="5FCE3ED4" w14:textId="064D3BF0" w:rsidR="001844DA" w:rsidRDefault="001844DA" w:rsidP="001844DA">
      <w:pPr>
        <w:rPr>
          <w:rFonts w:cs="Arial"/>
          <w:cs/>
          <w:lang w:val="th-TH"/>
        </w:rPr>
      </w:pPr>
    </w:p>
    <w:p w14:paraId="5C010F66" w14:textId="2FB89226" w:rsidR="001844DA" w:rsidRDefault="001844DA" w:rsidP="001844DA">
      <w:pPr>
        <w:rPr>
          <w:rFonts w:cs="Arial"/>
          <w:cs/>
          <w:lang w:val="th-TH"/>
        </w:rPr>
      </w:pPr>
    </w:p>
    <w:p w14:paraId="56CB8A54" w14:textId="5986A024" w:rsidR="001844DA" w:rsidRDefault="001844DA" w:rsidP="001844DA">
      <w:pPr>
        <w:rPr>
          <w:rFonts w:cs="Arial"/>
          <w:cs/>
          <w:lang w:val="th-TH"/>
        </w:rPr>
      </w:pPr>
    </w:p>
    <w:p w14:paraId="1CBA66F0" w14:textId="360BC135" w:rsidR="001844DA" w:rsidRDefault="001844DA" w:rsidP="001844DA">
      <w:pPr>
        <w:rPr>
          <w:rFonts w:cs="Arial"/>
          <w:cs/>
          <w:lang w:val="th-TH"/>
        </w:rPr>
      </w:pPr>
    </w:p>
    <w:p w14:paraId="7BFFD4AF" w14:textId="208F33E3" w:rsidR="001844DA" w:rsidRDefault="001844DA" w:rsidP="001844DA">
      <w:pPr>
        <w:rPr>
          <w:rFonts w:cs="Arial"/>
          <w:cs/>
          <w:lang w:val="th-TH"/>
        </w:rPr>
      </w:pPr>
    </w:p>
    <w:p w14:paraId="30C65E1D" w14:textId="45153F6C" w:rsidR="001844DA" w:rsidRDefault="001844DA" w:rsidP="001844DA">
      <w:pPr>
        <w:rPr>
          <w:rFonts w:cs="Arial"/>
          <w:cs/>
          <w:lang w:val="th-TH"/>
        </w:rPr>
      </w:pPr>
    </w:p>
    <w:p w14:paraId="5B2EF79C" w14:textId="33DE12A9" w:rsidR="001844DA" w:rsidRDefault="001844DA" w:rsidP="001844DA">
      <w:pPr>
        <w:rPr>
          <w:rFonts w:cs="Arial"/>
          <w:cs/>
          <w:lang w:val="th-TH"/>
        </w:rPr>
      </w:pPr>
    </w:p>
    <w:p w14:paraId="697EA1F4" w14:textId="3A17EF33" w:rsidR="001844DA" w:rsidRDefault="001844DA" w:rsidP="001844DA">
      <w:pPr>
        <w:rPr>
          <w:rFonts w:cs="Arial"/>
          <w:cs/>
          <w:lang w:val="th-TH"/>
        </w:rPr>
      </w:pPr>
    </w:p>
    <w:p w14:paraId="43403E09" w14:textId="1298B630" w:rsidR="001844DA" w:rsidRDefault="001844DA" w:rsidP="001844DA">
      <w:pPr>
        <w:rPr>
          <w:rFonts w:cs="Arial"/>
          <w:cs/>
          <w:lang w:val="th-TH"/>
        </w:rPr>
      </w:pPr>
    </w:p>
    <w:p w14:paraId="07921DE4" w14:textId="0B916E20" w:rsidR="001844DA" w:rsidRDefault="001844DA" w:rsidP="001844DA">
      <w:pPr>
        <w:rPr>
          <w:rFonts w:cs="Arial"/>
          <w:cs/>
          <w:lang w:val="th-TH"/>
        </w:rPr>
      </w:pPr>
    </w:p>
    <w:p w14:paraId="653A813D" w14:textId="7EC27EED" w:rsidR="001844DA" w:rsidRDefault="001844DA" w:rsidP="001844DA">
      <w:pPr>
        <w:rPr>
          <w:rFonts w:cs="Arial"/>
          <w:cs/>
          <w:lang w:val="th-TH"/>
        </w:rPr>
      </w:pPr>
    </w:p>
    <w:p w14:paraId="068C48E1" w14:textId="77777777" w:rsidR="001844DA" w:rsidRDefault="001844DA" w:rsidP="001844DA">
      <w:pPr>
        <w:rPr>
          <w:rFonts w:cs="Arial"/>
          <w:cs/>
          <w:lang w:val="th-TH"/>
        </w:rPr>
      </w:pPr>
    </w:p>
    <w:p w14:paraId="2223B294" w14:textId="4E8695F5" w:rsidR="001844DA" w:rsidRDefault="001844DA" w:rsidP="001844DA">
      <w:pPr>
        <w:rPr>
          <w:rFonts w:cs="Arial"/>
          <w:cs/>
          <w:lang w:val="th-TH"/>
        </w:rPr>
      </w:pPr>
    </w:p>
    <w:p w14:paraId="1C33A8B4" w14:textId="04DBCCEC" w:rsidR="001844DA" w:rsidRDefault="001844DA" w:rsidP="001844DA">
      <w:pPr>
        <w:rPr>
          <w:rFonts w:cs="Arial"/>
          <w:cs/>
          <w:lang w:val="th-TH"/>
        </w:rPr>
      </w:pPr>
    </w:p>
    <w:p w14:paraId="7F5130CE" w14:textId="77777777" w:rsidR="001844DA" w:rsidRPr="001844DA" w:rsidRDefault="001844DA" w:rsidP="001844DA">
      <w:pPr>
        <w:rPr>
          <w:rFonts w:cs="Arial"/>
          <w:cs/>
          <w:lang w:val="th-TH"/>
        </w:rPr>
      </w:pPr>
    </w:p>
    <w:p w14:paraId="7DAEFAA1" w14:textId="2FF11F6C" w:rsidR="005B7353" w:rsidRPr="00872E9A" w:rsidRDefault="005B7353" w:rsidP="00F56DD7">
      <w:pPr>
        <w:pStyle w:val="FSNoteNumbered"/>
        <w:numPr>
          <w:ilvl w:val="0"/>
          <w:numId w:val="26"/>
        </w:numPr>
        <w:spacing w:before="120" w:after="120"/>
        <w:ind w:left="547" w:hanging="547"/>
        <w:rPr>
          <w:b/>
          <w:bCs/>
          <w:u w:val="none"/>
          <w:cs/>
        </w:rPr>
      </w:pPr>
      <w:r w:rsidRPr="00872E9A">
        <w:rPr>
          <w:b/>
          <w:bCs/>
          <w:u w:val="none"/>
          <w:cs/>
        </w:rPr>
        <w:lastRenderedPageBreak/>
        <w:t>ทรัพย์สิน</w:t>
      </w:r>
      <w:r w:rsidR="00520742" w:rsidRPr="00872E9A">
        <w:rPr>
          <w:b/>
          <w:bCs/>
          <w:u w:val="none"/>
          <w:cs/>
        </w:rPr>
        <w:t>อื่น</w:t>
      </w:r>
      <w:r w:rsidRPr="00872E9A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261921A7" w:rsidR="00520742" w:rsidRPr="00824832" w:rsidRDefault="0016567A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Pr="000770A4">
        <w:rPr>
          <w:rFonts w:ascii="Angsana New" w:hAnsi="Angsana New"/>
          <w:sz w:val="28"/>
          <w:szCs w:val="28"/>
        </w:rPr>
        <w:t>31</w:t>
      </w:r>
      <w:r w:rsidRPr="000770A4">
        <w:rPr>
          <w:rFonts w:ascii="Angsana New" w:hAnsi="Angsana New"/>
          <w:sz w:val="28"/>
          <w:szCs w:val="28"/>
          <w:cs/>
        </w:rPr>
        <w:t xml:space="preserve"> มีนาคม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</w:t>
      </w:r>
      <w:r w:rsidR="00E653CB" w:rsidRPr="00E653CB">
        <w:rPr>
          <w:rFonts w:ascii="Angsana New" w:hAnsi="Angsana New"/>
          <w:sz w:val="28"/>
          <w:szCs w:val="28"/>
          <w:cs/>
        </w:rPr>
        <w:t>ได้วางทรัพย์สินเพื่อเป็นหลักทรัพย์จัดสรรเป็นเงินสำรองประกันภัยกับนายทะเบีย</w:t>
      </w:r>
      <w:r w:rsidR="00E10046">
        <w:rPr>
          <w:rFonts w:ascii="Angsana New" w:hAnsi="Angsana New" w:hint="cs"/>
          <w:sz w:val="28"/>
          <w:szCs w:val="28"/>
          <w:cs/>
        </w:rPr>
        <w:t>น</w:t>
      </w:r>
      <w:r w:rsidR="00E653CB" w:rsidRPr="00E653CB">
        <w:rPr>
          <w:rFonts w:ascii="Angsana New" w:hAnsi="Angsana New"/>
          <w:sz w:val="28"/>
          <w:szCs w:val="28"/>
          <w:cs/>
        </w:rPr>
        <w:t>ตามพระราชบัญญัติประกันวินาศภัย 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824832" w14:paraId="6CB490BA" w14:textId="77777777" w:rsidTr="007431B7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7583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D38AF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6567A" w:rsidRPr="00824832" w14:paraId="423F658C" w14:textId="77777777" w:rsidTr="007431B7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62112C6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A22A7" w14:textId="47FBFDDC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029A6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A9BFF" w14:textId="1B2F68BA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F7BD1" w:rsidRPr="00824832" w14:paraId="036C1C60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277285" w14:textId="138B716B" w:rsidR="007F7BD1" w:rsidRPr="0082483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6116CF" w14:textId="0CEC1263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4C969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9F7C30" w14:textId="524E7032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7BD1" w:rsidRPr="00824832" w14:paraId="32E50CF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22B978" w14:textId="359C5312" w:rsidR="007F7BD1" w:rsidRPr="0082483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1FA9F" w14:textId="6718A7B8" w:rsidR="007F7BD1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89148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9A6A1A" w14:textId="62388333" w:rsidR="007F7BD1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174,0</w:t>
            </w:r>
            <w:r w:rsidRPr="00467175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1</w:t>
            </w: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</w:tr>
      <w:tr w:rsidR="007F7BD1" w:rsidRPr="00824832" w14:paraId="3DBAFE13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430E5D" w14:textId="49B1FD89" w:rsidR="007F7BD1" w:rsidRPr="00E872E9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8ABDC2" w14:textId="3D32E4CF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9E8941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044AEC" w14:textId="2CC1BD55" w:rsidR="007F7BD1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7BD1" w:rsidRPr="00824832" w14:paraId="7DF16B5F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8947AB" w14:textId="302BE8F5" w:rsidR="007F7BD1" w:rsidRPr="00E872E9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8F5F2F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4375C7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0A15C1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F7BD1" w:rsidRPr="00824832" w14:paraId="5E2930A7" w14:textId="77777777" w:rsidTr="008D02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B108AF" w14:textId="621CE9AE" w:rsidR="007F7BD1" w:rsidRPr="00E872E9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6EE13" w14:textId="3644F09E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5670D">
              <w:rPr>
                <w:rFonts w:asciiTheme="majorBidi" w:hAnsiTheme="majorBidi" w:cstheme="majorBidi"/>
                <w:sz w:val="28"/>
                <w:szCs w:val="28"/>
              </w:rPr>
              <w:t xml:space="preserve">27,001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83A32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AD9490" w14:textId="19C4E794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7BD1" w:rsidRPr="00824832" w14:paraId="723BE075" w14:textId="77777777" w:rsidTr="008D02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F34AA9" w14:textId="391CBB1A" w:rsidR="007F7BD1" w:rsidRPr="00E872E9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41BE0" w14:textId="75C3A4AC" w:rsidR="007F7BD1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5670D">
              <w:rPr>
                <w:rFonts w:asciiTheme="majorBidi" w:hAnsiTheme="majorBidi" w:cstheme="majorBidi"/>
                <w:sz w:val="28"/>
                <w:szCs w:val="28"/>
              </w:rPr>
              <w:t xml:space="preserve">22,005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E54AB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72D401" w14:textId="2BC3E341" w:rsidR="007F7BD1" w:rsidRPr="00467175" w:rsidRDefault="001844DA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F7BD1" w:rsidRPr="00824832" w14:paraId="0E1F36E0" w14:textId="77777777" w:rsidTr="008D02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3C566D" w14:textId="06603D6E" w:rsidR="007F7BD1" w:rsidRPr="00E872E9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C72AF" w14:textId="7BAFEAEC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5670D">
              <w:rPr>
                <w:rFonts w:asciiTheme="majorBidi" w:hAnsiTheme="majorBidi" w:cstheme="majorBidi"/>
                <w:sz w:val="28"/>
                <w:szCs w:val="28"/>
              </w:rPr>
              <w:t xml:space="preserve">13,625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86A62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F5FE08" w14:textId="7DC4F09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7BD1" w:rsidRPr="00824832" w14:paraId="79589AB4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88EB2B" w14:textId="243435D8" w:rsidR="007F7BD1" w:rsidRPr="00E872E9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B2A883" w14:textId="7815A259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785E6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D8C05E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F7BD1" w:rsidRPr="00824832" w14:paraId="34180D1F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00AF42" w14:textId="0DF956C8" w:rsidR="007F7BD1" w:rsidRPr="00E872E9" w:rsidRDefault="007F7BD1" w:rsidP="007F7BD1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504700" w14:textId="3D853F85" w:rsidR="007F7BD1" w:rsidRPr="00824832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0A48A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51E4B" w14:textId="0D0AEC43" w:rsidR="007F7BD1" w:rsidRPr="008C3C00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7BD1" w:rsidRPr="00824832" w14:paraId="0D9C83F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944CD7" w14:textId="48801537" w:rsidR="007F7BD1" w:rsidRPr="00E872E9" w:rsidRDefault="007F7BD1" w:rsidP="007F7BD1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854B4D7" w14:textId="00FB18A6" w:rsidR="007F7BD1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A62B0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98D7D4" w14:textId="6C2C4858" w:rsidR="007F7BD1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7BD1" w:rsidRPr="00824832" w14:paraId="69048082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B4EC80" w14:textId="58345706" w:rsidR="007F7BD1" w:rsidRPr="00E872E9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E1BB1F" w14:textId="77777777" w:rsidR="007F7BD1" w:rsidRPr="00824832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47F2F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200FA3" w14:textId="77777777" w:rsidR="007F7BD1" w:rsidRPr="00923496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F7BD1" w:rsidRPr="00824832" w14:paraId="30BB183A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C26EE9" w14:textId="77777777" w:rsidR="007F7BD1" w:rsidRPr="00824832" w:rsidRDefault="007F7BD1" w:rsidP="007F7BD1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259A0A" w14:textId="1886F495" w:rsidR="007F7BD1" w:rsidRPr="00824832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87,536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9350B8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8C6994" w14:textId="18B3BB8A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7BD1" w:rsidRPr="00824832" w14:paraId="2F18FDF3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9D2B29" w14:textId="6C9F8CB2" w:rsidR="007F7BD1" w:rsidRPr="00923496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</w:rPr>
            </w:pP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8D7F4F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9FB7B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1141E0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F7BD1" w:rsidRPr="00824832" w14:paraId="273C059D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D3295E" w14:textId="5F87AF05" w:rsidR="007F7BD1" w:rsidRPr="00824832" w:rsidRDefault="007F7BD1" w:rsidP="007F7BD1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6F009" w14:textId="1DA48115" w:rsidR="007F7BD1" w:rsidRPr="00824832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370E5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5EE31F" w14:textId="3BF7C08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100,645</w:t>
            </w:r>
          </w:p>
        </w:tc>
      </w:tr>
      <w:tr w:rsidR="007F7BD1" w:rsidRPr="00824832" w14:paraId="4E4E6E1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9A6379F" w14:textId="3353E78D" w:rsidR="007F7BD1" w:rsidRPr="00E872E9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เงินลงทุนที่ถือจนครบกำหนด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B0AB60" w14:textId="77777777" w:rsidR="007F7BD1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B48D6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15EDBD" w14:textId="77777777" w:rsidR="007F7BD1" w:rsidRPr="008C3C00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F7BD1" w:rsidRPr="00824832" w14:paraId="106F28B4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4CECF9" w14:textId="1651A54D" w:rsidR="007F7BD1" w:rsidRDefault="007F7BD1" w:rsidP="007F7BD1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2BFF52" w14:textId="437D2F53" w:rsidR="007F7BD1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ED828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E781E7" w14:textId="7DAD1948" w:rsidR="007F7BD1" w:rsidRPr="008C3C00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97,531</w:t>
            </w:r>
          </w:p>
        </w:tc>
      </w:tr>
      <w:tr w:rsidR="007F7BD1" w:rsidRPr="00824832" w14:paraId="1D60AD5A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9AE7FD" w14:textId="572590D2" w:rsidR="007F7BD1" w:rsidRPr="008C3C0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C3C0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C28E3A" w14:textId="77777777" w:rsidR="007F7BD1" w:rsidRPr="00824832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458D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93FD13" w14:textId="77777777" w:rsidR="007F7BD1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F7BD1" w:rsidRPr="00824832" w14:paraId="1315919E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9DC1E1" w14:textId="5731BE4D" w:rsidR="007F7BD1" w:rsidRPr="00824832" w:rsidRDefault="007F7BD1" w:rsidP="007F7BD1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238A16" w14:textId="2D945530" w:rsidR="007F7BD1" w:rsidRPr="00824832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5546B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347266" w14:textId="7AC93BB4" w:rsidR="007F7BD1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</w:tr>
      <w:tr w:rsidR="007F7BD1" w:rsidRPr="005067F3" w14:paraId="22F5FCB6" w14:textId="77777777" w:rsidTr="00C12AC2">
        <w:trPr>
          <w:trHeight w:val="35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B01A59" w14:textId="77777777" w:rsidR="007F7BD1" w:rsidRPr="0082483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F98A8" w14:textId="223EF135" w:rsidR="007F7BD1" w:rsidRPr="00824832" w:rsidRDefault="007F7BD1" w:rsidP="007F7BD1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03415" w14:textId="77777777" w:rsidR="007F7BD1" w:rsidRPr="0082483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D54E" w14:textId="3FC36D37" w:rsidR="007F7BD1" w:rsidRPr="00387088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373,7</w:t>
            </w:r>
            <w:r w:rsidRPr="004671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4671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2775B106" w14:textId="14F1F68E" w:rsidR="001F1BDE" w:rsidRDefault="001F1BDE" w:rsidP="001F1BDE">
      <w:pPr>
        <w:pStyle w:val="FSNoteNumbered"/>
        <w:numPr>
          <w:ilvl w:val="0"/>
          <w:numId w:val="0"/>
        </w:numPr>
        <w:spacing w:after="120"/>
        <w:rPr>
          <w:b/>
          <w:bCs/>
          <w:u w:val="none"/>
          <w:cs/>
        </w:rPr>
      </w:pPr>
    </w:p>
    <w:p w14:paraId="218C5312" w14:textId="1F5B96D5" w:rsidR="001844DA" w:rsidRDefault="001844DA" w:rsidP="001844DA">
      <w:pPr>
        <w:rPr>
          <w:rFonts w:cs="Arial"/>
          <w:cs/>
          <w:lang w:val="th-TH"/>
        </w:rPr>
      </w:pPr>
    </w:p>
    <w:p w14:paraId="17B63330" w14:textId="43D668B1" w:rsidR="001844DA" w:rsidRDefault="001844DA" w:rsidP="001844DA">
      <w:pPr>
        <w:rPr>
          <w:rFonts w:cs="Arial"/>
          <w:cs/>
          <w:lang w:val="th-TH"/>
        </w:rPr>
      </w:pPr>
    </w:p>
    <w:p w14:paraId="137B273E" w14:textId="769D404D" w:rsidR="001844DA" w:rsidRDefault="001844DA" w:rsidP="001844DA">
      <w:pPr>
        <w:rPr>
          <w:rFonts w:cs="Arial"/>
          <w:cs/>
          <w:lang w:val="th-TH"/>
        </w:rPr>
      </w:pPr>
    </w:p>
    <w:p w14:paraId="09B8AE75" w14:textId="0D0961F3" w:rsidR="001844DA" w:rsidRDefault="001844DA" w:rsidP="001844DA">
      <w:pPr>
        <w:rPr>
          <w:rFonts w:cs="Arial"/>
          <w:cs/>
          <w:lang w:val="th-TH"/>
        </w:rPr>
      </w:pPr>
    </w:p>
    <w:p w14:paraId="3BFF5788" w14:textId="4DCDD558" w:rsidR="001844DA" w:rsidRDefault="001844DA" w:rsidP="001844DA">
      <w:pPr>
        <w:rPr>
          <w:rFonts w:cs="Arial"/>
          <w:cs/>
          <w:lang w:val="th-TH"/>
        </w:rPr>
      </w:pPr>
    </w:p>
    <w:p w14:paraId="6C7E821C" w14:textId="4C5250A6" w:rsidR="001844DA" w:rsidRDefault="001844DA" w:rsidP="001844DA">
      <w:pPr>
        <w:rPr>
          <w:rFonts w:cs="Arial"/>
          <w:cs/>
          <w:lang w:val="th-TH"/>
        </w:rPr>
      </w:pPr>
    </w:p>
    <w:p w14:paraId="0CECE07A" w14:textId="766C5892" w:rsidR="001844DA" w:rsidRDefault="001844DA" w:rsidP="001844DA">
      <w:pPr>
        <w:rPr>
          <w:rFonts w:cs="Arial"/>
          <w:cs/>
          <w:lang w:val="th-TH"/>
        </w:rPr>
      </w:pPr>
    </w:p>
    <w:p w14:paraId="358ED858" w14:textId="440E72D2" w:rsidR="001844DA" w:rsidRDefault="001844DA" w:rsidP="001844DA">
      <w:pPr>
        <w:rPr>
          <w:rFonts w:cs="Arial"/>
          <w:cs/>
          <w:lang w:val="th-TH"/>
        </w:rPr>
      </w:pPr>
    </w:p>
    <w:p w14:paraId="7957CDBC" w14:textId="387C9145" w:rsidR="001844DA" w:rsidRDefault="001844DA" w:rsidP="001844DA">
      <w:pPr>
        <w:rPr>
          <w:rFonts w:cs="Arial"/>
          <w:cs/>
          <w:lang w:val="th-TH"/>
        </w:rPr>
      </w:pPr>
    </w:p>
    <w:p w14:paraId="1DDDD42B" w14:textId="62212FC4" w:rsidR="001844DA" w:rsidRDefault="001844DA" w:rsidP="001844DA">
      <w:pPr>
        <w:rPr>
          <w:rFonts w:cs="Arial"/>
          <w:cs/>
          <w:lang w:val="th-TH"/>
        </w:rPr>
      </w:pPr>
    </w:p>
    <w:p w14:paraId="2E324A3F" w14:textId="5A5716C5" w:rsidR="001844DA" w:rsidRDefault="001844DA" w:rsidP="001844DA">
      <w:pPr>
        <w:rPr>
          <w:rFonts w:cs="Arial"/>
          <w:cs/>
          <w:lang w:val="th-TH"/>
        </w:rPr>
      </w:pPr>
    </w:p>
    <w:p w14:paraId="5A117322" w14:textId="77777777" w:rsidR="001844DA" w:rsidRPr="001844DA" w:rsidRDefault="001844DA" w:rsidP="001844DA">
      <w:pPr>
        <w:rPr>
          <w:cs/>
          <w:lang w:val="th-TH"/>
        </w:rPr>
      </w:pPr>
    </w:p>
    <w:p w14:paraId="6914EDD9" w14:textId="77777777" w:rsidR="001F1BDE" w:rsidRDefault="001F1BDE" w:rsidP="001F1BDE">
      <w:pPr>
        <w:rPr>
          <w:rFonts w:cs="Arial"/>
          <w:cs/>
          <w:lang w:val="th-TH"/>
        </w:rPr>
      </w:pPr>
    </w:p>
    <w:p w14:paraId="2F2FE517" w14:textId="04112936" w:rsidR="00507A1B" w:rsidRPr="00507A1B" w:rsidRDefault="00AB3FF6" w:rsidP="00874D5D">
      <w:pPr>
        <w:pStyle w:val="FSNoteNumbered"/>
        <w:numPr>
          <w:ilvl w:val="0"/>
          <w:numId w:val="26"/>
        </w:numPr>
        <w:spacing w:after="12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6E923D39" w14:textId="77777777" w:rsidR="007E7684" w:rsidRPr="0045246C" w:rsidRDefault="007E7684" w:rsidP="007E768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7B43AEBC" w14:textId="0F942BFF" w:rsidR="007E7684" w:rsidRDefault="007E7684" w:rsidP="00F56D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90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>2563</w:t>
      </w:r>
      <w:r w:rsidR="001844DA">
        <w:rPr>
          <w:rFonts w:ascii="Angsana New" w:hAnsi="Angsana New" w:hint="cs"/>
          <w:sz w:val="28"/>
          <w:szCs w:val="28"/>
          <w:cs/>
        </w:rPr>
        <w:t xml:space="preserve"> และวันที่</w:t>
      </w:r>
      <w:r w:rsidR="001844DA">
        <w:rPr>
          <w:rFonts w:ascii="Angsana New" w:hAnsi="Angsana New"/>
          <w:sz w:val="28"/>
          <w:szCs w:val="28"/>
        </w:rPr>
        <w:t xml:space="preserve"> 31</w:t>
      </w:r>
      <w:r w:rsidR="001844DA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1844DA">
        <w:rPr>
          <w:rFonts w:ascii="Angsana New" w:hAnsi="Angsana New"/>
          <w:sz w:val="28"/>
          <w:szCs w:val="28"/>
        </w:rPr>
        <w:t xml:space="preserve"> 2562</w:t>
      </w:r>
      <w:r>
        <w:rPr>
          <w:rFonts w:ascii="Angsana New" w:hAnsi="Angsana New"/>
          <w:sz w:val="28"/>
          <w:szCs w:val="28"/>
        </w:rPr>
        <w:t xml:space="preserve"> </w:t>
      </w:r>
      <w:r w:rsidRPr="0045246C">
        <w:rPr>
          <w:rFonts w:ascii="Angsana New" w:hAnsi="Angsana New"/>
          <w:sz w:val="28"/>
          <w:szCs w:val="28"/>
          <w:cs/>
        </w:rPr>
        <w:t>บริษัท</w:t>
      </w:r>
      <w:r w:rsidR="00E66E83">
        <w:rPr>
          <w:rFonts w:ascii="Angsana New" w:hAnsi="Angsana New" w:hint="cs"/>
          <w:sz w:val="28"/>
          <w:szCs w:val="28"/>
          <w:cs/>
        </w:rPr>
        <w:t>มีภาระผูกพันจาก</w:t>
      </w:r>
      <w:r w:rsidRPr="0045246C">
        <w:rPr>
          <w:rFonts w:ascii="Angsana New" w:hAnsi="Angsana New"/>
          <w:sz w:val="28"/>
          <w:szCs w:val="28"/>
          <w:cs/>
        </w:rPr>
        <w:t>สัญญา</w:t>
      </w:r>
      <w:r w:rsidR="001844DA">
        <w:rPr>
          <w:rFonts w:ascii="Angsana New" w:hAnsi="Angsana New" w:hint="cs"/>
          <w:sz w:val="28"/>
          <w:szCs w:val="28"/>
          <w:cs/>
        </w:rPr>
        <w:t>เช่าและ</w:t>
      </w:r>
      <w:r>
        <w:rPr>
          <w:rFonts w:ascii="Angsana New" w:hAnsi="Angsana New" w:hint="cs"/>
          <w:sz w:val="28"/>
          <w:szCs w:val="28"/>
          <w:cs/>
        </w:rPr>
        <w:t>บริการ</w:t>
      </w:r>
      <w:r w:rsidRPr="0045246C">
        <w:rPr>
          <w:rFonts w:ascii="Angsana New" w:hAnsi="Angsana New"/>
          <w:sz w:val="28"/>
          <w:szCs w:val="28"/>
          <w:cs/>
        </w:rPr>
        <w:t xml:space="preserve">อาคารสำนักงาน </w:t>
      </w:r>
      <w:r w:rsidR="001844DA">
        <w:rPr>
          <w:rFonts w:ascii="Angsana New" w:hAnsi="Angsana New" w:hint="cs"/>
          <w:sz w:val="28"/>
          <w:szCs w:val="28"/>
          <w:cs/>
        </w:rPr>
        <w:t>และ</w:t>
      </w:r>
      <w:r w:rsidR="001844DA" w:rsidRPr="0045246C">
        <w:rPr>
          <w:rFonts w:ascii="Angsana New" w:hAnsi="Angsana New"/>
          <w:sz w:val="28"/>
          <w:szCs w:val="28"/>
          <w:cs/>
        </w:rPr>
        <w:t xml:space="preserve">อุปกรณ์สำนักงาน </w:t>
      </w:r>
      <w:r w:rsidR="00E66E83">
        <w:rPr>
          <w:rFonts w:ascii="Angsana New" w:hAnsi="Angsana New" w:hint="cs"/>
          <w:sz w:val="28"/>
          <w:szCs w:val="28"/>
          <w:cs/>
        </w:rPr>
        <w:t>ซึ่ง</w:t>
      </w:r>
      <w:r w:rsidR="00E66E83" w:rsidRPr="0045246C">
        <w:rPr>
          <w:rFonts w:ascii="Angsana New" w:hAnsi="Angsana New"/>
          <w:sz w:val="28"/>
          <w:szCs w:val="28"/>
          <w:cs/>
        </w:rPr>
        <w:t xml:space="preserve">มีระยะเวลาสิ้นสุดในปี </w:t>
      </w:r>
      <w:r w:rsidR="00E66E83" w:rsidRPr="0045246C">
        <w:rPr>
          <w:rFonts w:ascii="Angsana New" w:hAnsi="Angsana New"/>
          <w:sz w:val="28"/>
          <w:szCs w:val="28"/>
        </w:rPr>
        <w:t xml:space="preserve">2565 </w:t>
      </w:r>
      <w:r w:rsidR="00E66E83" w:rsidRPr="0045246C">
        <w:rPr>
          <w:rFonts w:ascii="Angsana New" w:hAnsi="Angsana New"/>
          <w:sz w:val="28"/>
          <w:szCs w:val="28"/>
          <w:cs/>
        </w:rPr>
        <w:t>จำนวนเงินขั้นต่ำที่บริษัทต้องจ่ายในอนาคตสำหรับระยะเวลาแต่ละช่วงมีดังนี้</w:t>
      </w:r>
      <w:r w:rsidR="00E66E83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82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36"/>
        <w:gridCol w:w="1565"/>
      </w:tblGrid>
      <w:tr w:rsidR="007E7684" w:rsidRPr="0045246C" w14:paraId="5116DCE3" w14:textId="77777777" w:rsidTr="00C57704">
        <w:tc>
          <w:tcPr>
            <w:tcW w:w="5400" w:type="dxa"/>
          </w:tcPr>
          <w:p w14:paraId="6E936C63" w14:textId="77777777" w:rsidR="007E7684" w:rsidRPr="0045246C" w:rsidRDefault="007E7684" w:rsidP="00216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1" w:type="dxa"/>
            <w:gridSpan w:val="3"/>
            <w:tcBorders>
              <w:bottom w:val="single" w:sz="4" w:space="0" w:color="auto"/>
            </w:tcBorders>
          </w:tcPr>
          <w:p w14:paraId="28B2092D" w14:textId="77777777" w:rsidR="007E7684" w:rsidRPr="0045246C" w:rsidRDefault="007E7684" w:rsidP="00216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E7684" w:rsidRPr="0045246C" w14:paraId="0D4358B6" w14:textId="77777777" w:rsidTr="00C57704">
        <w:tc>
          <w:tcPr>
            <w:tcW w:w="5400" w:type="dxa"/>
          </w:tcPr>
          <w:p w14:paraId="7524CCA0" w14:textId="77777777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CB0000" w14:textId="6D19CE61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CBCCCD" w14:textId="77777777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2A7CB548" w14:textId="6E7A95A9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F7BD1" w:rsidRPr="0045246C" w14:paraId="14014651" w14:textId="77777777" w:rsidTr="00C57704">
        <w:tc>
          <w:tcPr>
            <w:tcW w:w="5400" w:type="dxa"/>
          </w:tcPr>
          <w:p w14:paraId="6BAEF184" w14:textId="77777777" w:rsidR="007F7BD1" w:rsidRPr="0045246C" w:rsidRDefault="007F7BD1" w:rsidP="00C5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44605" w14:textId="533A0311" w:rsidR="007F7BD1" w:rsidRPr="008B7607" w:rsidRDefault="007F7BD1" w:rsidP="007F7BD1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7,810</w:t>
            </w:r>
          </w:p>
        </w:tc>
        <w:tc>
          <w:tcPr>
            <w:tcW w:w="236" w:type="dxa"/>
          </w:tcPr>
          <w:p w14:paraId="54AF0B67" w14:textId="77777777" w:rsidR="007F7BD1" w:rsidRPr="0045246C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5A55433C" w14:textId="02AD44D3" w:rsidR="007F7BD1" w:rsidRPr="0045246C" w:rsidRDefault="007F7BD1" w:rsidP="007F7BD1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12,248</w:t>
            </w:r>
          </w:p>
        </w:tc>
      </w:tr>
      <w:tr w:rsidR="007F7BD1" w:rsidRPr="0045246C" w14:paraId="34B86C58" w14:textId="77777777" w:rsidTr="00C57704">
        <w:tc>
          <w:tcPr>
            <w:tcW w:w="5400" w:type="dxa"/>
          </w:tcPr>
          <w:p w14:paraId="0FF34C06" w14:textId="77777777" w:rsidR="007F7BD1" w:rsidRPr="0045246C" w:rsidRDefault="007F7BD1" w:rsidP="00C5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374F" w14:textId="24D739BF" w:rsidR="007F7BD1" w:rsidRPr="008B7607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10,098</w:t>
            </w:r>
          </w:p>
        </w:tc>
        <w:tc>
          <w:tcPr>
            <w:tcW w:w="236" w:type="dxa"/>
          </w:tcPr>
          <w:p w14:paraId="4D2E7CDC" w14:textId="77777777" w:rsidR="007F7BD1" w:rsidRPr="0045246C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0B78CF61" w14:textId="6A186776" w:rsidR="007F7BD1" w:rsidRPr="0045246C" w:rsidRDefault="007F7BD1" w:rsidP="007F7BD1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17,702</w:t>
            </w:r>
          </w:p>
        </w:tc>
      </w:tr>
      <w:tr w:rsidR="007F7BD1" w:rsidRPr="0045246C" w14:paraId="4990E281" w14:textId="77777777" w:rsidTr="00C57704">
        <w:trPr>
          <w:trHeight w:val="423"/>
        </w:trPr>
        <w:tc>
          <w:tcPr>
            <w:tcW w:w="5400" w:type="dxa"/>
            <w:vAlign w:val="bottom"/>
          </w:tcPr>
          <w:p w14:paraId="222136F9" w14:textId="77777777" w:rsidR="007F7BD1" w:rsidRPr="0045246C" w:rsidRDefault="007F7BD1" w:rsidP="00C5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6C17A" w14:textId="74E075C8" w:rsidR="007F7BD1" w:rsidRPr="008B7607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17,908</w:t>
            </w:r>
          </w:p>
        </w:tc>
        <w:tc>
          <w:tcPr>
            <w:tcW w:w="236" w:type="dxa"/>
            <w:vAlign w:val="bottom"/>
          </w:tcPr>
          <w:p w14:paraId="0879490E" w14:textId="77777777" w:rsidR="007F7BD1" w:rsidRPr="0045246C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44892" w14:textId="38CD3DB2" w:rsidR="007F7BD1" w:rsidRPr="0045246C" w:rsidRDefault="007F7BD1" w:rsidP="007F7BD1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29,950</w:t>
            </w:r>
          </w:p>
        </w:tc>
      </w:tr>
    </w:tbl>
    <w:p w14:paraId="323011DC" w14:textId="1B5249A4" w:rsidR="00513B6A" w:rsidRPr="000D2C5B" w:rsidRDefault="003A0158" w:rsidP="00726C3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2C5B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วันที่ </w:t>
      </w:r>
      <w:r w:rsidR="004B5F73" w:rsidRPr="000D2C5B">
        <w:rPr>
          <w:rFonts w:ascii="Angsana New" w:hAnsi="Angsana New"/>
          <w:sz w:val="28"/>
          <w:szCs w:val="28"/>
        </w:rPr>
        <w:t>31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 มีนาคม </w:t>
      </w:r>
      <w:r w:rsidR="004B5F73" w:rsidRPr="000D2C5B">
        <w:rPr>
          <w:rFonts w:ascii="Angsana New" w:hAnsi="Angsana New"/>
          <w:sz w:val="28"/>
          <w:szCs w:val="28"/>
        </w:rPr>
        <w:t>256</w:t>
      </w:r>
      <w:r w:rsidR="004B5F73" w:rsidRPr="000D2C5B">
        <w:rPr>
          <w:rFonts w:ascii="Angsana New" w:hAnsi="Angsana New" w:hint="cs"/>
          <w:sz w:val="28"/>
          <w:szCs w:val="28"/>
          <w:cs/>
        </w:rPr>
        <w:t>3</w:t>
      </w:r>
      <w:r w:rsidR="004B5F73" w:rsidRPr="000D2C5B">
        <w:rPr>
          <w:rFonts w:ascii="Angsana New" w:hAnsi="Angsana New"/>
          <w:sz w:val="28"/>
          <w:szCs w:val="28"/>
        </w:rPr>
        <w:t xml:space="preserve"> 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4B5F73" w:rsidRPr="000D2C5B">
        <w:rPr>
          <w:rFonts w:ascii="Angsana New" w:hAnsi="Angsana New"/>
          <w:sz w:val="28"/>
          <w:szCs w:val="28"/>
        </w:rPr>
        <w:t xml:space="preserve">31 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ธันวาคม </w:t>
      </w:r>
      <w:r w:rsidR="004B5F73" w:rsidRPr="000D2C5B">
        <w:rPr>
          <w:rFonts w:ascii="Angsana New" w:hAnsi="Angsana New"/>
          <w:sz w:val="28"/>
          <w:szCs w:val="28"/>
        </w:rPr>
        <w:t xml:space="preserve">2562 </w:t>
      </w:r>
      <w:r w:rsidR="00AB3FF6" w:rsidRPr="000D2C5B">
        <w:rPr>
          <w:rFonts w:asciiTheme="majorBidi" w:hAnsiTheme="majorBidi" w:cstheme="majorBidi"/>
          <w:spacing w:val="-6"/>
          <w:sz w:val="28"/>
          <w:szCs w:val="28"/>
          <w:cs/>
        </w:rPr>
        <w:t>บริษัทมีภาระผูกพันตามสัญญาจ้างพัฒนาโปรแกรมคอมพิวเตอร์จำนวน</w:t>
      </w:r>
      <w:r w:rsidR="00A94A15" w:rsidRPr="000D2C5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4B5F73" w:rsidRPr="000D2C5B">
        <w:rPr>
          <w:rFonts w:asciiTheme="majorBidi" w:hAnsiTheme="majorBidi" w:cstheme="majorBidi"/>
          <w:spacing w:val="-2"/>
          <w:sz w:val="28"/>
          <w:szCs w:val="28"/>
        </w:rPr>
        <w:t>0.8</w:t>
      </w:r>
      <w:r w:rsidR="001B2594" w:rsidRPr="000D2C5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94A15"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="000D2C5B" w:rsidRPr="000D2C5B">
        <w:rPr>
          <w:rFonts w:ascii="Angsana New" w:hAnsi="Angsana New" w:hint="cs"/>
          <w:sz w:val="28"/>
          <w:szCs w:val="28"/>
          <w:cs/>
        </w:rPr>
        <w:t>เท่ากันทั้งสองงวด</w:t>
      </w:r>
    </w:p>
    <w:p w14:paraId="211CCFBF" w14:textId="2952F83E" w:rsidR="00683106" w:rsidRPr="003A03C8" w:rsidRDefault="00683106" w:rsidP="00726C3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2C5B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วันที่ </w:t>
      </w:r>
      <w:r w:rsidR="004B5F73" w:rsidRPr="000D2C5B">
        <w:rPr>
          <w:rFonts w:ascii="Angsana New" w:hAnsi="Angsana New"/>
          <w:sz w:val="28"/>
          <w:szCs w:val="28"/>
        </w:rPr>
        <w:t xml:space="preserve">31 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ธันวาคม </w:t>
      </w:r>
      <w:r w:rsidR="004B5F73" w:rsidRPr="000D2C5B">
        <w:rPr>
          <w:rFonts w:ascii="Angsana New" w:hAnsi="Angsana New"/>
          <w:sz w:val="28"/>
          <w:szCs w:val="28"/>
        </w:rPr>
        <w:t xml:space="preserve">2562 </w:t>
      </w:r>
      <w:r w:rsidRPr="000D2C5B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บริษัทมีภาระผูกพัน</w:t>
      </w:r>
      <w:r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="00720538"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>ตกแต่งอาคารสำนักงาน</w:t>
      </w:r>
      <w:r w:rsidR="004B5F73" w:rsidRPr="000D2C5B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4B5F73" w:rsidRPr="000D2C5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507A1B" w:rsidRPr="000D2C5B">
        <w:rPr>
          <w:rFonts w:asciiTheme="majorBidi" w:hAnsiTheme="majorBidi" w:cstheme="majorBidi"/>
          <w:spacing w:val="-2"/>
          <w:sz w:val="28"/>
          <w:szCs w:val="28"/>
        </w:rPr>
        <w:t>0.</w:t>
      </w:r>
      <w:r w:rsidR="00872E9A" w:rsidRPr="000D2C5B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0D05DC"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="000D2C5B" w:rsidRPr="000D2C5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7929FE62" w14:textId="77777777" w:rsidR="00EE5A54" w:rsidRPr="003A03C8" w:rsidRDefault="00513B6A" w:rsidP="00726C3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270"/>
        <w:gridCol w:w="1530"/>
      </w:tblGrid>
      <w:tr w:rsidR="00034A92" w:rsidRPr="00824832" w14:paraId="1145DC45" w14:textId="77777777" w:rsidTr="00C12AC2">
        <w:tc>
          <w:tcPr>
            <w:tcW w:w="531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B5F73" w:rsidRPr="00824832" w14:paraId="4077C83A" w14:textId="77777777" w:rsidTr="00C12AC2">
        <w:tc>
          <w:tcPr>
            <w:tcW w:w="5310" w:type="dxa"/>
          </w:tcPr>
          <w:p w14:paraId="401FF5F1" w14:textId="77777777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0534" w14:textId="6DFDC435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36FE2" w14:textId="77777777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822B2" w14:textId="7D8FE0F9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E7684" w:rsidRPr="00824832" w14:paraId="4C76DABE" w14:textId="77777777" w:rsidTr="00C12AC2">
        <w:tc>
          <w:tcPr>
            <w:tcW w:w="5310" w:type="dxa"/>
          </w:tcPr>
          <w:p w14:paraId="4E493070" w14:textId="6E9C01EF" w:rsidR="007E7684" w:rsidRPr="00824832" w:rsidRDefault="00F042C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 w:rsidR="000E015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หลักประกันทางธุรกิจ</w:t>
            </w:r>
          </w:p>
        </w:tc>
        <w:tc>
          <w:tcPr>
            <w:tcW w:w="1620" w:type="dxa"/>
          </w:tcPr>
          <w:p w14:paraId="68D40A95" w14:textId="6EA73371" w:rsidR="007E7684" w:rsidRPr="00824832" w:rsidRDefault="007E7684" w:rsidP="007E768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9A6E46D" w14:textId="77777777" w:rsidR="007E7684" w:rsidRPr="00824832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95EB77" w14:textId="03861A98" w:rsidR="007E7684" w:rsidRPr="00824832" w:rsidRDefault="007E7684" w:rsidP="007E768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7E7684" w:rsidRPr="00824832" w14:paraId="73085B14" w14:textId="77777777" w:rsidTr="00C12AC2">
        <w:tc>
          <w:tcPr>
            <w:tcW w:w="5310" w:type="dxa"/>
          </w:tcPr>
          <w:p w14:paraId="06B292CE" w14:textId="58527987" w:rsidR="007E7684" w:rsidRPr="00824832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B6A2E9" w14:textId="75911BEF" w:rsidR="007E7684" w:rsidRPr="00824832" w:rsidRDefault="007E7684" w:rsidP="0086447E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44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,230</w:t>
            </w:r>
          </w:p>
        </w:tc>
        <w:tc>
          <w:tcPr>
            <w:tcW w:w="270" w:type="dxa"/>
          </w:tcPr>
          <w:p w14:paraId="78946F5A" w14:textId="77777777" w:rsidR="007E7684" w:rsidRPr="00824832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80BE10" w14:textId="6835A83A" w:rsidR="007E7684" w:rsidRPr="00824832" w:rsidRDefault="007E7684" w:rsidP="007E768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7E7684" w:rsidRPr="00824832" w14:paraId="19D8FB6D" w14:textId="77777777" w:rsidTr="00C12AC2">
        <w:trPr>
          <w:trHeight w:val="423"/>
        </w:trPr>
        <w:tc>
          <w:tcPr>
            <w:tcW w:w="5310" w:type="dxa"/>
            <w:vAlign w:val="bottom"/>
          </w:tcPr>
          <w:p w14:paraId="229B046E" w14:textId="77777777" w:rsidR="007E7684" w:rsidRPr="00824832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4508313D" w:rsidR="007E7684" w:rsidRPr="00824832" w:rsidRDefault="007E7684" w:rsidP="007E768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  <w:tc>
          <w:tcPr>
            <w:tcW w:w="270" w:type="dxa"/>
            <w:vAlign w:val="bottom"/>
          </w:tcPr>
          <w:p w14:paraId="65F0F39D" w14:textId="77777777" w:rsidR="007E7684" w:rsidRPr="00824832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711CC776" w:rsidR="007E7684" w:rsidRPr="00824832" w:rsidRDefault="007E7684" w:rsidP="007E768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</w:tr>
    </w:tbl>
    <w:p w14:paraId="34324C01" w14:textId="470FC156" w:rsidR="00513B6A" w:rsidRPr="004971EB" w:rsidRDefault="004B5F73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0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4971EB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Pr="004971EB">
        <w:rPr>
          <w:rFonts w:ascii="Angsana New" w:hAnsi="Angsana New"/>
          <w:spacing w:val="2"/>
          <w:sz w:val="28"/>
          <w:szCs w:val="28"/>
        </w:rPr>
        <w:t>31</w:t>
      </w:r>
      <w:r w:rsidRPr="004971EB">
        <w:rPr>
          <w:rFonts w:ascii="Angsana New" w:hAnsi="Angsana New"/>
          <w:spacing w:val="2"/>
          <w:sz w:val="28"/>
          <w:szCs w:val="28"/>
          <w:cs/>
        </w:rPr>
        <w:t xml:space="preserve"> มีนาคม </w:t>
      </w:r>
      <w:r w:rsidRPr="004971EB">
        <w:rPr>
          <w:rFonts w:ascii="Angsana New" w:hAnsi="Angsana New"/>
          <w:spacing w:val="2"/>
          <w:sz w:val="28"/>
          <w:szCs w:val="28"/>
        </w:rPr>
        <w:t>256</w:t>
      </w:r>
      <w:r w:rsidRPr="004971EB">
        <w:rPr>
          <w:rFonts w:ascii="Angsana New" w:hAnsi="Angsana New" w:hint="cs"/>
          <w:spacing w:val="2"/>
          <w:sz w:val="28"/>
          <w:szCs w:val="28"/>
          <w:cs/>
        </w:rPr>
        <w:t>3</w:t>
      </w:r>
      <w:r w:rsidRPr="004971EB">
        <w:rPr>
          <w:rFonts w:ascii="Angsana New" w:hAnsi="Angsana New"/>
          <w:spacing w:val="2"/>
          <w:sz w:val="28"/>
          <w:szCs w:val="28"/>
        </w:rPr>
        <w:t xml:space="preserve"> </w:t>
      </w:r>
      <w:r w:rsidR="00513B6A" w:rsidRPr="004971EB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="004971EB" w:rsidRPr="004971EB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="00E653CB" w:rsidRPr="004971EB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="005502DC" w:rsidRPr="004971EB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513B6A" w:rsidRPr="004971EB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</w:t>
      </w:r>
      <w:r w:rsidR="00DE36C9" w:rsidRPr="004971EB">
        <w:rPr>
          <w:rFonts w:ascii="Angsana New" w:hAnsi="Angsana New"/>
          <w:spacing w:val="2"/>
          <w:sz w:val="28"/>
          <w:szCs w:val="28"/>
          <w:cs/>
        </w:rPr>
        <w:t>ประเทศ</w:t>
      </w:r>
      <w:r w:rsidR="00DE36C9" w:rsidRPr="004971EB">
        <w:rPr>
          <w:rFonts w:ascii="Angsana New" w:hAnsi="Angsana New"/>
          <w:sz w:val="28"/>
          <w:szCs w:val="28"/>
          <w:cs/>
        </w:rPr>
        <w:t xml:space="preserve"> </w:t>
      </w:r>
      <w:r w:rsidR="00DE36C9" w:rsidRPr="004971EB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="00C870D5" w:rsidRPr="004971EB">
        <w:rPr>
          <w:rFonts w:ascii="Angsana New" w:hAnsi="Angsana New" w:hint="cs"/>
          <w:spacing w:val="4"/>
          <w:sz w:val="28"/>
          <w:szCs w:val="28"/>
          <w:cs/>
        </w:rPr>
        <w:t>เงินฝากธนาคาร</w:t>
      </w:r>
      <w:r w:rsidR="00227944" w:rsidRPr="004971EB">
        <w:rPr>
          <w:rFonts w:ascii="Angsana New" w:hAnsi="Angsana New" w:hint="cs"/>
          <w:spacing w:val="4"/>
          <w:sz w:val="28"/>
          <w:szCs w:val="28"/>
          <w:cs/>
        </w:rPr>
        <w:t xml:space="preserve">จำนวน </w:t>
      </w:r>
      <w:r w:rsidR="00227944" w:rsidRPr="004971EB">
        <w:rPr>
          <w:rFonts w:ascii="Angsana New" w:hAnsi="Angsana New"/>
          <w:spacing w:val="4"/>
          <w:sz w:val="28"/>
          <w:szCs w:val="28"/>
        </w:rPr>
        <w:t xml:space="preserve">0.1 </w:t>
      </w:r>
      <w:r w:rsidR="00227944" w:rsidRPr="004971EB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342484" w:rsidRPr="004971EB">
        <w:rPr>
          <w:rFonts w:ascii="Angsana New" w:hAnsi="Angsana New"/>
          <w:spacing w:val="4"/>
          <w:sz w:val="28"/>
          <w:szCs w:val="28"/>
        </w:rPr>
        <w:t xml:space="preserve"> </w:t>
      </w:r>
      <w:r w:rsidR="00342484" w:rsidRPr="004971EB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342484" w:rsidRPr="004971EB">
        <w:rPr>
          <w:rFonts w:ascii="Angsana New" w:hAnsi="Angsana New"/>
          <w:spacing w:val="4"/>
          <w:sz w:val="28"/>
          <w:szCs w:val="28"/>
        </w:rPr>
        <w:t xml:space="preserve">31 </w:t>
      </w:r>
      <w:r w:rsidR="00342484" w:rsidRPr="004971EB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="00342484" w:rsidRPr="004971EB">
        <w:rPr>
          <w:rFonts w:ascii="Angsana New" w:hAnsi="Angsana New"/>
          <w:spacing w:val="4"/>
          <w:sz w:val="28"/>
          <w:szCs w:val="28"/>
        </w:rPr>
        <w:t xml:space="preserve"> 2562 : 0.1 </w:t>
      </w:r>
      <w:r w:rsidR="00342484" w:rsidRPr="004971EB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="00B76237" w:rsidRPr="004971EB">
        <w:rPr>
          <w:rFonts w:asciiTheme="majorBidi" w:hAnsiTheme="majorBidi" w:cstheme="majorBidi"/>
          <w:spacing w:val="4"/>
          <w:sz w:val="28"/>
          <w:szCs w:val="28"/>
          <w:cs/>
        </w:rPr>
        <w:t>เงินฝากสถาบันการเงิน</w:t>
      </w:r>
      <w:r w:rsidR="00B76237" w:rsidRPr="004971EB">
        <w:rPr>
          <w:rFonts w:asciiTheme="majorBidi" w:hAnsiTheme="majorBidi" w:cstheme="majorBidi"/>
          <w:sz w:val="28"/>
          <w:szCs w:val="28"/>
          <w:cs/>
        </w:rPr>
        <w:t>ที่ครบกำหนดเกินกว่า</w:t>
      </w:r>
      <w:r w:rsidR="001844DA" w:rsidRPr="004971EB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B76237" w:rsidRPr="004971EB">
        <w:rPr>
          <w:rFonts w:asciiTheme="majorBidi" w:hAnsiTheme="majorBidi" w:cstheme="majorBidi"/>
          <w:sz w:val="28"/>
          <w:szCs w:val="28"/>
          <w:cs/>
        </w:rPr>
        <w:t>เดือน</w:t>
      </w:r>
      <w:r w:rsidR="00C57704" w:rsidRPr="004971E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7944" w:rsidRPr="004971E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B76DC" w:rsidRPr="004971EB">
        <w:rPr>
          <w:rFonts w:ascii="Angsana New" w:hAnsi="Angsana New"/>
          <w:sz w:val="28"/>
          <w:szCs w:val="28"/>
        </w:rPr>
        <w:t>0.1</w:t>
      </w:r>
      <w:r w:rsidR="00227944" w:rsidRPr="004971EB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B07A74" w:rsidRPr="004971EB">
        <w:rPr>
          <w:rFonts w:ascii="Angsana New" w:hAnsi="Angsana New" w:hint="cs"/>
          <w:sz w:val="28"/>
          <w:szCs w:val="28"/>
          <w:cs/>
        </w:rPr>
        <w:t xml:space="preserve"> (</w:t>
      </w:r>
      <w:r w:rsidR="00B07A74" w:rsidRPr="004971EB">
        <w:rPr>
          <w:rFonts w:ascii="Angsana New" w:hAnsi="Angsana New"/>
          <w:sz w:val="28"/>
          <w:szCs w:val="28"/>
        </w:rPr>
        <w:t xml:space="preserve">31 </w:t>
      </w:r>
      <w:r w:rsidR="00B07A74" w:rsidRPr="004971EB">
        <w:rPr>
          <w:rFonts w:ascii="Angsana New" w:hAnsi="Angsana New" w:hint="cs"/>
          <w:sz w:val="28"/>
          <w:szCs w:val="28"/>
          <w:cs/>
        </w:rPr>
        <w:t>ธันวาคม</w:t>
      </w:r>
      <w:r w:rsidR="00B07A74" w:rsidRPr="004971EB">
        <w:rPr>
          <w:rFonts w:ascii="Angsana New" w:hAnsi="Angsana New"/>
          <w:sz w:val="28"/>
          <w:szCs w:val="28"/>
        </w:rPr>
        <w:t xml:space="preserve"> 2562 : 0.1 </w:t>
      </w:r>
      <w:r w:rsidR="00B07A74" w:rsidRPr="004971EB">
        <w:rPr>
          <w:rFonts w:ascii="Angsana New" w:hAnsi="Angsana New" w:hint="cs"/>
          <w:sz w:val="28"/>
          <w:szCs w:val="28"/>
          <w:cs/>
        </w:rPr>
        <w:t>ล้านบาท)</w:t>
      </w:r>
      <w:r w:rsidR="009E0C88" w:rsidRPr="004971EB">
        <w:rPr>
          <w:rFonts w:ascii="Angsana New" w:hAnsi="Angsana New" w:hint="cs"/>
          <w:sz w:val="28"/>
          <w:szCs w:val="28"/>
          <w:cs/>
        </w:rPr>
        <w:t xml:space="preserve"> </w:t>
      </w:r>
      <w:r w:rsidR="00CB76DC" w:rsidRPr="004971EB">
        <w:rPr>
          <w:rFonts w:ascii="Angsana New" w:hAnsi="Angsana New" w:hint="cs"/>
          <w:sz w:val="28"/>
          <w:szCs w:val="28"/>
          <w:cs/>
        </w:rPr>
        <w:t>และ</w:t>
      </w:r>
      <w:r w:rsidR="00513B6A" w:rsidRPr="004971EB">
        <w:rPr>
          <w:rFonts w:ascii="Angsana New" w:hAnsi="Angsana New"/>
          <w:sz w:val="28"/>
          <w:szCs w:val="28"/>
          <w:cs/>
        </w:rPr>
        <w:t xml:space="preserve">ที่ดินและสิ่งปลูกสร้างบางแห่งตามที่กล่าวไว้ในหมายเหตุ </w:t>
      </w:r>
      <w:r w:rsidR="00BA468B" w:rsidRPr="004971EB">
        <w:rPr>
          <w:rFonts w:ascii="Angsana New" w:hAnsi="Angsana New"/>
          <w:sz w:val="28"/>
          <w:szCs w:val="28"/>
        </w:rPr>
        <w:t>6</w:t>
      </w:r>
      <w:r w:rsidR="00227944" w:rsidRPr="004971EB">
        <w:rPr>
          <w:rFonts w:ascii="Angsana New" w:hAnsi="Angsana New"/>
          <w:sz w:val="28"/>
          <w:szCs w:val="28"/>
        </w:rPr>
        <w:t>,</w:t>
      </w:r>
      <w:r w:rsidR="009E0C88" w:rsidRPr="004971EB">
        <w:rPr>
          <w:rFonts w:ascii="Angsana New" w:hAnsi="Angsana New"/>
          <w:sz w:val="28"/>
          <w:szCs w:val="28"/>
        </w:rPr>
        <w:t xml:space="preserve"> </w:t>
      </w:r>
      <w:r w:rsidR="00BA468B" w:rsidRPr="004971EB">
        <w:rPr>
          <w:rFonts w:ascii="Angsana New" w:hAnsi="Angsana New"/>
          <w:sz w:val="28"/>
          <w:szCs w:val="28"/>
        </w:rPr>
        <w:t>10</w:t>
      </w:r>
      <w:r w:rsidR="009E0C88" w:rsidRPr="004971EB">
        <w:rPr>
          <w:rFonts w:ascii="Angsana New" w:hAnsi="Angsana New"/>
          <w:sz w:val="28"/>
          <w:szCs w:val="28"/>
        </w:rPr>
        <w:t xml:space="preserve"> </w:t>
      </w:r>
      <w:r w:rsidR="009E0C88" w:rsidRPr="004971EB">
        <w:rPr>
          <w:rFonts w:ascii="Angsana New" w:hAnsi="Angsana New" w:hint="cs"/>
          <w:sz w:val="28"/>
          <w:szCs w:val="28"/>
          <w:cs/>
        </w:rPr>
        <w:t xml:space="preserve">และ </w:t>
      </w:r>
      <w:r w:rsidR="00513B6A" w:rsidRPr="004971EB">
        <w:rPr>
          <w:rFonts w:ascii="Angsana New" w:hAnsi="Angsana New"/>
          <w:sz w:val="28"/>
          <w:szCs w:val="28"/>
        </w:rPr>
        <w:t>1</w:t>
      </w:r>
      <w:r w:rsidR="00BA468B" w:rsidRPr="004971EB">
        <w:rPr>
          <w:rFonts w:ascii="Angsana New" w:hAnsi="Angsana New"/>
          <w:sz w:val="28"/>
          <w:szCs w:val="28"/>
        </w:rPr>
        <w:t>3</w:t>
      </w:r>
    </w:p>
    <w:bookmarkEnd w:id="20"/>
    <w:p w14:paraId="77E34217" w14:textId="33430C5D" w:rsidR="00734748" w:rsidRDefault="00513B6A" w:rsidP="00726C3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3B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="00C57704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ผู้เอาประกันเพื่อเรียกร้องค่าสินไหมทดแทนตามเงื่อนไขความคุ้มครองของกรมธรรม์ประกันภัย และสรุปค่าสินไหมทดแทนรายงานให้กับบริษัท ในการนี้บริษัทจะต้องจ่ายค่าบริการรายเดือนขั้นต่ำ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15,000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ถึงเดือนที่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ค่าบริการรายเดือนขั้นต่ำ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30,000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7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เป็นต้นไป และค่าบริการรายปี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24,000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</w:t>
      </w:r>
      <w:r w:rsidR="00C57704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ไม่น้อยกว่า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682A1C2C" w14:textId="0D4E7A41" w:rsidR="00342484" w:rsidRDefault="00342484" w:rsidP="003424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6B4C8B6" w14:textId="77777777" w:rsidR="001844DA" w:rsidRDefault="001844DA" w:rsidP="003424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8E3835D" w14:textId="77777777" w:rsidR="005B7353" w:rsidRPr="00D24EB6" w:rsidRDefault="00513B6A" w:rsidP="00F56DD7">
      <w:pPr>
        <w:pStyle w:val="FSNoteNumbered"/>
        <w:numPr>
          <w:ilvl w:val="0"/>
          <w:numId w:val="26"/>
        </w:numPr>
        <w:spacing w:before="120" w:after="120"/>
        <w:ind w:left="547" w:hanging="547"/>
        <w:rPr>
          <w:b/>
          <w:bCs/>
          <w:u w:val="none"/>
          <w:cs/>
        </w:rPr>
      </w:pPr>
      <w:r w:rsidRPr="00D24EB6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3B3357B5" w14:textId="2E3E19C9" w:rsidR="008256E8" w:rsidRDefault="00D8033A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D2C5B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CE1668" w:rsidRPr="000D2C5B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220C8D" w:rsidRPr="000D2C5B">
        <w:rPr>
          <w:rFonts w:ascii="Angsana New" w:hAnsi="Angsana New"/>
          <w:spacing w:val="2"/>
          <w:sz w:val="28"/>
          <w:szCs w:val="28"/>
        </w:rPr>
        <w:t>31</w:t>
      </w:r>
      <w:r w:rsidR="00220C8D" w:rsidRPr="000D2C5B">
        <w:rPr>
          <w:rFonts w:ascii="Angsana New" w:hAnsi="Angsana New"/>
          <w:spacing w:val="2"/>
          <w:sz w:val="28"/>
          <w:szCs w:val="28"/>
          <w:cs/>
        </w:rPr>
        <w:t xml:space="preserve"> มีนาคม </w:t>
      </w:r>
      <w:r w:rsidR="00220C8D" w:rsidRPr="000D2C5B">
        <w:rPr>
          <w:rFonts w:ascii="Angsana New" w:hAnsi="Angsana New"/>
          <w:spacing w:val="2"/>
          <w:sz w:val="28"/>
          <w:szCs w:val="28"/>
        </w:rPr>
        <w:t>256</w:t>
      </w:r>
      <w:r w:rsidR="00220C8D" w:rsidRPr="000D2C5B">
        <w:rPr>
          <w:rFonts w:ascii="Angsana New" w:hAnsi="Angsana New" w:hint="cs"/>
          <w:spacing w:val="2"/>
          <w:sz w:val="28"/>
          <w:szCs w:val="28"/>
          <w:cs/>
        </w:rPr>
        <w:t>3</w:t>
      </w:r>
      <w:r w:rsidR="00220C8D" w:rsidRPr="000D2C5B">
        <w:rPr>
          <w:rFonts w:ascii="Angsana New" w:hAnsi="Angsana New"/>
          <w:spacing w:val="2"/>
          <w:sz w:val="28"/>
          <w:szCs w:val="28"/>
        </w:rPr>
        <w:t xml:space="preserve"> </w:t>
      </w:r>
      <w:r w:rsidR="00220C8D" w:rsidRPr="000D2C5B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="00220C8D" w:rsidRPr="000D2C5B">
        <w:rPr>
          <w:rFonts w:ascii="Angsana New" w:hAnsi="Angsana New"/>
          <w:spacing w:val="2"/>
          <w:sz w:val="28"/>
          <w:szCs w:val="28"/>
        </w:rPr>
        <w:t xml:space="preserve">31 </w:t>
      </w:r>
      <w:r w:rsidR="00220C8D" w:rsidRPr="000D2C5B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220C8D" w:rsidRPr="000D2C5B">
        <w:rPr>
          <w:rFonts w:ascii="Angsana New" w:hAnsi="Angsana New"/>
          <w:spacing w:val="2"/>
          <w:sz w:val="28"/>
          <w:szCs w:val="28"/>
        </w:rPr>
        <w:t xml:space="preserve">2562 </w:t>
      </w:r>
      <w:r w:rsidRPr="000D2C5B">
        <w:rPr>
          <w:rFonts w:ascii="Angsana New" w:hAnsi="Angsana New"/>
          <w:spacing w:val="2"/>
          <w:sz w:val="28"/>
          <w:szCs w:val="28"/>
          <w:cs/>
        </w:rPr>
        <w:t>บริษัทถูกฟ้องร้องคดีจากการเป็นผู้รับประกันภัยหลายรายโดยมี</w:t>
      </w:r>
      <w:r w:rsidR="00C57704">
        <w:rPr>
          <w:rFonts w:ascii="Angsana New" w:hAnsi="Angsana New"/>
          <w:spacing w:val="2"/>
          <w:sz w:val="28"/>
          <w:szCs w:val="28"/>
          <w:cs/>
        </w:rPr>
        <w:br/>
      </w:r>
      <w:r w:rsidRPr="000D2C5B">
        <w:rPr>
          <w:rFonts w:ascii="Angsana New" w:hAnsi="Angsana New"/>
          <w:spacing w:val="2"/>
          <w:sz w:val="28"/>
          <w:szCs w:val="28"/>
          <w:cs/>
        </w:rPr>
        <w:t>ทุนทรัพย์ถูกฟ้อง (เฉพาะส่วนที่บริษัทเป็นจำเลยร่วม) เป็นจำนวนเงินรวม</w:t>
      </w:r>
      <w:r w:rsidR="00532D64" w:rsidRPr="000D2C5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D2C5B" w:rsidRPr="000D2C5B">
        <w:rPr>
          <w:rFonts w:ascii="Angsana New" w:hAnsi="Angsana New"/>
          <w:spacing w:val="2"/>
          <w:sz w:val="28"/>
          <w:szCs w:val="28"/>
        </w:rPr>
        <w:t xml:space="preserve">112.1 </w:t>
      </w:r>
      <w:r w:rsidR="000D2C5B" w:rsidRPr="000D2C5B">
        <w:rPr>
          <w:rFonts w:ascii="Angsana New" w:hAnsi="Angsana New"/>
          <w:spacing w:val="2"/>
          <w:sz w:val="28"/>
          <w:szCs w:val="28"/>
          <w:cs/>
        </w:rPr>
        <w:t>ล้านบาท และ</w:t>
      </w:r>
      <w:r w:rsidR="000D2C5B" w:rsidRPr="000D2C5B">
        <w:rPr>
          <w:rFonts w:ascii="Angsana New" w:hAnsi="Angsana New"/>
          <w:spacing w:val="2"/>
          <w:sz w:val="28"/>
          <w:szCs w:val="28"/>
        </w:rPr>
        <w:t xml:space="preserve"> 114.0 </w:t>
      </w:r>
      <w:r w:rsidRPr="000D2C5B">
        <w:rPr>
          <w:rFonts w:ascii="Angsana New" w:hAnsi="Angsana New"/>
          <w:spacing w:val="2"/>
          <w:sz w:val="28"/>
          <w:szCs w:val="28"/>
          <w:cs/>
        </w:rPr>
        <w:t>ล้านบาท ตามลำดับ 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532D64" w:rsidRPr="00532D64">
        <w:rPr>
          <w:rFonts w:ascii="Angsana New" w:hAnsi="Angsana New"/>
          <w:sz w:val="28"/>
          <w:szCs w:val="28"/>
        </w:rPr>
        <w:t xml:space="preserve"> </w:t>
      </w:r>
      <w:r w:rsidR="007C3B83">
        <w:rPr>
          <w:rFonts w:ascii="Angsana New" w:hAnsi="Angsana New"/>
          <w:sz w:val="28"/>
          <w:szCs w:val="28"/>
        </w:rPr>
        <w:t xml:space="preserve">98.8 </w:t>
      </w:r>
      <w:r w:rsidR="000D2C5B">
        <w:rPr>
          <w:rFonts w:ascii="Angsana New" w:hAnsi="Angsana New"/>
          <w:sz w:val="28"/>
          <w:szCs w:val="28"/>
          <w:cs/>
        </w:rPr>
        <w:t>ล้านบาท</w:t>
      </w:r>
      <w:r w:rsidR="000D2C5B">
        <w:rPr>
          <w:rFonts w:ascii="Angsana New" w:hAnsi="Angsana New"/>
          <w:sz w:val="28"/>
          <w:szCs w:val="28"/>
        </w:rPr>
        <w:t xml:space="preserve"> </w:t>
      </w:r>
      <w:r w:rsidR="007C3B83">
        <w:rPr>
          <w:rFonts w:ascii="Angsana New" w:hAnsi="Angsana New" w:hint="cs"/>
          <w:sz w:val="28"/>
          <w:szCs w:val="28"/>
          <w:cs/>
        </w:rPr>
        <w:t>เท่ากันทั้งสองงวด</w:t>
      </w:r>
      <w:r w:rsidRPr="00532D64">
        <w:rPr>
          <w:rFonts w:ascii="Angsana New" w:hAnsi="Angsana New"/>
          <w:spacing w:val="-4"/>
          <w:sz w:val="28"/>
          <w:szCs w:val="28"/>
          <w:cs/>
        </w:rPr>
        <w:t xml:space="preserve"> บริษัทได้บันทึกค่าเผื่อผลเสียหายจากคดีฟ้องร้องดังกล่าวแล้วจำนวนเงิน</w:t>
      </w:r>
      <w:r w:rsidR="007C3B83">
        <w:rPr>
          <w:rFonts w:ascii="Angsana New" w:hAnsi="Angsana New"/>
          <w:spacing w:val="-4"/>
          <w:sz w:val="28"/>
          <w:szCs w:val="28"/>
        </w:rPr>
        <w:t xml:space="preserve"> 5.0</w:t>
      </w:r>
      <w:r w:rsidRPr="00532D64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</w:t>
      </w:r>
      <w:r w:rsidR="00CE1668">
        <w:rPr>
          <w:rFonts w:ascii="Angsana New" w:hAnsi="Angsana New"/>
          <w:spacing w:val="-4"/>
          <w:sz w:val="28"/>
          <w:szCs w:val="28"/>
        </w:rPr>
        <w:t>5.7</w:t>
      </w:r>
      <w:r w:rsidR="00CE1668" w:rsidRPr="00532D64">
        <w:rPr>
          <w:rFonts w:ascii="Angsana New" w:hAnsi="Angsana New"/>
          <w:spacing w:val="-4"/>
          <w:sz w:val="28"/>
          <w:szCs w:val="28"/>
        </w:rPr>
        <w:t xml:space="preserve"> </w:t>
      </w:r>
      <w:r w:rsidRPr="00532D64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Pr="00532D64">
        <w:rPr>
          <w:rFonts w:ascii="Angsana New" w:hAnsi="Angsana New"/>
          <w:sz w:val="28"/>
          <w:szCs w:val="28"/>
          <w:cs/>
        </w:rPr>
        <w:t>ไว้เป็นส่วนหนึ่งของสำรอง</w:t>
      </w:r>
      <w:r w:rsidRPr="00532D64">
        <w:rPr>
          <w:rFonts w:ascii="Angsana New" w:hAnsi="Angsana New"/>
          <w:spacing w:val="-4"/>
          <w:sz w:val="28"/>
          <w:szCs w:val="28"/>
          <w:cs/>
        </w:rPr>
        <w:t xml:space="preserve">ค่าสินไหมทดแทน </w:t>
      </w:r>
      <w:r w:rsidR="00866AA3" w:rsidRPr="00532D64">
        <w:rPr>
          <w:rFonts w:ascii="Angsana New" w:hAnsi="Angsana New"/>
          <w:spacing w:val="-4"/>
          <w:sz w:val="28"/>
          <w:szCs w:val="28"/>
          <w:cs/>
        </w:rPr>
        <w:t>ณ</w:t>
      </w:r>
      <w:r w:rsidR="00CE1668">
        <w:rPr>
          <w:rFonts w:ascii="Angsana New" w:hAnsi="Angsana New" w:hint="cs"/>
          <w:spacing w:val="-4"/>
          <w:sz w:val="28"/>
          <w:szCs w:val="28"/>
          <w:cs/>
        </w:rPr>
        <w:t xml:space="preserve"> วันที่</w:t>
      </w:r>
      <w:r w:rsidR="00866AA3" w:rsidRPr="00532D6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20C8D" w:rsidRPr="000770A4">
        <w:rPr>
          <w:rFonts w:ascii="Angsana New" w:hAnsi="Angsana New"/>
          <w:sz w:val="28"/>
          <w:szCs w:val="28"/>
        </w:rPr>
        <w:t>31</w:t>
      </w:r>
      <w:r w:rsidR="00220C8D" w:rsidRPr="000770A4">
        <w:rPr>
          <w:rFonts w:ascii="Angsana New" w:hAnsi="Angsana New"/>
          <w:sz w:val="28"/>
          <w:szCs w:val="28"/>
          <w:cs/>
        </w:rPr>
        <w:t xml:space="preserve"> มีนาคม </w:t>
      </w:r>
      <w:r w:rsidR="00220C8D" w:rsidRPr="000770A4">
        <w:rPr>
          <w:rFonts w:ascii="Angsana New" w:hAnsi="Angsana New"/>
          <w:sz w:val="28"/>
          <w:szCs w:val="28"/>
        </w:rPr>
        <w:t>256</w:t>
      </w:r>
      <w:r w:rsidR="00220C8D">
        <w:rPr>
          <w:rFonts w:ascii="Angsana New" w:hAnsi="Angsana New" w:hint="cs"/>
          <w:sz w:val="28"/>
          <w:szCs w:val="28"/>
          <w:cs/>
        </w:rPr>
        <w:t>3</w:t>
      </w:r>
      <w:r w:rsidR="00220C8D" w:rsidRPr="000770A4">
        <w:rPr>
          <w:rFonts w:ascii="Angsana New" w:hAnsi="Angsana New"/>
          <w:sz w:val="28"/>
          <w:szCs w:val="28"/>
        </w:rPr>
        <w:t xml:space="preserve"> </w:t>
      </w:r>
      <w:r w:rsidR="00220C8D"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220C8D" w:rsidRPr="000770A4">
        <w:rPr>
          <w:rFonts w:ascii="Angsana New" w:hAnsi="Angsana New"/>
          <w:sz w:val="28"/>
          <w:szCs w:val="28"/>
        </w:rPr>
        <w:t xml:space="preserve">31 </w:t>
      </w:r>
      <w:r w:rsidR="00220C8D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220C8D">
        <w:rPr>
          <w:rFonts w:ascii="Angsana New" w:hAnsi="Angsana New"/>
          <w:sz w:val="28"/>
          <w:szCs w:val="28"/>
        </w:rPr>
        <w:t xml:space="preserve">2562 </w:t>
      </w:r>
      <w:r w:rsidRPr="00532D64">
        <w:rPr>
          <w:rFonts w:ascii="Angsana New" w:hAnsi="Angsana New"/>
          <w:spacing w:val="-4"/>
          <w:sz w:val="28"/>
          <w:szCs w:val="28"/>
          <w:cs/>
        </w:rPr>
        <w:t>ตามลำดับ ซึ่งผู้บริหารคาดว่าเพียงพอต่อผลเสียหายที่เกิดขึ้น อย่างไรก็</w:t>
      </w:r>
      <w:r w:rsidRPr="00532D64">
        <w:rPr>
          <w:rFonts w:ascii="Angsana New" w:hAnsi="Angsana New"/>
          <w:sz w:val="28"/>
          <w:szCs w:val="28"/>
          <w:cs/>
        </w:rPr>
        <w:t>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1E5A3AD3" w14:textId="630BA50A" w:rsidR="00F605FF" w:rsidRPr="00F56DD7" w:rsidRDefault="00F605FF" w:rsidP="00F56DD7">
      <w:pPr>
        <w:pStyle w:val="FSNoteNumbered"/>
        <w:numPr>
          <w:ilvl w:val="0"/>
          <w:numId w:val="26"/>
        </w:numPr>
        <w:spacing w:before="120" w:after="120"/>
        <w:ind w:left="547" w:hanging="547"/>
        <w:rPr>
          <w:b/>
          <w:bCs/>
          <w:u w:val="none"/>
          <w:cs/>
        </w:rPr>
      </w:pPr>
      <w:r w:rsidRPr="00F56DD7">
        <w:rPr>
          <w:b/>
          <w:bCs/>
          <w:u w:val="none"/>
          <w:cs/>
        </w:rPr>
        <w:t>การจัดประเภทรายการใหม่</w:t>
      </w:r>
    </w:p>
    <w:p w14:paraId="068F82C7" w14:textId="3F85E46F" w:rsidR="00F605FF" w:rsidRPr="00F56DD7" w:rsidRDefault="00F605FF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F56DD7">
        <w:rPr>
          <w:rFonts w:ascii="Angsana New" w:hAnsi="Angsana New"/>
          <w:spacing w:val="-6"/>
          <w:sz w:val="28"/>
          <w:szCs w:val="28"/>
          <w:cs/>
        </w:rPr>
        <w:t xml:space="preserve">รายการในงบการเงินของปี </w:t>
      </w:r>
      <w:r w:rsidRPr="00F56DD7">
        <w:rPr>
          <w:rFonts w:ascii="Angsana New" w:hAnsi="Angsana New"/>
          <w:spacing w:val="-6"/>
          <w:sz w:val="28"/>
          <w:szCs w:val="28"/>
        </w:rPr>
        <w:t xml:space="preserve">2562 </w:t>
      </w:r>
      <w:r w:rsidRPr="00F56DD7">
        <w:rPr>
          <w:rFonts w:ascii="Angsana New" w:hAnsi="Angsana New"/>
          <w:spacing w:val="-6"/>
          <w:sz w:val="28"/>
          <w:szCs w:val="28"/>
          <w:cs/>
        </w:rPr>
        <w:t>บางรายการได้จัดประเภทใหม่ให้สอดคล้องกับรายการใน</w:t>
      </w:r>
      <w:r w:rsidR="00F56DD7" w:rsidRPr="00F56DD7">
        <w:rPr>
          <w:rFonts w:ascii="Angsana New" w:hAnsi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F56DD7">
        <w:rPr>
          <w:rFonts w:ascii="Angsana New" w:hAnsi="Angsana New"/>
          <w:spacing w:val="-6"/>
          <w:sz w:val="28"/>
          <w:szCs w:val="28"/>
          <w:cs/>
        </w:rPr>
        <w:t xml:space="preserve">ปี </w:t>
      </w:r>
      <w:r w:rsidRPr="00F56DD7">
        <w:rPr>
          <w:rFonts w:ascii="Angsana New" w:hAnsi="Angsana New"/>
          <w:spacing w:val="-6"/>
          <w:sz w:val="28"/>
          <w:szCs w:val="28"/>
        </w:rPr>
        <w:t xml:space="preserve">2563 </w:t>
      </w:r>
      <w:r w:rsidRPr="00F56DD7">
        <w:rPr>
          <w:rFonts w:ascii="Angsana New" w:hAnsi="Angsana New"/>
          <w:spacing w:val="-6"/>
          <w:sz w:val="28"/>
          <w:szCs w:val="28"/>
          <w:cs/>
        </w:rPr>
        <w:t>ดังนี้</w:t>
      </w:r>
    </w:p>
    <w:tbl>
      <w:tblPr>
        <w:tblW w:w="9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546"/>
        <w:gridCol w:w="210"/>
        <w:gridCol w:w="1664"/>
        <w:gridCol w:w="233"/>
        <w:gridCol w:w="1609"/>
      </w:tblGrid>
      <w:tr w:rsidR="00F605FF" w:rsidRPr="00945162" w14:paraId="0D5F8D23" w14:textId="77777777" w:rsidTr="00F56DD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23155F" w14:textId="77777777" w:rsidR="00F605FF" w:rsidRPr="00945162" w:rsidRDefault="00F605FF" w:rsidP="00F5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79017" w14:textId="77777777" w:rsidR="00F605FF" w:rsidRPr="00945162" w:rsidRDefault="00F605FF" w:rsidP="00F5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76" w:lineRule="auto"/>
              <w:ind w:right="14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605FF" w:rsidRPr="00945162" w14:paraId="1FACA5F7" w14:textId="77777777" w:rsidTr="00F56DD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B635D5" w14:textId="77777777" w:rsidR="00F605FF" w:rsidRPr="00945162" w:rsidRDefault="00F605FF" w:rsidP="00F5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BF61B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95D5FD2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1D85A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การจัดประเภทใหม่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945BF19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C10A16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F605FF" w:rsidRPr="00945162" w14:paraId="4499FBA3" w14:textId="77777777" w:rsidTr="007F7BD1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7C282" w14:textId="449CC1E3" w:rsidR="00F605FF" w:rsidRPr="00945162" w:rsidRDefault="00F605FF" w:rsidP="0082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560" w:hanging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509DBD88" w14:textId="77777777" w:rsidR="00F605FF" w:rsidRPr="00945162" w:rsidRDefault="00F605FF" w:rsidP="007F7BD1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E7CEF1C" w14:textId="77777777" w:rsidR="00F605FF" w:rsidRPr="00945162" w:rsidRDefault="00F605FF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29EDE3CF" w14:textId="77777777" w:rsidR="00F605FF" w:rsidRPr="00945162" w:rsidRDefault="00F605FF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26493F7D" w14:textId="77777777" w:rsidR="00F605FF" w:rsidRPr="00945162" w:rsidRDefault="00F605FF" w:rsidP="007F7BD1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6315563B" w14:textId="77777777" w:rsidR="00F605FF" w:rsidRPr="00945162" w:rsidRDefault="00F605FF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5FF" w:rsidRPr="00945162" w14:paraId="3584BC68" w14:textId="77777777" w:rsidTr="007F7BD1">
        <w:trPr>
          <w:trHeight w:hRule="exact" w:val="445"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62576CC3" w14:textId="147374BA" w:rsidR="00F605FF" w:rsidRPr="00945162" w:rsidRDefault="00F56DD7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</w:t>
            </w:r>
            <w:bookmarkStart w:id="21" w:name="_GoBack"/>
            <w:bookmarkEnd w:id="21"/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าคม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4EF458CB" w14:textId="3D0795BC" w:rsidR="00F605FF" w:rsidRPr="00945162" w:rsidRDefault="00F605FF" w:rsidP="007F7BD1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0EFF496D" w14:textId="77777777" w:rsidR="00F605FF" w:rsidRPr="00945162" w:rsidRDefault="00F605FF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72B0A0BA" w14:textId="4D291B42" w:rsidR="00F605FF" w:rsidRPr="00945162" w:rsidRDefault="00F605FF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D13005E" w14:textId="77777777" w:rsidR="00F605FF" w:rsidRPr="00945162" w:rsidRDefault="00F605FF" w:rsidP="007F7BD1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5D021FA4" w14:textId="5AE98F3E" w:rsidR="00F605FF" w:rsidRPr="00945162" w:rsidRDefault="00F605FF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BD1" w:rsidRPr="007600F3" w14:paraId="728FBEE0" w14:textId="77777777" w:rsidTr="007F7BD1">
        <w:trPr>
          <w:trHeight w:hRule="exact" w:val="445"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403CB5DA" w14:textId="484A5100" w:rsidR="007F7BD1" w:rsidRPr="0094516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74193E64" w14:textId="27AB78FD" w:rsidR="007F7BD1" w:rsidRPr="00945162" w:rsidRDefault="007F7BD1" w:rsidP="007F7BD1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103,243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077B6623" w14:textId="77777777" w:rsidR="007F7BD1" w:rsidRPr="0094516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2409FE18" w14:textId="784D4F88" w:rsidR="007F7BD1" w:rsidRPr="00945162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9,684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2E65AD18" w14:textId="77777777" w:rsidR="007F7BD1" w:rsidRPr="00945162" w:rsidRDefault="007F7BD1" w:rsidP="007F7BD1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0DAE4B69" w14:textId="48F11B80" w:rsidR="007F7BD1" w:rsidRPr="00945162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112,927</w:t>
            </w:r>
          </w:p>
        </w:tc>
      </w:tr>
      <w:tr w:rsidR="007F7BD1" w:rsidRPr="007600F3" w14:paraId="340E2AE8" w14:textId="77777777" w:rsidTr="007F7BD1">
        <w:trPr>
          <w:trHeight w:hRule="exact" w:val="445"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1E6F932E" w14:textId="11126E43" w:rsidR="007F7BD1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396E160A" w14:textId="64B8EA85" w:rsidR="007F7BD1" w:rsidRPr="00945162" w:rsidRDefault="007F7BD1" w:rsidP="007F7BD1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177,636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F505EAA" w14:textId="77777777" w:rsidR="007F7BD1" w:rsidRPr="0094516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594C8236" w14:textId="2509D52C" w:rsidR="007F7BD1" w:rsidRPr="00945162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9,684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672C4561" w14:textId="77777777" w:rsidR="007F7BD1" w:rsidRPr="00945162" w:rsidRDefault="007F7BD1" w:rsidP="007F7BD1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286E8C6E" w14:textId="0543BF32" w:rsidR="007F7BD1" w:rsidRPr="00945162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187,320</w:t>
            </w:r>
          </w:p>
        </w:tc>
      </w:tr>
    </w:tbl>
    <w:p w14:paraId="25927A56" w14:textId="03D7F808" w:rsidR="00B505D0" w:rsidRPr="00B63B64" w:rsidRDefault="00B505D0" w:rsidP="00174AD9">
      <w:pPr>
        <w:pStyle w:val="FSNoteNumbered"/>
        <w:numPr>
          <w:ilvl w:val="0"/>
          <w:numId w:val="26"/>
        </w:numPr>
        <w:spacing w:before="120" w:after="120"/>
        <w:ind w:left="547" w:hanging="547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CE1668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6DE6A90F" w:rsidR="009B7742" w:rsidRPr="000C7591" w:rsidRDefault="009B4E0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60DA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CE1668" w:rsidRPr="00CE1668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BD60DA">
        <w:rPr>
          <w:rFonts w:ascii="Angsana New" w:hAnsi="Angsana New"/>
          <w:sz w:val="28"/>
          <w:szCs w:val="28"/>
          <w:cs/>
        </w:rPr>
        <w:t>นี้</w:t>
      </w:r>
      <w:r w:rsidRPr="00242F84">
        <w:rPr>
          <w:rFonts w:ascii="Angsana New" w:hAnsi="Angsana New"/>
          <w:sz w:val="28"/>
          <w:szCs w:val="28"/>
          <w:cs/>
        </w:rPr>
        <w:t>เมื่อวันที่</w:t>
      </w:r>
      <w:r w:rsidR="00EC32A6" w:rsidRPr="00242F84">
        <w:rPr>
          <w:rFonts w:ascii="Angsana New" w:hAnsi="Angsana New"/>
          <w:sz w:val="28"/>
          <w:szCs w:val="28"/>
          <w:cs/>
        </w:rPr>
        <w:t xml:space="preserve"> </w:t>
      </w:r>
      <w:r w:rsidR="00220C8D" w:rsidRPr="00CE1668">
        <w:rPr>
          <w:rFonts w:ascii="Angsana New" w:hAnsi="Angsana New"/>
          <w:sz w:val="28"/>
          <w:szCs w:val="28"/>
        </w:rPr>
        <w:t>1</w:t>
      </w:r>
      <w:r w:rsidR="00D53A04">
        <w:rPr>
          <w:rFonts w:ascii="Angsana New" w:hAnsi="Angsana New"/>
          <w:sz w:val="28"/>
          <w:szCs w:val="28"/>
        </w:rPr>
        <w:t>4</w:t>
      </w:r>
      <w:r w:rsidR="00220C8D" w:rsidRPr="00CE1668">
        <w:rPr>
          <w:rFonts w:ascii="Angsana New" w:hAnsi="Angsana New"/>
          <w:sz w:val="28"/>
          <w:szCs w:val="28"/>
        </w:rPr>
        <w:t xml:space="preserve"> </w:t>
      </w:r>
      <w:r w:rsidR="00220C8D" w:rsidRPr="00CE1668">
        <w:rPr>
          <w:rFonts w:ascii="Angsana New" w:hAnsi="Angsana New"/>
          <w:sz w:val="28"/>
          <w:szCs w:val="28"/>
          <w:cs/>
        </w:rPr>
        <w:t xml:space="preserve">พฤษภาคม </w:t>
      </w:r>
      <w:r w:rsidR="00220C8D" w:rsidRPr="00CE1668">
        <w:rPr>
          <w:rFonts w:ascii="Angsana New" w:hAnsi="Angsana New"/>
          <w:sz w:val="28"/>
          <w:szCs w:val="28"/>
        </w:rPr>
        <w:t>2563</w:t>
      </w:r>
    </w:p>
    <w:sectPr w:rsidR="009B7742" w:rsidRPr="000C7591" w:rsidSect="007D47F9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008" w:right="1080" w:bottom="360" w:left="1296" w:header="475" w:footer="576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41154" w14:textId="77777777" w:rsidR="00DF4FD6" w:rsidRDefault="00DF4FD6">
      <w:r>
        <w:separator/>
      </w:r>
    </w:p>
  </w:endnote>
  <w:endnote w:type="continuationSeparator" w:id="0">
    <w:p w14:paraId="46CBF701" w14:textId="77777777" w:rsidR="00DF4FD6" w:rsidRDefault="00DF4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9DA0" w14:textId="5CF83222" w:rsidR="00DF4FD6" w:rsidRPr="00E1023C" w:rsidRDefault="00DF4FD6" w:rsidP="00AE2C89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824174">
      <w:rPr>
        <w:rFonts w:asciiTheme="majorBidi" w:hAnsiTheme="majorBidi" w:cstheme="majorBidi"/>
        <w:noProof/>
        <w:sz w:val="26"/>
        <w:szCs w:val="26"/>
      </w:rPr>
      <w:t>38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69CB" w14:textId="27F915AC" w:rsidR="00DF4FD6" w:rsidRPr="008A5482" w:rsidRDefault="00824174" w:rsidP="00AE2C89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DF4FD6">
          <w:rPr>
            <w:rFonts w:asciiTheme="majorBidi" w:hAnsiTheme="majorBidi" w:cstheme="majorBidi"/>
          </w:rPr>
          <w:ptab w:relativeTo="margin" w:alignment="right" w:leader="none"/>
        </w:r>
        <w:r w:rsidR="00DF4FD6"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="00DF4FD6"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="00DF4FD6"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>
          <w:rPr>
            <w:rFonts w:asciiTheme="majorBidi" w:hAnsiTheme="majorBidi" w:cstheme="majorBidi"/>
            <w:noProof/>
            <w:sz w:val="26"/>
            <w:szCs w:val="26"/>
          </w:rPr>
          <w:t>10</w:t>
        </w:r>
        <w:r w:rsidR="00DF4FD6"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43AE7" w14:textId="77777777" w:rsidR="00DF4FD6" w:rsidRDefault="00DF4FD6">
      <w:r>
        <w:separator/>
      </w:r>
    </w:p>
  </w:footnote>
  <w:footnote w:type="continuationSeparator" w:id="0">
    <w:p w14:paraId="3857ED6F" w14:textId="77777777" w:rsidR="00DF4FD6" w:rsidRDefault="00DF4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89C20" w14:textId="77777777" w:rsidR="00DF4FD6" w:rsidRPr="00682B63" w:rsidRDefault="00DF4FD6" w:rsidP="005C1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4DA4F4B" w14:textId="77777777" w:rsidR="00DF4FD6" w:rsidRPr="00682B63" w:rsidRDefault="00DF4FD6" w:rsidP="005C1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</w:p>
  <w:p w14:paraId="62672302" w14:textId="10325F7B" w:rsidR="00DF4FD6" w:rsidRPr="005C1EB0" w:rsidRDefault="00DF4FD6" w:rsidP="005C1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Pr="00601C1F">
      <w:rPr>
        <w:rFonts w:ascii="Angsana New" w:hAnsi="Angsana New"/>
        <w:b/>
        <w:bCs/>
        <w:sz w:val="28"/>
        <w:szCs w:val="28"/>
      </w:rPr>
      <w:t xml:space="preserve">31 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2563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</w:t>
    </w:r>
    <w:r>
      <w:rPr>
        <w:rFonts w:ascii="Angsana New" w:hAnsi="Angsana New" w:hint="cs"/>
        <w:b/>
        <w:bCs/>
        <w:sz w:val="28"/>
        <w:szCs w:val="28"/>
        <w:cs/>
      </w:rPr>
      <w:t>บ</w:t>
    </w:r>
    <w:r w:rsidRPr="00FC7264">
      <w:rPr>
        <w:rFonts w:ascii="Angsana New" w:hAnsi="Angsana New"/>
        <w:b/>
        <w:bCs/>
        <w:sz w:val="28"/>
        <w:szCs w:val="28"/>
        <w:cs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94719" w14:textId="57B2724E" w:rsidR="00DF4FD6" w:rsidRPr="00682B63" w:rsidRDefault="00DF4FD6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33EDB675" w14:textId="48D75EC5" w:rsidR="00DF4FD6" w:rsidRPr="00682B63" w:rsidRDefault="00DF4FD6" w:rsidP="00EB3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</w:p>
  <w:p w14:paraId="417D80A5" w14:textId="44A20C81" w:rsidR="00DF4FD6" w:rsidRPr="00682B63" w:rsidRDefault="00DF4FD6" w:rsidP="00EB3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Pr="00601C1F">
      <w:rPr>
        <w:rFonts w:ascii="Angsana New" w:hAnsi="Angsana New"/>
        <w:b/>
        <w:bCs/>
        <w:sz w:val="28"/>
        <w:szCs w:val="28"/>
      </w:rPr>
      <w:t xml:space="preserve">31 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2563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</w:t>
    </w:r>
    <w:r>
      <w:rPr>
        <w:rFonts w:ascii="Angsana New" w:hAnsi="Angsana New" w:hint="cs"/>
        <w:b/>
        <w:bCs/>
        <w:sz w:val="28"/>
        <w:szCs w:val="28"/>
        <w:cs/>
      </w:rPr>
      <w:t>บ</w:t>
    </w:r>
    <w:r w:rsidRPr="00FC7264">
      <w:rPr>
        <w:rFonts w:ascii="Angsana New" w:hAnsi="Angsana New"/>
        <w:b/>
        <w:bCs/>
        <w:sz w:val="28"/>
        <w:szCs w:val="28"/>
        <w: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611B16"/>
    <w:multiLevelType w:val="multilevel"/>
    <w:tmpl w:val="E06E9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89610D1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115100E3"/>
    <w:multiLevelType w:val="multilevel"/>
    <w:tmpl w:val="74403CF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5B37BDB"/>
    <w:multiLevelType w:val="hybridMultilevel"/>
    <w:tmpl w:val="EA123344"/>
    <w:lvl w:ilvl="0" w:tplc="0EC4BFF4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459B4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5183B55"/>
    <w:multiLevelType w:val="hybridMultilevel"/>
    <w:tmpl w:val="3BAA39EA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D47FE1"/>
    <w:multiLevelType w:val="multilevel"/>
    <w:tmpl w:val="68A28F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5"/>
  </w:num>
  <w:num w:numId="13">
    <w:abstractNumId w:val="22"/>
  </w:num>
  <w:num w:numId="14">
    <w:abstractNumId w:val="17"/>
  </w:num>
  <w:num w:numId="15">
    <w:abstractNumId w:val="24"/>
  </w:num>
  <w:num w:numId="16">
    <w:abstractNumId w:val="12"/>
  </w:num>
  <w:num w:numId="17">
    <w:abstractNumId w:val="19"/>
  </w:num>
  <w:num w:numId="18">
    <w:abstractNumId w:val="14"/>
  </w:num>
  <w:num w:numId="19">
    <w:abstractNumId w:val="10"/>
  </w:num>
  <w:num w:numId="20">
    <w:abstractNumId w:val="18"/>
  </w:num>
  <w:num w:numId="21">
    <w:abstractNumId w:val="11"/>
  </w:num>
  <w:num w:numId="22">
    <w:abstractNumId w:val="21"/>
  </w:num>
  <w:num w:numId="23">
    <w:abstractNumId w:val="23"/>
  </w:num>
  <w:num w:numId="24">
    <w:abstractNumId w:val="13"/>
  </w:num>
  <w:num w:numId="25">
    <w:abstractNumId w:val="25"/>
  </w:num>
  <w:num w:numId="26">
    <w:abstractNumId w:val="20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71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7D"/>
    <w:rsid w:val="000125B2"/>
    <w:rsid w:val="000125CA"/>
    <w:rsid w:val="0001263A"/>
    <w:rsid w:val="00012898"/>
    <w:rsid w:val="00012E72"/>
    <w:rsid w:val="0001316A"/>
    <w:rsid w:val="000135AA"/>
    <w:rsid w:val="00013AE9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C78"/>
    <w:rsid w:val="00016D01"/>
    <w:rsid w:val="00016E25"/>
    <w:rsid w:val="000174C7"/>
    <w:rsid w:val="00017512"/>
    <w:rsid w:val="00017553"/>
    <w:rsid w:val="0001772A"/>
    <w:rsid w:val="00017C29"/>
    <w:rsid w:val="00020726"/>
    <w:rsid w:val="00020A06"/>
    <w:rsid w:val="00020DBC"/>
    <w:rsid w:val="000210B4"/>
    <w:rsid w:val="000213F2"/>
    <w:rsid w:val="000218DE"/>
    <w:rsid w:val="0002190E"/>
    <w:rsid w:val="00021BC2"/>
    <w:rsid w:val="00021C0C"/>
    <w:rsid w:val="00021EDB"/>
    <w:rsid w:val="00022155"/>
    <w:rsid w:val="000221A6"/>
    <w:rsid w:val="000221DD"/>
    <w:rsid w:val="000222FD"/>
    <w:rsid w:val="000225B6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4663"/>
    <w:rsid w:val="00024694"/>
    <w:rsid w:val="00024833"/>
    <w:rsid w:val="00024C49"/>
    <w:rsid w:val="00024CA0"/>
    <w:rsid w:val="00025072"/>
    <w:rsid w:val="0002519B"/>
    <w:rsid w:val="00025986"/>
    <w:rsid w:val="00025C84"/>
    <w:rsid w:val="00025D91"/>
    <w:rsid w:val="00025FB8"/>
    <w:rsid w:val="00025FC2"/>
    <w:rsid w:val="0002623A"/>
    <w:rsid w:val="0002626C"/>
    <w:rsid w:val="000267EA"/>
    <w:rsid w:val="0002693A"/>
    <w:rsid w:val="0002772D"/>
    <w:rsid w:val="00027DEB"/>
    <w:rsid w:val="00027E23"/>
    <w:rsid w:val="00027EEE"/>
    <w:rsid w:val="00030662"/>
    <w:rsid w:val="0003071F"/>
    <w:rsid w:val="00030872"/>
    <w:rsid w:val="00030885"/>
    <w:rsid w:val="00030FD1"/>
    <w:rsid w:val="000313F6"/>
    <w:rsid w:val="0003148D"/>
    <w:rsid w:val="00031853"/>
    <w:rsid w:val="00031C4A"/>
    <w:rsid w:val="00031FC6"/>
    <w:rsid w:val="00032104"/>
    <w:rsid w:val="0003254B"/>
    <w:rsid w:val="000325D4"/>
    <w:rsid w:val="0003325C"/>
    <w:rsid w:val="000333B2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6BA8"/>
    <w:rsid w:val="00036D61"/>
    <w:rsid w:val="00036EE1"/>
    <w:rsid w:val="00037097"/>
    <w:rsid w:val="000370D2"/>
    <w:rsid w:val="000370DF"/>
    <w:rsid w:val="000376BC"/>
    <w:rsid w:val="000377DD"/>
    <w:rsid w:val="000379C8"/>
    <w:rsid w:val="000403BD"/>
    <w:rsid w:val="0004051C"/>
    <w:rsid w:val="00040995"/>
    <w:rsid w:val="00040CCF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474"/>
    <w:rsid w:val="0004356A"/>
    <w:rsid w:val="000437DD"/>
    <w:rsid w:val="000438FF"/>
    <w:rsid w:val="000439B6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6DC9"/>
    <w:rsid w:val="00047005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4D42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09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69C"/>
    <w:rsid w:val="000629BF"/>
    <w:rsid w:val="0006300F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068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A33"/>
    <w:rsid w:val="00080B21"/>
    <w:rsid w:val="00080FAD"/>
    <w:rsid w:val="000810CA"/>
    <w:rsid w:val="000811A0"/>
    <w:rsid w:val="000816D6"/>
    <w:rsid w:val="00081B31"/>
    <w:rsid w:val="00081CD2"/>
    <w:rsid w:val="000825CB"/>
    <w:rsid w:val="000826C6"/>
    <w:rsid w:val="000828A5"/>
    <w:rsid w:val="0008291A"/>
    <w:rsid w:val="00082E64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3F0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1E1"/>
    <w:rsid w:val="000912D6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B20"/>
    <w:rsid w:val="00092C9A"/>
    <w:rsid w:val="0009318E"/>
    <w:rsid w:val="00093343"/>
    <w:rsid w:val="00093FE9"/>
    <w:rsid w:val="000940E7"/>
    <w:rsid w:val="00094922"/>
    <w:rsid w:val="000949A3"/>
    <w:rsid w:val="00094BFA"/>
    <w:rsid w:val="00094C7D"/>
    <w:rsid w:val="00094DA8"/>
    <w:rsid w:val="00094E93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8C8"/>
    <w:rsid w:val="000C298F"/>
    <w:rsid w:val="000C29C8"/>
    <w:rsid w:val="000C2B55"/>
    <w:rsid w:val="000C2DCD"/>
    <w:rsid w:val="000C2E01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591"/>
    <w:rsid w:val="000C7856"/>
    <w:rsid w:val="000C7964"/>
    <w:rsid w:val="000C7A76"/>
    <w:rsid w:val="000C7B2A"/>
    <w:rsid w:val="000C7BEE"/>
    <w:rsid w:val="000C7F80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0C2"/>
    <w:rsid w:val="000D1419"/>
    <w:rsid w:val="000D155F"/>
    <w:rsid w:val="000D18D5"/>
    <w:rsid w:val="000D1A2A"/>
    <w:rsid w:val="000D21C7"/>
    <w:rsid w:val="000D21F3"/>
    <w:rsid w:val="000D258E"/>
    <w:rsid w:val="000D25BD"/>
    <w:rsid w:val="000D2696"/>
    <w:rsid w:val="000D2869"/>
    <w:rsid w:val="000D291A"/>
    <w:rsid w:val="000D2C5B"/>
    <w:rsid w:val="000D2FD6"/>
    <w:rsid w:val="000D33BC"/>
    <w:rsid w:val="000D3C4C"/>
    <w:rsid w:val="000D3C63"/>
    <w:rsid w:val="000D3F0B"/>
    <w:rsid w:val="000D43AA"/>
    <w:rsid w:val="000D43CE"/>
    <w:rsid w:val="000D4BAD"/>
    <w:rsid w:val="000D4EDD"/>
    <w:rsid w:val="000D4F55"/>
    <w:rsid w:val="000D4F88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150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BE3"/>
    <w:rsid w:val="000E5CB1"/>
    <w:rsid w:val="000E6196"/>
    <w:rsid w:val="000E61E6"/>
    <w:rsid w:val="000E6551"/>
    <w:rsid w:val="000E65D7"/>
    <w:rsid w:val="000E6D97"/>
    <w:rsid w:val="000E7216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85"/>
    <w:rsid w:val="000F189B"/>
    <w:rsid w:val="000F1C2C"/>
    <w:rsid w:val="000F1DDE"/>
    <w:rsid w:val="000F1F4A"/>
    <w:rsid w:val="000F237C"/>
    <w:rsid w:val="000F239D"/>
    <w:rsid w:val="000F25C9"/>
    <w:rsid w:val="000F28A9"/>
    <w:rsid w:val="000F3105"/>
    <w:rsid w:val="000F3195"/>
    <w:rsid w:val="000F3843"/>
    <w:rsid w:val="000F3B71"/>
    <w:rsid w:val="000F4550"/>
    <w:rsid w:val="000F4C36"/>
    <w:rsid w:val="000F4E6A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71C"/>
    <w:rsid w:val="00101B24"/>
    <w:rsid w:val="00101FB7"/>
    <w:rsid w:val="001020E5"/>
    <w:rsid w:val="00102205"/>
    <w:rsid w:val="0010225B"/>
    <w:rsid w:val="00102283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49"/>
    <w:rsid w:val="0010778A"/>
    <w:rsid w:val="001077E1"/>
    <w:rsid w:val="00107922"/>
    <w:rsid w:val="00107C91"/>
    <w:rsid w:val="00110015"/>
    <w:rsid w:val="00110084"/>
    <w:rsid w:val="001101E1"/>
    <w:rsid w:val="001105C7"/>
    <w:rsid w:val="0011093D"/>
    <w:rsid w:val="00110C39"/>
    <w:rsid w:val="00110D6D"/>
    <w:rsid w:val="00110DFA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688"/>
    <w:rsid w:val="0011475D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C6A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BD9"/>
    <w:rsid w:val="00122CFF"/>
    <w:rsid w:val="00123158"/>
    <w:rsid w:val="0012392C"/>
    <w:rsid w:val="00123A17"/>
    <w:rsid w:val="00123B95"/>
    <w:rsid w:val="00123F7E"/>
    <w:rsid w:val="001241BF"/>
    <w:rsid w:val="001243BC"/>
    <w:rsid w:val="0012463E"/>
    <w:rsid w:val="0012469C"/>
    <w:rsid w:val="001248D9"/>
    <w:rsid w:val="00124A3B"/>
    <w:rsid w:val="00124C15"/>
    <w:rsid w:val="0012539B"/>
    <w:rsid w:val="0012563E"/>
    <w:rsid w:val="00125982"/>
    <w:rsid w:val="00125AB8"/>
    <w:rsid w:val="00125D79"/>
    <w:rsid w:val="0012623F"/>
    <w:rsid w:val="0012625C"/>
    <w:rsid w:val="001266B9"/>
    <w:rsid w:val="00126971"/>
    <w:rsid w:val="001269A1"/>
    <w:rsid w:val="001272FD"/>
    <w:rsid w:val="00127494"/>
    <w:rsid w:val="001275BE"/>
    <w:rsid w:val="001275D7"/>
    <w:rsid w:val="00127CA5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E1A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6D9"/>
    <w:rsid w:val="0014484C"/>
    <w:rsid w:val="001454DC"/>
    <w:rsid w:val="00145B19"/>
    <w:rsid w:val="00145E82"/>
    <w:rsid w:val="00145F0A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03"/>
    <w:rsid w:val="00150D7D"/>
    <w:rsid w:val="001510CB"/>
    <w:rsid w:val="00151439"/>
    <w:rsid w:val="00151AD3"/>
    <w:rsid w:val="00151AF7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65C3"/>
    <w:rsid w:val="00156A42"/>
    <w:rsid w:val="00156E3A"/>
    <w:rsid w:val="001572AE"/>
    <w:rsid w:val="001577A5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3C7F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67A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273"/>
    <w:rsid w:val="0017151B"/>
    <w:rsid w:val="001716EA"/>
    <w:rsid w:val="00171A33"/>
    <w:rsid w:val="00171C52"/>
    <w:rsid w:val="00171C95"/>
    <w:rsid w:val="00171D64"/>
    <w:rsid w:val="00172421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AD9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309"/>
    <w:rsid w:val="00176903"/>
    <w:rsid w:val="00176CC5"/>
    <w:rsid w:val="00176E21"/>
    <w:rsid w:val="00177150"/>
    <w:rsid w:val="00177211"/>
    <w:rsid w:val="00177A4E"/>
    <w:rsid w:val="00177BA9"/>
    <w:rsid w:val="001804F6"/>
    <w:rsid w:val="001807B2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4DA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A8A"/>
    <w:rsid w:val="00192AA8"/>
    <w:rsid w:val="00192E04"/>
    <w:rsid w:val="0019336A"/>
    <w:rsid w:val="0019441B"/>
    <w:rsid w:val="001948B7"/>
    <w:rsid w:val="00194B22"/>
    <w:rsid w:val="00194D26"/>
    <w:rsid w:val="00194E8C"/>
    <w:rsid w:val="00194F47"/>
    <w:rsid w:val="00196221"/>
    <w:rsid w:val="0019638D"/>
    <w:rsid w:val="001966DC"/>
    <w:rsid w:val="001969E5"/>
    <w:rsid w:val="00196A57"/>
    <w:rsid w:val="00196EB7"/>
    <w:rsid w:val="00196FBB"/>
    <w:rsid w:val="0019755C"/>
    <w:rsid w:val="001976B3"/>
    <w:rsid w:val="001A037E"/>
    <w:rsid w:val="001A06B6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68F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C29"/>
    <w:rsid w:val="001B4D79"/>
    <w:rsid w:val="001B4E03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B1"/>
    <w:rsid w:val="001B71D2"/>
    <w:rsid w:val="001B7C77"/>
    <w:rsid w:val="001C00B7"/>
    <w:rsid w:val="001C00CB"/>
    <w:rsid w:val="001C04DA"/>
    <w:rsid w:val="001C0506"/>
    <w:rsid w:val="001C05C2"/>
    <w:rsid w:val="001C0765"/>
    <w:rsid w:val="001C0996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1EA"/>
    <w:rsid w:val="001C2919"/>
    <w:rsid w:val="001C2AB2"/>
    <w:rsid w:val="001C2D7F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B0A"/>
    <w:rsid w:val="001C5F0D"/>
    <w:rsid w:val="001C6223"/>
    <w:rsid w:val="001C67BD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B1D"/>
    <w:rsid w:val="001D020D"/>
    <w:rsid w:val="001D02CD"/>
    <w:rsid w:val="001D04E3"/>
    <w:rsid w:val="001D08A0"/>
    <w:rsid w:val="001D0B0A"/>
    <w:rsid w:val="001D0E40"/>
    <w:rsid w:val="001D0E84"/>
    <w:rsid w:val="001D0E9C"/>
    <w:rsid w:val="001D0F63"/>
    <w:rsid w:val="001D1273"/>
    <w:rsid w:val="001D17B5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1A6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D18"/>
    <w:rsid w:val="001E3E51"/>
    <w:rsid w:val="001E3FE5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9E7"/>
    <w:rsid w:val="001E7B87"/>
    <w:rsid w:val="001E7EC8"/>
    <w:rsid w:val="001F0108"/>
    <w:rsid w:val="001F0DB7"/>
    <w:rsid w:val="001F1009"/>
    <w:rsid w:val="001F11E2"/>
    <w:rsid w:val="001F140F"/>
    <w:rsid w:val="001F16FE"/>
    <w:rsid w:val="001F1989"/>
    <w:rsid w:val="001F1AF3"/>
    <w:rsid w:val="001F1BDE"/>
    <w:rsid w:val="001F1CA4"/>
    <w:rsid w:val="001F207A"/>
    <w:rsid w:val="001F23BA"/>
    <w:rsid w:val="001F29CB"/>
    <w:rsid w:val="001F307F"/>
    <w:rsid w:val="001F3312"/>
    <w:rsid w:val="001F3569"/>
    <w:rsid w:val="001F399B"/>
    <w:rsid w:val="001F3D6E"/>
    <w:rsid w:val="001F3E1E"/>
    <w:rsid w:val="001F3E76"/>
    <w:rsid w:val="001F3F4C"/>
    <w:rsid w:val="001F4496"/>
    <w:rsid w:val="001F4C1A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2815"/>
    <w:rsid w:val="0020287A"/>
    <w:rsid w:val="00202B7B"/>
    <w:rsid w:val="00202BDD"/>
    <w:rsid w:val="00202FC7"/>
    <w:rsid w:val="00203774"/>
    <w:rsid w:val="002039A8"/>
    <w:rsid w:val="00203E86"/>
    <w:rsid w:val="00204089"/>
    <w:rsid w:val="002041FE"/>
    <w:rsid w:val="0020450C"/>
    <w:rsid w:val="0020487F"/>
    <w:rsid w:val="002049E6"/>
    <w:rsid w:val="00204DA2"/>
    <w:rsid w:val="00204E8F"/>
    <w:rsid w:val="00205198"/>
    <w:rsid w:val="00205698"/>
    <w:rsid w:val="00206B4A"/>
    <w:rsid w:val="00206CB0"/>
    <w:rsid w:val="00206E70"/>
    <w:rsid w:val="0020707B"/>
    <w:rsid w:val="00207176"/>
    <w:rsid w:val="002075D6"/>
    <w:rsid w:val="002076AD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92D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441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C8D"/>
    <w:rsid w:val="00220DBC"/>
    <w:rsid w:val="00221427"/>
    <w:rsid w:val="002214B9"/>
    <w:rsid w:val="00221B28"/>
    <w:rsid w:val="00221DC0"/>
    <w:rsid w:val="0022228F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C5D"/>
    <w:rsid w:val="00224C9B"/>
    <w:rsid w:val="00224D62"/>
    <w:rsid w:val="00225137"/>
    <w:rsid w:val="0022554E"/>
    <w:rsid w:val="002258B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F09"/>
    <w:rsid w:val="00230026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6AE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B36"/>
    <w:rsid w:val="00236F8F"/>
    <w:rsid w:val="0023719A"/>
    <w:rsid w:val="00237674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DFE"/>
    <w:rsid w:val="00244F97"/>
    <w:rsid w:val="00244FFD"/>
    <w:rsid w:val="0024540A"/>
    <w:rsid w:val="0024563D"/>
    <w:rsid w:val="00245689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6095"/>
    <w:rsid w:val="002560EA"/>
    <w:rsid w:val="00256680"/>
    <w:rsid w:val="00256756"/>
    <w:rsid w:val="00256BD2"/>
    <w:rsid w:val="00256C59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1C"/>
    <w:rsid w:val="00263608"/>
    <w:rsid w:val="00263611"/>
    <w:rsid w:val="002638F1"/>
    <w:rsid w:val="00263BC8"/>
    <w:rsid w:val="00263CB4"/>
    <w:rsid w:val="00264C17"/>
    <w:rsid w:val="00264D3D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72BD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122A"/>
    <w:rsid w:val="00271522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9B4"/>
    <w:rsid w:val="00277B55"/>
    <w:rsid w:val="00277EE4"/>
    <w:rsid w:val="00280014"/>
    <w:rsid w:val="002800BC"/>
    <w:rsid w:val="0028071A"/>
    <w:rsid w:val="00280AAA"/>
    <w:rsid w:val="00280D2F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6F9A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ACC"/>
    <w:rsid w:val="00294AF1"/>
    <w:rsid w:val="00294BFF"/>
    <w:rsid w:val="00294C7F"/>
    <w:rsid w:val="00294D40"/>
    <w:rsid w:val="00294FE2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D9E"/>
    <w:rsid w:val="002A7E20"/>
    <w:rsid w:val="002B015A"/>
    <w:rsid w:val="002B0184"/>
    <w:rsid w:val="002B02BF"/>
    <w:rsid w:val="002B04E5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132"/>
    <w:rsid w:val="002C0544"/>
    <w:rsid w:val="002C074D"/>
    <w:rsid w:val="002C0ACE"/>
    <w:rsid w:val="002C0E81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2A1"/>
    <w:rsid w:val="002C35BA"/>
    <w:rsid w:val="002C3B0F"/>
    <w:rsid w:val="002C3D36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21FF"/>
    <w:rsid w:val="002D2985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BC0"/>
    <w:rsid w:val="002D5C09"/>
    <w:rsid w:val="002D5C7F"/>
    <w:rsid w:val="002D5E78"/>
    <w:rsid w:val="002D6061"/>
    <w:rsid w:val="002D6463"/>
    <w:rsid w:val="002D66BF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6C8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2F09"/>
    <w:rsid w:val="002F2FCE"/>
    <w:rsid w:val="002F3059"/>
    <w:rsid w:val="002F3ACA"/>
    <w:rsid w:val="002F3B91"/>
    <w:rsid w:val="002F3BC4"/>
    <w:rsid w:val="002F3F82"/>
    <w:rsid w:val="002F40B5"/>
    <w:rsid w:val="002F40C3"/>
    <w:rsid w:val="002F4711"/>
    <w:rsid w:val="002F4814"/>
    <w:rsid w:val="002F48C9"/>
    <w:rsid w:val="002F6704"/>
    <w:rsid w:val="002F67B8"/>
    <w:rsid w:val="002F6C65"/>
    <w:rsid w:val="002F7040"/>
    <w:rsid w:val="002F7055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CB2"/>
    <w:rsid w:val="00300E3F"/>
    <w:rsid w:val="003012F2"/>
    <w:rsid w:val="00301467"/>
    <w:rsid w:val="0030199A"/>
    <w:rsid w:val="00301B80"/>
    <w:rsid w:val="00301BF8"/>
    <w:rsid w:val="00301E17"/>
    <w:rsid w:val="00302847"/>
    <w:rsid w:val="00302D31"/>
    <w:rsid w:val="00302E10"/>
    <w:rsid w:val="00303061"/>
    <w:rsid w:val="003031A2"/>
    <w:rsid w:val="003031FC"/>
    <w:rsid w:val="00303B38"/>
    <w:rsid w:val="00303B40"/>
    <w:rsid w:val="0030433F"/>
    <w:rsid w:val="00304381"/>
    <w:rsid w:val="0030496A"/>
    <w:rsid w:val="00304D8E"/>
    <w:rsid w:val="003052C7"/>
    <w:rsid w:val="003053D3"/>
    <w:rsid w:val="003058B7"/>
    <w:rsid w:val="00305E9E"/>
    <w:rsid w:val="0030644D"/>
    <w:rsid w:val="0030652E"/>
    <w:rsid w:val="00306568"/>
    <w:rsid w:val="003065E4"/>
    <w:rsid w:val="00306CD1"/>
    <w:rsid w:val="00306F50"/>
    <w:rsid w:val="0030718D"/>
    <w:rsid w:val="003071F4"/>
    <w:rsid w:val="00307419"/>
    <w:rsid w:val="00307550"/>
    <w:rsid w:val="00307817"/>
    <w:rsid w:val="003078CB"/>
    <w:rsid w:val="003104E9"/>
    <w:rsid w:val="003108AB"/>
    <w:rsid w:val="003108D8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8A6"/>
    <w:rsid w:val="00314F3A"/>
    <w:rsid w:val="00315188"/>
    <w:rsid w:val="00315B20"/>
    <w:rsid w:val="00315B92"/>
    <w:rsid w:val="00315DE9"/>
    <w:rsid w:val="00315F75"/>
    <w:rsid w:val="003160A4"/>
    <w:rsid w:val="00316201"/>
    <w:rsid w:val="0031624E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731A"/>
    <w:rsid w:val="0032782A"/>
    <w:rsid w:val="00327AAD"/>
    <w:rsid w:val="00327C53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E8A"/>
    <w:rsid w:val="00336F1A"/>
    <w:rsid w:val="003370A7"/>
    <w:rsid w:val="003372A3"/>
    <w:rsid w:val="00337368"/>
    <w:rsid w:val="003374BB"/>
    <w:rsid w:val="00337716"/>
    <w:rsid w:val="00337CBE"/>
    <w:rsid w:val="003400AC"/>
    <w:rsid w:val="003403C1"/>
    <w:rsid w:val="00340548"/>
    <w:rsid w:val="0034073A"/>
    <w:rsid w:val="003409D8"/>
    <w:rsid w:val="00340DE3"/>
    <w:rsid w:val="0034107A"/>
    <w:rsid w:val="00341322"/>
    <w:rsid w:val="003415EB"/>
    <w:rsid w:val="0034211D"/>
    <w:rsid w:val="00342123"/>
    <w:rsid w:val="00342340"/>
    <w:rsid w:val="00342484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16D"/>
    <w:rsid w:val="00344529"/>
    <w:rsid w:val="0034476D"/>
    <w:rsid w:val="003447B0"/>
    <w:rsid w:val="00344C0C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EF"/>
    <w:rsid w:val="0035272A"/>
    <w:rsid w:val="00352AD4"/>
    <w:rsid w:val="00352EB4"/>
    <w:rsid w:val="00352F6C"/>
    <w:rsid w:val="0035307E"/>
    <w:rsid w:val="00353C5A"/>
    <w:rsid w:val="00353F09"/>
    <w:rsid w:val="003540B2"/>
    <w:rsid w:val="00354155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737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87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1B4"/>
    <w:rsid w:val="00367356"/>
    <w:rsid w:val="00367414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572"/>
    <w:rsid w:val="0037558C"/>
    <w:rsid w:val="003755DB"/>
    <w:rsid w:val="00375CC2"/>
    <w:rsid w:val="00376006"/>
    <w:rsid w:val="00376079"/>
    <w:rsid w:val="003762FA"/>
    <w:rsid w:val="003769DD"/>
    <w:rsid w:val="00376F18"/>
    <w:rsid w:val="0037733F"/>
    <w:rsid w:val="003774CB"/>
    <w:rsid w:val="003774FC"/>
    <w:rsid w:val="00377933"/>
    <w:rsid w:val="003802D6"/>
    <w:rsid w:val="00380678"/>
    <w:rsid w:val="003809EC"/>
    <w:rsid w:val="00380BC4"/>
    <w:rsid w:val="00381000"/>
    <w:rsid w:val="0038101C"/>
    <w:rsid w:val="00381519"/>
    <w:rsid w:val="00381B9D"/>
    <w:rsid w:val="00381D30"/>
    <w:rsid w:val="0038234A"/>
    <w:rsid w:val="0038242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4F90"/>
    <w:rsid w:val="00385470"/>
    <w:rsid w:val="0038552F"/>
    <w:rsid w:val="00385545"/>
    <w:rsid w:val="00385A07"/>
    <w:rsid w:val="00385FD5"/>
    <w:rsid w:val="00385FFC"/>
    <w:rsid w:val="00386399"/>
    <w:rsid w:val="0038670F"/>
    <w:rsid w:val="00386AB2"/>
    <w:rsid w:val="00386BDA"/>
    <w:rsid w:val="00386DB9"/>
    <w:rsid w:val="00386EDF"/>
    <w:rsid w:val="00387088"/>
    <w:rsid w:val="00387130"/>
    <w:rsid w:val="0038724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16"/>
    <w:rsid w:val="003906E3"/>
    <w:rsid w:val="00390701"/>
    <w:rsid w:val="0039100E"/>
    <w:rsid w:val="003910CC"/>
    <w:rsid w:val="00391484"/>
    <w:rsid w:val="003914DA"/>
    <w:rsid w:val="00391540"/>
    <w:rsid w:val="003915ED"/>
    <w:rsid w:val="00391B94"/>
    <w:rsid w:val="00392253"/>
    <w:rsid w:val="00392334"/>
    <w:rsid w:val="0039238D"/>
    <w:rsid w:val="00392472"/>
    <w:rsid w:val="0039268A"/>
    <w:rsid w:val="00392AC7"/>
    <w:rsid w:val="00392D03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914"/>
    <w:rsid w:val="0039493A"/>
    <w:rsid w:val="00394C1D"/>
    <w:rsid w:val="00394C33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4E8"/>
    <w:rsid w:val="003A05DB"/>
    <w:rsid w:val="003A05DF"/>
    <w:rsid w:val="003A0876"/>
    <w:rsid w:val="003A0880"/>
    <w:rsid w:val="003A156A"/>
    <w:rsid w:val="003A1777"/>
    <w:rsid w:val="003A1833"/>
    <w:rsid w:val="003A201A"/>
    <w:rsid w:val="003A2AA2"/>
    <w:rsid w:val="003A308E"/>
    <w:rsid w:val="003A31A7"/>
    <w:rsid w:val="003A3BC7"/>
    <w:rsid w:val="003A446D"/>
    <w:rsid w:val="003A4505"/>
    <w:rsid w:val="003A45DA"/>
    <w:rsid w:val="003A470A"/>
    <w:rsid w:val="003A489B"/>
    <w:rsid w:val="003A4A17"/>
    <w:rsid w:val="003A4AE4"/>
    <w:rsid w:val="003A5495"/>
    <w:rsid w:val="003A5E4D"/>
    <w:rsid w:val="003A6085"/>
    <w:rsid w:val="003A6088"/>
    <w:rsid w:val="003A612B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4103"/>
    <w:rsid w:val="003C43C8"/>
    <w:rsid w:val="003C444A"/>
    <w:rsid w:val="003C4A9D"/>
    <w:rsid w:val="003C5177"/>
    <w:rsid w:val="003C5399"/>
    <w:rsid w:val="003C53CE"/>
    <w:rsid w:val="003C55C0"/>
    <w:rsid w:val="003C5D3A"/>
    <w:rsid w:val="003C6078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C0D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866"/>
    <w:rsid w:val="003E79FC"/>
    <w:rsid w:val="003E7C72"/>
    <w:rsid w:val="003E7D42"/>
    <w:rsid w:val="003E7EF4"/>
    <w:rsid w:val="003E7F1F"/>
    <w:rsid w:val="003F04F4"/>
    <w:rsid w:val="003F09DD"/>
    <w:rsid w:val="003F0C1B"/>
    <w:rsid w:val="003F0D1B"/>
    <w:rsid w:val="003F176F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64"/>
    <w:rsid w:val="003F74FA"/>
    <w:rsid w:val="003F76D4"/>
    <w:rsid w:val="003F79A3"/>
    <w:rsid w:val="003F7CEF"/>
    <w:rsid w:val="0040031A"/>
    <w:rsid w:val="00400452"/>
    <w:rsid w:val="00400788"/>
    <w:rsid w:val="00400812"/>
    <w:rsid w:val="004009B6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1BE"/>
    <w:rsid w:val="00403244"/>
    <w:rsid w:val="0040335F"/>
    <w:rsid w:val="00403392"/>
    <w:rsid w:val="00404241"/>
    <w:rsid w:val="00404409"/>
    <w:rsid w:val="004046E7"/>
    <w:rsid w:val="00404949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4AD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336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304AB"/>
    <w:rsid w:val="004308FF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66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75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56"/>
    <w:rsid w:val="00441CC3"/>
    <w:rsid w:val="00441E1A"/>
    <w:rsid w:val="00442075"/>
    <w:rsid w:val="00442171"/>
    <w:rsid w:val="00442B9F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6B2"/>
    <w:rsid w:val="004456EA"/>
    <w:rsid w:val="004457AC"/>
    <w:rsid w:val="00445919"/>
    <w:rsid w:val="00445D8A"/>
    <w:rsid w:val="0044620B"/>
    <w:rsid w:val="0044675B"/>
    <w:rsid w:val="00446937"/>
    <w:rsid w:val="00446B99"/>
    <w:rsid w:val="00446D94"/>
    <w:rsid w:val="00446DD9"/>
    <w:rsid w:val="00447211"/>
    <w:rsid w:val="004472A8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46C"/>
    <w:rsid w:val="004524F0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8ED"/>
    <w:rsid w:val="00456B6F"/>
    <w:rsid w:val="00457017"/>
    <w:rsid w:val="0045721C"/>
    <w:rsid w:val="00457242"/>
    <w:rsid w:val="004572A0"/>
    <w:rsid w:val="0045772B"/>
    <w:rsid w:val="00457742"/>
    <w:rsid w:val="004577C1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03F"/>
    <w:rsid w:val="0046713A"/>
    <w:rsid w:val="00467173"/>
    <w:rsid w:val="00467448"/>
    <w:rsid w:val="0046771B"/>
    <w:rsid w:val="00467B57"/>
    <w:rsid w:val="00467E42"/>
    <w:rsid w:val="00470114"/>
    <w:rsid w:val="0047032B"/>
    <w:rsid w:val="004706CA"/>
    <w:rsid w:val="00470746"/>
    <w:rsid w:val="00470895"/>
    <w:rsid w:val="00470B95"/>
    <w:rsid w:val="00470DB0"/>
    <w:rsid w:val="00470EE5"/>
    <w:rsid w:val="004715B1"/>
    <w:rsid w:val="00471BC1"/>
    <w:rsid w:val="00471EAA"/>
    <w:rsid w:val="00471F6B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0C23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2D9C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80C"/>
    <w:rsid w:val="00485A56"/>
    <w:rsid w:val="00485DD4"/>
    <w:rsid w:val="004860A6"/>
    <w:rsid w:val="004861A6"/>
    <w:rsid w:val="00486209"/>
    <w:rsid w:val="0048638C"/>
    <w:rsid w:val="00486409"/>
    <w:rsid w:val="00486A73"/>
    <w:rsid w:val="00486E54"/>
    <w:rsid w:val="00486F0D"/>
    <w:rsid w:val="00486FED"/>
    <w:rsid w:val="00487579"/>
    <w:rsid w:val="0048799E"/>
    <w:rsid w:val="00487CA2"/>
    <w:rsid w:val="00487D74"/>
    <w:rsid w:val="0049007C"/>
    <w:rsid w:val="00490721"/>
    <w:rsid w:val="004909A7"/>
    <w:rsid w:val="00491A03"/>
    <w:rsid w:val="00491D68"/>
    <w:rsid w:val="004921D6"/>
    <w:rsid w:val="004922EB"/>
    <w:rsid w:val="0049252C"/>
    <w:rsid w:val="0049291B"/>
    <w:rsid w:val="00492AC8"/>
    <w:rsid w:val="00492C04"/>
    <w:rsid w:val="00492C50"/>
    <w:rsid w:val="00492D53"/>
    <w:rsid w:val="00492F02"/>
    <w:rsid w:val="00494820"/>
    <w:rsid w:val="00495120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1EB"/>
    <w:rsid w:val="00497293"/>
    <w:rsid w:val="004973A8"/>
    <w:rsid w:val="004973F7"/>
    <w:rsid w:val="0049744C"/>
    <w:rsid w:val="0049777B"/>
    <w:rsid w:val="00497AC0"/>
    <w:rsid w:val="004A02BF"/>
    <w:rsid w:val="004A0319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4D85"/>
    <w:rsid w:val="004A536F"/>
    <w:rsid w:val="004A537F"/>
    <w:rsid w:val="004A573D"/>
    <w:rsid w:val="004A5982"/>
    <w:rsid w:val="004A5A05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85D"/>
    <w:rsid w:val="004B39CE"/>
    <w:rsid w:val="004B3A0E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4F3A"/>
    <w:rsid w:val="004B576A"/>
    <w:rsid w:val="004B5F56"/>
    <w:rsid w:val="004B5F73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6B8"/>
    <w:rsid w:val="004C36F0"/>
    <w:rsid w:val="004C41D8"/>
    <w:rsid w:val="004C471C"/>
    <w:rsid w:val="004C57F5"/>
    <w:rsid w:val="004C5868"/>
    <w:rsid w:val="004C5C8B"/>
    <w:rsid w:val="004C61A8"/>
    <w:rsid w:val="004C62CB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233"/>
    <w:rsid w:val="004D18C8"/>
    <w:rsid w:val="004D1978"/>
    <w:rsid w:val="004D2160"/>
    <w:rsid w:val="004D36BB"/>
    <w:rsid w:val="004D39A0"/>
    <w:rsid w:val="004D3C55"/>
    <w:rsid w:val="004D3CEC"/>
    <w:rsid w:val="004D4310"/>
    <w:rsid w:val="004D4331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381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4AA"/>
    <w:rsid w:val="004E45C9"/>
    <w:rsid w:val="004E4889"/>
    <w:rsid w:val="004E4A4A"/>
    <w:rsid w:val="004E4C9A"/>
    <w:rsid w:val="004E4D30"/>
    <w:rsid w:val="004E4EFD"/>
    <w:rsid w:val="004E51F2"/>
    <w:rsid w:val="004E5934"/>
    <w:rsid w:val="004E5A85"/>
    <w:rsid w:val="004E5B1A"/>
    <w:rsid w:val="004E5B7F"/>
    <w:rsid w:val="004E5C58"/>
    <w:rsid w:val="004E5F8E"/>
    <w:rsid w:val="004E64C6"/>
    <w:rsid w:val="004E6967"/>
    <w:rsid w:val="004E6A0B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4B"/>
    <w:rsid w:val="005012FD"/>
    <w:rsid w:val="00501A40"/>
    <w:rsid w:val="00501B1F"/>
    <w:rsid w:val="00501D63"/>
    <w:rsid w:val="00502B37"/>
    <w:rsid w:val="00503096"/>
    <w:rsid w:val="005032D5"/>
    <w:rsid w:val="005039F1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37D"/>
    <w:rsid w:val="00505828"/>
    <w:rsid w:val="0050582C"/>
    <w:rsid w:val="005058FA"/>
    <w:rsid w:val="005059C6"/>
    <w:rsid w:val="00505B28"/>
    <w:rsid w:val="00505B85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0BB"/>
    <w:rsid w:val="00512266"/>
    <w:rsid w:val="0051229F"/>
    <w:rsid w:val="005124A1"/>
    <w:rsid w:val="005129E3"/>
    <w:rsid w:val="00512AB9"/>
    <w:rsid w:val="00512AFB"/>
    <w:rsid w:val="00512EE2"/>
    <w:rsid w:val="00513025"/>
    <w:rsid w:val="00513452"/>
    <w:rsid w:val="005138A0"/>
    <w:rsid w:val="005139AE"/>
    <w:rsid w:val="005139FD"/>
    <w:rsid w:val="00513B6A"/>
    <w:rsid w:val="00513FED"/>
    <w:rsid w:val="005140E1"/>
    <w:rsid w:val="00514180"/>
    <w:rsid w:val="005148C6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18C"/>
    <w:rsid w:val="00521324"/>
    <w:rsid w:val="00521665"/>
    <w:rsid w:val="00521786"/>
    <w:rsid w:val="00521CBC"/>
    <w:rsid w:val="005225A2"/>
    <w:rsid w:val="005229CD"/>
    <w:rsid w:val="00523045"/>
    <w:rsid w:val="005232EC"/>
    <w:rsid w:val="005236D2"/>
    <w:rsid w:val="00523739"/>
    <w:rsid w:val="00523C1B"/>
    <w:rsid w:val="00523C4D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0A8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4D9E"/>
    <w:rsid w:val="0054575B"/>
    <w:rsid w:val="005461E1"/>
    <w:rsid w:val="00546269"/>
    <w:rsid w:val="00546270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B71"/>
    <w:rsid w:val="00552ECE"/>
    <w:rsid w:val="0055309A"/>
    <w:rsid w:val="0055315A"/>
    <w:rsid w:val="00553255"/>
    <w:rsid w:val="0055340D"/>
    <w:rsid w:val="00553580"/>
    <w:rsid w:val="005538D6"/>
    <w:rsid w:val="00553A4F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671"/>
    <w:rsid w:val="005578BD"/>
    <w:rsid w:val="00557A2D"/>
    <w:rsid w:val="00557C3C"/>
    <w:rsid w:val="00557C85"/>
    <w:rsid w:val="00557DD1"/>
    <w:rsid w:val="0056065F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2E8B"/>
    <w:rsid w:val="0056305C"/>
    <w:rsid w:val="0056316D"/>
    <w:rsid w:val="00563947"/>
    <w:rsid w:val="00563959"/>
    <w:rsid w:val="00563A73"/>
    <w:rsid w:val="00563F2D"/>
    <w:rsid w:val="0056413A"/>
    <w:rsid w:val="00564F52"/>
    <w:rsid w:val="00565177"/>
    <w:rsid w:val="005658CB"/>
    <w:rsid w:val="00565A42"/>
    <w:rsid w:val="005662E0"/>
    <w:rsid w:val="005664D4"/>
    <w:rsid w:val="005665E9"/>
    <w:rsid w:val="00566D25"/>
    <w:rsid w:val="0056739D"/>
    <w:rsid w:val="005678B1"/>
    <w:rsid w:val="00567C8D"/>
    <w:rsid w:val="00567D7C"/>
    <w:rsid w:val="00567E32"/>
    <w:rsid w:val="00567EF4"/>
    <w:rsid w:val="0057011B"/>
    <w:rsid w:val="005704D7"/>
    <w:rsid w:val="00570A47"/>
    <w:rsid w:val="00570B5C"/>
    <w:rsid w:val="00571043"/>
    <w:rsid w:val="005714D4"/>
    <w:rsid w:val="00571B5A"/>
    <w:rsid w:val="00571E0E"/>
    <w:rsid w:val="00572768"/>
    <w:rsid w:val="00572843"/>
    <w:rsid w:val="0057294F"/>
    <w:rsid w:val="005729F3"/>
    <w:rsid w:val="00572C08"/>
    <w:rsid w:val="00572DF7"/>
    <w:rsid w:val="00572F29"/>
    <w:rsid w:val="00572F72"/>
    <w:rsid w:val="00573053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102"/>
    <w:rsid w:val="005762A1"/>
    <w:rsid w:val="005765CF"/>
    <w:rsid w:val="0057682E"/>
    <w:rsid w:val="00576992"/>
    <w:rsid w:val="00576DDE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26"/>
    <w:rsid w:val="00594FD8"/>
    <w:rsid w:val="00595285"/>
    <w:rsid w:val="005958CA"/>
    <w:rsid w:val="00595A99"/>
    <w:rsid w:val="00595ACD"/>
    <w:rsid w:val="00595F8F"/>
    <w:rsid w:val="00596BB9"/>
    <w:rsid w:val="0059742D"/>
    <w:rsid w:val="005975D9"/>
    <w:rsid w:val="00597783"/>
    <w:rsid w:val="005978FB"/>
    <w:rsid w:val="005A02D9"/>
    <w:rsid w:val="005A0A55"/>
    <w:rsid w:val="005A0C88"/>
    <w:rsid w:val="005A0D8C"/>
    <w:rsid w:val="005A10E4"/>
    <w:rsid w:val="005A1140"/>
    <w:rsid w:val="005A148E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30AB"/>
    <w:rsid w:val="005A32D9"/>
    <w:rsid w:val="005A3609"/>
    <w:rsid w:val="005A3620"/>
    <w:rsid w:val="005A36D1"/>
    <w:rsid w:val="005A3DF2"/>
    <w:rsid w:val="005A3EB4"/>
    <w:rsid w:val="005A3F67"/>
    <w:rsid w:val="005A3FE0"/>
    <w:rsid w:val="005A44F6"/>
    <w:rsid w:val="005A48A3"/>
    <w:rsid w:val="005A4C3C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A55"/>
    <w:rsid w:val="005B0168"/>
    <w:rsid w:val="005B04F0"/>
    <w:rsid w:val="005B0D23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989"/>
    <w:rsid w:val="005B2BC5"/>
    <w:rsid w:val="005B2C7A"/>
    <w:rsid w:val="005B2CEF"/>
    <w:rsid w:val="005B306B"/>
    <w:rsid w:val="005B3645"/>
    <w:rsid w:val="005B36C2"/>
    <w:rsid w:val="005B3B18"/>
    <w:rsid w:val="005B3F5B"/>
    <w:rsid w:val="005B4AFF"/>
    <w:rsid w:val="005B4F94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C0234"/>
    <w:rsid w:val="005C07D6"/>
    <w:rsid w:val="005C085A"/>
    <w:rsid w:val="005C0E05"/>
    <w:rsid w:val="005C0EC9"/>
    <w:rsid w:val="005C0FF2"/>
    <w:rsid w:val="005C19E5"/>
    <w:rsid w:val="005C1EB0"/>
    <w:rsid w:val="005C2010"/>
    <w:rsid w:val="005C2107"/>
    <w:rsid w:val="005C2735"/>
    <w:rsid w:val="005C2EE7"/>
    <w:rsid w:val="005C2F39"/>
    <w:rsid w:val="005C2F8D"/>
    <w:rsid w:val="005C31FD"/>
    <w:rsid w:val="005C32D7"/>
    <w:rsid w:val="005C3365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4B"/>
    <w:rsid w:val="005D06C7"/>
    <w:rsid w:val="005D0C8C"/>
    <w:rsid w:val="005D11FD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F26"/>
    <w:rsid w:val="005E00B8"/>
    <w:rsid w:val="005E04FE"/>
    <w:rsid w:val="005E056F"/>
    <w:rsid w:val="005E06B0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716"/>
    <w:rsid w:val="005E47F8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253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E45"/>
    <w:rsid w:val="005F3FF0"/>
    <w:rsid w:val="005F4049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0FC1"/>
    <w:rsid w:val="00601659"/>
    <w:rsid w:val="00601910"/>
    <w:rsid w:val="00601E29"/>
    <w:rsid w:val="00601EC1"/>
    <w:rsid w:val="00602023"/>
    <w:rsid w:val="00602185"/>
    <w:rsid w:val="006023E8"/>
    <w:rsid w:val="0060269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BC0"/>
    <w:rsid w:val="00606397"/>
    <w:rsid w:val="006067CB"/>
    <w:rsid w:val="00606805"/>
    <w:rsid w:val="006068B0"/>
    <w:rsid w:val="006069CB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B35"/>
    <w:rsid w:val="00612C7F"/>
    <w:rsid w:val="0061314A"/>
    <w:rsid w:val="006135EB"/>
    <w:rsid w:val="0061391B"/>
    <w:rsid w:val="00613B4F"/>
    <w:rsid w:val="00613C48"/>
    <w:rsid w:val="00613D3D"/>
    <w:rsid w:val="00613FB4"/>
    <w:rsid w:val="00614245"/>
    <w:rsid w:val="00614C07"/>
    <w:rsid w:val="00614C78"/>
    <w:rsid w:val="00614DF3"/>
    <w:rsid w:val="006156B0"/>
    <w:rsid w:val="0061579B"/>
    <w:rsid w:val="00615843"/>
    <w:rsid w:val="00615B04"/>
    <w:rsid w:val="00615D56"/>
    <w:rsid w:val="0061624F"/>
    <w:rsid w:val="006163AD"/>
    <w:rsid w:val="006163FD"/>
    <w:rsid w:val="00616616"/>
    <w:rsid w:val="006168B0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4DA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34"/>
    <w:rsid w:val="00623661"/>
    <w:rsid w:val="00623D7A"/>
    <w:rsid w:val="00623F86"/>
    <w:rsid w:val="006240C6"/>
    <w:rsid w:val="006241F1"/>
    <w:rsid w:val="00624714"/>
    <w:rsid w:val="006247A4"/>
    <w:rsid w:val="00624822"/>
    <w:rsid w:val="00624A3E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36B8"/>
    <w:rsid w:val="00633756"/>
    <w:rsid w:val="006337FA"/>
    <w:rsid w:val="00633928"/>
    <w:rsid w:val="00634295"/>
    <w:rsid w:val="006342B5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D5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B4C"/>
    <w:rsid w:val="00643F3E"/>
    <w:rsid w:val="00644183"/>
    <w:rsid w:val="00644205"/>
    <w:rsid w:val="00644385"/>
    <w:rsid w:val="00644526"/>
    <w:rsid w:val="00644B3B"/>
    <w:rsid w:val="00644FD5"/>
    <w:rsid w:val="006451A9"/>
    <w:rsid w:val="00645284"/>
    <w:rsid w:val="00645558"/>
    <w:rsid w:val="0064567A"/>
    <w:rsid w:val="00645A3C"/>
    <w:rsid w:val="00645C13"/>
    <w:rsid w:val="0064607A"/>
    <w:rsid w:val="0064682B"/>
    <w:rsid w:val="00646978"/>
    <w:rsid w:val="006469ED"/>
    <w:rsid w:val="00646B5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EC0"/>
    <w:rsid w:val="00650F34"/>
    <w:rsid w:val="0065128D"/>
    <w:rsid w:val="006512BD"/>
    <w:rsid w:val="0065166B"/>
    <w:rsid w:val="00651670"/>
    <w:rsid w:val="00651812"/>
    <w:rsid w:val="00651ECF"/>
    <w:rsid w:val="00651F84"/>
    <w:rsid w:val="00652BD1"/>
    <w:rsid w:val="0065330A"/>
    <w:rsid w:val="00653949"/>
    <w:rsid w:val="00653B38"/>
    <w:rsid w:val="00654A35"/>
    <w:rsid w:val="00654EDF"/>
    <w:rsid w:val="006552AD"/>
    <w:rsid w:val="0065634D"/>
    <w:rsid w:val="006567C7"/>
    <w:rsid w:val="00657068"/>
    <w:rsid w:val="00657267"/>
    <w:rsid w:val="006573E0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4A0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8C4"/>
    <w:rsid w:val="00664A85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2BD"/>
    <w:rsid w:val="00670385"/>
    <w:rsid w:val="006704AD"/>
    <w:rsid w:val="006705AF"/>
    <w:rsid w:val="00670CF6"/>
    <w:rsid w:val="00670F8E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5EB9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3AD"/>
    <w:rsid w:val="00680405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1F63"/>
    <w:rsid w:val="006821CF"/>
    <w:rsid w:val="0068253E"/>
    <w:rsid w:val="0068283E"/>
    <w:rsid w:val="00682B63"/>
    <w:rsid w:val="00682E51"/>
    <w:rsid w:val="00682EF6"/>
    <w:rsid w:val="00683106"/>
    <w:rsid w:val="0068360B"/>
    <w:rsid w:val="00683BDE"/>
    <w:rsid w:val="00684369"/>
    <w:rsid w:val="0068443E"/>
    <w:rsid w:val="00684CA0"/>
    <w:rsid w:val="00684E16"/>
    <w:rsid w:val="00684E23"/>
    <w:rsid w:val="006855F5"/>
    <w:rsid w:val="00685A6C"/>
    <w:rsid w:val="0068611C"/>
    <w:rsid w:val="006861DD"/>
    <w:rsid w:val="0068629C"/>
    <w:rsid w:val="006866BE"/>
    <w:rsid w:val="006879BC"/>
    <w:rsid w:val="00687A06"/>
    <w:rsid w:val="00687C51"/>
    <w:rsid w:val="00687F18"/>
    <w:rsid w:val="0069005C"/>
    <w:rsid w:val="00690169"/>
    <w:rsid w:val="00690B01"/>
    <w:rsid w:val="00690CD2"/>
    <w:rsid w:val="00690DF6"/>
    <w:rsid w:val="006913E8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F39"/>
    <w:rsid w:val="00693426"/>
    <w:rsid w:val="006938D1"/>
    <w:rsid w:val="00693C5F"/>
    <w:rsid w:val="00693F54"/>
    <w:rsid w:val="00694326"/>
    <w:rsid w:val="006944E7"/>
    <w:rsid w:val="0069461E"/>
    <w:rsid w:val="00694C77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797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5A1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FC"/>
    <w:rsid w:val="006B0D48"/>
    <w:rsid w:val="006B10DD"/>
    <w:rsid w:val="006B110F"/>
    <w:rsid w:val="006B1130"/>
    <w:rsid w:val="006B11FA"/>
    <w:rsid w:val="006B134C"/>
    <w:rsid w:val="006B1392"/>
    <w:rsid w:val="006B13ED"/>
    <w:rsid w:val="006B1432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04A"/>
    <w:rsid w:val="006C662C"/>
    <w:rsid w:val="006C66D8"/>
    <w:rsid w:val="006C71FE"/>
    <w:rsid w:val="006C72BD"/>
    <w:rsid w:val="006C7510"/>
    <w:rsid w:val="006C7569"/>
    <w:rsid w:val="006C7A58"/>
    <w:rsid w:val="006C7B17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9F5"/>
    <w:rsid w:val="006D5B49"/>
    <w:rsid w:val="006D5B5E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8FC"/>
    <w:rsid w:val="006E0A23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7C3"/>
    <w:rsid w:val="006E3D06"/>
    <w:rsid w:val="006E432E"/>
    <w:rsid w:val="006E4D88"/>
    <w:rsid w:val="006E5060"/>
    <w:rsid w:val="006E53D9"/>
    <w:rsid w:val="006E58C2"/>
    <w:rsid w:val="006E58D6"/>
    <w:rsid w:val="006E5D0A"/>
    <w:rsid w:val="006E5E8D"/>
    <w:rsid w:val="006E5FE8"/>
    <w:rsid w:val="006E6005"/>
    <w:rsid w:val="006E634A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B7"/>
    <w:rsid w:val="006E7FCD"/>
    <w:rsid w:val="006F01B5"/>
    <w:rsid w:val="006F01CD"/>
    <w:rsid w:val="006F025A"/>
    <w:rsid w:val="006F02B1"/>
    <w:rsid w:val="006F0449"/>
    <w:rsid w:val="006F0566"/>
    <w:rsid w:val="006F0690"/>
    <w:rsid w:val="006F0B45"/>
    <w:rsid w:val="006F1108"/>
    <w:rsid w:val="006F1279"/>
    <w:rsid w:val="006F162F"/>
    <w:rsid w:val="006F1C0F"/>
    <w:rsid w:val="006F20BD"/>
    <w:rsid w:val="006F222D"/>
    <w:rsid w:val="006F273D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588D"/>
    <w:rsid w:val="006F5AE0"/>
    <w:rsid w:val="006F5E88"/>
    <w:rsid w:val="006F5F4B"/>
    <w:rsid w:val="006F6201"/>
    <w:rsid w:val="006F62AB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67A"/>
    <w:rsid w:val="006F7C84"/>
    <w:rsid w:val="006F7CF5"/>
    <w:rsid w:val="006F7FE6"/>
    <w:rsid w:val="007002BF"/>
    <w:rsid w:val="007003C3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AB1"/>
    <w:rsid w:val="00713B32"/>
    <w:rsid w:val="00714719"/>
    <w:rsid w:val="00714839"/>
    <w:rsid w:val="00714917"/>
    <w:rsid w:val="00714D00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1015"/>
    <w:rsid w:val="0072190B"/>
    <w:rsid w:val="00721924"/>
    <w:rsid w:val="007219F7"/>
    <w:rsid w:val="00721A7B"/>
    <w:rsid w:val="00721B2C"/>
    <w:rsid w:val="00721BDB"/>
    <w:rsid w:val="00721BE3"/>
    <w:rsid w:val="007226D8"/>
    <w:rsid w:val="007229C2"/>
    <w:rsid w:val="00722A59"/>
    <w:rsid w:val="00722E84"/>
    <w:rsid w:val="007231AB"/>
    <w:rsid w:val="007232B6"/>
    <w:rsid w:val="0072334C"/>
    <w:rsid w:val="00723708"/>
    <w:rsid w:val="0072380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AB7"/>
    <w:rsid w:val="00726AE6"/>
    <w:rsid w:val="00726C37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02C"/>
    <w:rsid w:val="007308B7"/>
    <w:rsid w:val="00730E09"/>
    <w:rsid w:val="00730F43"/>
    <w:rsid w:val="007314D6"/>
    <w:rsid w:val="00731547"/>
    <w:rsid w:val="0073181E"/>
    <w:rsid w:val="00731B3F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378"/>
    <w:rsid w:val="00734748"/>
    <w:rsid w:val="00734750"/>
    <w:rsid w:val="00734817"/>
    <w:rsid w:val="00734C89"/>
    <w:rsid w:val="0073501C"/>
    <w:rsid w:val="007351B9"/>
    <w:rsid w:val="0073588C"/>
    <w:rsid w:val="00735A22"/>
    <w:rsid w:val="00735A58"/>
    <w:rsid w:val="00735B29"/>
    <w:rsid w:val="00735FA5"/>
    <w:rsid w:val="00736388"/>
    <w:rsid w:val="00736C94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1B7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50003"/>
    <w:rsid w:val="007500FD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4A66"/>
    <w:rsid w:val="00755235"/>
    <w:rsid w:val="00755508"/>
    <w:rsid w:val="00755553"/>
    <w:rsid w:val="00755BF8"/>
    <w:rsid w:val="00756459"/>
    <w:rsid w:val="007564FB"/>
    <w:rsid w:val="0075654E"/>
    <w:rsid w:val="007568C5"/>
    <w:rsid w:val="0075706C"/>
    <w:rsid w:val="007570EE"/>
    <w:rsid w:val="0075777B"/>
    <w:rsid w:val="00757A29"/>
    <w:rsid w:val="00757BFF"/>
    <w:rsid w:val="00757CEC"/>
    <w:rsid w:val="00757ECA"/>
    <w:rsid w:val="007600F3"/>
    <w:rsid w:val="00760370"/>
    <w:rsid w:val="007604B4"/>
    <w:rsid w:val="00760995"/>
    <w:rsid w:val="00760C34"/>
    <w:rsid w:val="00760E65"/>
    <w:rsid w:val="00761369"/>
    <w:rsid w:val="007615EA"/>
    <w:rsid w:val="00761E74"/>
    <w:rsid w:val="0076201C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8C5"/>
    <w:rsid w:val="00763A60"/>
    <w:rsid w:val="00763E14"/>
    <w:rsid w:val="00763F2E"/>
    <w:rsid w:val="00764037"/>
    <w:rsid w:val="0076443E"/>
    <w:rsid w:val="0076472F"/>
    <w:rsid w:val="007653EF"/>
    <w:rsid w:val="00766055"/>
    <w:rsid w:val="0076608F"/>
    <w:rsid w:val="00766B55"/>
    <w:rsid w:val="007671C7"/>
    <w:rsid w:val="00767355"/>
    <w:rsid w:val="007679C3"/>
    <w:rsid w:val="00767DA6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74"/>
    <w:rsid w:val="007734EF"/>
    <w:rsid w:val="00773605"/>
    <w:rsid w:val="007738F0"/>
    <w:rsid w:val="00773D23"/>
    <w:rsid w:val="00773D27"/>
    <w:rsid w:val="00773E9D"/>
    <w:rsid w:val="00773FE0"/>
    <w:rsid w:val="00774039"/>
    <w:rsid w:val="0077407D"/>
    <w:rsid w:val="0077453E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051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56"/>
    <w:rsid w:val="00782B80"/>
    <w:rsid w:val="00782B90"/>
    <w:rsid w:val="00782DB6"/>
    <w:rsid w:val="00782F4E"/>
    <w:rsid w:val="0078342A"/>
    <w:rsid w:val="007837A5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A9E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F5E"/>
    <w:rsid w:val="00791B5B"/>
    <w:rsid w:val="0079203E"/>
    <w:rsid w:val="00792AB8"/>
    <w:rsid w:val="00792B4D"/>
    <w:rsid w:val="00792E14"/>
    <w:rsid w:val="00792ED4"/>
    <w:rsid w:val="00792F85"/>
    <w:rsid w:val="0079343C"/>
    <w:rsid w:val="007937E3"/>
    <w:rsid w:val="0079396E"/>
    <w:rsid w:val="007939C8"/>
    <w:rsid w:val="00793B13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563"/>
    <w:rsid w:val="00797678"/>
    <w:rsid w:val="00797982"/>
    <w:rsid w:val="00797CBA"/>
    <w:rsid w:val="00797E6C"/>
    <w:rsid w:val="007A0098"/>
    <w:rsid w:val="007A035D"/>
    <w:rsid w:val="007A05A8"/>
    <w:rsid w:val="007A0784"/>
    <w:rsid w:val="007A15CB"/>
    <w:rsid w:val="007A2188"/>
    <w:rsid w:val="007A2289"/>
    <w:rsid w:val="007A253A"/>
    <w:rsid w:val="007A2816"/>
    <w:rsid w:val="007A2FEE"/>
    <w:rsid w:val="007A34A0"/>
    <w:rsid w:val="007A37BC"/>
    <w:rsid w:val="007A3A48"/>
    <w:rsid w:val="007A3C6B"/>
    <w:rsid w:val="007A3CD0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A7E29"/>
    <w:rsid w:val="007B0549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7B1"/>
    <w:rsid w:val="007B2B5F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08C"/>
    <w:rsid w:val="007C33A7"/>
    <w:rsid w:val="007C34B5"/>
    <w:rsid w:val="007C390C"/>
    <w:rsid w:val="007C3B83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F07"/>
    <w:rsid w:val="007D00DE"/>
    <w:rsid w:val="007D0B63"/>
    <w:rsid w:val="007D0CF8"/>
    <w:rsid w:val="007D1059"/>
    <w:rsid w:val="007D12EA"/>
    <w:rsid w:val="007D18AD"/>
    <w:rsid w:val="007D19FA"/>
    <w:rsid w:val="007D1B7D"/>
    <w:rsid w:val="007D1D05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7F9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E48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123D"/>
    <w:rsid w:val="007E13A0"/>
    <w:rsid w:val="007E145F"/>
    <w:rsid w:val="007E1476"/>
    <w:rsid w:val="007E14A8"/>
    <w:rsid w:val="007E1B9F"/>
    <w:rsid w:val="007E2050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7FD"/>
    <w:rsid w:val="007E4A89"/>
    <w:rsid w:val="007E4B86"/>
    <w:rsid w:val="007E54BE"/>
    <w:rsid w:val="007E5927"/>
    <w:rsid w:val="007E5B0D"/>
    <w:rsid w:val="007E5EB5"/>
    <w:rsid w:val="007E5F0F"/>
    <w:rsid w:val="007E626C"/>
    <w:rsid w:val="007E6726"/>
    <w:rsid w:val="007E6D5B"/>
    <w:rsid w:val="007E73B8"/>
    <w:rsid w:val="007E7565"/>
    <w:rsid w:val="007E75EF"/>
    <w:rsid w:val="007E7684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2E2"/>
    <w:rsid w:val="007F660C"/>
    <w:rsid w:val="007F67EB"/>
    <w:rsid w:val="007F680E"/>
    <w:rsid w:val="007F6FBC"/>
    <w:rsid w:val="007F737E"/>
    <w:rsid w:val="007F7BD1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43C"/>
    <w:rsid w:val="00802CF9"/>
    <w:rsid w:val="00802E9E"/>
    <w:rsid w:val="008032E7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A8D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03C"/>
    <w:rsid w:val="00811377"/>
    <w:rsid w:val="008113E3"/>
    <w:rsid w:val="00811799"/>
    <w:rsid w:val="00812896"/>
    <w:rsid w:val="0081305B"/>
    <w:rsid w:val="0081308C"/>
    <w:rsid w:val="00813A66"/>
    <w:rsid w:val="00813EB4"/>
    <w:rsid w:val="00813FAE"/>
    <w:rsid w:val="008148BD"/>
    <w:rsid w:val="008149B1"/>
    <w:rsid w:val="00814DA9"/>
    <w:rsid w:val="00814E16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627"/>
    <w:rsid w:val="008207C6"/>
    <w:rsid w:val="00820A88"/>
    <w:rsid w:val="00820AFD"/>
    <w:rsid w:val="00820CFA"/>
    <w:rsid w:val="008215DC"/>
    <w:rsid w:val="0082169D"/>
    <w:rsid w:val="00821CF8"/>
    <w:rsid w:val="00821EA9"/>
    <w:rsid w:val="00822330"/>
    <w:rsid w:val="0082236D"/>
    <w:rsid w:val="0082245C"/>
    <w:rsid w:val="00822605"/>
    <w:rsid w:val="00822D1E"/>
    <w:rsid w:val="00823683"/>
    <w:rsid w:val="00823B89"/>
    <w:rsid w:val="00823CAA"/>
    <w:rsid w:val="00824174"/>
    <w:rsid w:val="00824832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3046C"/>
    <w:rsid w:val="00830490"/>
    <w:rsid w:val="0083051E"/>
    <w:rsid w:val="00830940"/>
    <w:rsid w:val="0083133C"/>
    <w:rsid w:val="00831609"/>
    <w:rsid w:val="0083182E"/>
    <w:rsid w:val="00831F00"/>
    <w:rsid w:val="0083217D"/>
    <w:rsid w:val="0083258C"/>
    <w:rsid w:val="0083285A"/>
    <w:rsid w:val="00832A9D"/>
    <w:rsid w:val="00832D6C"/>
    <w:rsid w:val="008339A0"/>
    <w:rsid w:val="00833A61"/>
    <w:rsid w:val="00833AB3"/>
    <w:rsid w:val="00833BAA"/>
    <w:rsid w:val="00833DED"/>
    <w:rsid w:val="00833F11"/>
    <w:rsid w:val="00833FD3"/>
    <w:rsid w:val="0083434F"/>
    <w:rsid w:val="00834758"/>
    <w:rsid w:val="00834778"/>
    <w:rsid w:val="00834ABC"/>
    <w:rsid w:val="00834AFA"/>
    <w:rsid w:val="00834EBD"/>
    <w:rsid w:val="00835043"/>
    <w:rsid w:val="0083546D"/>
    <w:rsid w:val="0083570B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C2F"/>
    <w:rsid w:val="00844F90"/>
    <w:rsid w:val="008450E1"/>
    <w:rsid w:val="00845843"/>
    <w:rsid w:val="00845A12"/>
    <w:rsid w:val="00845CDF"/>
    <w:rsid w:val="00845D7A"/>
    <w:rsid w:val="0084631C"/>
    <w:rsid w:val="008466B4"/>
    <w:rsid w:val="008466CF"/>
    <w:rsid w:val="00846A52"/>
    <w:rsid w:val="00846F9C"/>
    <w:rsid w:val="00847038"/>
    <w:rsid w:val="0084760F"/>
    <w:rsid w:val="0085011C"/>
    <w:rsid w:val="008503B1"/>
    <w:rsid w:val="00850526"/>
    <w:rsid w:val="008508AD"/>
    <w:rsid w:val="00850A6F"/>
    <w:rsid w:val="00850B17"/>
    <w:rsid w:val="00850C3A"/>
    <w:rsid w:val="00850DF2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E9D"/>
    <w:rsid w:val="0085507A"/>
    <w:rsid w:val="00855103"/>
    <w:rsid w:val="00856195"/>
    <w:rsid w:val="00856631"/>
    <w:rsid w:val="00856911"/>
    <w:rsid w:val="00856B28"/>
    <w:rsid w:val="008571ED"/>
    <w:rsid w:val="0085752E"/>
    <w:rsid w:val="00857989"/>
    <w:rsid w:val="00857A8B"/>
    <w:rsid w:val="00857BDF"/>
    <w:rsid w:val="00857C47"/>
    <w:rsid w:val="00857D67"/>
    <w:rsid w:val="00857E04"/>
    <w:rsid w:val="00860206"/>
    <w:rsid w:val="0086070B"/>
    <w:rsid w:val="00860887"/>
    <w:rsid w:val="008611EA"/>
    <w:rsid w:val="00861D18"/>
    <w:rsid w:val="0086289A"/>
    <w:rsid w:val="00862E75"/>
    <w:rsid w:val="0086339F"/>
    <w:rsid w:val="008637D4"/>
    <w:rsid w:val="00863922"/>
    <w:rsid w:val="00863946"/>
    <w:rsid w:val="00863C95"/>
    <w:rsid w:val="00863CF9"/>
    <w:rsid w:val="00863F62"/>
    <w:rsid w:val="008640CB"/>
    <w:rsid w:val="00864161"/>
    <w:rsid w:val="0086433C"/>
    <w:rsid w:val="0086434F"/>
    <w:rsid w:val="0086447E"/>
    <w:rsid w:val="008647D7"/>
    <w:rsid w:val="00864854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3054"/>
    <w:rsid w:val="0087344E"/>
    <w:rsid w:val="00873491"/>
    <w:rsid w:val="008734EC"/>
    <w:rsid w:val="00873582"/>
    <w:rsid w:val="0087368F"/>
    <w:rsid w:val="00873C5B"/>
    <w:rsid w:val="00873D6B"/>
    <w:rsid w:val="00873EAC"/>
    <w:rsid w:val="00873F6D"/>
    <w:rsid w:val="0087404D"/>
    <w:rsid w:val="0087429D"/>
    <w:rsid w:val="00874BDB"/>
    <w:rsid w:val="00874BE3"/>
    <w:rsid w:val="00874D5D"/>
    <w:rsid w:val="00874D8A"/>
    <w:rsid w:val="008751D0"/>
    <w:rsid w:val="00875253"/>
    <w:rsid w:val="0087527E"/>
    <w:rsid w:val="008754A9"/>
    <w:rsid w:val="0087592E"/>
    <w:rsid w:val="00875AE7"/>
    <w:rsid w:val="00875BA6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A11"/>
    <w:rsid w:val="00880C2B"/>
    <w:rsid w:val="008812E1"/>
    <w:rsid w:val="00881544"/>
    <w:rsid w:val="00881588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4E30"/>
    <w:rsid w:val="00885261"/>
    <w:rsid w:val="00885409"/>
    <w:rsid w:val="00885923"/>
    <w:rsid w:val="008861B3"/>
    <w:rsid w:val="00886380"/>
    <w:rsid w:val="00886634"/>
    <w:rsid w:val="00886B20"/>
    <w:rsid w:val="00886DDD"/>
    <w:rsid w:val="00887032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6EE"/>
    <w:rsid w:val="00892D56"/>
    <w:rsid w:val="00893035"/>
    <w:rsid w:val="00893672"/>
    <w:rsid w:val="008938DB"/>
    <w:rsid w:val="00893920"/>
    <w:rsid w:val="00893C30"/>
    <w:rsid w:val="00893CDD"/>
    <w:rsid w:val="00893CEA"/>
    <w:rsid w:val="00893D36"/>
    <w:rsid w:val="00893EE8"/>
    <w:rsid w:val="00894166"/>
    <w:rsid w:val="0089420C"/>
    <w:rsid w:val="0089424D"/>
    <w:rsid w:val="008943DB"/>
    <w:rsid w:val="008945E8"/>
    <w:rsid w:val="00894679"/>
    <w:rsid w:val="00894BF6"/>
    <w:rsid w:val="00894E0C"/>
    <w:rsid w:val="008950A8"/>
    <w:rsid w:val="00895114"/>
    <w:rsid w:val="008954C6"/>
    <w:rsid w:val="008955C7"/>
    <w:rsid w:val="008955F0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FA4"/>
    <w:rsid w:val="0089726A"/>
    <w:rsid w:val="0089752C"/>
    <w:rsid w:val="0089761A"/>
    <w:rsid w:val="0089772D"/>
    <w:rsid w:val="008977C7"/>
    <w:rsid w:val="00897D39"/>
    <w:rsid w:val="008A08B5"/>
    <w:rsid w:val="008A0986"/>
    <w:rsid w:val="008A0A7D"/>
    <w:rsid w:val="008A0BB5"/>
    <w:rsid w:val="008A0C9A"/>
    <w:rsid w:val="008A0DF0"/>
    <w:rsid w:val="008A0F37"/>
    <w:rsid w:val="008A1179"/>
    <w:rsid w:val="008A1276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DFA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12E"/>
    <w:rsid w:val="008A5141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73D"/>
    <w:rsid w:val="008B1824"/>
    <w:rsid w:val="008B1A91"/>
    <w:rsid w:val="008B2097"/>
    <w:rsid w:val="008B20A2"/>
    <w:rsid w:val="008B21F9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3D12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FF"/>
    <w:rsid w:val="008B6D86"/>
    <w:rsid w:val="008B7607"/>
    <w:rsid w:val="008B7823"/>
    <w:rsid w:val="008B7C27"/>
    <w:rsid w:val="008C013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B3C"/>
    <w:rsid w:val="008C2B93"/>
    <w:rsid w:val="008C2DBA"/>
    <w:rsid w:val="008C2E36"/>
    <w:rsid w:val="008C2F55"/>
    <w:rsid w:val="008C303C"/>
    <w:rsid w:val="008C3150"/>
    <w:rsid w:val="008C31D1"/>
    <w:rsid w:val="008C340E"/>
    <w:rsid w:val="008C367B"/>
    <w:rsid w:val="008C3952"/>
    <w:rsid w:val="008C3C00"/>
    <w:rsid w:val="008C3CA5"/>
    <w:rsid w:val="008C3D76"/>
    <w:rsid w:val="008C3E7A"/>
    <w:rsid w:val="008C46A1"/>
    <w:rsid w:val="008C48C8"/>
    <w:rsid w:val="008C519D"/>
    <w:rsid w:val="008C51ED"/>
    <w:rsid w:val="008C5868"/>
    <w:rsid w:val="008C59E7"/>
    <w:rsid w:val="008C5F8B"/>
    <w:rsid w:val="008C644B"/>
    <w:rsid w:val="008C6536"/>
    <w:rsid w:val="008C69E2"/>
    <w:rsid w:val="008C6A48"/>
    <w:rsid w:val="008C7117"/>
    <w:rsid w:val="008C71DD"/>
    <w:rsid w:val="008C7318"/>
    <w:rsid w:val="008C7541"/>
    <w:rsid w:val="008C75D6"/>
    <w:rsid w:val="008C7603"/>
    <w:rsid w:val="008C7CE9"/>
    <w:rsid w:val="008C7F61"/>
    <w:rsid w:val="008D0278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3D34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1185"/>
    <w:rsid w:val="008E129D"/>
    <w:rsid w:val="008E1463"/>
    <w:rsid w:val="008E1585"/>
    <w:rsid w:val="008E1668"/>
    <w:rsid w:val="008E1C1D"/>
    <w:rsid w:val="008E210F"/>
    <w:rsid w:val="008E2497"/>
    <w:rsid w:val="008E2503"/>
    <w:rsid w:val="008E250A"/>
    <w:rsid w:val="008E25D0"/>
    <w:rsid w:val="008E27BE"/>
    <w:rsid w:val="008E28CB"/>
    <w:rsid w:val="008E2BAA"/>
    <w:rsid w:val="008E2E6E"/>
    <w:rsid w:val="008E36B0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3D"/>
    <w:rsid w:val="008E704D"/>
    <w:rsid w:val="008E72B3"/>
    <w:rsid w:val="008E766E"/>
    <w:rsid w:val="008E7809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2EAD"/>
    <w:rsid w:val="008F3180"/>
    <w:rsid w:val="008F32C9"/>
    <w:rsid w:val="008F399D"/>
    <w:rsid w:val="008F3C29"/>
    <w:rsid w:val="008F3D43"/>
    <w:rsid w:val="008F471B"/>
    <w:rsid w:val="008F489D"/>
    <w:rsid w:val="008F4987"/>
    <w:rsid w:val="008F4C6C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6B"/>
    <w:rsid w:val="008F77AF"/>
    <w:rsid w:val="008F78D3"/>
    <w:rsid w:val="008F7AAC"/>
    <w:rsid w:val="008F7B86"/>
    <w:rsid w:val="008F7E44"/>
    <w:rsid w:val="009001FF"/>
    <w:rsid w:val="009006A0"/>
    <w:rsid w:val="009008DA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68"/>
    <w:rsid w:val="00903E39"/>
    <w:rsid w:val="00904095"/>
    <w:rsid w:val="009046F5"/>
    <w:rsid w:val="00904D6B"/>
    <w:rsid w:val="00904F89"/>
    <w:rsid w:val="00905325"/>
    <w:rsid w:val="00905903"/>
    <w:rsid w:val="00905C46"/>
    <w:rsid w:val="00905D3E"/>
    <w:rsid w:val="00905FB3"/>
    <w:rsid w:val="009060C1"/>
    <w:rsid w:val="00906551"/>
    <w:rsid w:val="00906C27"/>
    <w:rsid w:val="00906E1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E53"/>
    <w:rsid w:val="00916F0E"/>
    <w:rsid w:val="00917201"/>
    <w:rsid w:val="0091755E"/>
    <w:rsid w:val="0091767A"/>
    <w:rsid w:val="009177FD"/>
    <w:rsid w:val="009201A3"/>
    <w:rsid w:val="00920388"/>
    <w:rsid w:val="009204EC"/>
    <w:rsid w:val="0092097F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496"/>
    <w:rsid w:val="00923F8E"/>
    <w:rsid w:val="00923FE7"/>
    <w:rsid w:val="00924208"/>
    <w:rsid w:val="00924392"/>
    <w:rsid w:val="00924589"/>
    <w:rsid w:val="00924903"/>
    <w:rsid w:val="00924CCD"/>
    <w:rsid w:val="00924D8C"/>
    <w:rsid w:val="00924EB7"/>
    <w:rsid w:val="009250DE"/>
    <w:rsid w:val="00925693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1C3"/>
    <w:rsid w:val="009272A2"/>
    <w:rsid w:val="00927D67"/>
    <w:rsid w:val="00930D05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3F3A"/>
    <w:rsid w:val="00934041"/>
    <w:rsid w:val="00934219"/>
    <w:rsid w:val="0093449B"/>
    <w:rsid w:val="009347C2"/>
    <w:rsid w:val="00935183"/>
    <w:rsid w:val="009359DC"/>
    <w:rsid w:val="00935B08"/>
    <w:rsid w:val="00935F4D"/>
    <w:rsid w:val="009368A8"/>
    <w:rsid w:val="00936959"/>
    <w:rsid w:val="00936C39"/>
    <w:rsid w:val="00936E33"/>
    <w:rsid w:val="00936F0B"/>
    <w:rsid w:val="00936FCD"/>
    <w:rsid w:val="0093744A"/>
    <w:rsid w:val="00937B84"/>
    <w:rsid w:val="00940084"/>
    <w:rsid w:val="0094086D"/>
    <w:rsid w:val="00940964"/>
    <w:rsid w:val="009411E0"/>
    <w:rsid w:val="009414CE"/>
    <w:rsid w:val="0094173E"/>
    <w:rsid w:val="0094197D"/>
    <w:rsid w:val="00941E0A"/>
    <w:rsid w:val="00942065"/>
    <w:rsid w:val="00942B8C"/>
    <w:rsid w:val="00942D9E"/>
    <w:rsid w:val="00942F6C"/>
    <w:rsid w:val="00942FE8"/>
    <w:rsid w:val="009433D9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893"/>
    <w:rsid w:val="00954CFB"/>
    <w:rsid w:val="00955028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752"/>
    <w:rsid w:val="00963D6F"/>
    <w:rsid w:val="00963DA6"/>
    <w:rsid w:val="00964045"/>
    <w:rsid w:val="009641F3"/>
    <w:rsid w:val="00964383"/>
    <w:rsid w:val="0096479E"/>
    <w:rsid w:val="00964991"/>
    <w:rsid w:val="00964A93"/>
    <w:rsid w:val="00964B69"/>
    <w:rsid w:val="009651C4"/>
    <w:rsid w:val="009651E7"/>
    <w:rsid w:val="00965218"/>
    <w:rsid w:val="009657FF"/>
    <w:rsid w:val="00965959"/>
    <w:rsid w:val="00965AFD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10D8"/>
    <w:rsid w:val="00971650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2EC"/>
    <w:rsid w:val="0097473B"/>
    <w:rsid w:val="00974AB9"/>
    <w:rsid w:val="009750BE"/>
    <w:rsid w:val="009750C3"/>
    <w:rsid w:val="009752EC"/>
    <w:rsid w:val="009752EE"/>
    <w:rsid w:val="00975346"/>
    <w:rsid w:val="009753AB"/>
    <w:rsid w:val="009756D8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ABD"/>
    <w:rsid w:val="00984B7C"/>
    <w:rsid w:val="00984D83"/>
    <w:rsid w:val="00984FBD"/>
    <w:rsid w:val="00985554"/>
    <w:rsid w:val="00985979"/>
    <w:rsid w:val="009859CE"/>
    <w:rsid w:val="00985CD3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1BE5"/>
    <w:rsid w:val="009922C6"/>
    <w:rsid w:val="009930EC"/>
    <w:rsid w:val="0099316A"/>
    <w:rsid w:val="00993239"/>
    <w:rsid w:val="009932CD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7A7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6F80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9D9"/>
    <w:rsid w:val="009A0D12"/>
    <w:rsid w:val="009A0DEE"/>
    <w:rsid w:val="009A0F2E"/>
    <w:rsid w:val="009A1181"/>
    <w:rsid w:val="009A160B"/>
    <w:rsid w:val="009A17D5"/>
    <w:rsid w:val="009A1900"/>
    <w:rsid w:val="009A1A0C"/>
    <w:rsid w:val="009A1A11"/>
    <w:rsid w:val="009A1E7D"/>
    <w:rsid w:val="009A2F3D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B0030"/>
    <w:rsid w:val="009B03FE"/>
    <w:rsid w:val="009B04AC"/>
    <w:rsid w:val="009B0760"/>
    <w:rsid w:val="009B07A7"/>
    <w:rsid w:val="009B0A57"/>
    <w:rsid w:val="009B0FB0"/>
    <w:rsid w:val="009B133E"/>
    <w:rsid w:val="009B148C"/>
    <w:rsid w:val="009B17C1"/>
    <w:rsid w:val="009B1ED0"/>
    <w:rsid w:val="009B204F"/>
    <w:rsid w:val="009B212F"/>
    <w:rsid w:val="009B230B"/>
    <w:rsid w:val="009B26BE"/>
    <w:rsid w:val="009B2735"/>
    <w:rsid w:val="009B2808"/>
    <w:rsid w:val="009B2AE2"/>
    <w:rsid w:val="009B2AF5"/>
    <w:rsid w:val="009B3085"/>
    <w:rsid w:val="009B30BD"/>
    <w:rsid w:val="009B3123"/>
    <w:rsid w:val="009B3260"/>
    <w:rsid w:val="009B35CC"/>
    <w:rsid w:val="009B3E19"/>
    <w:rsid w:val="009B3F6E"/>
    <w:rsid w:val="009B3FB2"/>
    <w:rsid w:val="009B41EA"/>
    <w:rsid w:val="009B4652"/>
    <w:rsid w:val="009B4E06"/>
    <w:rsid w:val="009B4F4B"/>
    <w:rsid w:val="009B577D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954"/>
    <w:rsid w:val="009C1916"/>
    <w:rsid w:val="009C1DDF"/>
    <w:rsid w:val="009C218C"/>
    <w:rsid w:val="009C2826"/>
    <w:rsid w:val="009C2838"/>
    <w:rsid w:val="009C2CAE"/>
    <w:rsid w:val="009C2CC3"/>
    <w:rsid w:val="009C30F1"/>
    <w:rsid w:val="009C3292"/>
    <w:rsid w:val="009C346E"/>
    <w:rsid w:val="009C3477"/>
    <w:rsid w:val="009C3511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0D9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5C3"/>
    <w:rsid w:val="009D265F"/>
    <w:rsid w:val="009D2735"/>
    <w:rsid w:val="009D2C9E"/>
    <w:rsid w:val="009D3339"/>
    <w:rsid w:val="009D33AF"/>
    <w:rsid w:val="009D38FC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E08"/>
    <w:rsid w:val="009E006B"/>
    <w:rsid w:val="009E0263"/>
    <w:rsid w:val="009E02EE"/>
    <w:rsid w:val="009E0333"/>
    <w:rsid w:val="009E0382"/>
    <w:rsid w:val="009E0A43"/>
    <w:rsid w:val="009E0BFF"/>
    <w:rsid w:val="009E0C88"/>
    <w:rsid w:val="009E0E29"/>
    <w:rsid w:val="009E129B"/>
    <w:rsid w:val="009E16FB"/>
    <w:rsid w:val="009E185B"/>
    <w:rsid w:val="009E1A50"/>
    <w:rsid w:val="009E1A63"/>
    <w:rsid w:val="009E25EB"/>
    <w:rsid w:val="009E27B3"/>
    <w:rsid w:val="009E2B91"/>
    <w:rsid w:val="009E2C1A"/>
    <w:rsid w:val="009E2C5E"/>
    <w:rsid w:val="009E2E27"/>
    <w:rsid w:val="009E2E90"/>
    <w:rsid w:val="009E3188"/>
    <w:rsid w:val="009E3BD7"/>
    <w:rsid w:val="009E3D9C"/>
    <w:rsid w:val="009E43C8"/>
    <w:rsid w:val="009E456C"/>
    <w:rsid w:val="009E4584"/>
    <w:rsid w:val="009E4697"/>
    <w:rsid w:val="009E4A4C"/>
    <w:rsid w:val="009E4B87"/>
    <w:rsid w:val="009E4C9A"/>
    <w:rsid w:val="009E53DC"/>
    <w:rsid w:val="009E5678"/>
    <w:rsid w:val="009E56A3"/>
    <w:rsid w:val="009E5717"/>
    <w:rsid w:val="009E5793"/>
    <w:rsid w:val="009E5D33"/>
    <w:rsid w:val="009E5F59"/>
    <w:rsid w:val="009E5FC1"/>
    <w:rsid w:val="009E63C7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36D0"/>
    <w:rsid w:val="009F4333"/>
    <w:rsid w:val="009F4865"/>
    <w:rsid w:val="009F493E"/>
    <w:rsid w:val="009F4F8D"/>
    <w:rsid w:val="009F516B"/>
    <w:rsid w:val="009F53C7"/>
    <w:rsid w:val="009F56B7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398"/>
    <w:rsid w:val="00A02609"/>
    <w:rsid w:val="00A02772"/>
    <w:rsid w:val="00A030D0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6F8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30"/>
    <w:rsid w:val="00A103E1"/>
    <w:rsid w:val="00A107D0"/>
    <w:rsid w:val="00A10CC0"/>
    <w:rsid w:val="00A11417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891"/>
    <w:rsid w:val="00A139E9"/>
    <w:rsid w:val="00A13C7D"/>
    <w:rsid w:val="00A13DF1"/>
    <w:rsid w:val="00A13E50"/>
    <w:rsid w:val="00A13E7D"/>
    <w:rsid w:val="00A13FEA"/>
    <w:rsid w:val="00A14489"/>
    <w:rsid w:val="00A14DBE"/>
    <w:rsid w:val="00A1524D"/>
    <w:rsid w:val="00A1537F"/>
    <w:rsid w:val="00A15652"/>
    <w:rsid w:val="00A15B10"/>
    <w:rsid w:val="00A15BAE"/>
    <w:rsid w:val="00A16383"/>
    <w:rsid w:val="00A16678"/>
    <w:rsid w:val="00A16A28"/>
    <w:rsid w:val="00A16A6F"/>
    <w:rsid w:val="00A16AA2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7F1"/>
    <w:rsid w:val="00A257FF"/>
    <w:rsid w:val="00A25873"/>
    <w:rsid w:val="00A25875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34A"/>
    <w:rsid w:val="00A31500"/>
    <w:rsid w:val="00A31A44"/>
    <w:rsid w:val="00A31D4A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F3"/>
    <w:rsid w:val="00A35336"/>
    <w:rsid w:val="00A35A11"/>
    <w:rsid w:val="00A35FE2"/>
    <w:rsid w:val="00A36262"/>
    <w:rsid w:val="00A365D8"/>
    <w:rsid w:val="00A368E8"/>
    <w:rsid w:val="00A3719E"/>
    <w:rsid w:val="00A37585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D52"/>
    <w:rsid w:val="00A4329E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4EAE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55C"/>
    <w:rsid w:val="00A465FF"/>
    <w:rsid w:val="00A46AE8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702"/>
    <w:rsid w:val="00A52C6C"/>
    <w:rsid w:val="00A52FAD"/>
    <w:rsid w:val="00A530B2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9C7"/>
    <w:rsid w:val="00A61A48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20D"/>
    <w:rsid w:val="00A6655F"/>
    <w:rsid w:val="00A66690"/>
    <w:rsid w:val="00A66986"/>
    <w:rsid w:val="00A67367"/>
    <w:rsid w:val="00A6765D"/>
    <w:rsid w:val="00A67E1C"/>
    <w:rsid w:val="00A70526"/>
    <w:rsid w:val="00A70847"/>
    <w:rsid w:val="00A70C4B"/>
    <w:rsid w:val="00A70EB6"/>
    <w:rsid w:val="00A70FBC"/>
    <w:rsid w:val="00A7129D"/>
    <w:rsid w:val="00A712B7"/>
    <w:rsid w:val="00A71E16"/>
    <w:rsid w:val="00A72153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309"/>
    <w:rsid w:val="00A77573"/>
    <w:rsid w:val="00A77792"/>
    <w:rsid w:val="00A77A5D"/>
    <w:rsid w:val="00A803CB"/>
    <w:rsid w:val="00A80542"/>
    <w:rsid w:val="00A807E0"/>
    <w:rsid w:val="00A80A31"/>
    <w:rsid w:val="00A80F95"/>
    <w:rsid w:val="00A8114D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AF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47F"/>
    <w:rsid w:val="00A94A15"/>
    <w:rsid w:val="00A94F38"/>
    <w:rsid w:val="00A954CF"/>
    <w:rsid w:val="00A967C2"/>
    <w:rsid w:val="00A96B13"/>
    <w:rsid w:val="00A96B1A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4A4"/>
    <w:rsid w:val="00AA3CDE"/>
    <w:rsid w:val="00AA3D1A"/>
    <w:rsid w:val="00AA3FC0"/>
    <w:rsid w:val="00AA425D"/>
    <w:rsid w:val="00AA4742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0BF5"/>
    <w:rsid w:val="00AB1018"/>
    <w:rsid w:val="00AB1209"/>
    <w:rsid w:val="00AB1643"/>
    <w:rsid w:val="00AB1A4A"/>
    <w:rsid w:val="00AB1CA0"/>
    <w:rsid w:val="00AB1CFB"/>
    <w:rsid w:val="00AB1FEA"/>
    <w:rsid w:val="00AB264C"/>
    <w:rsid w:val="00AB2DF5"/>
    <w:rsid w:val="00AB316F"/>
    <w:rsid w:val="00AB35C3"/>
    <w:rsid w:val="00AB364A"/>
    <w:rsid w:val="00AB3B6D"/>
    <w:rsid w:val="00AB3FF6"/>
    <w:rsid w:val="00AB4036"/>
    <w:rsid w:val="00AB411E"/>
    <w:rsid w:val="00AB4326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6FC4"/>
    <w:rsid w:val="00AB704A"/>
    <w:rsid w:val="00AB716A"/>
    <w:rsid w:val="00AB71AF"/>
    <w:rsid w:val="00AB7619"/>
    <w:rsid w:val="00AB7C7E"/>
    <w:rsid w:val="00AB7E25"/>
    <w:rsid w:val="00AC0250"/>
    <w:rsid w:val="00AC07BD"/>
    <w:rsid w:val="00AC0980"/>
    <w:rsid w:val="00AC0E33"/>
    <w:rsid w:val="00AC10C2"/>
    <w:rsid w:val="00AC11FF"/>
    <w:rsid w:val="00AC1212"/>
    <w:rsid w:val="00AC138E"/>
    <w:rsid w:val="00AC165C"/>
    <w:rsid w:val="00AC1A89"/>
    <w:rsid w:val="00AC20D5"/>
    <w:rsid w:val="00AC26E3"/>
    <w:rsid w:val="00AC2E24"/>
    <w:rsid w:val="00AC2EF1"/>
    <w:rsid w:val="00AC3A77"/>
    <w:rsid w:val="00AC3AB5"/>
    <w:rsid w:val="00AC3EE3"/>
    <w:rsid w:val="00AC40B4"/>
    <w:rsid w:val="00AC4299"/>
    <w:rsid w:val="00AC4696"/>
    <w:rsid w:val="00AC4793"/>
    <w:rsid w:val="00AC4C3D"/>
    <w:rsid w:val="00AC4C7F"/>
    <w:rsid w:val="00AC4F48"/>
    <w:rsid w:val="00AC5042"/>
    <w:rsid w:val="00AC52A5"/>
    <w:rsid w:val="00AC5B4F"/>
    <w:rsid w:val="00AC5CD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2020"/>
    <w:rsid w:val="00AD2CDC"/>
    <w:rsid w:val="00AD2D75"/>
    <w:rsid w:val="00AD4471"/>
    <w:rsid w:val="00AD45A0"/>
    <w:rsid w:val="00AD48CF"/>
    <w:rsid w:val="00AD4E41"/>
    <w:rsid w:val="00AD529F"/>
    <w:rsid w:val="00AD5431"/>
    <w:rsid w:val="00AD5A0B"/>
    <w:rsid w:val="00AD5C28"/>
    <w:rsid w:val="00AD6039"/>
    <w:rsid w:val="00AD6163"/>
    <w:rsid w:val="00AD673B"/>
    <w:rsid w:val="00AD685D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84F"/>
    <w:rsid w:val="00AE1A71"/>
    <w:rsid w:val="00AE1D9B"/>
    <w:rsid w:val="00AE1E8B"/>
    <w:rsid w:val="00AE1F52"/>
    <w:rsid w:val="00AE20DB"/>
    <w:rsid w:val="00AE213A"/>
    <w:rsid w:val="00AE2460"/>
    <w:rsid w:val="00AE275D"/>
    <w:rsid w:val="00AE277F"/>
    <w:rsid w:val="00AE2C89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4FA3"/>
    <w:rsid w:val="00AE6211"/>
    <w:rsid w:val="00AE624F"/>
    <w:rsid w:val="00AE696A"/>
    <w:rsid w:val="00AE6D23"/>
    <w:rsid w:val="00AE6D83"/>
    <w:rsid w:val="00AE6F44"/>
    <w:rsid w:val="00AE72B3"/>
    <w:rsid w:val="00AE75C8"/>
    <w:rsid w:val="00AE7B4E"/>
    <w:rsid w:val="00AF0253"/>
    <w:rsid w:val="00AF02CA"/>
    <w:rsid w:val="00AF0933"/>
    <w:rsid w:val="00AF0E24"/>
    <w:rsid w:val="00AF0F33"/>
    <w:rsid w:val="00AF11DB"/>
    <w:rsid w:val="00AF12A3"/>
    <w:rsid w:val="00AF14E4"/>
    <w:rsid w:val="00AF179C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59B7"/>
    <w:rsid w:val="00AF629A"/>
    <w:rsid w:val="00AF6345"/>
    <w:rsid w:val="00AF7571"/>
    <w:rsid w:val="00AF7683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194"/>
    <w:rsid w:val="00B026D0"/>
    <w:rsid w:val="00B027D1"/>
    <w:rsid w:val="00B02ED4"/>
    <w:rsid w:val="00B030C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B6C"/>
    <w:rsid w:val="00B07564"/>
    <w:rsid w:val="00B07737"/>
    <w:rsid w:val="00B07A74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A9F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C32"/>
    <w:rsid w:val="00B20C3C"/>
    <w:rsid w:val="00B20E60"/>
    <w:rsid w:val="00B212EB"/>
    <w:rsid w:val="00B213AC"/>
    <w:rsid w:val="00B21A92"/>
    <w:rsid w:val="00B21DA2"/>
    <w:rsid w:val="00B220A2"/>
    <w:rsid w:val="00B220B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2C2"/>
    <w:rsid w:val="00B24370"/>
    <w:rsid w:val="00B24598"/>
    <w:rsid w:val="00B246AA"/>
    <w:rsid w:val="00B246B2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9B1"/>
    <w:rsid w:val="00B25D7E"/>
    <w:rsid w:val="00B25EDA"/>
    <w:rsid w:val="00B263C7"/>
    <w:rsid w:val="00B26583"/>
    <w:rsid w:val="00B26A8B"/>
    <w:rsid w:val="00B26B47"/>
    <w:rsid w:val="00B26C8A"/>
    <w:rsid w:val="00B26EF7"/>
    <w:rsid w:val="00B27031"/>
    <w:rsid w:val="00B2708D"/>
    <w:rsid w:val="00B27097"/>
    <w:rsid w:val="00B270FF"/>
    <w:rsid w:val="00B276C7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2D0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33A"/>
    <w:rsid w:val="00B4552F"/>
    <w:rsid w:val="00B45575"/>
    <w:rsid w:val="00B45746"/>
    <w:rsid w:val="00B45753"/>
    <w:rsid w:val="00B458A6"/>
    <w:rsid w:val="00B465C5"/>
    <w:rsid w:val="00B4678F"/>
    <w:rsid w:val="00B46AB0"/>
    <w:rsid w:val="00B46D44"/>
    <w:rsid w:val="00B470C1"/>
    <w:rsid w:val="00B4723A"/>
    <w:rsid w:val="00B47578"/>
    <w:rsid w:val="00B478D3"/>
    <w:rsid w:val="00B47BC8"/>
    <w:rsid w:val="00B50112"/>
    <w:rsid w:val="00B503F6"/>
    <w:rsid w:val="00B505D0"/>
    <w:rsid w:val="00B50678"/>
    <w:rsid w:val="00B508C0"/>
    <w:rsid w:val="00B508DC"/>
    <w:rsid w:val="00B50914"/>
    <w:rsid w:val="00B50B3D"/>
    <w:rsid w:val="00B50EBE"/>
    <w:rsid w:val="00B50F1D"/>
    <w:rsid w:val="00B5130D"/>
    <w:rsid w:val="00B515B1"/>
    <w:rsid w:val="00B5263C"/>
    <w:rsid w:val="00B53031"/>
    <w:rsid w:val="00B5386E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5DD"/>
    <w:rsid w:val="00B62690"/>
    <w:rsid w:val="00B62795"/>
    <w:rsid w:val="00B6285E"/>
    <w:rsid w:val="00B629EE"/>
    <w:rsid w:val="00B62A02"/>
    <w:rsid w:val="00B62A1B"/>
    <w:rsid w:val="00B632AE"/>
    <w:rsid w:val="00B636C1"/>
    <w:rsid w:val="00B63B64"/>
    <w:rsid w:val="00B644D2"/>
    <w:rsid w:val="00B645CC"/>
    <w:rsid w:val="00B64925"/>
    <w:rsid w:val="00B65267"/>
    <w:rsid w:val="00B65669"/>
    <w:rsid w:val="00B65B33"/>
    <w:rsid w:val="00B65B9D"/>
    <w:rsid w:val="00B65DA6"/>
    <w:rsid w:val="00B6630D"/>
    <w:rsid w:val="00B667A1"/>
    <w:rsid w:val="00B66A39"/>
    <w:rsid w:val="00B66AB8"/>
    <w:rsid w:val="00B66C9E"/>
    <w:rsid w:val="00B66CC6"/>
    <w:rsid w:val="00B66DF5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237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423"/>
    <w:rsid w:val="00B9071F"/>
    <w:rsid w:val="00B907E7"/>
    <w:rsid w:val="00B908C2"/>
    <w:rsid w:val="00B90B09"/>
    <w:rsid w:val="00B90CD9"/>
    <w:rsid w:val="00B911D3"/>
    <w:rsid w:val="00B91534"/>
    <w:rsid w:val="00B91BE9"/>
    <w:rsid w:val="00B91DE8"/>
    <w:rsid w:val="00B92173"/>
    <w:rsid w:val="00B925F7"/>
    <w:rsid w:val="00B92AB2"/>
    <w:rsid w:val="00B93200"/>
    <w:rsid w:val="00B9339C"/>
    <w:rsid w:val="00B935F5"/>
    <w:rsid w:val="00B93764"/>
    <w:rsid w:val="00B93AE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69"/>
    <w:rsid w:val="00B97135"/>
    <w:rsid w:val="00B97303"/>
    <w:rsid w:val="00B9754F"/>
    <w:rsid w:val="00B97607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68B"/>
    <w:rsid w:val="00BA4894"/>
    <w:rsid w:val="00BA49A5"/>
    <w:rsid w:val="00BA4DBC"/>
    <w:rsid w:val="00BA5267"/>
    <w:rsid w:val="00BA5652"/>
    <w:rsid w:val="00BA56C9"/>
    <w:rsid w:val="00BA5CDD"/>
    <w:rsid w:val="00BA6487"/>
    <w:rsid w:val="00BA650C"/>
    <w:rsid w:val="00BA6847"/>
    <w:rsid w:val="00BA6CD2"/>
    <w:rsid w:val="00BA700E"/>
    <w:rsid w:val="00BA740D"/>
    <w:rsid w:val="00BA7684"/>
    <w:rsid w:val="00BA7C36"/>
    <w:rsid w:val="00BA7D64"/>
    <w:rsid w:val="00BB026F"/>
    <w:rsid w:val="00BB0393"/>
    <w:rsid w:val="00BB08B5"/>
    <w:rsid w:val="00BB0D0F"/>
    <w:rsid w:val="00BB1067"/>
    <w:rsid w:val="00BB1212"/>
    <w:rsid w:val="00BB133B"/>
    <w:rsid w:val="00BB1850"/>
    <w:rsid w:val="00BB1B9C"/>
    <w:rsid w:val="00BB1C25"/>
    <w:rsid w:val="00BB1E10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D2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7060"/>
    <w:rsid w:val="00BB7BE1"/>
    <w:rsid w:val="00BC04E7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A20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D"/>
    <w:rsid w:val="00BC7D13"/>
    <w:rsid w:val="00BC7EBF"/>
    <w:rsid w:val="00BD0852"/>
    <w:rsid w:val="00BD093E"/>
    <w:rsid w:val="00BD1413"/>
    <w:rsid w:val="00BD15EA"/>
    <w:rsid w:val="00BD16A7"/>
    <w:rsid w:val="00BD1945"/>
    <w:rsid w:val="00BD1F11"/>
    <w:rsid w:val="00BD2012"/>
    <w:rsid w:val="00BD2111"/>
    <w:rsid w:val="00BD21C6"/>
    <w:rsid w:val="00BD2512"/>
    <w:rsid w:val="00BD2805"/>
    <w:rsid w:val="00BD2AC7"/>
    <w:rsid w:val="00BD30CA"/>
    <w:rsid w:val="00BD3E45"/>
    <w:rsid w:val="00BD41E1"/>
    <w:rsid w:val="00BD42E7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6D7"/>
    <w:rsid w:val="00BF293A"/>
    <w:rsid w:val="00BF2ADD"/>
    <w:rsid w:val="00BF2EA0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616D"/>
    <w:rsid w:val="00BF63C1"/>
    <w:rsid w:val="00BF64AB"/>
    <w:rsid w:val="00BF64FF"/>
    <w:rsid w:val="00BF66F0"/>
    <w:rsid w:val="00BF70B4"/>
    <w:rsid w:val="00BF76F6"/>
    <w:rsid w:val="00BF7D30"/>
    <w:rsid w:val="00BF7E89"/>
    <w:rsid w:val="00C00271"/>
    <w:rsid w:val="00C00404"/>
    <w:rsid w:val="00C00BCE"/>
    <w:rsid w:val="00C010D2"/>
    <w:rsid w:val="00C01797"/>
    <w:rsid w:val="00C01A05"/>
    <w:rsid w:val="00C01A90"/>
    <w:rsid w:val="00C01B61"/>
    <w:rsid w:val="00C02BA7"/>
    <w:rsid w:val="00C03268"/>
    <w:rsid w:val="00C033A4"/>
    <w:rsid w:val="00C0347B"/>
    <w:rsid w:val="00C034B2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6FB"/>
    <w:rsid w:val="00C117ED"/>
    <w:rsid w:val="00C11857"/>
    <w:rsid w:val="00C11C43"/>
    <w:rsid w:val="00C121BA"/>
    <w:rsid w:val="00C123A9"/>
    <w:rsid w:val="00C125A5"/>
    <w:rsid w:val="00C12AC2"/>
    <w:rsid w:val="00C13190"/>
    <w:rsid w:val="00C1327C"/>
    <w:rsid w:val="00C133D2"/>
    <w:rsid w:val="00C1394D"/>
    <w:rsid w:val="00C13E87"/>
    <w:rsid w:val="00C14148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E1F"/>
    <w:rsid w:val="00C16EC0"/>
    <w:rsid w:val="00C16F75"/>
    <w:rsid w:val="00C17202"/>
    <w:rsid w:val="00C173DC"/>
    <w:rsid w:val="00C17523"/>
    <w:rsid w:val="00C175D2"/>
    <w:rsid w:val="00C1770C"/>
    <w:rsid w:val="00C1780B"/>
    <w:rsid w:val="00C20296"/>
    <w:rsid w:val="00C20306"/>
    <w:rsid w:val="00C2037C"/>
    <w:rsid w:val="00C20574"/>
    <w:rsid w:val="00C207FE"/>
    <w:rsid w:val="00C20920"/>
    <w:rsid w:val="00C20E90"/>
    <w:rsid w:val="00C20FF3"/>
    <w:rsid w:val="00C2109E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4F4"/>
    <w:rsid w:val="00C37827"/>
    <w:rsid w:val="00C37AAC"/>
    <w:rsid w:val="00C37CF5"/>
    <w:rsid w:val="00C400BF"/>
    <w:rsid w:val="00C402D2"/>
    <w:rsid w:val="00C408B0"/>
    <w:rsid w:val="00C408FD"/>
    <w:rsid w:val="00C40CE0"/>
    <w:rsid w:val="00C40FE2"/>
    <w:rsid w:val="00C412F9"/>
    <w:rsid w:val="00C4199E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63"/>
    <w:rsid w:val="00C44669"/>
    <w:rsid w:val="00C44784"/>
    <w:rsid w:val="00C447A8"/>
    <w:rsid w:val="00C448E9"/>
    <w:rsid w:val="00C44AE7"/>
    <w:rsid w:val="00C44B9D"/>
    <w:rsid w:val="00C44C2D"/>
    <w:rsid w:val="00C4535E"/>
    <w:rsid w:val="00C4553D"/>
    <w:rsid w:val="00C459F8"/>
    <w:rsid w:val="00C45BAD"/>
    <w:rsid w:val="00C45C4C"/>
    <w:rsid w:val="00C45CAD"/>
    <w:rsid w:val="00C46276"/>
    <w:rsid w:val="00C464C3"/>
    <w:rsid w:val="00C46FD2"/>
    <w:rsid w:val="00C4717E"/>
    <w:rsid w:val="00C47A32"/>
    <w:rsid w:val="00C47D4F"/>
    <w:rsid w:val="00C50213"/>
    <w:rsid w:val="00C503B4"/>
    <w:rsid w:val="00C506DC"/>
    <w:rsid w:val="00C50A51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A3"/>
    <w:rsid w:val="00C55FD8"/>
    <w:rsid w:val="00C56121"/>
    <w:rsid w:val="00C56264"/>
    <w:rsid w:val="00C566CC"/>
    <w:rsid w:val="00C56AA8"/>
    <w:rsid w:val="00C56B40"/>
    <w:rsid w:val="00C57028"/>
    <w:rsid w:val="00C570B9"/>
    <w:rsid w:val="00C572B2"/>
    <w:rsid w:val="00C57444"/>
    <w:rsid w:val="00C57704"/>
    <w:rsid w:val="00C57E82"/>
    <w:rsid w:val="00C57E83"/>
    <w:rsid w:val="00C6016C"/>
    <w:rsid w:val="00C603DA"/>
    <w:rsid w:val="00C60A22"/>
    <w:rsid w:val="00C611EE"/>
    <w:rsid w:val="00C61325"/>
    <w:rsid w:val="00C6133A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60F"/>
    <w:rsid w:val="00C6493C"/>
    <w:rsid w:val="00C64E32"/>
    <w:rsid w:val="00C65069"/>
    <w:rsid w:val="00C6545A"/>
    <w:rsid w:val="00C6562A"/>
    <w:rsid w:val="00C65C6D"/>
    <w:rsid w:val="00C65C7D"/>
    <w:rsid w:val="00C661D0"/>
    <w:rsid w:val="00C66558"/>
    <w:rsid w:val="00C66A37"/>
    <w:rsid w:val="00C66AE9"/>
    <w:rsid w:val="00C66B05"/>
    <w:rsid w:val="00C70019"/>
    <w:rsid w:val="00C7019D"/>
    <w:rsid w:val="00C704E0"/>
    <w:rsid w:val="00C70D4A"/>
    <w:rsid w:val="00C7155A"/>
    <w:rsid w:val="00C716DE"/>
    <w:rsid w:val="00C71742"/>
    <w:rsid w:val="00C71943"/>
    <w:rsid w:val="00C71A8F"/>
    <w:rsid w:val="00C71ADB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E64"/>
    <w:rsid w:val="00C750A5"/>
    <w:rsid w:val="00C752C3"/>
    <w:rsid w:val="00C75AC7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53"/>
    <w:rsid w:val="00C875CE"/>
    <w:rsid w:val="00C87751"/>
    <w:rsid w:val="00C87773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330B"/>
    <w:rsid w:val="00C93329"/>
    <w:rsid w:val="00C93D41"/>
    <w:rsid w:val="00C93E25"/>
    <w:rsid w:val="00C93FE7"/>
    <w:rsid w:val="00C941BE"/>
    <w:rsid w:val="00C94380"/>
    <w:rsid w:val="00C9445A"/>
    <w:rsid w:val="00C94A0A"/>
    <w:rsid w:val="00C94F68"/>
    <w:rsid w:val="00C95062"/>
    <w:rsid w:val="00C95298"/>
    <w:rsid w:val="00C958AA"/>
    <w:rsid w:val="00C95C01"/>
    <w:rsid w:val="00C95E52"/>
    <w:rsid w:val="00C95E6A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120"/>
    <w:rsid w:val="00CA08D4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8F"/>
    <w:rsid w:val="00CA49F7"/>
    <w:rsid w:val="00CA4A81"/>
    <w:rsid w:val="00CA4B5D"/>
    <w:rsid w:val="00CA4DD2"/>
    <w:rsid w:val="00CA4FAB"/>
    <w:rsid w:val="00CA5654"/>
    <w:rsid w:val="00CA56ED"/>
    <w:rsid w:val="00CA58A9"/>
    <w:rsid w:val="00CA5A04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B00F4"/>
    <w:rsid w:val="00CB0B01"/>
    <w:rsid w:val="00CB0C99"/>
    <w:rsid w:val="00CB13CE"/>
    <w:rsid w:val="00CB146C"/>
    <w:rsid w:val="00CB1488"/>
    <w:rsid w:val="00CB157D"/>
    <w:rsid w:val="00CB162F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A5"/>
    <w:rsid w:val="00CB4DE9"/>
    <w:rsid w:val="00CB5278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92"/>
    <w:rsid w:val="00CC2A9C"/>
    <w:rsid w:val="00CC2AA4"/>
    <w:rsid w:val="00CC2CA4"/>
    <w:rsid w:val="00CC31D3"/>
    <w:rsid w:val="00CC350D"/>
    <w:rsid w:val="00CC37A7"/>
    <w:rsid w:val="00CC3C94"/>
    <w:rsid w:val="00CC3E9B"/>
    <w:rsid w:val="00CC3FF3"/>
    <w:rsid w:val="00CC4334"/>
    <w:rsid w:val="00CC4921"/>
    <w:rsid w:val="00CC4B19"/>
    <w:rsid w:val="00CC5124"/>
    <w:rsid w:val="00CC523E"/>
    <w:rsid w:val="00CC530B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177"/>
    <w:rsid w:val="00CD6B41"/>
    <w:rsid w:val="00CD6EAC"/>
    <w:rsid w:val="00CD7188"/>
    <w:rsid w:val="00CD7567"/>
    <w:rsid w:val="00CD7992"/>
    <w:rsid w:val="00CD7DDC"/>
    <w:rsid w:val="00CE0797"/>
    <w:rsid w:val="00CE0E9F"/>
    <w:rsid w:val="00CE14DE"/>
    <w:rsid w:val="00CE14EC"/>
    <w:rsid w:val="00CE1668"/>
    <w:rsid w:val="00CE1E2A"/>
    <w:rsid w:val="00CE1F0B"/>
    <w:rsid w:val="00CE2642"/>
    <w:rsid w:val="00CE3165"/>
    <w:rsid w:val="00CE36AC"/>
    <w:rsid w:val="00CE433C"/>
    <w:rsid w:val="00CE439F"/>
    <w:rsid w:val="00CE46BB"/>
    <w:rsid w:val="00CE4B35"/>
    <w:rsid w:val="00CE5198"/>
    <w:rsid w:val="00CE5286"/>
    <w:rsid w:val="00CE5CAD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C49"/>
    <w:rsid w:val="00CF2E60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027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897"/>
    <w:rsid w:val="00D0197A"/>
    <w:rsid w:val="00D01BF5"/>
    <w:rsid w:val="00D01C35"/>
    <w:rsid w:val="00D02647"/>
    <w:rsid w:val="00D03492"/>
    <w:rsid w:val="00D035DE"/>
    <w:rsid w:val="00D036F2"/>
    <w:rsid w:val="00D0386C"/>
    <w:rsid w:val="00D039FE"/>
    <w:rsid w:val="00D03B28"/>
    <w:rsid w:val="00D03CBF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336"/>
    <w:rsid w:val="00D076C8"/>
    <w:rsid w:val="00D07A1A"/>
    <w:rsid w:val="00D07BDC"/>
    <w:rsid w:val="00D07D1A"/>
    <w:rsid w:val="00D07F57"/>
    <w:rsid w:val="00D101D5"/>
    <w:rsid w:val="00D103F0"/>
    <w:rsid w:val="00D1085B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A07"/>
    <w:rsid w:val="00D23A08"/>
    <w:rsid w:val="00D23E40"/>
    <w:rsid w:val="00D24179"/>
    <w:rsid w:val="00D242BB"/>
    <w:rsid w:val="00D2443C"/>
    <w:rsid w:val="00D24B78"/>
    <w:rsid w:val="00D24EB6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5A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1FD8"/>
    <w:rsid w:val="00D323F0"/>
    <w:rsid w:val="00D326B4"/>
    <w:rsid w:val="00D329EB"/>
    <w:rsid w:val="00D33367"/>
    <w:rsid w:val="00D333A3"/>
    <w:rsid w:val="00D3340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F25"/>
    <w:rsid w:val="00D402C4"/>
    <w:rsid w:val="00D4045D"/>
    <w:rsid w:val="00D40632"/>
    <w:rsid w:val="00D408B5"/>
    <w:rsid w:val="00D408EE"/>
    <w:rsid w:val="00D40970"/>
    <w:rsid w:val="00D409E6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C61"/>
    <w:rsid w:val="00D42E41"/>
    <w:rsid w:val="00D43417"/>
    <w:rsid w:val="00D439C2"/>
    <w:rsid w:val="00D43C38"/>
    <w:rsid w:val="00D441CD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9ED"/>
    <w:rsid w:val="00D47EE6"/>
    <w:rsid w:val="00D504E3"/>
    <w:rsid w:val="00D50DC0"/>
    <w:rsid w:val="00D50EA7"/>
    <w:rsid w:val="00D50ECD"/>
    <w:rsid w:val="00D50FB2"/>
    <w:rsid w:val="00D514B2"/>
    <w:rsid w:val="00D517F1"/>
    <w:rsid w:val="00D519D3"/>
    <w:rsid w:val="00D52050"/>
    <w:rsid w:val="00D52A62"/>
    <w:rsid w:val="00D52C52"/>
    <w:rsid w:val="00D52C53"/>
    <w:rsid w:val="00D5301F"/>
    <w:rsid w:val="00D534AD"/>
    <w:rsid w:val="00D53631"/>
    <w:rsid w:val="00D538E7"/>
    <w:rsid w:val="00D53A04"/>
    <w:rsid w:val="00D53C27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5A7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149"/>
    <w:rsid w:val="00D67370"/>
    <w:rsid w:val="00D679F6"/>
    <w:rsid w:val="00D67A36"/>
    <w:rsid w:val="00D67CE0"/>
    <w:rsid w:val="00D67D94"/>
    <w:rsid w:val="00D67E63"/>
    <w:rsid w:val="00D70149"/>
    <w:rsid w:val="00D7018C"/>
    <w:rsid w:val="00D70233"/>
    <w:rsid w:val="00D7055B"/>
    <w:rsid w:val="00D70BAC"/>
    <w:rsid w:val="00D70C26"/>
    <w:rsid w:val="00D70E5B"/>
    <w:rsid w:val="00D70F85"/>
    <w:rsid w:val="00D71456"/>
    <w:rsid w:val="00D71917"/>
    <w:rsid w:val="00D71AD4"/>
    <w:rsid w:val="00D71F21"/>
    <w:rsid w:val="00D7231D"/>
    <w:rsid w:val="00D72782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131"/>
    <w:rsid w:val="00D752A3"/>
    <w:rsid w:val="00D752C3"/>
    <w:rsid w:val="00D753DC"/>
    <w:rsid w:val="00D75873"/>
    <w:rsid w:val="00D75C48"/>
    <w:rsid w:val="00D75CD5"/>
    <w:rsid w:val="00D75D1E"/>
    <w:rsid w:val="00D76183"/>
    <w:rsid w:val="00D765AF"/>
    <w:rsid w:val="00D76CAF"/>
    <w:rsid w:val="00D76E5D"/>
    <w:rsid w:val="00D7706C"/>
    <w:rsid w:val="00D77720"/>
    <w:rsid w:val="00D77929"/>
    <w:rsid w:val="00D8033A"/>
    <w:rsid w:val="00D808C3"/>
    <w:rsid w:val="00D80A0B"/>
    <w:rsid w:val="00D80A6C"/>
    <w:rsid w:val="00D80C4F"/>
    <w:rsid w:val="00D80DF2"/>
    <w:rsid w:val="00D81121"/>
    <w:rsid w:val="00D81212"/>
    <w:rsid w:val="00D812F5"/>
    <w:rsid w:val="00D8173A"/>
    <w:rsid w:val="00D8180B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956"/>
    <w:rsid w:val="00D869DB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9D0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EE4"/>
    <w:rsid w:val="00DA054C"/>
    <w:rsid w:val="00DA0613"/>
    <w:rsid w:val="00DA069E"/>
    <w:rsid w:val="00DA0AA6"/>
    <w:rsid w:val="00DA0CE8"/>
    <w:rsid w:val="00DA1529"/>
    <w:rsid w:val="00DA170D"/>
    <w:rsid w:val="00DA17F5"/>
    <w:rsid w:val="00DA225D"/>
    <w:rsid w:val="00DA2268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605"/>
    <w:rsid w:val="00DA4647"/>
    <w:rsid w:val="00DA49E4"/>
    <w:rsid w:val="00DA4ACA"/>
    <w:rsid w:val="00DA581F"/>
    <w:rsid w:val="00DA59F8"/>
    <w:rsid w:val="00DA5BA2"/>
    <w:rsid w:val="00DA5EF2"/>
    <w:rsid w:val="00DA660A"/>
    <w:rsid w:val="00DA66D7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A4"/>
    <w:rsid w:val="00DB1EE4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FB4"/>
    <w:rsid w:val="00DB566F"/>
    <w:rsid w:val="00DB583D"/>
    <w:rsid w:val="00DB599A"/>
    <w:rsid w:val="00DB5BFE"/>
    <w:rsid w:val="00DB5C2B"/>
    <w:rsid w:val="00DB5EEE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8F1"/>
    <w:rsid w:val="00DC192C"/>
    <w:rsid w:val="00DC1CCF"/>
    <w:rsid w:val="00DC1E5E"/>
    <w:rsid w:val="00DC2012"/>
    <w:rsid w:val="00DC2132"/>
    <w:rsid w:val="00DC2147"/>
    <w:rsid w:val="00DC29AE"/>
    <w:rsid w:val="00DC29D3"/>
    <w:rsid w:val="00DC301E"/>
    <w:rsid w:val="00DC34E5"/>
    <w:rsid w:val="00DC3662"/>
    <w:rsid w:val="00DC3996"/>
    <w:rsid w:val="00DC39D2"/>
    <w:rsid w:val="00DC3DDD"/>
    <w:rsid w:val="00DC3F52"/>
    <w:rsid w:val="00DC3F93"/>
    <w:rsid w:val="00DC440D"/>
    <w:rsid w:val="00DC4562"/>
    <w:rsid w:val="00DC493C"/>
    <w:rsid w:val="00DC4E9B"/>
    <w:rsid w:val="00DC5682"/>
    <w:rsid w:val="00DC5BCB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3E2F"/>
    <w:rsid w:val="00DD422E"/>
    <w:rsid w:val="00DD42CD"/>
    <w:rsid w:val="00DD4747"/>
    <w:rsid w:val="00DD49BE"/>
    <w:rsid w:val="00DD4B89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721"/>
    <w:rsid w:val="00DD68DA"/>
    <w:rsid w:val="00DD6DD3"/>
    <w:rsid w:val="00DD6E0E"/>
    <w:rsid w:val="00DD70EE"/>
    <w:rsid w:val="00DD7548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221"/>
    <w:rsid w:val="00DE2829"/>
    <w:rsid w:val="00DE284F"/>
    <w:rsid w:val="00DE2B97"/>
    <w:rsid w:val="00DE3081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A60"/>
    <w:rsid w:val="00DF0D8A"/>
    <w:rsid w:val="00DF13BA"/>
    <w:rsid w:val="00DF1608"/>
    <w:rsid w:val="00DF1A17"/>
    <w:rsid w:val="00DF1A78"/>
    <w:rsid w:val="00DF1FE9"/>
    <w:rsid w:val="00DF225A"/>
    <w:rsid w:val="00DF25E5"/>
    <w:rsid w:val="00DF27CC"/>
    <w:rsid w:val="00DF32CD"/>
    <w:rsid w:val="00DF346C"/>
    <w:rsid w:val="00DF3784"/>
    <w:rsid w:val="00DF3BBD"/>
    <w:rsid w:val="00DF46EB"/>
    <w:rsid w:val="00DF4A66"/>
    <w:rsid w:val="00DF4C64"/>
    <w:rsid w:val="00DF4CFE"/>
    <w:rsid w:val="00DF4D76"/>
    <w:rsid w:val="00DF4FD6"/>
    <w:rsid w:val="00DF517B"/>
    <w:rsid w:val="00DF526E"/>
    <w:rsid w:val="00DF5399"/>
    <w:rsid w:val="00DF53D2"/>
    <w:rsid w:val="00DF5703"/>
    <w:rsid w:val="00DF5763"/>
    <w:rsid w:val="00DF5B7F"/>
    <w:rsid w:val="00DF5C75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C38"/>
    <w:rsid w:val="00E00E28"/>
    <w:rsid w:val="00E00E70"/>
    <w:rsid w:val="00E00F45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DA6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046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6037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E24"/>
    <w:rsid w:val="00E23F59"/>
    <w:rsid w:val="00E2454A"/>
    <w:rsid w:val="00E248CF"/>
    <w:rsid w:val="00E249B0"/>
    <w:rsid w:val="00E24C80"/>
    <w:rsid w:val="00E25160"/>
    <w:rsid w:val="00E253F0"/>
    <w:rsid w:val="00E256BE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C8A"/>
    <w:rsid w:val="00E31EC4"/>
    <w:rsid w:val="00E3208A"/>
    <w:rsid w:val="00E3263D"/>
    <w:rsid w:val="00E327F2"/>
    <w:rsid w:val="00E32A6B"/>
    <w:rsid w:val="00E32E4B"/>
    <w:rsid w:val="00E32FB9"/>
    <w:rsid w:val="00E335EA"/>
    <w:rsid w:val="00E337A0"/>
    <w:rsid w:val="00E3387E"/>
    <w:rsid w:val="00E33CD5"/>
    <w:rsid w:val="00E33D95"/>
    <w:rsid w:val="00E33EBF"/>
    <w:rsid w:val="00E33F6E"/>
    <w:rsid w:val="00E3423A"/>
    <w:rsid w:val="00E34483"/>
    <w:rsid w:val="00E34487"/>
    <w:rsid w:val="00E345FE"/>
    <w:rsid w:val="00E34676"/>
    <w:rsid w:val="00E349FB"/>
    <w:rsid w:val="00E34A77"/>
    <w:rsid w:val="00E3564C"/>
    <w:rsid w:val="00E35885"/>
    <w:rsid w:val="00E358CA"/>
    <w:rsid w:val="00E35E5E"/>
    <w:rsid w:val="00E36042"/>
    <w:rsid w:val="00E36422"/>
    <w:rsid w:val="00E3650D"/>
    <w:rsid w:val="00E36ABC"/>
    <w:rsid w:val="00E36B02"/>
    <w:rsid w:val="00E36C4D"/>
    <w:rsid w:val="00E36DED"/>
    <w:rsid w:val="00E36DFF"/>
    <w:rsid w:val="00E3705F"/>
    <w:rsid w:val="00E374AD"/>
    <w:rsid w:val="00E37BE5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0DE"/>
    <w:rsid w:val="00E50286"/>
    <w:rsid w:val="00E506BD"/>
    <w:rsid w:val="00E50705"/>
    <w:rsid w:val="00E50971"/>
    <w:rsid w:val="00E50BD7"/>
    <w:rsid w:val="00E50D85"/>
    <w:rsid w:val="00E510E2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68"/>
    <w:rsid w:val="00E533E1"/>
    <w:rsid w:val="00E53652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3E0"/>
    <w:rsid w:val="00E61A6F"/>
    <w:rsid w:val="00E622AE"/>
    <w:rsid w:val="00E623A2"/>
    <w:rsid w:val="00E6278C"/>
    <w:rsid w:val="00E62BB7"/>
    <w:rsid w:val="00E62C55"/>
    <w:rsid w:val="00E62C83"/>
    <w:rsid w:val="00E63355"/>
    <w:rsid w:val="00E636B7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3CB"/>
    <w:rsid w:val="00E655F0"/>
    <w:rsid w:val="00E6580D"/>
    <w:rsid w:val="00E65B60"/>
    <w:rsid w:val="00E6613E"/>
    <w:rsid w:val="00E6620A"/>
    <w:rsid w:val="00E662D7"/>
    <w:rsid w:val="00E66649"/>
    <w:rsid w:val="00E667D5"/>
    <w:rsid w:val="00E667ED"/>
    <w:rsid w:val="00E668AF"/>
    <w:rsid w:val="00E66C07"/>
    <w:rsid w:val="00E66E83"/>
    <w:rsid w:val="00E66EDF"/>
    <w:rsid w:val="00E67672"/>
    <w:rsid w:val="00E67683"/>
    <w:rsid w:val="00E678C0"/>
    <w:rsid w:val="00E67916"/>
    <w:rsid w:val="00E67D63"/>
    <w:rsid w:val="00E67F06"/>
    <w:rsid w:val="00E703CE"/>
    <w:rsid w:val="00E705B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B1D"/>
    <w:rsid w:val="00E74B80"/>
    <w:rsid w:val="00E74BFB"/>
    <w:rsid w:val="00E74F46"/>
    <w:rsid w:val="00E757E6"/>
    <w:rsid w:val="00E759E4"/>
    <w:rsid w:val="00E75AAC"/>
    <w:rsid w:val="00E75CD8"/>
    <w:rsid w:val="00E75D37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921"/>
    <w:rsid w:val="00E77A78"/>
    <w:rsid w:val="00E77B13"/>
    <w:rsid w:val="00E77BEC"/>
    <w:rsid w:val="00E77FBB"/>
    <w:rsid w:val="00E807BF"/>
    <w:rsid w:val="00E808D4"/>
    <w:rsid w:val="00E809E9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11A"/>
    <w:rsid w:val="00E85201"/>
    <w:rsid w:val="00E853F8"/>
    <w:rsid w:val="00E85633"/>
    <w:rsid w:val="00E85757"/>
    <w:rsid w:val="00E858B1"/>
    <w:rsid w:val="00E85901"/>
    <w:rsid w:val="00E85BC5"/>
    <w:rsid w:val="00E85EF0"/>
    <w:rsid w:val="00E860B3"/>
    <w:rsid w:val="00E86489"/>
    <w:rsid w:val="00E866E6"/>
    <w:rsid w:val="00E86704"/>
    <w:rsid w:val="00E86A87"/>
    <w:rsid w:val="00E86FC8"/>
    <w:rsid w:val="00E872E9"/>
    <w:rsid w:val="00E877B7"/>
    <w:rsid w:val="00E877E2"/>
    <w:rsid w:val="00E877FA"/>
    <w:rsid w:val="00E8787B"/>
    <w:rsid w:val="00E87B01"/>
    <w:rsid w:val="00E87E44"/>
    <w:rsid w:val="00E9017E"/>
    <w:rsid w:val="00E9053A"/>
    <w:rsid w:val="00E910AB"/>
    <w:rsid w:val="00E912EB"/>
    <w:rsid w:val="00E91417"/>
    <w:rsid w:val="00E915DF"/>
    <w:rsid w:val="00E91AE9"/>
    <w:rsid w:val="00E920B7"/>
    <w:rsid w:val="00E92A58"/>
    <w:rsid w:val="00E92A85"/>
    <w:rsid w:val="00E92D0C"/>
    <w:rsid w:val="00E93246"/>
    <w:rsid w:val="00E9337F"/>
    <w:rsid w:val="00E9343D"/>
    <w:rsid w:val="00E936C5"/>
    <w:rsid w:val="00E93E49"/>
    <w:rsid w:val="00E9487B"/>
    <w:rsid w:val="00E94945"/>
    <w:rsid w:val="00E94C58"/>
    <w:rsid w:val="00E9527F"/>
    <w:rsid w:val="00E952FB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97EDF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652"/>
    <w:rsid w:val="00EA47C8"/>
    <w:rsid w:val="00EA4B4A"/>
    <w:rsid w:val="00EA5484"/>
    <w:rsid w:val="00EA5692"/>
    <w:rsid w:val="00EA57B4"/>
    <w:rsid w:val="00EA5A88"/>
    <w:rsid w:val="00EA5F9A"/>
    <w:rsid w:val="00EA601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2E0"/>
    <w:rsid w:val="00EB2456"/>
    <w:rsid w:val="00EB28A9"/>
    <w:rsid w:val="00EB2D22"/>
    <w:rsid w:val="00EB31A4"/>
    <w:rsid w:val="00EB329E"/>
    <w:rsid w:val="00EB34B5"/>
    <w:rsid w:val="00EB39E7"/>
    <w:rsid w:val="00EB3E69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53"/>
    <w:rsid w:val="00EB6132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529"/>
    <w:rsid w:val="00EC165C"/>
    <w:rsid w:val="00EC1B2B"/>
    <w:rsid w:val="00EC1C3E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66FB"/>
    <w:rsid w:val="00EC73B4"/>
    <w:rsid w:val="00EC751E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5EE1"/>
    <w:rsid w:val="00ED607F"/>
    <w:rsid w:val="00ED6258"/>
    <w:rsid w:val="00ED6935"/>
    <w:rsid w:val="00ED69C6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617"/>
    <w:rsid w:val="00EE56F4"/>
    <w:rsid w:val="00EE575C"/>
    <w:rsid w:val="00EE5A54"/>
    <w:rsid w:val="00EE5D41"/>
    <w:rsid w:val="00EE6197"/>
    <w:rsid w:val="00EE66DE"/>
    <w:rsid w:val="00EE6875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00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AD4"/>
    <w:rsid w:val="00EF4F26"/>
    <w:rsid w:val="00EF5224"/>
    <w:rsid w:val="00EF5C41"/>
    <w:rsid w:val="00EF5CF3"/>
    <w:rsid w:val="00EF5E62"/>
    <w:rsid w:val="00EF5EC4"/>
    <w:rsid w:val="00EF5F5D"/>
    <w:rsid w:val="00EF5FC7"/>
    <w:rsid w:val="00EF6182"/>
    <w:rsid w:val="00EF648D"/>
    <w:rsid w:val="00EF659D"/>
    <w:rsid w:val="00EF6725"/>
    <w:rsid w:val="00EF69B5"/>
    <w:rsid w:val="00EF6B27"/>
    <w:rsid w:val="00EF6D37"/>
    <w:rsid w:val="00EF6FDE"/>
    <w:rsid w:val="00EF73DE"/>
    <w:rsid w:val="00EF76A4"/>
    <w:rsid w:val="00EF7A28"/>
    <w:rsid w:val="00EF7BF7"/>
    <w:rsid w:val="00F00A08"/>
    <w:rsid w:val="00F00A15"/>
    <w:rsid w:val="00F00AB9"/>
    <w:rsid w:val="00F00D2F"/>
    <w:rsid w:val="00F01CEC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2C4"/>
    <w:rsid w:val="00F04813"/>
    <w:rsid w:val="00F05014"/>
    <w:rsid w:val="00F05402"/>
    <w:rsid w:val="00F054A8"/>
    <w:rsid w:val="00F05644"/>
    <w:rsid w:val="00F06101"/>
    <w:rsid w:val="00F0632D"/>
    <w:rsid w:val="00F063D7"/>
    <w:rsid w:val="00F06CC2"/>
    <w:rsid w:val="00F071BE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48F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795"/>
    <w:rsid w:val="00F1680E"/>
    <w:rsid w:val="00F16CB5"/>
    <w:rsid w:val="00F16F41"/>
    <w:rsid w:val="00F173BE"/>
    <w:rsid w:val="00F174A0"/>
    <w:rsid w:val="00F175CB"/>
    <w:rsid w:val="00F17BED"/>
    <w:rsid w:val="00F17C36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572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CEE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29FE"/>
    <w:rsid w:val="00F32BC5"/>
    <w:rsid w:val="00F32E20"/>
    <w:rsid w:val="00F3302E"/>
    <w:rsid w:val="00F33295"/>
    <w:rsid w:val="00F33E37"/>
    <w:rsid w:val="00F33E82"/>
    <w:rsid w:val="00F34182"/>
    <w:rsid w:val="00F3487B"/>
    <w:rsid w:val="00F35282"/>
    <w:rsid w:val="00F352A3"/>
    <w:rsid w:val="00F35928"/>
    <w:rsid w:val="00F35AA6"/>
    <w:rsid w:val="00F35C35"/>
    <w:rsid w:val="00F35CEB"/>
    <w:rsid w:val="00F35EE0"/>
    <w:rsid w:val="00F35FD8"/>
    <w:rsid w:val="00F360C9"/>
    <w:rsid w:val="00F3633F"/>
    <w:rsid w:val="00F36CBD"/>
    <w:rsid w:val="00F36DB4"/>
    <w:rsid w:val="00F36DD0"/>
    <w:rsid w:val="00F3744F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7B5"/>
    <w:rsid w:val="00F418ED"/>
    <w:rsid w:val="00F41F3A"/>
    <w:rsid w:val="00F421CB"/>
    <w:rsid w:val="00F424D6"/>
    <w:rsid w:val="00F42748"/>
    <w:rsid w:val="00F42B07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59E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A82"/>
    <w:rsid w:val="00F47B86"/>
    <w:rsid w:val="00F47CDA"/>
    <w:rsid w:val="00F47EEE"/>
    <w:rsid w:val="00F47F03"/>
    <w:rsid w:val="00F50306"/>
    <w:rsid w:val="00F50404"/>
    <w:rsid w:val="00F5053F"/>
    <w:rsid w:val="00F50A24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CC0"/>
    <w:rsid w:val="00F52ED0"/>
    <w:rsid w:val="00F52F3D"/>
    <w:rsid w:val="00F532C6"/>
    <w:rsid w:val="00F532E8"/>
    <w:rsid w:val="00F538A8"/>
    <w:rsid w:val="00F53F44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DD7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F6"/>
    <w:rsid w:val="00F604D4"/>
    <w:rsid w:val="00F6059F"/>
    <w:rsid w:val="00F605F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25"/>
    <w:rsid w:val="00F657D2"/>
    <w:rsid w:val="00F6652D"/>
    <w:rsid w:val="00F66613"/>
    <w:rsid w:val="00F66743"/>
    <w:rsid w:val="00F66D31"/>
    <w:rsid w:val="00F66DB6"/>
    <w:rsid w:val="00F66E47"/>
    <w:rsid w:val="00F67179"/>
    <w:rsid w:val="00F6768E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938"/>
    <w:rsid w:val="00F73BFB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D7E"/>
    <w:rsid w:val="00F75E2C"/>
    <w:rsid w:val="00F76102"/>
    <w:rsid w:val="00F7616E"/>
    <w:rsid w:val="00F7627C"/>
    <w:rsid w:val="00F763C1"/>
    <w:rsid w:val="00F7653F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7E9"/>
    <w:rsid w:val="00F8083A"/>
    <w:rsid w:val="00F808B8"/>
    <w:rsid w:val="00F808F7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79"/>
    <w:rsid w:val="00F840CF"/>
    <w:rsid w:val="00F84321"/>
    <w:rsid w:val="00F84459"/>
    <w:rsid w:val="00F84C01"/>
    <w:rsid w:val="00F84C46"/>
    <w:rsid w:val="00F84D1D"/>
    <w:rsid w:val="00F852EE"/>
    <w:rsid w:val="00F853E2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70F"/>
    <w:rsid w:val="00F909AD"/>
    <w:rsid w:val="00F90BB6"/>
    <w:rsid w:val="00F90FA5"/>
    <w:rsid w:val="00F911C5"/>
    <w:rsid w:val="00F91647"/>
    <w:rsid w:val="00F91A19"/>
    <w:rsid w:val="00F92049"/>
    <w:rsid w:val="00F925FF"/>
    <w:rsid w:val="00F92DD3"/>
    <w:rsid w:val="00F93164"/>
    <w:rsid w:val="00F93706"/>
    <w:rsid w:val="00F93898"/>
    <w:rsid w:val="00F9414F"/>
    <w:rsid w:val="00F945EC"/>
    <w:rsid w:val="00F948CF"/>
    <w:rsid w:val="00F94AEF"/>
    <w:rsid w:val="00F95294"/>
    <w:rsid w:val="00F95529"/>
    <w:rsid w:val="00F95A9B"/>
    <w:rsid w:val="00F95C1E"/>
    <w:rsid w:val="00F95E61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306"/>
    <w:rsid w:val="00F97C44"/>
    <w:rsid w:val="00F97C90"/>
    <w:rsid w:val="00FA0379"/>
    <w:rsid w:val="00FA06B2"/>
    <w:rsid w:val="00FA0856"/>
    <w:rsid w:val="00FA0A09"/>
    <w:rsid w:val="00FA0B27"/>
    <w:rsid w:val="00FA0CD2"/>
    <w:rsid w:val="00FA0D75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AC9"/>
    <w:rsid w:val="00FA3B9C"/>
    <w:rsid w:val="00FA3FA6"/>
    <w:rsid w:val="00FA4340"/>
    <w:rsid w:val="00FA4350"/>
    <w:rsid w:val="00FA488C"/>
    <w:rsid w:val="00FA4928"/>
    <w:rsid w:val="00FA4AC3"/>
    <w:rsid w:val="00FA4AF0"/>
    <w:rsid w:val="00FA4E49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C17"/>
    <w:rsid w:val="00FA6D69"/>
    <w:rsid w:val="00FA6E0F"/>
    <w:rsid w:val="00FA6FDF"/>
    <w:rsid w:val="00FA7456"/>
    <w:rsid w:val="00FA792C"/>
    <w:rsid w:val="00FA79F6"/>
    <w:rsid w:val="00FA7A85"/>
    <w:rsid w:val="00FA7BB7"/>
    <w:rsid w:val="00FA7BBF"/>
    <w:rsid w:val="00FA7C26"/>
    <w:rsid w:val="00FA7D90"/>
    <w:rsid w:val="00FB0077"/>
    <w:rsid w:val="00FB022A"/>
    <w:rsid w:val="00FB04AD"/>
    <w:rsid w:val="00FB0699"/>
    <w:rsid w:val="00FB0B90"/>
    <w:rsid w:val="00FB0D4B"/>
    <w:rsid w:val="00FB0E92"/>
    <w:rsid w:val="00FB1034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3CD9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42E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900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A8A"/>
    <w:rsid w:val="00FC5B91"/>
    <w:rsid w:val="00FC5D4D"/>
    <w:rsid w:val="00FC5F29"/>
    <w:rsid w:val="00FC6181"/>
    <w:rsid w:val="00FC62DB"/>
    <w:rsid w:val="00FC644F"/>
    <w:rsid w:val="00FC6587"/>
    <w:rsid w:val="00FC6842"/>
    <w:rsid w:val="00FC68FF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107F"/>
    <w:rsid w:val="00FD1109"/>
    <w:rsid w:val="00FD11A5"/>
    <w:rsid w:val="00FD12C7"/>
    <w:rsid w:val="00FD182B"/>
    <w:rsid w:val="00FD19CC"/>
    <w:rsid w:val="00FD19F2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686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601A"/>
    <w:rsid w:val="00FD64F6"/>
    <w:rsid w:val="00FD70D3"/>
    <w:rsid w:val="00FD7285"/>
    <w:rsid w:val="00FD74B3"/>
    <w:rsid w:val="00FD762C"/>
    <w:rsid w:val="00FD7AE2"/>
    <w:rsid w:val="00FD7AE6"/>
    <w:rsid w:val="00FD7CF1"/>
    <w:rsid w:val="00FD7EA8"/>
    <w:rsid w:val="00FD7EFF"/>
    <w:rsid w:val="00FD7FAC"/>
    <w:rsid w:val="00FE07D6"/>
    <w:rsid w:val="00FE07D7"/>
    <w:rsid w:val="00FE09EE"/>
    <w:rsid w:val="00FE11B2"/>
    <w:rsid w:val="00FE186E"/>
    <w:rsid w:val="00FE1A67"/>
    <w:rsid w:val="00FE1C59"/>
    <w:rsid w:val="00FE24AC"/>
    <w:rsid w:val="00FE28CA"/>
    <w:rsid w:val="00FE2BCF"/>
    <w:rsid w:val="00FE2D8A"/>
    <w:rsid w:val="00FE310F"/>
    <w:rsid w:val="00FE3201"/>
    <w:rsid w:val="00FE32FC"/>
    <w:rsid w:val="00FE3A26"/>
    <w:rsid w:val="00FE3C40"/>
    <w:rsid w:val="00FE3E17"/>
    <w:rsid w:val="00FE404E"/>
    <w:rsid w:val="00FE4652"/>
    <w:rsid w:val="00FE4EC2"/>
    <w:rsid w:val="00FE52F9"/>
    <w:rsid w:val="00FE545F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650"/>
    <w:rsid w:val="00FE7823"/>
    <w:rsid w:val="00FF00EC"/>
    <w:rsid w:val="00FF0135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0AA"/>
    <w:rsid w:val="00FF31A3"/>
    <w:rsid w:val="00FF35C2"/>
    <w:rsid w:val="00FF3826"/>
    <w:rsid w:val="00FF3D3B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056"/>
    <w:rsid w:val="00FF560B"/>
    <w:rsid w:val="00FF58C8"/>
    <w:rsid w:val="00FF5A01"/>
    <w:rsid w:val="00FF5BC6"/>
    <w:rsid w:val="00FF5D67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50BC5C"/>
  <w15:docId w15:val="{292C01E7-3B25-4EC8-BA34-584EFEA0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2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HeaderChar">
    <w:name w:val="Header Char"/>
    <w:link w:val="Header"/>
    <w:uiPriority w:val="99"/>
    <w:locked/>
    <w:rsid w:val="00CA0120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D1665-EF42-4ED3-BB6F-1CEA0D69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5308A7-ED3A-4573-8E86-B0849C60977F}">
  <ds:schemaRefs>
    <ds:schemaRef ds:uri="623d751c-1841-4b8a-a767-3e121fd19828"/>
    <ds:schemaRef ds:uri="http://purl.org/dc/terms/"/>
    <ds:schemaRef ds:uri="http://schemas.openxmlformats.org/package/2006/metadata/core-properties"/>
    <ds:schemaRef ds:uri="a9c3ae1e-04ea-472a-8824-9b97814cc635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7FE9434-EA7B-498A-9119-61322F5D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1918</TotalTime>
  <Pages>30</Pages>
  <Words>8072</Words>
  <Characters>33837</Characters>
  <Application>Microsoft Office Word</Application>
  <DocSecurity>0</DocSecurity>
  <Lines>281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41826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Amarapron Bovontummatat</cp:lastModifiedBy>
  <cp:revision>240</cp:revision>
  <cp:lastPrinted>2020-05-13T10:20:00Z</cp:lastPrinted>
  <dcterms:created xsi:type="dcterms:W3CDTF">2020-04-23T14:03:00Z</dcterms:created>
  <dcterms:modified xsi:type="dcterms:W3CDTF">2020-05-13T10:21:00Z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