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1C2C3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35C993F3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D9457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27096E4" w14:textId="32105B28" w:rsidR="00E95B67" w:rsidRDefault="00E95B6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885CDF8" w14:textId="003B8507" w:rsidR="007C31A1" w:rsidRDefault="007C31A1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66B2088" w14:textId="77777777" w:rsidR="007C31A1" w:rsidRPr="008A5A08" w:rsidRDefault="007C31A1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4594EAB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5A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3E368C" w:rsidRPr="008A5A08">
        <w:rPr>
          <w:rFonts w:ascii="Angsana New" w:hAnsi="Angsana New" w:cs="Angsana New"/>
          <w:sz w:val="52"/>
          <w:szCs w:val="52"/>
          <w:cs/>
        </w:rPr>
        <w:t>ไทยฟู้ดส์ กรุ๊ป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จำกัด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612BC58C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F328E4B" w14:textId="77777777" w:rsidR="00C84D64" w:rsidRPr="00A4230F" w:rsidRDefault="00C84D64" w:rsidP="00C84D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218991BD" w14:textId="540EEC64" w:rsidR="00C84D64" w:rsidRPr="003F6F38" w:rsidRDefault="00C84D64" w:rsidP="00C84D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12808" w:rsidRPr="00B1280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E368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E368C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3E368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12808" w:rsidRPr="00B12808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5A8C5DE" w14:textId="77777777" w:rsidR="00C84D64" w:rsidRPr="003F6F38" w:rsidRDefault="00C84D64" w:rsidP="00C84D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3EBA7" w14:textId="563C4B01" w:rsidR="00804175" w:rsidRPr="008A5A08" w:rsidRDefault="00C84D64" w:rsidP="00C84D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3008E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B44E7D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2341608" w14:textId="77777777" w:rsidR="00804175" w:rsidRPr="008A5A08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533E1E3A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11A7183" w14:textId="77777777" w:rsidR="00804175" w:rsidRPr="008A5A08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816B48" w14:textId="77777777" w:rsidR="00526872" w:rsidRPr="008A5A08" w:rsidRDefault="00526872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05FD87F2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6A54F9C5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58FEF6DF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851AFF7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0D8603D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7F0BEE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39D88D5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3B33DC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E54C99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5C578D9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3B9E703" w14:textId="77777777" w:rsidR="00804175" w:rsidRPr="008A5A08" w:rsidRDefault="00526872" w:rsidP="0052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04175" w:rsidRPr="008A5A08" w:rsidSect="00F854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8A5A08">
        <w:rPr>
          <w:rFonts w:ascii="Angsana New" w:hAnsi="Angsana New" w:cs="Angsana New"/>
          <w:sz w:val="30"/>
          <w:szCs w:val="30"/>
        </w:rPr>
        <w:tab/>
      </w:r>
    </w:p>
    <w:p w14:paraId="20CA6A6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610C73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6274422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6DBA92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9B5460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00987B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E6639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87D845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80BA49" w14:textId="77777777" w:rsidR="00AB41FD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777FF4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D7469AA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606772C" w14:textId="77777777" w:rsidR="00AB41FD" w:rsidRPr="00A4230F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A423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5116B9B6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FDF5614" w14:textId="7B2241DD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 w:rsidR="00806D0E">
        <w:rPr>
          <w:rFonts w:ascii="Angsana New" w:hAnsi="Angsana New" w:cs="Angsana New" w:hint="cs"/>
          <w:color w:val="000000"/>
          <w:cs/>
        </w:rPr>
        <w:t xml:space="preserve">ที่ </w:t>
      </w:r>
      <w:r w:rsidR="00B12808" w:rsidRPr="00B12808">
        <w:rPr>
          <w:rFonts w:ascii="Angsana New" w:hAnsi="Angsana New" w:cs="Angsana New"/>
          <w:color w:val="000000"/>
          <w:lang w:val="en-US"/>
        </w:rPr>
        <w:t>31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 w:hint="cs"/>
          <w:color w:val="000000"/>
          <w:cs/>
        </w:rPr>
        <w:t>มีนาค</w:t>
      </w:r>
      <w:r w:rsidR="00806D0E">
        <w:rPr>
          <w:rFonts w:ascii="Angsana New" w:hAnsi="Angsana New" w:cs="Angsana New" w:hint="cs"/>
          <w:color w:val="000000"/>
          <w:cs/>
        </w:rPr>
        <w:t xml:space="preserve">ม </w:t>
      </w:r>
      <w:r w:rsidR="00B12808" w:rsidRPr="00B12808">
        <w:rPr>
          <w:rFonts w:ascii="Angsana New" w:hAnsi="Angsana New" w:cs="Angsana New"/>
          <w:color w:val="000000"/>
          <w:lang w:val="en-US"/>
        </w:rPr>
        <w:t>2563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8877D9">
        <w:rPr>
          <w:rFonts w:ascii="Angsana New" w:hAnsi="Angsana New" w:cs="Angsana New"/>
          <w:color w:val="000000"/>
          <w:cs/>
        </w:rPr>
        <w:br/>
        <w:t>งบกระแสเงินสดรวมและงบกระแสเงินสดเฉพาะกิจการสำหรับงวด</w:t>
      </w:r>
      <w:r w:rsidRPr="008877D9">
        <w:rPr>
          <w:rFonts w:ascii="Angsana New" w:hAnsi="Angsana New" w:cs="Angsana New" w:hint="cs"/>
          <w:color w:val="000000"/>
          <w:cs/>
        </w:rPr>
        <w:t>สาม</w:t>
      </w:r>
      <w:r w:rsidRPr="008877D9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B12808" w:rsidRPr="00B12808">
        <w:rPr>
          <w:rFonts w:ascii="Angsana New" w:hAnsi="Angsana New" w:cs="Angsana New"/>
          <w:color w:val="000000"/>
          <w:lang w:val="en-US"/>
        </w:rPr>
        <w:t>31</w:t>
      </w:r>
      <w:r w:rsidR="00806D0E" w:rsidRPr="008877D9">
        <w:rPr>
          <w:rFonts w:ascii="Angsana New" w:hAnsi="Angsana New" w:cs="Angsana New"/>
          <w:color w:val="000000"/>
          <w:cs/>
        </w:rPr>
        <w:t xml:space="preserve"> </w:t>
      </w:r>
      <w:r w:rsidR="00806D0E" w:rsidRPr="008877D9">
        <w:rPr>
          <w:rFonts w:ascii="Angsana New" w:hAnsi="Angsana New" w:cs="Angsana New" w:hint="cs"/>
          <w:color w:val="000000"/>
          <w:cs/>
        </w:rPr>
        <w:t>มีนาค</w:t>
      </w:r>
      <w:r w:rsidR="00806D0E">
        <w:rPr>
          <w:rFonts w:ascii="Angsana New" w:hAnsi="Angsana New" w:cs="Angsana New" w:hint="cs"/>
          <w:color w:val="000000"/>
          <w:cs/>
        </w:rPr>
        <w:t xml:space="preserve">ม </w:t>
      </w:r>
      <w:r w:rsidR="00B12808" w:rsidRPr="00B12808">
        <w:rPr>
          <w:rFonts w:ascii="Angsana New" w:hAnsi="Angsana New" w:cs="Angsana New"/>
          <w:color w:val="000000"/>
          <w:lang w:val="en-US"/>
        </w:rPr>
        <w:t>2563</w:t>
      </w:r>
      <w:r w:rsidR="00806D0E"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</w:t>
      </w:r>
      <w:r w:rsidRPr="008877D9">
        <w:rPr>
          <w:rFonts w:ascii="Angsana New" w:hAnsi="Angsana New" w:cs="Angsana New"/>
          <w:color w:val="000000"/>
          <w:cs/>
        </w:rPr>
        <w:br/>
        <w:t xml:space="preserve">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รฐานการบัญชีฉบับ</w:t>
      </w:r>
      <w:r w:rsidR="00806D0E">
        <w:rPr>
          <w:rFonts w:ascii="Angsana New" w:hAnsi="Angsana New" w:cs="Angsana New" w:hint="cs"/>
          <w:color w:val="000000"/>
          <w:cs/>
        </w:rPr>
        <w:t xml:space="preserve">ที่ </w:t>
      </w:r>
      <w:r w:rsidR="00B12808" w:rsidRPr="00B1280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 xml:space="preserve">การเงินระหว่างกาล 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F62AB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FD256A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877D9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3353DF4C" w14:textId="7777777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3AA4625" w14:textId="117F8835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="00806D0E">
        <w:rPr>
          <w:rFonts w:ascii="Angsana New" w:hAnsi="Angsana New" w:cs="Angsana New" w:hint="cs"/>
          <w:color w:val="000000"/>
          <w:cs/>
        </w:rPr>
        <w:t xml:space="preserve">ส </w:t>
      </w:r>
      <w:r w:rsidR="00B12808" w:rsidRPr="00B12808">
        <w:rPr>
          <w:rFonts w:ascii="Angsana New" w:hAnsi="Angsana New" w:cs="Angsana New"/>
          <w:color w:val="000000"/>
          <w:lang w:val="en-US"/>
        </w:rPr>
        <w:t>2410</w:t>
      </w:r>
      <w:r w:rsidRPr="008877D9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877D9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8877D9">
        <w:rPr>
          <w:rFonts w:ascii="Angsana New" w:hAnsi="Angsana New" w:cs="Angsana New"/>
          <w:color w:val="000000"/>
          <w:cs/>
        </w:rPr>
        <w:t>รับผิดชอบ</w:t>
      </w:r>
      <w:r w:rsidRPr="008877D9">
        <w:rPr>
          <w:rFonts w:ascii="Angsana New" w:hAnsi="Angsana New" w:cs="Angsana New" w:hint="cs"/>
          <w:color w:val="000000"/>
          <w:cs/>
        </w:rPr>
        <w:t>ด้าน</w:t>
      </w:r>
      <w:r w:rsidRPr="008877D9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8877D9">
        <w:rPr>
          <w:rFonts w:ascii="Angsana New" w:hAnsi="Angsana New" w:cs="Angsana New" w:hint="cs"/>
          <w:color w:val="000000"/>
          <w:cs/>
        </w:rPr>
        <w:t xml:space="preserve">  </w:t>
      </w:r>
      <w:r w:rsidRPr="008877D9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8877D9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8877D9">
        <w:rPr>
          <w:rFonts w:ascii="Angsana New" w:hAnsi="Angsana New" w:cs="Angsana New"/>
          <w:color w:val="000000"/>
          <w:cs/>
        </w:rPr>
        <w:t>ไม่สามารถ</w:t>
      </w:r>
      <w:r w:rsidRPr="008877D9">
        <w:rPr>
          <w:rFonts w:ascii="Angsana New" w:hAnsi="Angsana New" w:cs="Angsana New" w:hint="cs"/>
          <w:color w:val="000000"/>
          <w:cs/>
        </w:rPr>
        <w:t>ได้</w:t>
      </w:r>
      <w:r w:rsidRPr="008877D9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8877D9">
        <w:rPr>
          <w:rFonts w:ascii="Angsana New" w:hAnsi="Angsana New" w:cs="Angsana New" w:hint="cs"/>
          <w:color w:val="000000"/>
          <w:cs/>
        </w:rPr>
        <w:t>พบ</w:t>
      </w:r>
      <w:r w:rsidRPr="008877D9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8877D9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2651C39F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731F91F4" w14:textId="77777777" w:rsidR="002571FF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571FF" w:rsidSect="002571FF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>
        <w:rPr>
          <w:rFonts w:ascii="Angsana New" w:hAnsi="Angsana New" w:cs="Angsana New"/>
          <w:i/>
          <w:iCs/>
          <w:cs/>
          <w:lang w:val="en-US"/>
        </w:rPr>
        <w:br/>
      </w:r>
      <w:r>
        <w:rPr>
          <w:rFonts w:ascii="Angsana New" w:hAnsi="Angsana New" w:cs="Angsana New"/>
          <w:i/>
          <w:iCs/>
          <w:cs/>
          <w:lang w:val="en-US"/>
        </w:rPr>
        <w:br/>
      </w:r>
    </w:p>
    <w:p w14:paraId="0D1E6190" w14:textId="77777777" w:rsidR="003008E2" w:rsidRDefault="003008E2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8D3F05C" w14:textId="62165095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17366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35B8CF37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DF24A00" w14:textId="5D708047" w:rsidR="00AB41FD" w:rsidRPr="008877D9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8877D9">
        <w:rPr>
          <w:rFonts w:ascii="Angsana New" w:hAnsi="Angsana New" w:cs="Angsana New"/>
          <w:color w:val="000000"/>
          <w:cs/>
        </w:rPr>
        <w:t>ดังกล่าว</w:t>
      </w:r>
      <w:r w:rsidRPr="008877D9">
        <w:rPr>
          <w:rFonts w:ascii="Angsana New" w:hAnsi="Angsana New" w:cs="Angsana New" w:hint="cs"/>
          <w:color w:val="000000"/>
          <w:cs/>
        </w:rPr>
        <w:t>ไม่ได้จัดทำขึ้นตามมาตรฐานการบัญชีฉบับ</w:t>
      </w:r>
      <w:r w:rsidR="00806D0E">
        <w:rPr>
          <w:rFonts w:ascii="Angsana New" w:hAnsi="Angsana New" w:cs="Angsana New" w:hint="cs"/>
          <w:color w:val="000000"/>
          <w:cs/>
        </w:rPr>
        <w:t xml:space="preserve">ที่ </w:t>
      </w:r>
      <w:r w:rsidR="00B12808" w:rsidRPr="00B12808">
        <w:rPr>
          <w:rFonts w:ascii="Angsana New" w:hAnsi="Angsana New" w:cs="Angsana New"/>
          <w:color w:val="000000"/>
          <w:lang w:val="en-US"/>
        </w:rPr>
        <w:t>34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เรื่อง  การรายงานทาง</w:t>
      </w:r>
      <w:r w:rsidRPr="008877D9">
        <w:rPr>
          <w:rFonts w:ascii="Angsana New" w:hAnsi="Angsana New" w:cs="Angsana New" w:hint="cs"/>
          <w:color w:val="000000"/>
          <w:cs/>
        </w:rPr>
        <w:t>การเงินระหว่างกาล ในสาระสำคัญจากการสอบทานของข้าพเจ้า</w:t>
      </w:r>
    </w:p>
    <w:p w14:paraId="230D8D63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59F5C8F5" w14:textId="77777777" w:rsidR="00AB41FD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52B4F79" w14:textId="77777777" w:rsidR="00AB41FD" w:rsidRPr="00E508DE" w:rsidRDefault="00AB41FD" w:rsidP="00AB41FD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994A116" w14:textId="77777777" w:rsidR="00AB41FD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5F49173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17366">
        <w:rPr>
          <w:rFonts w:ascii="Angsana New" w:hAnsi="Angsana New" w:cs="Angsana New"/>
          <w:cs/>
        </w:rPr>
        <w:t>(</w:t>
      </w:r>
      <w:r w:rsidRPr="00A17366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A17366">
        <w:rPr>
          <w:rFonts w:ascii="Angsana New" w:hAnsi="Angsana New" w:cs="Angsana New"/>
          <w:cs/>
        </w:rPr>
        <w:t>)</w:t>
      </w:r>
    </w:p>
    <w:p w14:paraId="527CB50E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14:paraId="153AB07B" w14:textId="5E06DF61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Pr="00F8282A">
        <w:rPr>
          <w:rFonts w:ascii="Angsana New" w:hAnsi="Angsana New" w:cs="Angsana New"/>
          <w:lang w:val="en-US"/>
        </w:rPr>
        <w:t xml:space="preserve"> </w:t>
      </w:r>
      <w:r w:rsidR="00B12808" w:rsidRPr="00B12808">
        <w:rPr>
          <w:rFonts w:ascii="Angsana New" w:hAnsi="Angsana New" w:cs="Angsana New"/>
          <w:lang w:val="en-US"/>
        </w:rPr>
        <w:t>4323</w:t>
      </w:r>
    </w:p>
    <w:p w14:paraId="079122B9" w14:textId="77777777" w:rsidR="00AB41FD" w:rsidRPr="00F8282A" w:rsidRDefault="00AB41FD" w:rsidP="00AB41F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5EDC3FC" w14:textId="77777777" w:rsidR="00AB41FD" w:rsidRPr="00F8282A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847DE6" w14:textId="77777777" w:rsidR="00AB41FD" w:rsidRPr="00A17366" w:rsidRDefault="00AB41FD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1736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EDEDB37" w14:textId="4C13A6B0" w:rsidR="00AB41FD" w:rsidRPr="00A17366" w:rsidRDefault="00B12808" w:rsidP="00AB4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 w:rsidRPr="00B12808">
        <w:rPr>
          <w:rFonts w:ascii="Angsana New" w:hAnsi="Angsana New" w:cs="Angsana New"/>
          <w:sz w:val="30"/>
          <w:szCs w:val="30"/>
        </w:rPr>
        <w:t>14</w:t>
      </w:r>
      <w:r w:rsidR="00AB41FD">
        <w:rPr>
          <w:rFonts w:ascii="Angsana New" w:hAnsi="Angsana New" w:cs="Angsana New"/>
          <w:sz w:val="30"/>
          <w:szCs w:val="30"/>
        </w:rPr>
        <w:t xml:space="preserve"> </w:t>
      </w:r>
      <w:r w:rsidR="00AB41FD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B12808">
        <w:rPr>
          <w:rFonts w:ascii="Angsana New" w:hAnsi="Angsana New" w:cs="Angsana New"/>
          <w:sz w:val="30"/>
          <w:szCs w:val="30"/>
        </w:rPr>
        <w:t>2563</w:t>
      </w:r>
      <w:bookmarkEnd w:id="1"/>
    </w:p>
    <w:p w14:paraId="3A7404D6" w14:textId="646118A2" w:rsidR="00BA4AE2" w:rsidRPr="0036691F" w:rsidRDefault="00BA4AE2" w:rsidP="00EE0D1C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pacing w:val="2"/>
          <w:sz w:val="30"/>
          <w:szCs w:val="30"/>
          <w:rtl/>
          <w:cs/>
        </w:rPr>
      </w:pPr>
    </w:p>
    <w:sectPr w:rsidR="00BA4AE2" w:rsidRPr="0036691F" w:rsidSect="00EE0D1C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0C7F7" w14:textId="77777777" w:rsidR="00A26DD8" w:rsidRDefault="00A26DD8">
      <w:r>
        <w:separator/>
      </w:r>
    </w:p>
  </w:endnote>
  <w:endnote w:type="continuationSeparator" w:id="0">
    <w:p w14:paraId="7C069465" w14:textId="77777777" w:rsidR="00A26DD8" w:rsidRDefault="00A2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3BCC8" w14:textId="77777777" w:rsidR="00DE4AF1" w:rsidRDefault="00DE4AF1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A3E2816" w14:textId="4B3793BC" w:rsidR="00DE4AF1" w:rsidRDefault="00DE4A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B12808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B12808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43398" w14:textId="60B296D1" w:rsidR="00DE4AF1" w:rsidRDefault="00DE4AF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EE0D1C">
      <w:rPr>
        <w:noProof/>
      </w:rPr>
      <w:t>TFGt1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B12808">
      <w:rPr>
        <w:rStyle w:val="PageNumber"/>
        <w:noProof/>
      </w:rPr>
      <w:t>3</w:t>
    </w:r>
    <w:r>
      <w:rPr>
        <w:rStyle w:val="PageNumber"/>
      </w:rPr>
      <w:fldChar w:fldCharType="end"/>
    </w:r>
  </w:p>
  <w:p w14:paraId="6E0C2608" w14:textId="77777777" w:rsidR="00DE4AF1" w:rsidRPr="00960645" w:rsidRDefault="00DE4A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4F9C0" w14:textId="05159007" w:rsidR="00DE4AF1" w:rsidRPr="00C2202A" w:rsidRDefault="00DE4AF1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B12808">
      <w:rPr>
        <w:rFonts w:ascii="Angsana New" w:hAnsi="Angsana New" w:cs="Angsana New"/>
        <w:sz w:val="30"/>
        <w:szCs w:val="30"/>
      </w:rP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EF8CD" w14:textId="0ED61EA8" w:rsidR="00DE4AF1" w:rsidRPr="00C2202A" w:rsidRDefault="00DE4AF1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9439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6EEA03" w14:textId="41CBB624" w:rsidR="00EE0D1C" w:rsidRPr="00EE0D1C" w:rsidRDefault="00EE0D1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E0D1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E0D1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E0D1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522B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E0D1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5C319" w14:textId="77777777" w:rsidR="00A26DD8" w:rsidRDefault="00A26DD8">
      <w:r>
        <w:separator/>
      </w:r>
    </w:p>
  </w:footnote>
  <w:footnote w:type="continuationSeparator" w:id="0">
    <w:p w14:paraId="0006847B" w14:textId="77777777" w:rsidR="00A26DD8" w:rsidRDefault="00A26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B6C24" w14:textId="77777777" w:rsidR="00DE4AF1" w:rsidRDefault="006522B2" w:rsidP="00713C50">
    <w:pPr>
      <w:pStyle w:val="Header"/>
    </w:pPr>
    <w:r>
      <w:rPr>
        <w:noProof/>
      </w:rPr>
      <w:pict w14:anchorId="4644EA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5B115" w14:textId="77777777" w:rsidR="00DE4AF1" w:rsidRDefault="00DE4AF1" w:rsidP="00713C50">
    <w:pPr>
      <w:pStyle w:val="Header"/>
    </w:pPr>
  </w:p>
  <w:p w14:paraId="7A1767F7" w14:textId="6DAE00E5" w:rsidR="00DE4AF1" w:rsidRDefault="00DE4AF1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AB4E9" w14:textId="77777777" w:rsidR="00DE4AF1" w:rsidRDefault="00DE4AF1" w:rsidP="00713C50">
    <w:pPr>
      <w:pStyle w:val="Header"/>
    </w:pPr>
  </w:p>
  <w:p w14:paraId="0CFC2179" w14:textId="77777777" w:rsidR="00DE4AF1" w:rsidRPr="00005ACB" w:rsidRDefault="00DE4AF1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F2CC6" w14:textId="77777777" w:rsidR="00EE0D1C" w:rsidRDefault="00EE0D1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062DD7" w14:textId="62B68592" w:rsidR="00DE4AF1" w:rsidRPr="00410770" w:rsidRDefault="00DE4AF1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135D7"/>
    <w:multiLevelType w:val="hybridMultilevel"/>
    <w:tmpl w:val="4FD06F38"/>
    <w:lvl w:ilvl="0" w:tplc="B186F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5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4EF1B7E"/>
    <w:multiLevelType w:val="hybridMultilevel"/>
    <w:tmpl w:val="7B062610"/>
    <w:lvl w:ilvl="0" w:tplc="E6641664">
      <w:start w:val="1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AA8"/>
    <w:multiLevelType w:val="hybridMultilevel"/>
    <w:tmpl w:val="CB786B94"/>
    <w:lvl w:ilvl="0" w:tplc="025AAAE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F386D"/>
    <w:multiLevelType w:val="hybridMultilevel"/>
    <w:tmpl w:val="D1D2FF2A"/>
    <w:lvl w:ilvl="0" w:tplc="DF0445A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7263C93"/>
    <w:multiLevelType w:val="multilevel"/>
    <w:tmpl w:val="F1C0FC9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34CEE"/>
    <w:multiLevelType w:val="hybridMultilevel"/>
    <w:tmpl w:val="01A2EAA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75E4A"/>
    <w:multiLevelType w:val="hybridMultilevel"/>
    <w:tmpl w:val="B2166608"/>
    <w:lvl w:ilvl="0" w:tplc="AC327F7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2"/>
  </w:num>
  <w:num w:numId="5">
    <w:abstractNumId w:val="5"/>
  </w:num>
  <w:num w:numId="6">
    <w:abstractNumId w:val="11"/>
  </w:num>
  <w:num w:numId="7">
    <w:abstractNumId w:val="20"/>
  </w:num>
  <w:num w:numId="8">
    <w:abstractNumId w:val="7"/>
  </w:num>
  <w:num w:numId="9">
    <w:abstractNumId w:val="6"/>
  </w:num>
  <w:num w:numId="10">
    <w:abstractNumId w:val="18"/>
  </w:num>
  <w:num w:numId="11">
    <w:abstractNumId w:val="19"/>
  </w:num>
  <w:num w:numId="12">
    <w:abstractNumId w:val="16"/>
  </w:num>
  <w:num w:numId="13">
    <w:abstractNumId w:val="13"/>
  </w:num>
  <w:num w:numId="14">
    <w:abstractNumId w:val="0"/>
  </w:num>
  <w:num w:numId="15">
    <w:abstractNumId w:val="1"/>
  </w:num>
  <w:num w:numId="16">
    <w:abstractNumId w:val="8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5"/>
  </w:num>
  <w:num w:numId="19">
    <w:abstractNumId w:val="9"/>
  </w:num>
  <w:num w:numId="20">
    <w:abstractNumId w:val="10"/>
  </w:num>
  <w:num w:numId="21">
    <w:abstractNumId w:val="0"/>
  </w:num>
  <w:num w:numId="22">
    <w:abstractNumId w:val="0"/>
  </w:num>
  <w:num w:numId="23">
    <w:abstractNumId w:val="14"/>
  </w:num>
  <w:num w:numId="24">
    <w:abstractNumId w:val="0"/>
  </w:num>
  <w:num w:numId="25">
    <w:abstractNumId w:val="0"/>
  </w:num>
  <w:num w:numId="26">
    <w:abstractNumId w:val="0"/>
  </w:num>
  <w:num w:numId="2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01C"/>
    <w:rsid w:val="00006518"/>
    <w:rsid w:val="00006EAC"/>
    <w:rsid w:val="00006F9D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92B"/>
    <w:rsid w:val="00011ED6"/>
    <w:rsid w:val="00012E83"/>
    <w:rsid w:val="00013062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650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17C40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1D4A"/>
    <w:rsid w:val="00022087"/>
    <w:rsid w:val="000222F7"/>
    <w:rsid w:val="00022CE8"/>
    <w:rsid w:val="000230F3"/>
    <w:rsid w:val="000237CC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66D"/>
    <w:rsid w:val="00026FC8"/>
    <w:rsid w:val="00027352"/>
    <w:rsid w:val="00027889"/>
    <w:rsid w:val="00027A4F"/>
    <w:rsid w:val="00027AA4"/>
    <w:rsid w:val="00027B61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497"/>
    <w:rsid w:val="000327D3"/>
    <w:rsid w:val="00032891"/>
    <w:rsid w:val="00032ABF"/>
    <w:rsid w:val="00032D73"/>
    <w:rsid w:val="0003340E"/>
    <w:rsid w:val="00033483"/>
    <w:rsid w:val="000335AA"/>
    <w:rsid w:val="00033627"/>
    <w:rsid w:val="00033EFB"/>
    <w:rsid w:val="0003448F"/>
    <w:rsid w:val="000347E9"/>
    <w:rsid w:val="000349F5"/>
    <w:rsid w:val="00034F17"/>
    <w:rsid w:val="000351D6"/>
    <w:rsid w:val="00035579"/>
    <w:rsid w:val="00035878"/>
    <w:rsid w:val="0003598D"/>
    <w:rsid w:val="00035A15"/>
    <w:rsid w:val="00035AF0"/>
    <w:rsid w:val="00035BCC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DDD"/>
    <w:rsid w:val="00043EF5"/>
    <w:rsid w:val="000441C7"/>
    <w:rsid w:val="00044371"/>
    <w:rsid w:val="0004445C"/>
    <w:rsid w:val="000444A8"/>
    <w:rsid w:val="00044543"/>
    <w:rsid w:val="00044BAF"/>
    <w:rsid w:val="000452CD"/>
    <w:rsid w:val="00045740"/>
    <w:rsid w:val="00045A25"/>
    <w:rsid w:val="00045C10"/>
    <w:rsid w:val="00045D71"/>
    <w:rsid w:val="00045E6A"/>
    <w:rsid w:val="000463AC"/>
    <w:rsid w:val="000465C7"/>
    <w:rsid w:val="000468A5"/>
    <w:rsid w:val="00046BCB"/>
    <w:rsid w:val="00046E0B"/>
    <w:rsid w:val="00047137"/>
    <w:rsid w:val="000478DC"/>
    <w:rsid w:val="00050223"/>
    <w:rsid w:val="00050935"/>
    <w:rsid w:val="00050C03"/>
    <w:rsid w:val="00050DDE"/>
    <w:rsid w:val="00051179"/>
    <w:rsid w:val="00051417"/>
    <w:rsid w:val="00051489"/>
    <w:rsid w:val="00051519"/>
    <w:rsid w:val="000517C5"/>
    <w:rsid w:val="000519D3"/>
    <w:rsid w:val="00051E25"/>
    <w:rsid w:val="00052251"/>
    <w:rsid w:val="00052781"/>
    <w:rsid w:val="000529F4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0DA"/>
    <w:rsid w:val="000567D5"/>
    <w:rsid w:val="00056AD8"/>
    <w:rsid w:val="000570A0"/>
    <w:rsid w:val="00057745"/>
    <w:rsid w:val="00057C8E"/>
    <w:rsid w:val="00057CCF"/>
    <w:rsid w:val="00057CD9"/>
    <w:rsid w:val="000607CE"/>
    <w:rsid w:val="000607E3"/>
    <w:rsid w:val="000609B2"/>
    <w:rsid w:val="00061492"/>
    <w:rsid w:val="00061661"/>
    <w:rsid w:val="0006199C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DE4"/>
    <w:rsid w:val="000643EC"/>
    <w:rsid w:val="00064933"/>
    <w:rsid w:val="00064B87"/>
    <w:rsid w:val="00064DF1"/>
    <w:rsid w:val="00064F5A"/>
    <w:rsid w:val="00065008"/>
    <w:rsid w:val="0006504B"/>
    <w:rsid w:val="0006537A"/>
    <w:rsid w:val="00065604"/>
    <w:rsid w:val="000658B6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84"/>
    <w:rsid w:val="00070791"/>
    <w:rsid w:val="000717C9"/>
    <w:rsid w:val="00071C18"/>
    <w:rsid w:val="00071C3D"/>
    <w:rsid w:val="00071DAC"/>
    <w:rsid w:val="00071E82"/>
    <w:rsid w:val="00072003"/>
    <w:rsid w:val="000724FE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F6A"/>
    <w:rsid w:val="00077166"/>
    <w:rsid w:val="00077245"/>
    <w:rsid w:val="00077E11"/>
    <w:rsid w:val="000804DC"/>
    <w:rsid w:val="000805D4"/>
    <w:rsid w:val="0008074C"/>
    <w:rsid w:val="00081278"/>
    <w:rsid w:val="0008157C"/>
    <w:rsid w:val="00081DE7"/>
    <w:rsid w:val="0008283A"/>
    <w:rsid w:val="00082881"/>
    <w:rsid w:val="00082944"/>
    <w:rsid w:val="00083190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C89"/>
    <w:rsid w:val="00086F0F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FB4"/>
    <w:rsid w:val="00094FF6"/>
    <w:rsid w:val="00095385"/>
    <w:rsid w:val="000959C4"/>
    <w:rsid w:val="00095A5F"/>
    <w:rsid w:val="00095A79"/>
    <w:rsid w:val="00095E09"/>
    <w:rsid w:val="00096423"/>
    <w:rsid w:val="0009664B"/>
    <w:rsid w:val="000967D6"/>
    <w:rsid w:val="00097228"/>
    <w:rsid w:val="000973CF"/>
    <w:rsid w:val="000975F5"/>
    <w:rsid w:val="00097659"/>
    <w:rsid w:val="00097C7F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0BD"/>
    <w:rsid w:val="000A72E6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133"/>
    <w:rsid w:val="000B287F"/>
    <w:rsid w:val="000B2C43"/>
    <w:rsid w:val="000B2F6F"/>
    <w:rsid w:val="000B2FDB"/>
    <w:rsid w:val="000B3154"/>
    <w:rsid w:val="000B33FE"/>
    <w:rsid w:val="000B39FD"/>
    <w:rsid w:val="000B3D52"/>
    <w:rsid w:val="000B3E60"/>
    <w:rsid w:val="000B44E7"/>
    <w:rsid w:val="000B5589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621"/>
    <w:rsid w:val="000C7735"/>
    <w:rsid w:val="000D041B"/>
    <w:rsid w:val="000D0AE2"/>
    <w:rsid w:val="000D0CDC"/>
    <w:rsid w:val="000D0FED"/>
    <w:rsid w:val="000D165D"/>
    <w:rsid w:val="000D16F5"/>
    <w:rsid w:val="000D1947"/>
    <w:rsid w:val="000D1CA5"/>
    <w:rsid w:val="000D1E6D"/>
    <w:rsid w:val="000D1F12"/>
    <w:rsid w:val="000D22A9"/>
    <w:rsid w:val="000D2500"/>
    <w:rsid w:val="000D2B51"/>
    <w:rsid w:val="000D2E99"/>
    <w:rsid w:val="000D30D7"/>
    <w:rsid w:val="000D318B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3ED"/>
    <w:rsid w:val="000D5A9D"/>
    <w:rsid w:val="000D64CF"/>
    <w:rsid w:val="000D6696"/>
    <w:rsid w:val="000D6971"/>
    <w:rsid w:val="000D6DF9"/>
    <w:rsid w:val="000D6E31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0F2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75D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8E2"/>
    <w:rsid w:val="000F0967"/>
    <w:rsid w:val="000F0BC6"/>
    <w:rsid w:val="000F11EA"/>
    <w:rsid w:val="000F13B5"/>
    <w:rsid w:val="000F1A6F"/>
    <w:rsid w:val="000F1DBB"/>
    <w:rsid w:val="000F1DC5"/>
    <w:rsid w:val="000F2983"/>
    <w:rsid w:val="000F2C64"/>
    <w:rsid w:val="000F2F01"/>
    <w:rsid w:val="000F38A1"/>
    <w:rsid w:val="000F3AA7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77F"/>
    <w:rsid w:val="00101934"/>
    <w:rsid w:val="00101C2C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E29"/>
    <w:rsid w:val="00105FC1"/>
    <w:rsid w:val="0010622B"/>
    <w:rsid w:val="001068D4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20E0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4F2"/>
    <w:rsid w:val="00114DEB"/>
    <w:rsid w:val="0011501A"/>
    <w:rsid w:val="00115D9F"/>
    <w:rsid w:val="00115FCB"/>
    <w:rsid w:val="00116572"/>
    <w:rsid w:val="0011673B"/>
    <w:rsid w:val="001169F5"/>
    <w:rsid w:val="00116EC2"/>
    <w:rsid w:val="00116F60"/>
    <w:rsid w:val="001175B0"/>
    <w:rsid w:val="001178FE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1FF6"/>
    <w:rsid w:val="00122502"/>
    <w:rsid w:val="00122BAF"/>
    <w:rsid w:val="00122F9A"/>
    <w:rsid w:val="00123587"/>
    <w:rsid w:val="001238A0"/>
    <w:rsid w:val="001239BC"/>
    <w:rsid w:val="00123B2D"/>
    <w:rsid w:val="00123DB5"/>
    <w:rsid w:val="00123DBE"/>
    <w:rsid w:val="00125754"/>
    <w:rsid w:val="001269B8"/>
    <w:rsid w:val="001272F0"/>
    <w:rsid w:val="00130237"/>
    <w:rsid w:val="001311D3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4DE"/>
    <w:rsid w:val="00135511"/>
    <w:rsid w:val="00135566"/>
    <w:rsid w:val="001357F2"/>
    <w:rsid w:val="00135AB7"/>
    <w:rsid w:val="00136552"/>
    <w:rsid w:val="0013657B"/>
    <w:rsid w:val="0013690E"/>
    <w:rsid w:val="00136A4A"/>
    <w:rsid w:val="00136B82"/>
    <w:rsid w:val="00137083"/>
    <w:rsid w:val="0013717D"/>
    <w:rsid w:val="0013796D"/>
    <w:rsid w:val="001400CC"/>
    <w:rsid w:val="001401E0"/>
    <w:rsid w:val="00140292"/>
    <w:rsid w:val="00140554"/>
    <w:rsid w:val="00141A09"/>
    <w:rsid w:val="00141A20"/>
    <w:rsid w:val="00141D2E"/>
    <w:rsid w:val="001422FE"/>
    <w:rsid w:val="001426A0"/>
    <w:rsid w:val="001427A9"/>
    <w:rsid w:val="00142B35"/>
    <w:rsid w:val="00142C71"/>
    <w:rsid w:val="001431A6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687"/>
    <w:rsid w:val="00151CA8"/>
    <w:rsid w:val="00151DC4"/>
    <w:rsid w:val="001520E0"/>
    <w:rsid w:val="00152476"/>
    <w:rsid w:val="001525FB"/>
    <w:rsid w:val="00152964"/>
    <w:rsid w:val="00152E00"/>
    <w:rsid w:val="001532F4"/>
    <w:rsid w:val="00153341"/>
    <w:rsid w:val="00153707"/>
    <w:rsid w:val="00153A18"/>
    <w:rsid w:val="00153E26"/>
    <w:rsid w:val="00154240"/>
    <w:rsid w:val="001544E3"/>
    <w:rsid w:val="0015451C"/>
    <w:rsid w:val="00154776"/>
    <w:rsid w:val="001550B0"/>
    <w:rsid w:val="001553A9"/>
    <w:rsid w:val="00155479"/>
    <w:rsid w:val="00155582"/>
    <w:rsid w:val="001557BD"/>
    <w:rsid w:val="00155A63"/>
    <w:rsid w:val="00156307"/>
    <w:rsid w:val="001573FD"/>
    <w:rsid w:val="001576A2"/>
    <w:rsid w:val="00157C97"/>
    <w:rsid w:val="0016031D"/>
    <w:rsid w:val="00160769"/>
    <w:rsid w:val="00160C44"/>
    <w:rsid w:val="00160DB6"/>
    <w:rsid w:val="00161500"/>
    <w:rsid w:val="00161747"/>
    <w:rsid w:val="0016178C"/>
    <w:rsid w:val="00161AC9"/>
    <w:rsid w:val="00161C6E"/>
    <w:rsid w:val="00161E0A"/>
    <w:rsid w:val="00162451"/>
    <w:rsid w:val="0016266F"/>
    <w:rsid w:val="00162E95"/>
    <w:rsid w:val="001630D2"/>
    <w:rsid w:val="001634BD"/>
    <w:rsid w:val="001639BA"/>
    <w:rsid w:val="001639F9"/>
    <w:rsid w:val="00163FB1"/>
    <w:rsid w:val="0016492A"/>
    <w:rsid w:val="00164BF3"/>
    <w:rsid w:val="00164E72"/>
    <w:rsid w:val="00164FA7"/>
    <w:rsid w:val="00165090"/>
    <w:rsid w:val="001650FA"/>
    <w:rsid w:val="0016535E"/>
    <w:rsid w:val="00165639"/>
    <w:rsid w:val="001657B2"/>
    <w:rsid w:val="00165878"/>
    <w:rsid w:val="00165A2C"/>
    <w:rsid w:val="00165A63"/>
    <w:rsid w:val="00166020"/>
    <w:rsid w:val="00166027"/>
    <w:rsid w:val="0016651A"/>
    <w:rsid w:val="00166654"/>
    <w:rsid w:val="00166769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C90"/>
    <w:rsid w:val="00174060"/>
    <w:rsid w:val="00174161"/>
    <w:rsid w:val="00174BF5"/>
    <w:rsid w:val="001751A8"/>
    <w:rsid w:val="001757CF"/>
    <w:rsid w:val="00175E89"/>
    <w:rsid w:val="00175F1A"/>
    <w:rsid w:val="00176FD5"/>
    <w:rsid w:val="00177334"/>
    <w:rsid w:val="00177576"/>
    <w:rsid w:val="0017765D"/>
    <w:rsid w:val="00177CAF"/>
    <w:rsid w:val="00180311"/>
    <w:rsid w:val="0018075B"/>
    <w:rsid w:val="0018139F"/>
    <w:rsid w:val="0018156C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C28"/>
    <w:rsid w:val="00190DC8"/>
    <w:rsid w:val="00190E74"/>
    <w:rsid w:val="00190E8B"/>
    <w:rsid w:val="00191564"/>
    <w:rsid w:val="00191940"/>
    <w:rsid w:val="001919E9"/>
    <w:rsid w:val="00191B7A"/>
    <w:rsid w:val="00191FBB"/>
    <w:rsid w:val="001921AD"/>
    <w:rsid w:val="001921AF"/>
    <w:rsid w:val="00192F3E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EA"/>
    <w:rsid w:val="001955DA"/>
    <w:rsid w:val="0019564E"/>
    <w:rsid w:val="00195784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6FD1"/>
    <w:rsid w:val="0019739F"/>
    <w:rsid w:val="00197591"/>
    <w:rsid w:val="00197B4E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166"/>
    <w:rsid w:val="001B43EA"/>
    <w:rsid w:val="001B4474"/>
    <w:rsid w:val="001B49E6"/>
    <w:rsid w:val="001B4B2D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64F"/>
    <w:rsid w:val="001B7900"/>
    <w:rsid w:val="001B7B73"/>
    <w:rsid w:val="001B7B9B"/>
    <w:rsid w:val="001B7E1F"/>
    <w:rsid w:val="001C069E"/>
    <w:rsid w:val="001C077A"/>
    <w:rsid w:val="001C0CE9"/>
    <w:rsid w:val="001C0DA1"/>
    <w:rsid w:val="001C0ED7"/>
    <w:rsid w:val="001C1415"/>
    <w:rsid w:val="001C1BAC"/>
    <w:rsid w:val="001C2307"/>
    <w:rsid w:val="001C246C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632A"/>
    <w:rsid w:val="001C655A"/>
    <w:rsid w:val="001C6928"/>
    <w:rsid w:val="001C6B2D"/>
    <w:rsid w:val="001C6D57"/>
    <w:rsid w:val="001C6DCF"/>
    <w:rsid w:val="001C70BC"/>
    <w:rsid w:val="001C74C6"/>
    <w:rsid w:val="001C7AD4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4E88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3F8"/>
    <w:rsid w:val="001E152F"/>
    <w:rsid w:val="001E15BB"/>
    <w:rsid w:val="001E1C32"/>
    <w:rsid w:val="001E2295"/>
    <w:rsid w:val="001E2CCA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395"/>
    <w:rsid w:val="001E562D"/>
    <w:rsid w:val="001E56F2"/>
    <w:rsid w:val="001E6102"/>
    <w:rsid w:val="001E6222"/>
    <w:rsid w:val="001E6320"/>
    <w:rsid w:val="001E63AE"/>
    <w:rsid w:val="001E6B47"/>
    <w:rsid w:val="001E7058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A7C"/>
    <w:rsid w:val="001F2DE7"/>
    <w:rsid w:val="001F2E68"/>
    <w:rsid w:val="001F2ECD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0CEA"/>
    <w:rsid w:val="002010D1"/>
    <w:rsid w:val="002011EF"/>
    <w:rsid w:val="00201484"/>
    <w:rsid w:val="002014D4"/>
    <w:rsid w:val="0020157D"/>
    <w:rsid w:val="00201AC8"/>
    <w:rsid w:val="00201CF8"/>
    <w:rsid w:val="00202245"/>
    <w:rsid w:val="0020276D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CA3"/>
    <w:rsid w:val="00210DA9"/>
    <w:rsid w:val="00211165"/>
    <w:rsid w:val="00211B39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7F4"/>
    <w:rsid w:val="00222BDF"/>
    <w:rsid w:val="00223650"/>
    <w:rsid w:val="002236C4"/>
    <w:rsid w:val="00223738"/>
    <w:rsid w:val="00223916"/>
    <w:rsid w:val="00223AEC"/>
    <w:rsid w:val="00223CD5"/>
    <w:rsid w:val="0022400C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5E73"/>
    <w:rsid w:val="00226402"/>
    <w:rsid w:val="00226555"/>
    <w:rsid w:val="002265D8"/>
    <w:rsid w:val="002268BE"/>
    <w:rsid w:val="00226A70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824"/>
    <w:rsid w:val="00232A65"/>
    <w:rsid w:val="002335BC"/>
    <w:rsid w:val="00233893"/>
    <w:rsid w:val="002338AE"/>
    <w:rsid w:val="00233A85"/>
    <w:rsid w:val="00233F08"/>
    <w:rsid w:val="0023412E"/>
    <w:rsid w:val="0023438E"/>
    <w:rsid w:val="002344DD"/>
    <w:rsid w:val="00234812"/>
    <w:rsid w:val="00234B12"/>
    <w:rsid w:val="00234D2A"/>
    <w:rsid w:val="00234D4B"/>
    <w:rsid w:val="00234ED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432D"/>
    <w:rsid w:val="00245706"/>
    <w:rsid w:val="00245DE7"/>
    <w:rsid w:val="00246163"/>
    <w:rsid w:val="00246188"/>
    <w:rsid w:val="00246278"/>
    <w:rsid w:val="00246566"/>
    <w:rsid w:val="00246902"/>
    <w:rsid w:val="00247FC6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3C6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1FF"/>
    <w:rsid w:val="002573B5"/>
    <w:rsid w:val="00257704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830"/>
    <w:rsid w:val="00261B58"/>
    <w:rsid w:val="00262145"/>
    <w:rsid w:val="00263417"/>
    <w:rsid w:val="0026359D"/>
    <w:rsid w:val="00263723"/>
    <w:rsid w:val="00263A33"/>
    <w:rsid w:val="00264106"/>
    <w:rsid w:val="00264142"/>
    <w:rsid w:val="0026418E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EB9"/>
    <w:rsid w:val="00266FE6"/>
    <w:rsid w:val="0026715B"/>
    <w:rsid w:val="002675AC"/>
    <w:rsid w:val="00267673"/>
    <w:rsid w:val="0026774E"/>
    <w:rsid w:val="00267877"/>
    <w:rsid w:val="00267D78"/>
    <w:rsid w:val="00267E97"/>
    <w:rsid w:val="002700CC"/>
    <w:rsid w:val="00270376"/>
    <w:rsid w:val="002704DF"/>
    <w:rsid w:val="00270F60"/>
    <w:rsid w:val="00271216"/>
    <w:rsid w:val="0027146B"/>
    <w:rsid w:val="00271A46"/>
    <w:rsid w:val="00271A4A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DD0"/>
    <w:rsid w:val="00273F81"/>
    <w:rsid w:val="00274B49"/>
    <w:rsid w:val="00275033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A6D"/>
    <w:rsid w:val="0028327B"/>
    <w:rsid w:val="002832A6"/>
    <w:rsid w:val="00283921"/>
    <w:rsid w:val="00283CB8"/>
    <w:rsid w:val="0028456D"/>
    <w:rsid w:val="002847C8"/>
    <w:rsid w:val="00284E05"/>
    <w:rsid w:val="00284FE0"/>
    <w:rsid w:val="00286420"/>
    <w:rsid w:val="00286617"/>
    <w:rsid w:val="00286671"/>
    <w:rsid w:val="00286A7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31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4DB9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56F"/>
    <w:rsid w:val="002A28E1"/>
    <w:rsid w:val="002A2AD9"/>
    <w:rsid w:val="002A2BD5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4C8E"/>
    <w:rsid w:val="002A4F20"/>
    <w:rsid w:val="002A6275"/>
    <w:rsid w:val="002A63A5"/>
    <w:rsid w:val="002A689B"/>
    <w:rsid w:val="002A6930"/>
    <w:rsid w:val="002A6E67"/>
    <w:rsid w:val="002A730C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46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60"/>
    <w:rsid w:val="002C08A2"/>
    <w:rsid w:val="002C0A00"/>
    <w:rsid w:val="002C0EED"/>
    <w:rsid w:val="002C1052"/>
    <w:rsid w:val="002C106D"/>
    <w:rsid w:val="002C1212"/>
    <w:rsid w:val="002C155B"/>
    <w:rsid w:val="002C1976"/>
    <w:rsid w:val="002C1C65"/>
    <w:rsid w:val="002C2083"/>
    <w:rsid w:val="002C26CC"/>
    <w:rsid w:val="002C2F3F"/>
    <w:rsid w:val="002C331F"/>
    <w:rsid w:val="002C344F"/>
    <w:rsid w:val="002C36E2"/>
    <w:rsid w:val="002C3E54"/>
    <w:rsid w:val="002C3F17"/>
    <w:rsid w:val="002C42F7"/>
    <w:rsid w:val="002C4AF6"/>
    <w:rsid w:val="002C4DAE"/>
    <w:rsid w:val="002C5085"/>
    <w:rsid w:val="002C519B"/>
    <w:rsid w:val="002C5833"/>
    <w:rsid w:val="002C5873"/>
    <w:rsid w:val="002C5BEA"/>
    <w:rsid w:val="002C7739"/>
    <w:rsid w:val="002C7777"/>
    <w:rsid w:val="002C7791"/>
    <w:rsid w:val="002D026D"/>
    <w:rsid w:val="002D02F4"/>
    <w:rsid w:val="002D03EF"/>
    <w:rsid w:val="002D07E9"/>
    <w:rsid w:val="002D0958"/>
    <w:rsid w:val="002D0965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24D5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4B4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9B0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F62"/>
    <w:rsid w:val="002E71CA"/>
    <w:rsid w:val="002E729E"/>
    <w:rsid w:val="002E733B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A7A"/>
    <w:rsid w:val="002F2F98"/>
    <w:rsid w:val="002F33BD"/>
    <w:rsid w:val="002F37F1"/>
    <w:rsid w:val="002F3B1D"/>
    <w:rsid w:val="002F3E1E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8E2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4DF3"/>
    <w:rsid w:val="00304EC5"/>
    <w:rsid w:val="00305057"/>
    <w:rsid w:val="0030522E"/>
    <w:rsid w:val="0030563F"/>
    <w:rsid w:val="00305B63"/>
    <w:rsid w:val="00305F4E"/>
    <w:rsid w:val="00306445"/>
    <w:rsid w:val="00306742"/>
    <w:rsid w:val="003068AC"/>
    <w:rsid w:val="00306964"/>
    <w:rsid w:val="003069DF"/>
    <w:rsid w:val="00306DA0"/>
    <w:rsid w:val="00307131"/>
    <w:rsid w:val="0030713F"/>
    <w:rsid w:val="00307C65"/>
    <w:rsid w:val="003103F8"/>
    <w:rsid w:val="00310B93"/>
    <w:rsid w:val="00310BAA"/>
    <w:rsid w:val="00310C34"/>
    <w:rsid w:val="00310DDA"/>
    <w:rsid w:val="00310FA0"/>
    <w:rsid w:val="0031126B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A61"/>
    <w:rsid w:val="00314B8A"/>
    <w:rsid w:val="00314DEF"/>
    <w:rsid w:val="00314FCB"/>
    <w:rsid w:val="00315F66"/>
    <w:rsid w:val="003161B1"/>
    <w:rsid w:val="003161D2"/>
    <w:rsid w:val="003162BF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30CE"/>
    <w:rsid w:val="0032351D"/>
    <w:rsid w:val="00323A71"/>
    <w:rsid w:val="00323C37"/>
    <w:rsid w:val="00324055"/>
    <w:rsid w:val="00324101"/>
    <w:rsid w:val="0032437E"/>
    <w:rsid w:val="003246AB"/>
    <w:rsid w:val="003246D8"/>
    <w:rsid w:val="00325218"/>
    <w:rsid w:val="0032529C"/>
    <w:rsid w:val="00325C89"/>
    <w:rsid w:val="00325FA9"/>
    <w:rsid w:val="00326130"/>
    <w:rsid w:val="003267BF"/>
    <w:rsid w:val="00326801"/>
    <w:rsid w:val="00327557"/>
    <w:rsid w:val="00327892"/>
    <w:rsid w:val="00327EB5"/>
    <w:rsid w:val="003306DA"/>
    <w:rsid w:val="00330827"/>
    <w:rsid w:val="00330EBE"/>
    <w:rsid w:val="00331012"/>
    <w:rsid w:val="00331205"/>
    <w:rsid w:val="003315E6"/>
    <w:rsid w:val="0033196A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178"/>
    <w:rsid w:val="003442B4"/>
    <w:rsid w:val="00344537"/>
    <w:rsid w:val="0034490F"/>
    <w:rsid w:val="00344BBE"/>
    <w:rsid w:val="00344D07"/>
    <w:rsid w:val="0034504C"/>
    <w:rsid w:val="00345374"/>
    <w:rsid w:val="00345398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981"/>
    <w:rsid w:val="00351077"/>
    <w:rsid w:val="00351089"/>
    <w:rsid w:val="0035123D"/>
    <w:rsid w:val="003515FC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785"/>
    <w:rsid w:val="003573DD"/>
    <w:rsid w:val="00357623"/>
    <w:rsid w:val="003577D3"/>
    <w:rsid w:val="003577E6"/>
    <w:rsid w:val="00357821"/>
    <w:rsid w:val="0036000F"/>
    <w:rsid w:val="00361119"/>
    <w:rsid w:val="00361AAD"/>
    <w:rsid w:val="00361B11"/>
    <w:rsid w:val="00361BA2"/>
    <w:rsid w:val="00361ED3"/>
    <w:rsid w:val="0036264C"/>
    <w:rsid w:val="003627C3"/>
    <w:rsid w:val="00362A1B"/>
    <w:rsid w:val="00362A74"/>
    <w:rsid w:val="00362E50"/>
    <w:rsid w:val="00362F66"/>
    <w:rsid w:val="003635D0"/>
    <w:rsid w:val="00363C35"/>
    <w:rsid w:val="003640A5"/>
    <w:rsid w:val="003642E0"/>
    <w:rsid w:val="0036476B"/>
    <w:rsid w:val="00364C6B"/>
    <w:rsid w:val="003651FC"/>
    <w:rsid w:val="00365305"/>
    <w:rsid w:val="003657EC"/>
    <w:rsid w:val="00365B6C"/>
    <w:rsid w:val="00365C86"/>
    <w:rsid w:val="00365F41"/>
    <w:rsid w:val="00366066"/>
    <w:rsid w:val="0036691F"/>
    <w:rsid w:val="00366FCD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89F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FD"/>
    <w:rsid w:val="00374C40"/>
    <w:rsid w:val="00374DF3"/>
    <w:rsid w:val="003752AD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81B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5E31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4B0"/>
    <w:rsid w:val="00393DAF"/>
    <w:rsid w:val="003942BE"/>
    <w:rsid w:val="0039465D"/>
    <w:rsid w:val="0039539E"/>
    <w:rsid w:val="003955B1"/>
    <w:rsid w:val="00395D09"/>
    <w:rsid w:val="00395F42"/>
    <w:rsid w:val="00396930"/>
    <w:rsid w:val="003969E7"/>
    <w:rsid w:val="00396D30"/>
    <w:rsid w:val="00396DDB"/>
    <w:rsid w:val="00396FE7"/>
    <w:rsid w:val="0039766A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919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027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92D"/>
    <w:rsid w:val="003B3B5F"/>
    <w:rsid w:val="003B3FE1"/>
    <w:rsid w:val="003B457C"/>
    <w:rsid w:val="003B507A"/>
    <w:rsid w:val="003B50D2"/>
    <w:rsid w:val="003B5919"/>
    <w:rsid w:val="003B6776"/>
    <w:rsid w:val="003B68CF"/>
    <w:rsid w:val="003B6E0A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6BC"/>
    <w:rsid w:val="003C1949"/>
    <w:rsid w:val="003C1EF7"/>
    <w:rsid w:val="003C2133"/>
    <w:rsid w:val="003C21B6"/>
    <w:rsid w:val="003C2381"/>
    <w:rsid w:val="003C30A8"/>
    <w:rsid w:val="003C30BF"/>
    <w:rsid w:val="003C30FC"/>
    <w:rsid w:val="003C3151"/>
    <w:rsid w:val="003C3236"/>
    <w:rsid w:val="003C3248"/>
    <w:rsid w:val="003C32BB"/>
    <w:rsid w:val="003C351B"/>
    <w:rsid w:val="003C37B1"/>
    <w:rsid w:val="003C384B"/>
    <w:rsid w:val="003C39D9"/>
    <w:rsid w:val="003C3DF1"/>
    <w:rsid w:val="003C4AFB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AD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2C6E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6EEC"/>
    <w:rsid w:val="003E70BC"/>
    <w:rsid w:val="003E7613"/>
    <w:rsid w:val="003E76F4"/>
    <w:rsid w:val="003E7845"/>
    <w:rsid w:val="003E79EB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567"/>
    <w:rsid w:val="003F6AB4"/>
    <w:rsid w:val="003F6AE9"/>
    <w:rsid w:val="003F6F38"/>
    <w:rsid w:val="003F759B"/>
    <w:rsid w:val="003F7692"/>
    <w:rsid w:val="003F7AA2"/>
    <w:rsid w:val="003F7B43"/>
    <w:rsid w:val="003F7E8C"/>
    <w:rsid w:val="003F7F56"/>
    <w:rsid w:val="004003D7"/>
    <w:rsid w:val="00400AEC"/>
    <w:rsid w:val="00400D76"/>
    <w:rsid w:val="00400F6D"/>
    <w:rsid w:val="004010E8"/>
    <w:rsid w:val="004011B4"/>
    <w:rsid w:val="00401310"/>
    <w:rsid w:val="00401335"/>
    <w:rsid w:val="00401CE5"/>
    <w:rsid w:val="00402021"/>
    <w:rsid w:val="0040225D"/>
    <w:rsid w:val="0040297E"/>
    <w:rsid w:val="00402C55"/>
    <w:rsid w:val="0040306B"/>
    <w:rsid w:val="004030FF"/>
    <w:rsid w:val="004031D4"/>
    <w:rsid w:val="004037BF"/>
    <w:rsid w:val="00403965"/>
    <w:rsid w:val="00403A67"/>
    <w:rsid w:val="00403D66"/>
    <w:rsid w:val="00404BB7"/>
    <w:rsid w:val="00405062"/>
    <w:rsid w:val="004050F5"/>
    <w:rsid w:val="004051D7"/>
    <w:rsid w:val="00405418"/>
    <w:rsid w:val="00405674"/>
    <w:rsid w:val="0040570A"/>
    <w:rsid w:val="004065B7"/>
    <w:rsid w:val="004065C3"/>
    <w:rsid w:val="00406933"/>
    <w:rsid w:val="00406E82"/>
    <w:rsid w:val="004070CD"/>
    <w:rsid w:val="004072B1"/>
    <w:rsid w:val="004073FC"/>
    <w:rsid w:val="00407B69"/>
    <w:rsid w:val="00410642"/>
    <w:rsid w:val="00410770"/>
    <w:rsid w:val="00410BE8"/>
    <w:rsid w:val="00410E02"/>
    <w:rsid w:val="00410E48"/>
    <w:rsid w:val="00410FA5"/>
    <w:rsid w:val="0041106F"/>
    <w:rsid w:val="004111E7"/>
    <w:rsid w:val="0041164C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C87"/>
    <w:rsid w:val="00413F17"/>
    <w:rsid w:val="004143F0"/>
    <w:rsid w:val="004146A3"/>
    <w:rsid w:val="004146E0"/>
    <w:rsid w:val="0041479A"/>
    <w:rsid w:val="004147F4"/>
    <w:rsid w:val="00414843"/>
    <w:rsid w:val="00415069"/>
    <w:rsid w:val="00415149"/>
    <w:rsid w:val="0041541C"/>
    <w:rsid w:val="0041581B"/>
    <w:rsid w:val="00415BA7"/>
    <w:rsid w:val="00415E3E"/>
    <w:rsid w:val="00415EA0"/>
    <w:rsid w:val="00416065"/>
    <w:rsid w:val="004160EC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AAB"/>
    <w:rsid w:val="00423390"/>
    <w:rsid w:val="00423647"/>
    <w:rsid w:val="004236D3"/>
    <w:rsid w:val="00423957"/>
    <w:rsid w:val="00423B48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8AA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5D"/>
    <w:rsid w:val="00433BD3"/>
    <w:rsid w:val="004342D5"/>
    <w:rsid w:val="004344D1"/>
    <w:rsid w:val="00434657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DB0"/>
    <w:rsid w:val="0044312A"/>
    <w:rsid w:val="004434FD"/>
    <w:rsid w:val="00443FCC"/>
    <w:rsid w:val="004441C7"/>
    <w:rsid w:val="00444AA2"/>
    <w:rsid w:val="00444D09"/>
    <w:rsid w:val="00445196"/>
    <w:rsid w:val="0044554D"/>
    <w:rsid w:val="004455C6"/>
    <w:rsid w:val="00445A9C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2B42"/>
    <w:rsid w:val="004534D9"/>
    <w:rsid w:val="00453B0E"/>
    <w:rsid w:val="00453F18"/>
    <w:rsid w:val="00454289"/>
    <w:rsid w:val="00454484"/>
    <w:rsid w:val="004544FF"/>
    <w:rsid w:val="00454C5B"/>
    <w:rsid w:val="004550BD"/>
    <w:rsid w:val="0045531A"/>
    <w:rsid w:val="00455518"/>
    <w:rsid w:val="00455DF9"/>
    <w:rsid w:val="004561B5"/>
    <w:rsid w:val="0045641B"/>
    <w:rsid w:val="00456D39"/>
    <w:rsid w:val="00457903"/>
    <w:rsid w:val="00457C5D"/>
    <w:rsid w:val="00460722"/>
    <w:rsid w:val="00460847"/>
    <w:rsid w:val="00460C5C"/>
    <w:rsid w:val="00462085"/>
    <w:rsid w:val="004625B6"/>
    <w:rsid w:val="00462970"/>
    <w:rsid w:val="00462FA8"/>
    <w:rsid w:val="00463869"/>
    <w:rsid w:val="00463EF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8CE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402E"/>
    <w:rsid w:val="004745E7"/>
    <w:rsid w:val="00474F27"/>
    <w:rsid w:val="004750FB"/>
    <w:rsid w:val="0047565E"/>
    <w:rsid w:val="00476542"/>
    <w:rsid w:val="00476735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3AB"/>
    <w:rsid w:val="00482435"/>
    <w:rsid w:val="00482DAC"/>
    <w:rsid w:val="0048306E"/>
    <w:rsid w:val="004830E6"/>
    <w:rsid w:val="00483120"/>
    <w:rsid w:val="004831C7"/>
    <w:rsid w:val="004832A8"/>
    <w:rsid w:val="00483C06"/>
    <w:rsid w:val="00484C34"/>
    <w:rsid w:val="004850EE"/>
    <w:rsid w:val="00485AA2"/>
    <w:rsid w:val="00485B9C"/>
    <w:rsid w:val="00485F7F"/>
    <w:rsid w:val="004861BB"/>
    <w:rsid w:val="00486725"/>
    <w:rsid w:val="00486847"/>
    <w:rsid w:val="00487153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B2B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003"/>
    <w:rsid w:val="0049688E"/>
    <w:rsid w:val="00497162"/>
    <w:rsid w:val="004973AE"/>
    <w:rsid w:val="004977AD"/>
    <w:rsid w:val="00497E7B"/>
    <w:rsid w:val="004A03B5"/>
    <w:rsid w:val="004A0601"/>
    <w:rsid w:val="004A067A"/>
    <w:rsid w:val="004A0854"/>
    <w:rsid w:val="004A0A35"/>
    <w:rsid w:val="004A0A3E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7E"/>
    <w:rsid w:val="004A339F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955"/>
    <w:rsid w:val="004B0F21"/>
    <w:rsid w:val="004B13A3"/>
    <w:rsid w:val="004B14B8"/>
    <w:rsid w:val="004B1E25"/>
    <w:rsid w:val="004B226C"/>
    <w:rsid w:val="004B234C"/>
    <w:rsid w:val="004B2957"/>
    <w:rsid w:val="004B32B5"/>
    <w:rsid w:val="004B34AC"/>
    <w:rsid w:val="004B359E"/>
    <w:rsid w:val="004B35C9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CF4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5EB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88F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BEA"/>
    <w:rsid w:val="004E5F10"/>
    <w:rsid w:val="004E6930"/>
    <w:rsid w:val="004E69B8"/>
    <w:rsid w:val="004E6D2C"/>
    <w:rsid w:val="004E70DA"/>
    <w:rsid w:val="004E70DB"/>
    <w:rsid w:val="004E70DD"/>
    <w:rsid w:val="004E7849"/>
    <w:rsid w:val="004E7B92"/>
    <w:rsid w:val="004E7C71"/>
    <w:rsid w:val="004E7F48"/>
    <w:rsid w:val="004F04EA"/>
    <w:rsid w:val="004F06BB"/>
    <w:rsid w:val="004F06C9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191"/>
    <w:rsid w:val="00503209"/>
    <w:rsid w:val="00503A39"/>
    <w:rsid w:val="00503F43"/>
    <w:rsid w:val="005041F2"/>
    <w:rsid w:val="005046AB"/>
    <w:rsid w:val="00504DC5"/>
    <w:rsid w:val="005053F1"/>
    <w:rsid w:val="00505564"/>
    <w:rsid w:val="0050562C"/>
    <w:rsid w:val="00506248"/>
    <w:rsid w:val="00506378"/>
    <w:rsid w:val="00506385"/>
    <w:rsid w:val="00506504"/>
    <w:rsid w:val="0050703F"/>
    <w:rsid w:val="0050744D"/>
    <w:rsid w:val="00507CE0"/>
    <w:rsid w:val="00507FC4"/>
    <w:rsid w:val="0051045F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50B2"/>
    <w:rsid w:val="005151CF"/>
    <w:rsid w:val="00515547"/>
    <w:rsid w:val="00515701"/>
    <w:rsid w:val="0051660A"/>
    <w:rsid w:val="00516A5F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27979"/>
    <w:rsid w:val="00530659"/>
    <w:rsid w:val="005307EB"/>
    <w:rsid w:val="005310B7"/>
    <w:rsid w:val="005313A8"/>
    <w:rsid w:val="005315D7"/>
    <w:rsid w:val="005319C4"/>
    <w:rsid w:val="00531D37"/>
    <w:rsid w:val="00531E16"/>
    <w:rsid w:val="005321B5"/>
    <w:rsid w:val="005321B6"/>
    <w:rsid w:val="00532328"/>
    <w:rsid w:val="00532C28"/>
    <w:rsid w:val="00532D4A"/>
    <w:rsid w:val="005333C5"/>
    <w:rsid w:val="00533408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5B94"/>
    <w:rsid w:val="0053666C"/>
    <w:rsid w:val="00536E1B"/>
    <w:rsid w:val="00537614"/>
    <w:rsid w:val="00537653"/>
    <w:rsid w:val="00537709"/>
    <w:rsid w:val="00537A14"/>
    <w:rsid w:val="005400BF"/>
    <w:rsid w:val="00540230"/>
    <w:rsid w:val="0054080D"/>
    <w:rsid w:val="00540AF3"/>
    <w:rsid w:val="00540C63"/>
    <w:rsid w:val="00540C97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3500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AA6"/>
    <w:rsid w:val="00550B8A"/>
    <w:rsid w:val="00550BEF"/>
    <w:rsid w:val="00550FDB"/>
    <w:rsid w:val="0055135A"/>
    <w:rsid w:val="00551AB0"/>
    <w:rsid w:val="00551CC8"/>
    <w:rsid w:val="005521BC"/>
    <w:rsid w:val="005526C1"/>
    <w:rsid w:val="0055281F"/>
    <w:rsid w:val="005528DF"/>
    <w:rsid w:val="00552B9A"/>
    <w:rsid w:val="00552C6E"/>
    <w:rsid w:val="00552FB4"/>
    <w:rsid w:val="005539E2"/>
    <w:rsid w:val="00553D3B"/>
    <w:rsid w:val="0055565A"/>
    <w:rsid w:val="005557DB"/>
    <w:rsid w:val="00555881"/>
    <w:rsid w:val="00555EDF"/>
    <w:rsid w:val="00555F77"/>
    <w:rsid w:val="0055614C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0E4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9F6"/>
    <w:rsid w:val="00570159"/>
    <w:rsid w:val="0057027C"/>
    <w:rsid w:val="005702DD"/>
    <w:rsid w:val="00570DF9"/>
    <w:rsid w:val="00570EA7"/>
    <w:rsid w:val="00570F30"/>
    <w:rsid w:val="0057161B"/>
    <w:rsid w:val="0057213F"/>
    <w:rsid w:val="0057256F"/>
    <w:rsid w:val="005728FB"/>
    <w:rsid w:val="00572CF1"/>
    <w:rsid w:val="00572F97"/>
    <w:rsid w:val="005731F3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6AA"/>
    <w:rsid w:val="00574A0F"/>
    <w:rsid w:val="00574ABD"/>
    <w:rsid w:val="00574B4E"/>
    <w:rsid w:val="00574E54"/>
    <w:rsid w:val="00574F7C"/>
    <w:rsid w:val="00575241"/>
    <w:rsid w:val="0057549F"/>
    <w:rsid w:val="005754EB"/>
    <w:rsid w:val="005754FE"/>
    <w:rsid w:val="00575B70"/>
    <w:rsid w:val="00575C8B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FE"/>
    <w:rsid w:val="0058256C"/>
    <w:rsid w:val="00582DDB"/>
    <w:rsid w:val="0058377E"/>
    <w:rsid w:val="00583CF9"/>
    <w:rsid w:val="005840A5"/>
    <w:rsid w:val="005844B6"/>
    <w:rsid w:val="0058530D"/>
    <w:rsid w:val="0058570A"/>
    <w:rsid w:val="00585DA7"/>
    <w:rsid w:val="005861B9"/>
    <w:rsid w:val="005861D4"/>
    <w:rsid w:val="005862CF"/>
    <w:rsid w:val="0058638D"/>
    <w:rsid w:val="005867B8"/>
    <w:rsid w:val="00586ABA"/>
    <w:rsid w:val="0058753F"/>
    <w:rsid w:val="00587565"/>
    <w:rsid w:val="00587C12"/>
    <w:rsid w:val="00590227"/>
    <w:rsid w:val="00590D9D"/>
    <w:rsid w:val="005913F3"/>
    <w:rsid w:val="005914E1"/>
    <w:rsid w:val="0059192C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D94"/>
    <w:rsid w:val="00596934"/>
    <w:rsid w:val="0059700D"/>
    <w:rsid w:val="00597128"/>
    <w:rsid w:val="0059759D"/>
    <w:rsid w:val="0059794B"/>
    <w:rsid w:val="00597967"/>
    <w:rsid w:val="00597F53"/>
    <w:rsid w:val="005A0990"/>
    <w:rsid w:val="005A0CB7"/>
    <w:rsid w:val="005A0CEE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35B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ABA"/>
    <w:rsid w:val="005B5242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002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C4E"/>
    <w:rsid w:val="005C2DCE"/>
    <w:rsid w:val="005C3298"/>
    <w:rsid w:val="005C33C1"/>
    <w:rsid w:val="005C3457"/>
    <w:rsid w:val="005C369F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4FD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341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D60"/>
    <w:rsid w:val="005D0EF8"/>
    <w:rsid w:val="005D0F71"/>
    <w:rsid w:val="005D0FAD"/>
    <w:rsid w:val="005D1050"/>
    <w:rsid w:val="005D1409"/>
    <w:rsid w:val="005D1A55"/>
    <w:rsid w:val="005D2931"/>
    <w:rsid w:val="005D2E2B"/>
    <w:rsid w:val="005D30C7"/>
    <w:rsid w:val="005D3F4C"/>
    <w:rsid w:val="005D4261"/>
    <w:rsid w:val="005D433B"/>
    <w:rsid w:val="005D438D"/>
    <w:rsid w:val="005D4602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E0142"/>
    <w:rsid w:val="005E0369"/>
    <w:rsid w:val="005E05A2"/>
    <w:rsid w:val="005E0D6E"/>
    <w:rsid w:val="005E11C3"/>
    <w:rsid w:val="005E122B"/>
    <w:rsid w:val="005E1DE1"/>
    <w:rsid w:val="005E1EF7"/>
    <w:rsid w:val="005E3154"/>
    <w:rsid w:val="005E3934"/>
    <w:rsid w:val="005E440B"/>
    <w:rsid w:val="005E497A"/>
    <w:rsid w:val="005E4A74"/>
    <w:rsid w:val="005E4C1E"/>
    <w:rsid w:val="005E517A"/>
    <w:rsid w:val="005E5361"/>
    <w:rsid w:val="005E5A71"/>
    <w:rsid w:val="005E5B33"/>
    <w:rsid w:val="005E5B97"/>
    <w:rsid w:val="005E6421"/>
    <w:rsid w:val="005E64EF"/>
    <w:rsid w:val="005E65D0"/>
    <w:rsid w:val="005E671D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4495"/>
    <w:rsid w:val="005F4A1E"/>
    <w:rsid w:val="005F4D0A"/>
    <w:rsid w:val="005F51D0"/>
    <w:rsid w:val="005F52F6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95"/>
    <w:rsid w:val="006055A7"/>
    <w:rsid w:val="006057E5"/>
    <w:rsid w:val="0060594A"/>
    <w:rsid w:val="00605A61"/>
    <w:rsid w:val="0060612D"/>
    <w:rsid w:val="00606267"/>
    <w:rsid w:val="0060626B"/>
    <w:rsid w:val="00606970"/>
    <w:rsid w:val="00606A17"/>
    <w:rsid w:val="006070FA"/>
    <w:rsid w:val="006073CA"/>
    <w:rsid w:val="00607829"/>
    <w:rsid w:val="00607FDB"/>
    <w:rsid w:val="00610438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AA0"/>
    <w:rsid w:val="00617350"/>
    <w:rsid w:val="0061799F"/>
    <w:rsid w:val="006179C5"/>
    <w:rsid w:val="00617C23"/>
    <w:rsid w:val="00620341"/>
    <w:rsid w:val="00620955"/>
    <w:rsid w:val="00620D6A"/>
    <w:rsid w:val="00620F83"/>
    <w:rsid w:val="0062114E"/>
    <w:rsid w:val="0062150D"/>
    <w:rsid w:val="0062151B"/>
    <w:rsid w:val="006224F6"/>
    <w:rsid w:val="0062270E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A0F"/>
    <w:rsid w:val="00626003"/>
    <w:rsid w:val="006260B9"/>
    <w:rsid w:val="00626402"/>
    <w:rsid w:val="006265EB"/>
    <w:rsid w:val="0062682C"/>
    <w:rsid w:val="006269A7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34C"/>
    <w:rsid w:val="006317CF"/>
    <w:rsid w:val="006319BD"/>
    <w:rsid w:val="00631B03"/>
    <w:rsid w:val="006323E4"/>
    <w:rsid w:val="00632651"/>
    <w:rsid w:val="006327E9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5C2A"/>
    <w:rsid w:val="0063613D"/>
    <w:rsid w:val="006361F4"/>
    <w:rsid w:val="006365A9"/>
    <w:rsid w:val="006366C3"/>
    <w:rsid w:val="00636DD8"/>
    <w:rsid w:val="00637648"/>
    <w:rsid w:val="00637766"/>
    <w:rsid w:val="006378D3"/>
    <w:rsid w:val="00637D2D"/>
    <w:rsid w:val="00640101"/>
    <w:rsid w:val="00640258"/>
    <w:rsid w:val="00640F68"/>
    <w:rsid w:val="0064163C"/>
    <w:rsid w:val="006418E9"/>
    <w:rsid w:val="00641B33"/>
    <w:rsid w:val="00642495"/>
    <w:rsid w:val="006425A2"/>
    <w:rsid w:val="00642648"/>
    <w:rsid w:val="006426F2"/>
    <w:rsid w:val="00643D35"/>
    <w:rsid w:val="00643F0D"/>
    <w:rsid w:val="006440B2"/>
    <w:rsid w:val="006440CC"/>
    <w:rsid w:val="00644889"/>
    <w:rsid w:val="00645069"/>
    <w:rsid w:val="00645549"/>
    <w:rsid w:val="006455B9"/>
    <w:rsid w:val="00645C84"/>
    <w:rsid w:val="00645DB8"/>
    <w:rsid w:val="00646071"/>
    <w:rsid w:val="0064613D"/>
    <w:rsid w:val="00646610"/>
    <w:rsid w:val="00646612"/>
    <w:rsid w:val="006467BD"/>
    <w:rsid w:val="006469D5"/>
    <w:rsid w:val="00646E11"/>
    <w:rsid w:val="00647134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2B2"/>
    <w:rsid w:val="006523F4"/>
    <w:rsid w:val="00652AA9"/>
    <w:rsid w:val="00652F95"/>
    <w:rsid w:val="0065301E"/>
    <w:rsid w:val="00653284"/>
    <w:rsid w:val="00653887"/>
    <w:rsid w:val="00653AA4"/>
    <w:rsid w:val="00653D9B"/>
    <w:rsid w:val="00653E32"/>
    <w:rsid w:val="00654A8B"/>
    <w:rsid w:val="00654EBA"/>
    <w:rsid w:val="00654EBE"/>
    <w:rsid w:val="00655020"/>
    <w:rsid w:val="006551EC"/>
    <w:rsid w:val="00655485"/>
    <w:rsid w:val="006558C9"/>
    <w:rsid w:val="0065629A"/>
    <w:rsid w:val="006564E9"/>
    <w:rsid w:val="0065663B"/>
    <w:rsid w:val="0065728B"/>
    <w:rsid w:val="0065739A"/>
    <w:rsid w:val="00657634"/>
    <w:rsid w:val="006579FB"/>
    <w:rsid w:val="00657F55"/>
    <w:rsid w:val="0066007E"/>
    <w:rsid w:val="006600C2"/>
    <w:rsid w:val="00660280"/>
    <w:rsid w:val="0066046F"/>
    <w:rsid w:val="00660557"/>
    <w:rsid w:val="006605CB"/>
    <w:rsid w:val="00660747"/>
    <w:rsid w:val="00660DC7"/>
    <w:rsid w:val="00660F73"/>
    <w:rsid w:val="00660FDC"/>
    <w:rsid w:val="006612AD"/>
    <w:rsid w:val="00661794"/>
    <w:rsid w:val="00661C8B"/>
    <w:rsid w:val="00661CFD"/>
    <w:rsid w:val="00661ED6"/>
    <w:rsid w:val="006626AF"/>
    <w:rsid w:val="006628A7"/>
    <w:rsid w:val="00662B04"/>
    <w:rsid w:val="00662BB5"/>
    <w:rsid w:val="006630AE"/>
    <w:rsid w:val="0066372A"/>
    <w:rsid w:val="00663CB4"/>
    <w:rsid w:val="00663DC8"/>
    <w:rsid w:val="00663FB5"/>
    <w:rsid w:val="006640AF"/>
    <w:rsid w:val="00664144"/>
    <w:rsid w:val="00664424"/>
    <w:rsid w:val="00664481"/>
    <w:rsid w:val="006648B5"/>
    <w:rsid w:val="00664DAB"/>
    <w:rsid w:val="00664DC9"/>
    <w:rsid w:val="0066608E"/>
    <w:rsid w:val="00666276"/>
    <w:rsid w:val="006667BD"/>
    <w:rsid w:val="00666C58"/>
    <w:rsid w:val="00666EEB"/>
    <w:rsid w:val="0066727C"/>
    <w:rsid w:val="0066747C"/>
    <w:rsid w:val="00667662"/>
    <w:rsid w:val="00667763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2CC2"/>
    <w:rsid w:val="00672D48"/>
    <w:rsid w:val="00673582"/>
    <w:rsid w:val="006737A5"/>
    <w:rsid w:val="006737C8"/>
    <w:rsid w:val="00674003"/>
    <w:rsid w:val="00674334"/>
    <w:rsid w:val="00674633"/>
    <w:rsid w:val="00674E6D"/>
    <w:rsid w:val="0067536C"/>
    <w:rsid w:val="0067542F"/>
    <w:rsid w:val="00675971"/>
    <w:rsid w:val="00675B6E"/>
    <w:rsid w:val="00675C8F"/>
    <w:rsid w:val="00675FA6"/>
    <w:rsid w:val="0067606B"/>
    <w:rsid w:val="006766F8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88F"/>
    <w:rsid w:val="00683FEA"/>
    <w:rsid w:val="006841EC"/>
    <w:rsid w:val="0068426B"/>
    <w:rsid w:val="00684291"/>
    <w:rsid w:val="00684642"/>
    <w:rsid w:val="0068479E"/>
    <w:rsid w:val="00685444"/>
    <w:rsid w:val="006854A7"/>
    <w:rsid w:val="006859A0"/>
    <w:rsid w:val="00685B00"/>
    <w:rsid w:val="00685B8F"/>
    <w:rsid w:val="0068647A"/>
    <w:rsid w:val="00686708"/>
    <w:rsid w:val="00686FCA"/>
    <w:rsid w:val="006878C7"/>
    <w:rsid w:val="00687AB4"/>
    <w:rsid w:val="00687C2B"/>
    <w:rsid w:val="00687D73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02E"/>
    <w:rsid w:val="00696443"/>
    <w:rsid w:val="00696667"/>
    <w:rsid w:val="00696776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C4D"/>
    <w:rsid w:val="006A4F29"/>
    <w:rsid w:val="006A5584"/>
    <w:rsid w:val="006A5C6D"/>
    <w:rsid w:val="006A5F5E"/>
    <w:rsid w:val="006A5F72"/>
    <w:rsid w:val="006A610F"/>
    <w:rsid w:val="006A63F5"/>
    <w:rsid w:val="006A643D"/>
    <w:rsid w:val="006A650C"/>
    <w:rsid w:val="006A6811"/>
    <w:rsid w:val="006A708F"/>
    <w:rsid w:val="006A7DA9"/>
    <w:rsid w:val="006A7DC2"/>
    <w:rsid w:val="006B03C2"/>
    <w:rsid w:val="006B0BD8"/>
    <w:rsid w:val="006B105C"/>
    <w:rsid w:val="006B146D"/>
    <w:rsid w:val="006B1916"/>
    <w:rsid w:val="006B1C94"/>
    <w:rsid w:val="006B1CA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DDB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BEB"/>
    <w:rsid w:val="006D3058"/>
    <w:rsid w:val="006D30E9"/>
    <w:rsid w:val="006D32CA"/>
    <w:rsid w:val="006D32E8"/>
    <w:rsid w:val="006D3653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0F1"/>
    <w:rsid w:val="006D61BD"/>
    <w:rsid w:val="006D6C64"/>
    <w:rsid w:val="006D6C66"/>
    <w:rsid w:val="006D6F1A"/>
    <w:rsid w:val="006D7430"/>
    <w:rsid w:val="006D7948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2B62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073"/>
    <w:rsid w:val="006E5174"/>
    <w:rsid w:val="006E59E0"/>
    <w:rsid w:val="006E5C1C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FB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A27"/>
    <w:rsid w:val="00701C8E"/>
    <w:rsid w:val="007026B7"/>
    <w:rsid w:val="007026F3"/>
    <w:rsid w:val="0070275D"/>
    <w:rsid w:val="00702A9F"/>
    <w:rsid w:val="00702E54"/>
    <w:rsid w:val="007031D7"/>
    <w:rsid w:val="00703290"/>
    <w:rsid w:val="0070335A"/>
    <w:rsid w:val="0070345A"/>
    <w:rsid w:val="007037F1"/>
    <w:rsid w:val="0070380A"/>
    <w:rsid w:val="00703C36"/>
    <w:rsid w:val="00703DEE"/>
    <w:rsid w:val="00704078"/>
    <w:rsid w:val="0070416F"/>
    <w:rsid w:val="007043E8"/>
    <w:rsid w:val="0070492D"/>
    <w:rsid w:val="00704C79"/>
    <w:rsid w:val="00705117"/>
    <w:rsid w:val="0070527A"/>
    <w:rsid w:val="0070567E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2171"/>
    <w:rsid w:val="007129D5"/>
    <w:rsid w:val="00712C6F"/>
    <w:rsid w:val="00712F07"/>
    <w:rsid w:val="007132DF"/>
    <w:rsid w:val="00713582"/>
    <w:rsid w:val="00713609"/>
    <w:rsid w:val="007139BC"/>
    <w:rsid w:val="00713C23"/>
    <w:rsid w:val="00713C50"/>
    <w:rsid w:val="00713D63"/>
    <w:rsid w:val="0071414E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0A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7D7"/>
    <w:rsid w:val="007208D6"/>
    <w:rsid w:val="007209C6"/>
    <w:rsid w:val="00720B85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9D5"/>
    <w:rsid w:val="00727C3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C89"/>
    <w:rsid w:val="007436C9"/>
    <w:rsid w:val="0074414F"/>
    <w:rsid w:val="00744503"/>
    <w:rsid w:val="0074459A"/>
    <w:rsid w:val="00744842"/>
    <w:rsid w:val="007448D1"/>
    <w:rsid w:val="00744D1E"/>
    <w:rsid w:val="00744F2E"/>
    <w:rsid w:val="00745362"/>
    <w:rsid w:val="00745A77"/>
    <w:rsid w:val="00745DC4"/>
    <w:rsid w:val="007463FD"/>
    <w:rsid w:val="007464D0"/>
    <w:rsid w:val="00746AC8"/>
    <w:rsid w:val="00746D72"/>
    <w:rsid w:val="00747354"/>
    <w:rsid w:val="0074786B"/>
    <w:rsid w:val="00747981"/>
    <w:rsid w:val="00747F02"/>
    <w:rsid w:val="00750107"/>
    <w:rsid w:val="007501BE"/>
    <w:rsid w:val="007503B4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671"/>
    <w:rsid w:val="00757835"/>
    <w:rsid w:val="007601A2"/>
    <w:rsid w:val="00760476"/>
    <w:rsid w:val="00760858"/>
    <w:rsid w:val="0076129A"/>
    <w:rsid w:val="007612A6"/>
    <w:rsid w:val="007614FF"/>
    <w:rsid w:val="0076160F"/>
    <w:rsid w:val="007618BF"/>
    <w:rsid w:val="00761E71"/>
    <w:rsid w:val="00761E8D"/>
    <w:rsid w:val="00762034"/>
    <w:rsid w:val="0076240B"/>
    <w:rsid w:val="00762D0F"/>
    <w:rsid w:val="00763711"/>
    <w:rsid w:val="007639D4"/>
    <w:rsid w:val="00764009"/>
    <w:rsid w:val="00764068"/>
    <w:rsid w:val="007644B1"/>
    <w:rsid w:val="00764C9C"/>
    <w:rsid w:val="00765051"/>
    <w:rsid w:val="00765145"/>
    <w:rsid w:val="00765E8D"/>
    <w:rsid w:val="00766218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171"/>
    <w:rsid w:val="007711FC"/>
    <w:rsid w:val="0077128E"/>
    <w:rsid w:val="00771726"/>
    <w:rsid w:val="0077184B"/>
    <w:rsid w:val="0077190E"/>
    <w:rsid w:val="00772168"/>
    <w:rsid w:val="00772253"/>
    <w:rsid w:val="0077227C"/>
    <w:rsid w:val="007725D4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63D5"/>
    <w:rsid w:val="0077647D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924"/>
    <w:rsid w:val="00780FA0"/>
    <w:rsid w:val="007814B0"/>
    <w:rsid w:val="0078164B"/>
    <w:rsid w:val="00782029"/>
    <w:rsid w:val="00782161"/>
    <w:rsid w:val="007823EA"/>
    <w:rsid w:val="00782501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6B2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573"/>
    <w:rsid w:val="00791683"/>
    <w:rsid w:val="007916B1"/>
    <w:rsid w:val="00791837"/>
    <w:rsid w:val="00791E4F"/>
    <w:rsid w:val="00791EF7"/>
    <w:rsid w:val="00792514"/>
    <w:rsid w:val="00792545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714"/>
    <w:rsid w:val="007947AE"/>
    <w:rsid w:val="00794E18"/>
    <w:rsid w:val="00795825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359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931"/>
    <w:rsid w:val="007A4C22"/>
    <w:rsid w:val="007A53FE"/>
    <w:rsid w:val="007A5B6D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993"/>
    <w:rsid w:val="007B4AF4"/>
    <w:rsid w:val="007B5544"/>
    <w:rsid w:val="007B585C"/>
    <w:rsid w:val="007B5990"/>
    <w:rsid w:val="007B59F8"/>
    <w:rsid w:val="007B5F61"/>
    <w:rsid w:val="007B6323"/>
    <w:rsid w:val="007B6654"/>
    <w:rsid w:val="007B6B84"/>
    <w:rsid w:val="007B6DDF"/>
    <w:rsid w:val="007B6FFE"/>
    <w:rsid w:val="007B7078"/>
    <w:rsid w:val="007B76AB"/>
    <w:rsid w:val="007B7C63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1A1"/>
    <w:rsid w:val="007C3205"/>
    <w:rsid w:val="007C343D"/>
    <w:rsid w:val="007C34D0"/>
    <w:rsid w:val="007C404B"/>
    <w:rsid w:val="007C413A"/>
    <w:rsid w:val="007C414F"/>
    <w:rsid w:val="007C419A"/>
    <w:rsid w:val="007C4312"/>
    <w:rsid w:val="007C446B"/>
    <w:rsid w:val="007C46E8"/>
    <w:rsid w:val="007C4A67"/>
    <w:rsid w:val="007C4ECD"/>
    <w:rsid w:val="007C52AA"/>
    <w:rsid w:val="007C69D3"/>
    <w:rsid w:val="007C6B4C"/>
    <w:rsid w:val="007C6E62"/>
    <w:rsid w:val="007C702F"/>
    <w:rsid w:val="007D0109"/>
    <w:rsid w:val="007D01AE"/>
    <w:rsid w:val="007D03BC"/>
    <w:rsid w:val="007D07F0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0B7"/>
    <w:rsid w:val="007E03D1"/>
    <w:rsid w:val="007E0476"/>
    <w:rsid w:val="007E079F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896"/>
    <w:rsid w:val="007E4A65"/>
    <w:rsid w:val="007E4F20"/>
    <w:rsid w:val="007E5029"/>
    <w:rsid w:val="007E5962"/>
    <w:rsid w:val="007E5AF0"/>
    <w:rsid w:val="007E5BFC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1FDF"/>
    <w:rsid w:val="007F23B0"/>
    <w:rsid w:val="007F324B"/>
    <w:rsid w:val="007F473C"/>
    <w:rsid w:val="007F4901"/>
    <w:rsid w:val="007F4ACF"/>
    <w:rsid w:val="007F4E78"/>
    <w:rsid w:val="007F5702"/>
    <w:rsid w:val="007F5768"/>
    <w:rsid w:val="007F5985"/>
    <w:rsid w:val="007F5AB8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5DCF"/>
    <w:rsid w:val="00806072"/>
    <w:rsid w:val="00806129"/>
    <w:rsid w:val="008063B2"/>
    <w:rsid w:val="0080645E"/>
    <w:rsid w:val="00806D0E"/>
    <w:rsid w:val="0080707E"/>
    <w:rsid w:val="00807712"/>
    <w:rsid w:val="00807819"/>
    <w:rsid w:val="00807A74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A79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E1"/>
    <w:rsid w:val="00816692"/>
    <w:rsid w:val="0081693B"/>
    <w:rsid w:val="00816CC4"/>
    <w:rsid w:val="00816EA8"/>
    <w:rsid w:val="00816EFD"/>
    <w:rsid w:val="008173D6"/>
    <w:rsid w:val="0081743E"/>
    <w:rsid w:val="00817599"/>
    <w:rsid w:val="00817BC1"/>
    <w:rsid w:val="00820553"/>
    <w:rsid w:val="00820557"/>
    <w:rsid w:val="0082143C"/>
    <w:rsid w:val="008214A7"/>
    <w:rsid w:val="00821C80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735"/>
    <w:rsid w:val="008308CC"/>
    <w:rsid w:val="0083108C"/>
    <w:rsid w:val="008311CC"/>
    <w:rsid w:val="00831622"/>
    <w:rsid w:val="00831818"/>
    <w:rsid w:val="00831B32"/>
    <w:rsid w:val="00831DB5"/>
    <w:rsid w:val="00832428"/>
    <w:rsid w:val="0083268E"/>
    <w:rsid w:val="00832C63"/>
    <w:rsid w:val="00833396"/>
    <w:rsid w:val="008334F5"/>
    <w:rsid w:val="008336B4"/>
    <w:rsid w:val="0083423E"/>
    <w:rsid w:val="00834312"/>
    <w:rsid w:val="00834359"/>
    <w:rsid w:val="00834556"/>
    <w:rsid w:val="00834592"/>
    <w:rsid w:val="00834610"/>
    <w:rsid w:val="00834911"/>
    <w:rsid w:val="008349E8"/>
    <w:rsid w:val="008361B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1D25"/>
    <w:rsid w:val="00842534"/>
    <w:rsid w:val="00842AF1"/>
    <w:rsid w:val="00842E74"/>
    <w:rsid w:val="00843043"/>
    <w:rsid w:val="008433BF"/>
    <w:rsid w:val="00844579"/>
    <w:rsid w:val="008445F2"/>
    <w:rsid w:val="00844A32"/>
    <w:rsid w:val="008450CE"/>
    <w:rsid w:val="008450D0"/>
    <w:rsid w:val="008456CE"/>
    <w:rsid w:val="008456F6"/>
    <w:rsid w:val="00845AAC"/>
    <w:rsid w:val="00845B19"/>
    <w:rsid w:val="008461FA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24A"/>
    <w:rsid w:val="00850982"/>
    <w:rsid w:val="00850D3B"/>
    <w:rsid w:val="00850F43"/>
    <w:rsid w:val="00851069"/>
    <w:rsid w:val="00851283"/>
    <w:rsid w:val="00851369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6E"/>
    <w:rsid w:val="00855BEB"/>
    <w:rsid w:val="0085609F"/>
    <w:rsid w:val="0085643B"/>
    <w:rsid w:val="008564FF"/>
    <w:rsid w:val="008565CC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A9"/>
    <w:rsid w:val="0086158F"/>
    <w:rsid w:val="008616D5"/>
    <w:rsid w:val="008618DE"/>
    <w:rsid w:val="0086192A"/>
    <w:rsid w:val="00861A00"/>
    <w:rsid w:val="00861A6E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655C"/>
    <w:rsid w:val="00866595"/>
    <w:rsid w:val="008666DD"/>
    <w:rsid w:val="00866766"/>
    <w:rsid w:val="008669FB"/>
    <w:rsid w:val="00866DAC"/>
    <w:rsid w:val="00867A25"/>
    <w:rsid w:val="0087010C"/>
    <w:rsid w:val="0087099E"/>
    <w:rsid w:val="00870DA6"/>
    <w:rsid w:val="0087113A"/>
    <w:rsid w:val="00871184"/>
    <w:rsid w:val="008714D3"/>
    <w:rsid w:val="008719F2"/>
    <w:rsid w:val="00871A4F"/>
    <w:rsid w:val="00871E28"/>
    <w:rsid w:val="00871F4D"/>
    <w:rsid w:val="00871FD1"/>
    <w:rsid w:val="00872147"/>
    <w:rsid w:val="00872BE2"/>
    <w:rsid w:val="00872E0C"/>
    <w:rsid w:val="00873370"/>
    <w:rsid w:val="00874363"/>
    <w:rsid w:val="00874729"/>
    <w:rsid w:val="00874CB4"/>
    <w:rsid w:val="008753BF"/>
    <w:rsid w:val="00875FA5"/>
    <w:rsid w:val="0087647B"/>
    <w:rsid w:val="0087672C"/>
    <w:rsid w:val="008772F0"/>
    <w:rsid w:val="00877932"/>
    <w:rsid w:val="00877A58"/>
    <w:rsid w:val="00880272"/>
    <w:rsid w:val="00880877"/>
    <w:rsid w:val="008809BC"/>
    <w:rsid w:val="00880DF7"/>
    <w:rsid w:val="00881989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2F5"/>
    <w:rsid w:val="008948C4"/>
    <w:rsid w:val="00894EEE"/>
    <w:rsid w:val="00895015"/>
    <w:rsid w:val="008952C7"/>
    <w:rsid w:val="00895419"/>
    <w:rsid w:val="00895713"/>
    <w:rsid w:val="0089621A"/>
    <w:rsid w:val="00896465"/>
    <w:rsid w:val="008965B7"/>
    <w:rsid w:val="00896AF4"/>
    <w:rsid w:val="00896CA1"/>
    <w:rsid w:val="00896E11"/>
    <w:rsid w:val="00897262"/>
    <w:rsid w:val="00897795"/>
    <w:rsid w:val="008978FB"/>
    <w:rsid w:val="008A0113"/>
    <w:rsid w:val="008A017E"/>
    <w:rsid w:val="008A090A"/>
    <w:rsid w:val="008A0A0A"/>
    <w:rsid w:val="008A0B91"/>
    <w:rsid w:val="008A0DAC"/>
    <w:rsid w:val="008A178B"/>
    <w:rsid w:val="008A2058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AFF"/>
    <w:rsid w:val="008A3BFB"/>
    <w:rsid w:val="008A3F84"/>
    <w:rsid w:val="008A4604"/>
    <w:rsid w:val="008A487A"/>
    <w:rsid w:val="008A4EA8"/>
    <w:rsid w:val="008A5A08"/>
    <w:rsid w:val="008A60F7"/>
    <w:rsid w:val="008A663B"/>
    <w:rsid w:val="008A7763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426C"/>
    <w:rsid w:val="008B44EA"/>
    <w:rsid w:val="008B4549"/>
    <w:rsid w:val="008B46BC"/>
    <w:rsid w:val="008B4E1C"/>
    <w:rsid w:val="008B5468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0A9A"/>
    <w:rsid w:val="008C19B6"/>
    <w:rsid w:val="008C1A65"/>
    <w:rsid w:val="008C1AE2"/>
    <w:rsid w:val="008C1D9F"/>
    <w:rsid w:val="008C230C"/>
    <w:rsid w:val="008C232F"/>
    <w:rsid w:val="008C2372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5EFB"/>
    <w:rsid w:val="008C63B6"/>
    <w:rsid w:val="008C64F9"/>
    <w:rsid w:val="008C6603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4E7C"/>
    <w:rsid w:val="008D5249"/>
    <w:rsid w:val="008D54C4"/>
    <w:rsid w:val="008D58C7"/>
    <w:rsid w:val="008D5DC1"/>
    <w:rsid w:val="008D6117"/>
    <w:rsid w:val="008D611E"/>
    <w:rsid w:val="008D6387"/>
    <w:rsid w:val="008D6CCF"/>
    <w:rsid w:val="008D70C3"/>
    <w:rsid w:val="008D7707"/>
    <w:rsid w:val="008D7989"/>
    <w:rsid w:val="008D7995"/>
    <w:rsid w:val="008D7FD8"/>
    <w:rsid w:val="008E027F"/>
    <w:rsid w:val="008E0440"/>
    <w:rsid w:val="008E0C64"/>
    <w:rsid w:val="008E0D4B"/>
    <w:rsid w:val="008E0F73"/>
    <w:rsid w:val="008E10C1"/>
    <w:rsid w:val="008E11FA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AA"/>
    <w:rsid w:val="008E70ED"/>
    <w:rsid w:val="008E716F"/>
    <w:rsid w:val="008E795E"/>
    <w:rsid w:val="008E798B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99C"/>
    <w:rsid w:val="008F3AB7"/>
    <w:rsid w:val="008F3B02"/>
    <w:rsid w:val="008F3D7F"/>
    <w:rsid w:val="008F3F48"/>
    <w:rsid w:val="008F4241"/>
    <w:rsid w:val="008F48E0"/>
    <w:rsid w:val="008F4E17"/>
    <w:rsid w:val="008F54AB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50B"/>
    <w:rsid w:val="00911699"/>
    <w:rsid w:val="009119E1"/>
    <w:rsid w:val="009119E7"/>
    <w:rsid w:val="00911DB1"/>
    <w:rsid w:val="00911EC9"/>
    <w:rsid w:val="0091234B"/>
    <w:rsid w:val="00912635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F3D"/>
    <w:rsid w:val="00917546"/>
    <w:rsid w:val="009176E9"/>
    <w:rsid w:val="00917866"/>
    <w:rsid w:val="00917C5F"/>
    <w:rsid w:val="0092013D"/>
    <w:rsid w:val="009202D4"/>
    <w:rsid w:val="0092040B"/>
    <w:rsid w:val="00920704"/>
    <w:rsid w:val="00920C4E"/>
    <w:rsid w:val="00920D66"/>
    <w:rsid w:val="0092110B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C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BCF"/>
    <w:rsid w:val="00930C1E"/>
    <w:rsid w:val="00930EB7"/>
    <w:rsid w:val="009311D6"/>
    <w:rsid w:val="00931C94"/>
    <w:rsid w:val="00931EE6"/>
    <w:rsid w:val="00932050"/>
    <w:rsid w:val="00932438"/>
    <w:rsid w:val="009329A8"/>
    <w:rsid w:val="009329D2"/>
    <w:rsid w:val="00932F1F"/>
    <w:rsid w:val="009334D2"/>
    <w:rsid w:val="0093362C"/>
    <w:rsid w:val="009344F7"/>
    <w:rsid w:val="009347B1"/>
    <w:rsid w:val="00934DC3"/>
    <w:rsid w:val="009350C9"/>
    <w:rsid w:val="009353C3"/>
    <w:rsid w:val="009353D1"/>
    <w:rsid w:val="009358CF"/>
    <w:rsid w:val="00935D1B"/>
    <w:rsid w:val="00935F4D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3257"/>
    <w:rsid w:val="009436EF"/>
    <w:rsid w:val="00943B2F"/>
    <w:rsid w:val="00943CCF"/>
    <w:rsid w:val="00943E4C"/>
    <w:rsid w:val="0094411C"/>
    <w:rsid w:val="00944477"/>
    <w:rsid w:val="009444BA"/>
    <w:rsid w:val="00944702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D0C"/>
    <w:rsid w:val="00953F4F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89C"/>
    <w:rsid w:val="00961F83"/>
    <w:rsid w:val="0096208F"/>
    <w:rsid w:val="009620FD"/>
    <w:rsid w:val="0096260F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5FFA"/>
    <w:rsid w:val="009660DB"/>
    <w:rsid w:val="00966192"/>
    <w:rsid w:val="0096673C"/>
    <w:rsid w:val="00967476"/>
    <w:rsid w:val="00967B7B"/>
    <w:rsid w:val="00970286"/>
    <w:rsid w:val="0097031E"/>
    <w:rsid w:val="009703FF"/>
    <w:rsid w:val="009704F5"/>
    <w:rsid w:val="00970BB9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EE9"/>
    <w:rsid w:val="009744C7"/>
    <w:rsid w:val="00974514"/>
    <w:rsid w:val="00974600"/>
    <w:rsid w:val="00974B5C"/>
    <w:rsid w:val="00974DFA"/>
    <w:rsid w:val="0097506E"/>
    <w:rsid w:val="009754EC"/>
    <w:rsid w:val="009756C4"/>
    <w:rsid w:val="0097670C"/>
    <w:rsid w:val="00976814"/>
    <w:rsid w:val="009778DF"/>
    <w:rsid w:val="00977E22"/>
    <w:rsid w:val="00977F07"/>
    <w:rsid w:val="009801AA"/>
    <w:rsid w:val="00981477"/>
    <w:rsid w:val="0098175B"/>
    <w:rsid w:val="0098192E"/>
    <w:rsid w:val="00981B9E"/>
    <w:rsid w:val="00981FAF"/>
    <w:rsid w:val="00982257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AD1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715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44B"/>
    <w:rsid w:val="0099665F"/>
    <w:rsid w:val="00996BDF"/>
    <w:rsid w:val="0099768E"/>
    <w:rsid w:val="00997F94"/>
    <w:rsid w:val="009A0951"/>
    <w:rsid w:val="009A0B9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357"/>
    <w:rsid w:val="009A4C92"/>
    <w:rsid w:val="009A4CD3"/>
    <w:rsid w:val="009A4E38"/>
    <w:rsid w:val="009A5507"/>
    <w:rsid w:val="009A57B8"/>
    <w:rsid w:val="009A5B16"/>
    <w:rsid w:val="009A5E43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6341"/>
    <w:rsid w:val="009B65F6"/>
    <w:rsid w:val="009B6DB6"/>
    <w:rsid w:val="009B70B2"/>
    <w:rsid w:val="009B7681"/>
    <w:rsid w:val="009B7A45"/>
    <w:rsid w:val="009C0E8F"/>
    <w:rsid w:val="009C1541"/>
    <w:rsid w:val="009C170C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DB6"/>
    <w:rsid w:val="009C3FA7"/>
    <w:rsid w:val="009C493B"/>
    <w:rsid w:val="009C49AB"/>
    <w:rsid w:val="009C4C71"/>
    <w:rsid w:val="009C509C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CB8"/>
    <w:rsid w:val="009D4226"/>
    <w:rsid w:val="009D437C"/>
    <w:rsid w:val="009D60E5"/>
    <w:rsid w:val="009D68C8"/>
    <w:rsid w:val="009D7190"/>
    <w:rsid w:val="009D72D0"/>
    <w:rsid w:val="009D7974"/>
    <w:rsid w:val="009D7A07"/>
    <w:rsid w:val="009D7F65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B5E"/>
    <w:rsid w:val="00A031E2"/>
    <w:rsid w:val="00A035EC"/>
    <w:rsid w:val="00A03A60"/>
    <w:rsid w:val="00A03C9C"/>
    <w:rsid w:val="00A04954"/>
    <w:rsid w:val="00A04BAD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14B"/>
    <w:rsid w:val="00A16777"/>
    <w:rsid w:val="00A16E34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876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714"/>
    <w:rsid w:val="00A23CB1"/>
    <w:rsid w:val="00A24093"/>
    <w:rsid w:val="00A24897"/>
    <w:rsid w:val="00A24C4E"/>
    <w:rsid w:val="00A24FEB"/>
    <w:rsid w:val="00A256BB"/>
    <w:rsid w:val="00A26911"/>
    <w:rsid w:val="00A26DD8"/>
    <w:rsid w:val="00A26E87"/>
    <w:rsid w:val="00A27010"/>
    <w:rsid w:val="00A27167"/>
    <w:rsid w:val="00A279D0"/>
    <w:rsid w:val="00A30160"/>
    <w:rsid w:val="00A301AA"/>
    <w:rsid w:val="00A301FB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230F"/>
    <w:rsid w:val="00A42948"/>
    <w:rsid w:val="00A4299A"/>
    <w:rsid w:val="00A42D1F"/>
    <w:rsid w:val="00A42D58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1AA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E68"/>
    <w:rsid w:val="00A57F5A"/>
    <w:rsid w:val="00A60780"/>
    <w:rsid w:val="00A60BDD"/>
    <w:rsid w:val="00A612F7"/>
    <w:rsid w:val="00A61497"/>
    <w:rsid w:val="00A6152D"/>
    <w:rsid w:val="00A618D4"/>
    <w:rsid w:val="00A61DEF"/>
    <w:rsid w:val="00A631A6"/>
    <w:rsid w:val="00A638B9"/>
    <w:rsid w:val="00A6392B"/>
    <w:rsid w:val="00A63B38"/>
    <w:rsid w:val="00A63E4E"/>
    <w:rsid w:val="00A644EA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A8E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0DF"/>
    <w:rsid w:val="00A71118"/>
    <w:rsid w:val="00A71397"/>
    <w:rsid w:val="00A717D6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3FC"/>
    <w:rsid w:val="00A755B2"/>
    <w:rsid w:val="00A75795"/>
    <w:rsid w:val="00A7579D"/>
    <w:rsid w:val="00A75847"/>
    <w:rsid w:val="00A758A7"/>
    <w:rsid w:val="00A761BF"/>
    <w:rsid w:val="00A764D0"/>
    <w:rsid w:val="00A76FA5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38F3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FA3"/>
    <w:rsid w:val="00A910F4"/>
    <w:rsid w:val="00A912D5"/>
    <w:rsid w:val="00A916E2"/>
    <w:rsid w:val="00A917B8"/>
    <w:rsid w:val="00A91870"/>
    <w:rsid w:val="00A91E0B"/>
    <w:rsid w:val="00A92651"/>
    <w:rsid w:val="00A92769"/>
    <w:rsid w:val="00A92DA8"/>
    <w:rsid w:val="00A92EA7"/>
    <w:rsid w:val="00A93858"/>
    <w:rsid w:val="00A938C0"/>
    <w:rsid w:val="00A93B63"/>
    <w:rsid w:val="00A94329"/>
    <w:rsid w:val="00A94B5B"/>
    <w:rsid w:val="00A954BA"/>
    <w:rsid w:val="00A9585B"/>
    <w:rsid w:val="00A959D8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97FDF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6AD"/>
    <w:rsid w:val="00AA3E86"/>
    <w:rsid w:val="00AA40ED"/>
    <w:rsid w:val="00AA43EE"/>
    <w:rsid w:val="00AA4454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107"/>
    <w:rsid w:val="00AB32B0"/>
    <w:rsid w:val="00AB336D"/>
    <w:rsid w:val="00AB3967"/>
    <w:rsid w:val="00AB3C9D"/>
    <w:rsid w:val="00AB3FD1"/>
    <w:rsid w:val="00AB4004"/>
    <w:rsid w:val="00AB40CE"/>
    <w:rsid w:val="00AB41FD"/>
    <w:rsid w:val="00AB4279"/>
    <w:rsid w:val="00AB485E"/>
    <w:rsid w:val="00AB4F0F"/>
    <w:rsid w:val="00AB5300"/>
    <w:rsid w:val="00AB543B"/>
    <w:rsid w:val="00AB5954"/>
    <w:rsid w:val="00AB5A85"/>
    <w:rsid w:val="00AB6083"/>
    <w:rsid w:val="00AB6824"/>
    <w:rsid w:val="00AB68FA"/>
    <w:rsid w:val="00AB6C43"/>
    <w:rsid w:val="00AB732A"/>
    <w:rsid w:val="00AB73B5"/>
    <w:rsid w:val="00AB7AC3"/>
    <w:rsid w:val="00AC006C"/>
    <w:rsid w:val="00AC04B9"/>
    <w:rsid w:val="00AC05B5"/>
    <w:rsid w:val="00AC06F0"/>
    <w:rsid w:val="00AC08F1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46C2"/>
    <w:rsid w:val="00AC5038"/>
    <w:rsid w:val="00AC54F3"/>
    <w:rsid w:val="00AC5673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8CB"/>
    <w:rsid w:val="00AD403F"/>
    <w:rsid w:val="00AD47A7"/>
    <w:rsid w:val="00AD4D8E"/>
    <w:rsid w:val="00AD53A1"/>
    <w:rsid w:val="00AD573E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4F"/>
    <w:rsid w:val="00AD6F74"/>
    <w:rsid w:val="00AD713D"/>
    <w:rsid w:val="00AD7967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A41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5E"/>
    <w:rsid w:val="00AF311E"/>
    <w:rsid w:val="00AF316E"/>
    <w:rsid w:val="00AF3594"/>
    <w:rsid w:val="00AF367B"/>
    <w:rsid w:val="00AF38E9"/>
    <w:rsid w:val="00AF3A24"/>
    <w:rsid w:val="00AF3D85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85F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D8A"/>
    <w:rsid w:val="00B03DB1"/>
    <w:rsid w:val="00B043B5"/>
    <w:rsid w:val="00B0452F"/>
    <w:rsid w:val="00B048DB"/>
    <w:rsid w:val="00B04CF1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1196"/>
    <w:rsid w:val="00B112AC"/>
    <w:rsid w:val="00B1168F"/>
    <w:rsid w:val="00B1199B"/>
    <w:rsid w:val="00B11AB0"/>
    <w:rsid w:val="00B11D0A"/>
    <w:rsid w:val="00B12319"/>
    <w:rsid w:val="00B1237F"/>
    <w:rsid w:val="00B12808"/>
    <w:rsid w:val="00B12936"/>
    <w:rsid w:val="00B12C6E"/>
    <w:rsid w:val="00B12E74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793"/>
    <w:rsid w:val="00B1591A"/>
    <w:rsid w:val="00B15F66"/>
    <w:rsid w:val="00B166E7"/>
    <w:rsid w:val="00B16898"/>
    <w:rsid w:val="00B16D1C"/>
    <w:rsid w:val="00B16E03"/>
    <w:rsid w:val="00B17540"/>
    <w:rsid w:val="00B179F9"/>
    <w:rsid w:val="00B17D53"/>
    <w:rsid w:val="00B17F0C"/>
    <w:rsid w:val="00B20424"/>
    <w:rsid w:val="00B2052D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4913"/>
    <w:rsid w:val="00B24A2E"/>
    <w:rsid w:val="00B24D16"/>
    <w:rsid w:val="00B25118"/>
    <w:rsid w:val="00B251B3"/>
    <w:rsid w:val="00B2550C"/>
    <w:rsid w:val="00B2565E"/>
    <w:rsid w:val="00B258B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A03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5AEE"/>
    <w:rsid w:val="00B35F2E"/>
    <w:rsid w:val="00B36387"/>
    <w:rsid w:val="00B36414"/>
    <w:rsid w:val="00B36AD2"/>
    <w:rsid w:val="00B37575"/>
    <w:rsid w:val="00B375A6"/>
    <w:rsid w:val="00B376B4"/>
    <w:rsid w:val="00B40280"/>
    <w:rsid w:val="00B402D7"/>
    <w:rsid w:val="00B408AE"/>
    <w:rsid w:val="00B40B4F"/>
    <w:rsid w:val="00B41207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399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156"/>
    <w:rsid w:val="00B5556B"/>
    <w:rsid w:val="00B55936"/>
    <w:rsid w:val="00B55B6E"/>
    <w:rsid w:val="00B55D1D"/>
    <w:rsid w:val="00B55F63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B5C"/>
    <w:rsid w:val="00B60E47"/>
    <w:rsid w:val="00B6126D"/>
    <w:rsid w:val="00B616B9"/>
    <w:rsid w:val="00B617A2"/>
    <w:rsid w:val="00B61DC1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FF6"/>
    <w:rsid w:val="00B74B8C"/>
    <w:rsid w:val="00B753EE"/>
    <w:rsid w:val="00B7571F"/>
    <w:rsid w:val="00B759C8"/>
    <w:rsid w:val="00B75BB4"/>
    <w:rsid w:val="00B763E3"/>
    <w:rsid w:val="00B767DF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4C81"/>
    <w:rsid w:val="00B8528C"/>
    <w:rsid w:val="00B85354"/>
    <w:rsid w:val="00B8541E"/>
    <w:rsid w:val="00B85792"/>
    <w:rsid w:val="00B859DC"/>
    <w:rsid w:val="00B85A41"/>
    <w:rsid w:val="00B85B98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E2B"/>
    <w:rsid w:val="00B87F69"/>
    <w:rsid w:val="00B903CF"/>
    <w:rsid w:val="00B90A9C"/>
    <w:rsid w:val="00B90D40"/>
    <w:rsid w:val="00B91785"/>
    <w:rsid w:val="00B918FF"/>
    <w:rsid w:val="00B91A7E"/>
    <w:rsid w:val="00B91D52"/>
    <w:rsid w:val="00B924E8"/>
    <w:rsid w:val="00B92B8D"/>
    <w:rsid w:val="00B92BAD"/>
    <w:rsid w:val="00B933F6"/>
    <w:rsid w:val="00B93EE4"/>
    <w:rsid w:val="00B943FF"/>
    <w:rsid w:val="00B947D3"/>
    <w:rsid w:val="00B9496F"/>
    <w:rsid w:val="00B94BA5"/>
    <w:rsid w:val="00B94D9C"/>
    <w:rsid w:val="00B94E84"/>
    <w:rsid w:val="00B9522B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A22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871"/>
    <w:rsid w:val="00BA4A81"/>
    <w:rsid w:val="00BA4AE2"/>
    <w:rsid w:val="00BA4C07"/>
    <w:rsid w:val="00BA4E10"/>
    <w:rsid w:val="00BA4F2D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6A1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7BD"/>
    <w:rsid w:val="00BC3B4B"/>
    <w:rsid w:val="00BC3D41"/>
    <w:rsid w:val="00BC3F40"/>
    <w:rsid w:val="00BC438E"/>
    <w:rsid w:val="00BC5354"/>
    <w:rsid w:val="00BC57CB"/>
    <w:rsid w:val="00BC5C01"/>
    <w:rsid w:val="00BC5D72"/>
    <w:rsid w:val="00BC6055"/>
    <w:rsid w:val="00BC63F7"/>
    <w:rsid w:val="00BC6D2B"/>
    <w:rsid w:val="00BC6F42"/>
    <w:rsid w:val="00BC7089"/>
    <w:rsid w:val="00BC7111"/>
    <w:rsid w:val="00BC7452"/>
    <w:rsid w:val="00BC7A3F"/>
    <w:rsid w:val="00BC7B72"/>
    <w:rsid w:val="00BD06EA"/>
    <w:rsid w:val="00BD0832"/>
    <w:rsid w:val="00BD09BC"/>
    <w:rsid w:val="00BD0ACA"/>
    <w:rsid w:val="00BD0B73"/>
    <w:rsid w:val="00BD0C25"/>
    <w:rsid w:val="00BD131D"/>
    <w:rsid w:val="00BD15E9"/>
    <w:rsid w:val="00BD1697"/>
    <w:rsid w:val="00BD16C9"/>
    <w:rsid w:val="00BD2383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794"/>
    <w:rsid w:val="00BD384D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EF8"/>
    <w:rsid w:val="00BD6F45"/>
    <w:rsid w:val="00BD700C"/>
    <w:rsid w:val="00BD737E"/>
    <w:rsid w:val="00BD75C3"/>
    <w:rsid w:val="00BE08DD"/>
    <w:rsid w:val="00BE0C9C"/>
    <w:rsid w:val="00BE1A9C"/>
    <w:rsid w:val="00BE1DEC"/>
    <w:rsid w:val="00BE1EF8"/>
    <w:rsid w:val="00BE1FC9"/>
    <w:rsid w:val="00BE236A"/>
    <w:rsid w:val="00BE24D6"/>
    <w:rsid w:val="00BE283E"/>
    <w:rsid w:val="00BE2A9C"/>
    <w:rsid w:val="00BE2AC1"/>
    <w:rsid w:val="00BE2C6C"/>
    <w:rsid w:val="00BE2E63"/>
    <w:rsid w:val="00BE34BF"/>
    <w:rsid w:val="00BE41F0"/>
    <w:rsid w:val="00BE449B"/>
    <w:rsid w:val="00BE48F9"/>
    <w:rsid w:val="00BE501B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9CE"/>
    <w:rsid w:val="00BE6E9C"/>
    <w:rsid w:val="00BE73F1"/>
    <w:rsid w:val="00BE75B7"/>
    <w:rsid w:val="00BE7AA7"/>
    <w:rsid w:val="00BE7D6D"/>
    <w:rsid w:val="00BF014C"/>
    <w:rsid w:val="00BF0573"/>
    <w:rsid w:val="00BF0AAB"/>
    <w:rsid w:val="00BF15BB"/>
    <w:rsid w:val="00BF1753"/>
    <w:rsid w:val="00BF1D4A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A55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425"/>
    <w:rsid w:val="00BF745D"/>
    <w:rsid w:val="00BF7892"/>
    <w:rsid w:val="00BF7901"/>
    <w:rsid w:val="00BF79CE"/>
    <w:rsid w:val="00BF7B91"/>
    <w:rsid w:val="00C000CB"/>
    <w:rsid w:val="00C007C7"/>
    <w:rsid w:val="00C00852"/>
    <w:rsid w:val="00C00CA0"/>
    <w:rsid w:val="00C00D7B"/>
    <w:rsid w:val="00C0102F"/>
    <w:rsid w:val="00C0119E"/>
    <w:rsid w:val="00C01216"/>
    <w:rsid w:val="00C01286"/>
    <w:rsid w:val="00C012B8"/>
    <w:rsid w:val="00C0138C"/>
    <w:rsid w:val="00C0156A"/>
    <w:rsid w:val="00C0166A"/>
    <w:rsid w:val="00C0199E"/>
    <w:rsid w:val="00C01A93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9DE"/>
    <w:rsid w:val="00C10C5E"/>
    <w:rsid w:val="00C10C9D"/>
    <w:rsid w:val="00C10E6D"/>
    <w:rsid w:val="00C111A9"/>
    <w:rsid w:val="00C111DF"/>
    <w:rsid w:val="00C116FE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1E4"/>
    <w:rsid w:val="00C142AE"/>
    <w:rsid w:val="00C1453F"/>
    <w:rsid w:val="00C14BA7"/>
    <w:rsid w:val="00C14C2B"/>
    <w:rsid w:val="00C15305"/>
    <w:rsid w:val="00C1568D"/>
    <w:rsid w:val="00C1572E"/>
    <w:rsid w:val="00C158BF"/>
    <w:rsid w:val="00C15D9B"/>
    <w:rsid w:val="00C15F19"/>
    <w:rsid w:val="00C1641F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BDB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51C"/>
    <w:rsid w:val="00C27A1A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688"/>
    <w:rsid w:val="00C35F09"/>
    <w:rsid w:val="00C35F2E"/>
    <w:rsid w:val="00C362FD"/>
    <w:rsid w:val="00C36421"/>
    <w:rsid w:val="00C36437"/>
    <w:rsid w:val="00C3663C"/>
    <w:rsid w:val="00C3759D"/>
    <w:rsid w:val="00C37BF1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C09"/>
    <w:rsid w:val="00C47F32"/>
    <w:rsid w:val="00C50115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50F5"/>
    <w:rsid w:val="00C551B5"/>
    <w:rsid w:val="00C551C8"/>
    <w:rsid w:val="00C55868"/>
    <w:rsid w:val="00C56163"/>
    <w:rsid w:val="00C563F8"/>
    <w:rsid w:val="00C565C3"/>
    <w:rsid w:val="00C573ED"/>
    <w:rsid w:val="00C57454"/>
    <w:rsid w:val="00C576CF"/>
    <w:rsid w:val="00C60035"/>
    <w:rsid w:val="00C60785"/>
    <w:rsid w:val="00C609EC"/>
    <w:rsid w:val="00C60DBA"/>
    <w:rsid w:val="00C61173"/>
    <w:rsid w:val="00C615A4"/>
    <w:rsid w:val="00C61646"/>
    <w:rsid w:val="00C617DF"/>
    <w:rsid w:val="00C61D1D"/>
    <w:rsid w:val="00C61DFE"/>
    <w:rsid w:val="00C625A4"/>
    <w:rsid w:val="00C636A3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F80"/>
    <w:rsid w:val="00C753D2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BF"/>
    <w:rsid w:val="00C808CA"/>
    <w:rsid w:val="00C80AF0"/>
    <w:rsid w:val="00C80B91"/>
    <w:rsid w:val="00C815B0"/>
    <w:rsid w:val="00C815C6"/>
    <w:rsid w:val="00C81E76"/>
    <w:rsid w:val="00C827F6"/>
    <w:rsid w:val="00C8291B"/>
    <w:rsid w:val="00C829AB"/>
    <w:rsid w:val="00C82D00"/>
    <w:rsid w:val="00C82FF1"/>
    <w:rsid w:val="00C83977"/>
    <w:rsid w:val="00C83F3B"/>
    <w:rsid w:val="00C84169"/>
    <w:rsid w:val="00C844C9"/>
    <w:rsid w:val="00C8467F"/>
    <w:rsid w:val="00C8498B"/>
    <w:rsid w:val="00C84D64"/>
    <w:rsid w:val="00C84FFC"/>
    <w:rsid w:val="00C851A0"/>
    <w:rsid w:val="00C851D0"/>
    <w:rsid w:val="00C85403"/>
    <w:rsid w:val="00C856F1"/>
    <w:rsid w:val="00C858E6"/>
    <w:rsid w:val="00C85A09"/>
    <w:rsid w:val="00C85BA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0FA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452"/>
    <w:rsid w:val="00CA147B"/>
    <w:rsid w:val="00CA16A4"/>
    <w:rsid w:val="00CA1774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3B75"/>
    <w:rsid w:val="00CB3BE4"/>
    <w:rsid w:val="00CB4027"/>
    <w:rsid w:val="00CB4CDD"/>
    <w:rsid w:val="00CB4F5B"/>
    <w:rsid w:val="00CB504E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453"/>
    <w:rsid w:val="00CB766A"/>
    <w:rsid w:val="00CB77C2"/>
    <w:rsid w:val="00CB7A23"/>
    <w:rsid w:val="00CB7C71"/>
    <w:rsid w:val="00CB7C7C"/>
    <w:rsid w:val="00CC0598"/>
    <w:rsid w:val="00CC0621"/>
    <w:rsid w:val="00CC07B8"/>
    <w:rsid w:val="00CC0C5C"/>
    <w:rsid w:val="00CC0DD7"/>
    <w:rsid w:val="00CC1264"/>
    <w:rsid w:val="00CC1372"/>
    <w:rsid w:val="00CC178A"/>
    <w:rsid w:val="00CC197A"/>
    <w:rsid w:val="00CC1CC1"/>
    <w:rsid w:val="00CC1E88"/>
    <w:rsid w:val="00CC237A"/>
    <w:rsid w:val="00CC26D4"/>
    <w:rsid w:val="00CC277C"/>
    <w:rsid w:val="00CC2D2B"/>
    <w:rsid w:val="00CC395E"/>
    <w:rsid w:val="00CC3D6E"/>
    <w:rsid w:val="00CC4237"/>
    <w:rsid w:val="00CC51D9"/>
    <w:rsid w:val="00CC52C2"/>
    <w:rsid w:val="00CC5389"/>
    <w:rsid w:val="00CC5574"/>
    <w:rsid w:val="00CC5921"/>
    <w:rsid w:val="00CC5A33"/>
    <w:rsid w:val="00CC5D98"/>
    <w:rsid w:val="00CC5E8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3AD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32"/>
    <w:rsid w:val="00CD4FFC"/>
    <w:rsid w:val="00CD52D1"/>
    <w:rsid w:val="00CD54F6"/>
    <w:rsid w:val="00CD571F"/>
    <w:rsid w:val="00CD5CB4"/>
    <w:rsid w:val="00CD65FD"/>
    <w:rsid w:val="00CD682A"/>
    <w:rsid w:val="00CE0289"/>
    <w:rsid w:val="00CE0436"/>
    <w:rsid w:val="00CE0B27"/>
    <w:rsid w:val="00CE0E4C"/>
    <w:rsid w:val="00CE0E88"/>
    <w:rsid w:val="00CE1345"/>
    <w:rsid w:val="00CE1910"/>
    <w:rsid w:val="00CE1A92"/>
    <w:rsid w:val="00CE1C7F"/>
    <w:rsid w:val="00CE2072"/>
    <w:rsid w:val="00CE225E"/>
    <w:rsid w:val="00CE23D6"/>
    <w:rsid w:val="00CE2483"/>
    <w:rsid w:val="00CE2B91"/>
    <w:rsid w:val="00CE2C1F"/>
    <w:rsid w:val="00CE2E7A"/>
    <w:rsid w:val="00CE2F24"/>
    <w:rsid w:val="00CE30F3"/>
    <w:rsid w:val="00CE3426"/>
    <w:rsid w:val="00CE37BF"/>
    <w:rsid w:val="00CE3907"/>
    <w:rsid w:val="00CE3979"/>
    <w:rsid w:val="00CE40E4"/>
    <w:rsid w:val="00CE4108"/>
    <w:rsid w:val="00CE427B"/>
    <w:rsid w:val="00CE43BD"/>
    <w:rsid w:val="00CE4414"/>
    <w:rsid w:val="00CE4666"/>
    <w:rsid w:val="00CE47D3"/>
    <w:rsid w:val="00CE4CD3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885"/>
    <w:rsid w:val="00CF0C18"/>
    <w:rsid w:val="00CF0E63"/>
    <w:rsid w:val="00CF1095"/>
    <w:rsid w:val="00CF1494"/>
    <w:rsid w:val="00CF15D4"/>
    <w:rsid w:val="00CF1903"/>
    <w:rsid w:val="00CF1AB3"/>
    <w:rsid w:val="00CF1E1E"/>
    <w:rsid w:val="00CF23F3"/>
    <w:rsid w:val="00CF2478"/>
    <w:rsid w:val="00CF25EC"/>
    <w:rsid w:val="00CF291C"/>
    <w:rsid w:val="00CF32A9"/>
    <w:rsid w:val="00CF34C0"/>
    <w:rsid w:val="00CF388C"/>
    <w:rsid w:val="00CF3A1A"/>
    <w:rsid w:val="00CF451F"/>
    <w:rsid w:val="00CF47BC"/>
    <w:rsid w:val="00CF4E8F"/>
    <w:rsid w:val="00CF55A1"/>
    <w:rsid w:val="00CF566E"/>
    <w:rsid w:val="00CF5821"/>
    <w:rsid w:val="00CF58D8"/>
    <w:rsid w:val="00CF593E"/>
    <w:rsid w:val="00CF5B7F"/>
    <w:rsid w:val="00CF6104"/>
    <w:rsid w:val="00CF61D9"/>
    <w:rsid w:val="00CF6370"/>
    <w:rsid w:val="00CF647F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6C7"/>
    <w:rsid w:val="00D06AF5"/>
    <w:rsid w:val="00D07659"/>
    <w:rsid w:val="00D0770B"/>
    <w:rsid w:val="00D07CAB"/>
    <w:rsid w:val="00D07D5D"/>
    <w:rsid w:val="00D07E34"/>
    <w:rsid w:val="00D07E6D"/>
    <w:rsid w:val="00D104D0"/>
    <w:rsid w:val="00D106A9"/>
    <w:rsid w:val="00D1100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9"/>
    <w:rsid w:val="00D1683C"/>
    <w:rsid w:val="00D168B0"/>
    <w:rsid w:val="00D16ADA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A52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C3"/>
    <w:rsid w:val="00D238FF"/>
    <w:rsid w:val="00D23AA3"/>
    <w:rsid w:val="00D23E67"/>
    <w:rsid w:val="00D24270"/>
    <w:rsid w:val="00D2454A"/>
    <w:rsid w:val="00D248D5"/>
    <w:rsid w:val="00D24C61"/>
    <w:rsid w:val="00D254E9"/>
    <w:rsid w:val="00D25572"/>
    <w:rsid w:val="00D257EC"/>
    <w:rsid w:val="00D25E24"/>
    <w:rsid w:val="00D262A5"/>
    <w:rsid w:val="00D2693C"/>
    <w:rsid w:val="00D26B97"/>
    <w:rsid w:val="00D26C32"/>
    <w:rsid w:val="00D26C6D"/>
    <w:rsid w:val="00D26D8C"/>
    <w:rsid w:val="00D27009"/>
    <w:rsid w:val="00D27015"/>
    <w:rsid w:val="00D270F4"/>
    <w:rsid w:val="00D2723D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7EE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181A"/>
    <w:rsid w:val="00D41E75"/>
    <w:rsid w:val="00D42568"/>
    <w:rsid w:val="00D4278A"/>
    <w:rsid w:val="00D4318E"/>
    <w:rsid w:val="00D43654"/>
    <w:rsid w:val="00D43F48"/>
    <w:rsid w:val="00D4436B"/>
    <w:rsid w:val="00D445A4"/>
    <w:rsid w:val="00D453EA"/>
    <w:rsid w:val="00D45577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32D"/>
    <w:rsid w:val="00D604D3"/>
    <w:rsid w:val="00D6053D"/>
    <w:rsid w:val="00D608FD"/>
    <w:rsid w:val="00D609CB"/>
    <w:rsid w:val="00D60AB1"/>
    <w:rsid w:val="00D60AD0"/>
    <w:rsid w:val="00D613AE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186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8C"/>
    <w:rsid w:val="00D763CC"/>
    <w:rsid w:val="00D76863"/>
    <w:rsid w:val="00D7694B"/>
    <w:rsid w:val="00D76EE5"/>
    <w:rsid w:val="00D76F5C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4AC"/>
    <w:rsid w:val="00D8173B"/>
    <w:rsid w:val="00D81744"/>
    <w:rsid w:val="00D82541"/>
    <w:rsid w:val="00D825B5"/>
    <w:rsid w:val="00D82773"/>
    <w:rsid w:val="00D82F80"/>
    <w:rsid w:val="00D83022"/>
    <w:rsid w:val="00D833E5"/>
    <w:rsid w:val="00D835B0"/>
    <w:rsid w:val="00D838CE"/>
    <w:rsid w:val="00D8394C"/>
    <w:rsid w:val="00D84287"/>
    <w:rsid w:val="00D846CD"/>
    <w:rsid w:val="00D848DA"/>
    <w:rsid w:val="00D84D57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5E61"/>
    <w:rsid w:val="00D96302"/>
    <w:rsid w:val="00D970C8"/>
    <w:rsid w:val="00D975C9"/>
    <w:rsid w:val="00D976CB"/>
    <w:rsid w:val="00D97790"/>
    <w:rsid w:val="00D97B39"/>
    <w:rsid w:val="00D97B45"/>
    <w:rsid w:val="00D97D5F"/>
    <w:rsid w:val="00D97EB5"/>
    <w:rsid w:val="00D97EC0"/>
    <w:rsid w:val="00D97F69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B02"/>
    <w:rsid w:val="00DA2C1D"/>
    <w:rsid w:val="00DA2F39"/>
    <w:rsid w:val="00DA39FF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1F5"/>
    <w:rsid w:val="00DA67D5"/>
    <w:rsid w:val="00DA6FA3"/>
    <w:rsid w:val="00DA7798"/>
    <w:rsid w:val="00DA7CF9"/>
    <w:rsid w:val="00DA7E20"/>
    <w:rsid w:val="00DA7EDD"/>
    <w:rsid w:val="00DB008F"/>
    <w:rsid w:val="00DB0120"/>
    <w:rsid w:val="00DB02D5"/>
    <w:rsid w:val="00DB04CD"/>
    <w:rsid w:val="00DB0807"/>
    <w:rsid w:val="00DB08B6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0FE"/>
    <w:rsid w:val="00DB4439"/>
    <w:rsid w:val="00DB49B6"/>
    <w:rsid w:val="00DB50AD"/>
    <w:rsid w:val="00DB5187"/>
    <w:rsid w:val="00DB51AB"/>
    <w:rsid w:val="00DB5483"/>
    <w:rsid w:val="00DB591A"/>
    <w:rsid w:val="00DB5C63"/>
    <w:rsid w:val="00DB615E"/>
    <w:rsid w:val="00DB6234"/>
    <w:rsid w:val="00DB65AB"/>
    <w:rsid w:val="00DB65B9"/>
    <w:rsid w:val="00DB6668"/>
    <w:rsid w:val="00DB669D"/>
    <w:rsid w:val="00DB678D"/>
    <w:rsid w:val="00DB6B97"/>
    <w:rsid w:val="00DB6D19"/>
    <w:rsid w:val="00DB78EB"/>
    <w:rsid w:val="00DB7C7B"/>
    <w:rsid w:val="00DC020F"/>
    <w:rsid w:val="00DC06D4"/>
    <w:rsid w:val="00DC09FD"/>
    <w:rsid w:val="00DC0A43"/>
    <w:rsid w:val="00DC0AB4"/>
    <w:rsid w:val="00DC0CD0"/>
    <w:rsid w:val="00DC0CE6"/>
    <w:rsid w:val="00DC0E85"/>
    <w:rsid w:val="00DC1952"/>
    <w:rsid w:val="00DC2893"/>
    <w:rsid w:val="00DC2A6D"/>
    <w:rsid w:val="00DC303D"/>
    <w:rsid w:val="00DC3455"/>
    <w:rsid w:val="00DC37E6"/>
    <w:rsid w:val="00DC38AD"/>
    <w:rsid w:val="00DC3920"/>
    <w:rsid w:val="00DC3A02"/>
    <w:rsid w:val="00DC4062"/>
    <w:rsid w:val="00DC4063"/>
    <w:rsid w:val="00DC4089"/>
    <w:rsid w:val="00DC4866"/>
    <w:rsid w:val="00DC4868"/>
    <w:rsid w:val="00DC52A9"/>
    <w:rsid w:val="00DC54DC"/>
    <w:rsid w:val="00DC5508"/>
    <w:rsid w:val="00DC5651"/>
    <w:rsid w:val="00DC599B"/>
    <w:rsid w:val="00DC5D0B"/>
    <w:rsid w:val="00DC5FC3"/>
    <w:rsid w:val="00DC6011"/>
    <w:rsid w:val="00DC682B"/>
    <w:rsid w:val="00DC6BFC"/>
    <w:rsid w:val="00DC6C8C"/>
    <w:rsid w:val="00DC7952"/>
    <w:rsid w:val="00DC7D8A"/>
    <w:rsid w:val="00DC7E35"/>
    <w:rsid w:val="00DD0131"/>
    <w:rsid w:val="00DD02E9"/>
    <w:rsid w:val="00DD0527"/>
    <w:rsid w:val="00DD0572"/>
    <w:rsid w:val="00DD06C4"/>
    <w:rsid w:val="00DD08D1"/>
    <w:rsid w:val="00DD0B98"/>
    <w:rsid w:val="00DD126A"/>
    <w:rsid w:val="00DD12B9"/>
    <w:rsid w:val="00DD156F"/>
    <w:rsid w:val="00DD1590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8F8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E3"/>
    <w:rsid w:val="00DD6B25"/>
    <w:rsid w:val="00DD6ED1"/>
    <w:rsid w:val="00DD7148"/>
    <w:rsid w:val="00DD7246"/>
    <w:rsid w:val="00DD7254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38B"/>
    <w:rsid w:val="00DE3513"/>
    <w:rsid w:val="00DE3723"/>
    <w:rsid w:val="00DE376B"/>
    <w:rsid w:val="00DE39E4"/>
    <w:rsid w:val="00DE3DB2"/>
    <w:rsid w:val="00DE4395"/>
    <w:rsid w:val="00DE441E"/>
    <w:rsid w:val="00DE4AF1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6D1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246"/>
    <w:rsid w:val="00E1433E"/>
    <w:rsid w:val="00E1498C"/>
    <w:rsid w:val="00E14C63"/>
    <w:rsid w:val="00E14DBF"/>
    <w:rsid w:val="00E150B6"/>
    <w:rsid w:val="00E158F4"/>
    <w:rsid w:val="00E16164"/>
    <w:rsid w:val="00E163B6"/>
    <w:rsid w:val="00E163C5"/>
    <w:rsid w:val="00E16425"/>
    <w:rsid w:val="00E1668F"/>
    <w:rsid w:val="00E16966"/>
    <w:rsid w:val="00E1697B"/>
    <w:rsid w:val="00E16BE8"/>
    <w:rsid w:val="00E16C20"/>
    <w:rsid w:val="00E17886"/>
    <w:rsid w:val="00E17C72"/>
    <w:rsid w:val="00E17E7B"/>
    <w:rsid w:val="00E202AC"/>
    <w:rsid w:val="00E20413"/>
    <w:rsid w:val="00E2093A"/>
    <w:rsid w:val="00E21247"/>
    <w:rsid w:val="00E214D9"/>
    <w:rsid w:val="00E220BF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983"/>
    <w:rsid w:val="00E269F7"/>
    <w:rsid w:val="00E26AE1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078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2E4"/>
    <w:rsid w:val="00E4139E"/>
    <w:rsid w:val="00E418AE"/>
    <w:rsid w:val="00E41A32"/>
    <w:rsid w:val="00E41D6C"/>
    <w:rsid w:val="00E41E92"/>
    <w:rsid w:val="00E42114"/>
    <w:rsid w:val="00E426FF"/>
    <w:rsid w:val="00E42C27"/>
    <w:rsid w:val="00E4306F"/>
    <w:rsid w:val="00E43B9E"/>
    <w:rsid w:val="00E43BF7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5D8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7402"/>
    <w:rsid w:val="00E5760B"/>
    <w:rsid w:val="00E57ACD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0B6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7AB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77B"/>
    <w:rsid w:val="00E7786D"/>
    <w:rsid w:val="00E77A19"/>
    <w:rsid w:val="00E77C21"/>
    <w:rsid w:val="00E77E3C"/>
    <w:rsid w:val="00E80227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E34"/>
    <w:rsid w:val="00E82E74"/>
    <w:rsid w:val="00E836E3"/>
    <w:rsid w:val="00E838A8"/>
    <w:rsid w:val="00E83BDA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20BE"/>
    <w:rsid w:val="00E92448"/>
    <w:rsid w:val="00E924C1"/>
    <w:rsid w:val="00E9276C"/>
    <w:rsid w:val="00E928B2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1B7"/>
    <w:rsid w:val="00E944DB"/>
    <w:rsid w:val="00E9454C"/>
    <w:rsid w:val="00E949BE"/>
    <w:rsid w:val="00E94DEB"/>
    <w:rsid w:val="00E94DF7"/>
    <w:rsid w:val="00E9589B"/>
    <w:rsid w:val="00E95B67"/>
    <w:rsid w:val="00E95FE4"/>
    <w:rsid w:val="00E9602C"/>
    <w:rsid w:val="00E969F7"/>
    <w:rsid w:val="00E96B4B"/>
    <w:rsid w:val="00E96DA3"/>
    <w:rsid w:val="00E9717B"/>
    <w:rsid w:val="00E972E3"/>
    <w:rsid w:val="00E978EF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3B42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60B"/>
    <w:rsid w:val="00EB1BDA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930"/>
    <w:rsid w:val="00EB49E6"/>
    <w:rsid w:val="00EB4B34"/>
    <w:rsid w:val="00EB4C68"/>
    <w:rsid w:val="00EB4C6C"/>
    <w:rsid w:val="00EB5500"/>
    <w:rsid w:val="00EB5775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A41"/>
    <w:rsid w:val="00EC12FB"/>
    <w:rsid w:val="00EC24C9"/>
    <w:rsid w:val="00EC2B6C"/>
    <w:rsid w:val="00EC3235"/>
    <w:rsid w:val="00EC3420"/>
    <w:rsid w:val="00EC344A"/>
    <w:rsid w:val="00EC3E60"/>
    <w:rsid w:val="00EC4068"/>
    <w:rsid w:val="00EC412E"/>
    <w:rsid w:val="00EC478B"/>
    <w:rsid w:val="00EC492E"/>
    <w:rsid w:val="00EC4964"/>
    <w:rsid w:val="00EC4A52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34B"/>
    <w:rsid w:val="00ED16A1"/>
    <w:rsid w:val="00ED1C78"/>
    <w:rsid w:val="00ED2275"/>
    <w:rsid w:val="00ED22EE"/>
    <w:rsid w:val="00ED2806"/>
    <w:rsid w:val="00ED2E24"/>
    <w:rsid w:val="00ED2E3B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EB2"/>
    <w:rsid w:val="00ED6ED6"/>
    <w:rsid w:val="00ED7479"/>
    <w:rsid w:val="00ED7545"/>
    <w:rsid w:val="00ED7672"/>
    <w:rsid w:val="00ED7689"/>
    <w:rsid w:val="00ED77CF"/>
    <w:rsid w:val="00ED785E"/>
    <w:rsid w:val="00ED797A"/>
    <w:rsid w:val="00ED7B17"/>
    <w:rsid w:val="00EE04C5"/>
    <w:rsid w:val="00EE0511"/>
    <w:rsid w:val="00EE06F4"/>
    <w:rsid w:val="00EE0984"/>
    <w:rsid w:val="00EE0D1C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4CA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6AA"/>
    <w:rsid w:val="00EE7888"/>
    <w:rsid w:val="00EF01A2"/>
    <w:rsid w:val="00EF049C"/>
    <w:rsid w:val="00EF07EA"/>
    <w:rsid w:val="00EF1B04"/>
    <w:rsid w:val="00EF20E2"/>
    <w:rsid w:val="00EF3109"/>
    <w:rsid w:val="00EF322D"/>
    <w:rsid w:val="00EF3A43"/>
    <w:rsid w:val="00EF3DBB"/>
    <w:rsid w:val="00EF3DDD"/>
    <w:rsid w:val="00EF3F35"/>
    <w:rsid w:val="00EF40B1"/>
    <w:rsid w:val="00EF416F"/>
    <w:rsid w:val="00EF4626"/>
    <w:rsid w:val="00EF476F"/>
    <w:rsid w:val="00EF4E88"/>
    <w:rsid w:val="00EF4EB5"/>
    <w:rsid w:val="00EF50A3"/>
    <w:rsid w:val="00EF522E"/>
    <w:rsid w:val="00EF53EA"/>
    <w:rsid w:val="00EF53F2"/>
    <w:rsid w:val="00EF5532"/>
    <w:rsid w:val="00EF58AA"/>
    <w:rsid w:val="00EF5B3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107C"/>
    <w:rsid w:val="00F01496"/>
    <w:rsid w:val="00F0233B"/>
    <w:rsid w:val="00F0245D"/>
    <w:rsid w:val="00F02BE3"/>
    <w:rsid w:val="00F03162"/>
    <w:rsid w:val="00F0328E"/>
    <w:rsid w:val="00F03C54"/>
    <w:rsid w:val="00F0417A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0FB2"/>
    <w:rsid w:val="00F114DC"/>
    <w:rsid w:val="00F116C1"/>
    <w:rsid w:val="00F11E21"/>
    <w:rsid w:val="00F11E48"/>
    <w:rsid w:val="00F1201E"/>
    <w:rsid w:val="00F12251"/>
    <w:rsid w:val="00F12306"/>
    <w:rsid w:val="00F12935"/>
    <w:rsid w:val="00F12B72"/>
    <w:rsid w:val="00F12D81"/>
    <w:rsid w:val="00F12E4E"/>
    <w:rsid w:val="00F12E94"/>
    <w:rsid w:val="00F12FD8"/>
    <w:rsid w:val="00F1316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451"/>
    <w:rsid w:val="00F15D0E"/>
    <w:rsid w:val="00F15D49"/>
    <w:rsid w:val="00F16196"/>
    <w:rsid w:val="00F16909"/>
    <w:rsid w:val="00F16969"/>
    <w:rsid w:val="00F16FD5"/>
    <w:rsid w:val="00F170BC"/>
    <w:rsid w:val="00F173EC"/>
    <w:rsid w:val="00F17873"/>
    <w:rsid w:val="00F17879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379"/>
    <w:rsid w:val="00F2327A"/>
    <w:rsid w:val="00F2335E"/>
    <w:rsid w:val="00F239CD"/>
    <w:rsid w:val="00F23A6F"/>
    <w:rsid w:val="00F24111"/>
    <w:rsid w:val="00F24239"/>
    <w:rsid w:val="00F24D3E"/>
    <w:rsid w:val="00F24EAF"/>
    <w:rsid w:val="00F25085"/>
    <w:rsid w:val="00F25A81"/>
    <w:rsid w:val="00F264B0"/>
    <w:rsid w:val="00F2662B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52B0"/>
    <w:rsid w:val="00F354CF"/>
    <w:rsid w:val="00F3560E"/>
    <w:rsid w:val="00F3587E"/>
    <w:rsid w:val="00F35B49"/>
    <w:rsid w:val="00F35F9E"/>
    <w:rsid w:val="00F35FFE"/>
    <w:rsid w:val="00F3623A"/>
    <w:rsid w:val="00F36463"/>
    <w:rsid w:val="00F364E6"/>
    <w:rsid w:val="00F3673F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753"/>
    <w:rsid w:val="00F40831"/>
    <w:rsid w:val="00F409B5"/>
    <w:rsid w:val="00F4110B"/>
    <w:rsid w:val="00F41980"/>
    <w:rsid w:val="00F42298"/>
    <w:rsid w:val="00F42B2F"/>
    <w:rsid w:val="00F430EB"/>
    <w:rsid w:val="00F430FC"/>
    <w:rsid w:val="00F4323B"/>
    <w:rsid w:val="00F43669"/>
    <w:rsid w:val="00F43B1C"/>
    <w:rsid w:val="00F43EB3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5E6F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739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A61"/>
    <w:rsid w:val="00F62B05"/>
    <w:rsid w:val="00F630AB"/>
    <w:rsid w:val="00F63D0D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846"/>
    <w:rsid w:val="00F713A1"/>
    <w:rsid w:val="00F713E7"/>
    <w:rsid w:val="00F71596"/>
    <w:rsid w:val="00F716A9"/>
    <w:rsid w:val="00F71917"/>
    <w:rsid w:val="00F71C54"/>
    <w:rsid w:val="00F71E30"/>
    <w:rsid w:val="00F72329"/>
    <w:rsid w:val="00F726F4"/>
    <w:rsid w:val="00F72836"/>
    <w:rsid w:val="00F72934"/>
    <w:rsid w:val="00F729BD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64F"/>
    <w:rsid w:val="00F76B9B"/>
    <w:rsid w:val="00F76C00"/>
    <w:rsid w:val="00F76C6B"/>
    <w:rsid w:val="00F76D38"/>
    <w:rsid w:val="00F77186"/>
    <w:rsid w:val="00F777E1"/>
    <w:rsid w:val="00F77910"/>
    <w:rsid w:val="00F77B12"/>
    <w:rsid w:val="00F77D0A"/>
    <w:rsid w:val="00F80A79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EB4"/>
    <w:rsid w:val="00F8412E"/>
    <w:rsid w:val="00F849EC"/>
    <w:rsid w:val="00F84A36"/>
    <w:rsid w:val="00F84DE5"/>
    <w:rsid w:val="00F84E00"/>
    <w:rsid w:val="00F84FC0"/>
    <w:rsid w:val="00F853AE"/>
    <w:rsid w:val="00F854AF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4BC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A066F"/>
    <w:rsid w:val="00FA06F8"/>
    <w:rsid w:val="00FA0C08"/>
    <w:rsid w:val="00FA0DA3"/>
    <w:rsid w:val="00FA0ECF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747"/>
    <w:rsid w:val="00FA7A05"/>
    <w:rsid w:val="00FA7CAE"/>
    <w:rsid w:val="00FA7F9D"/>
    <w:rsid w:val="00FB029E"/>
    <w:rsid w:val="00FB0309"/>
    <w:rsid w:val="00FB0322"/>
    <w:rsid w:val="00FB0417"/>
    <w:rsid w:val="00FB0745"/>
    <w:rsid w:val="00FB0FC9"/>
    <w:rsid w:val="00FB1860"/>
    <w:rsid w:val="00FB191E"/>
    <w:rsid w:val="00FB1A27"/>
    <w:rsid w:val="00FB1A84"/>
    <w:rsid w:val="00FB1E30"/>
    <w:rsid w:val="00FB1FC8"/>
    <w:rsid w:val="00FB26DC"/>
    <w:rsid w:val="00FB2705"/>
    <w:rsid w:val="00FB2DDB"/>
    <w:rsid w:val="00FB2EBA"/>
    <w:rsid w:val="00FB30A1"/>
    <w:rsid w:val="00FB3948"/>
    <w:rsid w:val="00FB3A62"/>
    <w:rsid w:val="00FB3D33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B13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EC"/>
    <w:rsid w:val="00FD002F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DE1"/>
    <w:rsid w:val="00FD21AD"/>
    <w:rsid w:val="00FD2344"/>
    <w:rsid w:val="00FD2A8C"/>
    <w:rsid w:val="00FD2DFD"/>
    <w:rsid w:val="00FD2F12"/>
    <w:rsid w:val="00FD38DD"/>
    <w:rsid w:val="00FD3AAE"/>
    <w:rsid w:val="00FD47F9"/>
    <w:rsid w:val="00FD4A56"/>
    <w:rsid w:val="00FD4C1F"/>
    <w:rsid w:val="00FD5DD2"/>
    <w:rsid w:val="00FD5DE9"/>
    <w:rsid w:val="00FD6102"/>
    <w:rsid w:val="00FD62F3"/>
    <w:rsid w:val="00FD7148"/>
    <w:rsid w:val="00FD7248"/>
    <w:rsid w:val="00FD7C61"/>
    <w:rsid w:val="00FD7EE3"/>
    <w:rsid w:val="00FE062A"/>
    <w:rsid w:val="00FE0D6F"/>
    <w:rsid w:val="00FE10DB"/>
    <w:rsid w:val="00FE1240"/>
    <w:rsid w:val="00FE1812"/>
    <w:rsid w:val="00FE18E1"/>
    <w:rsid w:val="00FE191D"/>
    <w:rsid w:val="00FE19FF"/>
    <w:rsid w:val="00FE2385"/>
    <w:rsid w:val="00FE2600"/>
    <w:rsid w:val="00FE282D"/>
    <w:rsid w:val="00FE2B1B"/>
    <w:rsid w:val="00FE2C82"/>
    <w:rsid w:val="00FE2E6D"/>
    <w:rsid w:val="00FE3512"/>
    <w:rsid w:val="00FE3694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9E0"/>
    <w:rsid w:val="00FE6AF3"/>
    <w:rsid w:val="00FE7009"/>
    <w:rsid w:val="00FE71E1"/>
    <w:rsid w:val="00FE7511"/>
    <w:rsid w:val="00FE7940"/>
    <w:rsid w:val="00FE7B3F"/>
    <w:rsid w:val="00FE7E9F"/>
    <w:rsid w:val="00FF0171"/>
    <w:rsid w:val="00FF03CB"/>
    <w:rsid w:val="00FF041F"/>
    <w:rsid w:val="00FF07AF"/>
    <w:rsid w:val="00FF098E"/>
    <w:rsid w:val="00FF09E9"/>
    <w:rsid w:val="00FF0E59"/>
    <w:rsid w:val="00FF0EDA"/>
    <w:rsid w:val="00FF0EEC"/>
    <w:rsid w:val="00FF11AA"/>
    <w:rsid w:val="00FF16AC"/>
    <w:rsid w:val="00FF1A6E"/>
    <w:rsid w:val="00FF1CBF"/>
    <w:rsid w:val="00FF1F60"/>
    <w:rsid w:val="00FF21CB"/>
    <w:rsid w:val="00FF24BD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5313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86C87-EA7D-4991-822C-0B01A5AE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2020-05-14T02:19:00Z</cp:lastPrinted>
  <dcterms:created xsi:type="dcterms:W3CDTF">2020-05-14T09:06:00Z</dcterms:created>
  <dcterms:modified xsi:type="dcterms:W3CDTF">2020-05-14T09:06:00Z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