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bookmarkEnd w:id="0"/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1E42B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</w:p>
    <w:p w14:paraId="40024F18" w14:textId="77777777"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33A119CC" w14:textId="77777777" w:rsidR="00AE3212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466764ED" w14:textId="77777777" w:rsidR="00863A51" w:rsidRDefault="00863A51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14:paraId="0797AC52" w14:textId="77777777"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60BA7F8F" w14:textId="77777777" w:rsidR="0039708F" w:rsidRPr="00044C14" w:rsidRDefault="0039708F" w:rsidP="0039708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DBC6C82" w14:textId="77777777" w:rsidR="003130B5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709BB614" w14:textId="77777777" w:rsidR="002B65B3" w:rsidRDefault="002B65B3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20A50B0A" w14:textId="77777777" w:rsidR="00F437D5" w:rsidRPr="00793FCC" w:rsidRDefault="009D4435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93FC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  <w:r w:rsidR="006077F3" w:rsidRPr="00793FCC">
        <w:rPr>
          <w:rFonts w:ascii="Angsana New" w:hAnsi="Angsana New"/>
          <w:sz w:val="30"/>
          <w:szCs w:val="30"/>
          <w:cs/>
        </w:rPr>
        <w:tab/>
      </w:r>
    </w:p>
    <w:p w14:paraId="76A53627" w14:textId="77777777" w:rsidR="00140157" w:rsidRDefault="00140157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93FC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3B1B66DC" w14:textId="77777777" w:rsidR="008678B9" w:rsidRDefault="008678B9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เรื่องอื่นๆ</w:t>
      </w:r>
    </w:p>
    <w:p w14:paraId="2545E6F5" w14:textId="77777777" w:rsidR="00425F32" w:rsidRPr="00793FCC" w:rsidRDefault="00425F32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B15330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6F42679F" w14:textId="77777777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684A1B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84A1B">
        <w:rPr>
          <w:rFonts w:ascii="Angsana New" w:hAnsi="Angsana New"/>
          <w:sz w:val="30"/>
          <w:szCs w:val="30"/>
          <w:cs/>
        </w:rPr>
        <w:t>เมื่อวันที่</w:t>
      </w:r>
      <w:r w:rsidR="00EF0F62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sz w:val="30"/>
          <w:szCs w:val="30"/>
        </w:rPr>
        <w:t>14</w:t>
      </w:r>
      <w:r w:rsidR="007B556A" w:rsidRPr="00F8126A">
        <w:rPr>
          <w:rFonts w:ascii="Angsana New" w:hAnsi="Angsana New"/>
          <w:sz w:val="30"/>
          <w:szCs w:val="30"/>
        </w:rPr>
        <w:t xml:space="preserve"> </w:t>
      </w:r>
      <w:r w:rsidR="006F25C3" w:rsidRPr="00F8126A">
        <w:rPr>
          <w:rFonts w:ascii="Angsana New" w:hAnsi="Angsana New" w:hint="cs"/>
          <w:sz w:val="30"/>
          <w:szCs w:val="30"/>
          <w:cs/>
        </w:rPr>
        <w:t>พฤษภาคม</w:t>
      </w:r>
      <w:r w:rsidR="00505D8A" w:rsidRPr="00F8126A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sz w:val="30"/>
          <w:szCs w:val="30"/>
        </w:rPr>
        <w:t>2563</w:t>
      </w:r>
    </w:p>
    <w:p w14:paraId="618E40FC" w14:textId="77777777" w:rsidR="00FB1617" w:rsidRPr="00B15330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95FF810" w14:textId="77777777" w:rsidR="00DE1932" w:rsidRPr="00684A1B" w:rsidRDefault="00EB5726" w:rsidP="000A7342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4A1B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14:paraId="61BC4298" w14:textId="77777777" w:rsidR="00FB1617" w:rsidRPr="00B15330" w:rsidRDefault="00FB1617" w:rsidP="00734C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E53B7AF" w14:textId="77777777" w:rsidR="00215B36" w:rsidRPr="009D2125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17458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6F25C3" w:rsidRPr="00117458">
        <w:rPr>
          <w:rFonts w:ascii="Angsana New" w:hAnsi="Angsana New" w:hint="cs"/>
          <w:spacing w:val="-2"/>
          <w:sz w:val="30"/>
          <w:szCs w:val="30"/>
          <w:cs/>
        </w:rPr>
        <w:t>ซีลิค คอร์พ</w:t>
      </w:r>
      <w:r w:rsidRPr="00117458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117458">
        <w:rPr>
          <w:rFonts w:ascii="Angsana New" w:hAnsi="Angsana New"/>
          <w:spacing w:val="-2"/>
          <w:sz w:val="30"/>
          <w:szCs w:val="30"/>
        </w:rPr>
        <w:t xml:space="preserve"> </w:t>
      </w:r>
      <w:r w:rsidRPr="00117458">
        <w:rPr>
          <w:rFonts w:ascii="Angsana New" w:hAnsi="Angsana New"/>
          <w:spacing w:val="-2"/>
          <w:sz w:val="30"/>
          <w:szCs w:val="30"/>
          <w:cs/>
        </w:rPr>
        <w:t xml:space="preserve">(มหาชน) </w:t>
      </w:r>
      <w:r w:rsidRPr="00117458">
        <w:rPr>
          <w:rFonts w:ascii="Angsana New" w:hAnsi="Angsana New"/>
          <w:spacing w:val="-2"/>
          <w:sz w:val="30"/>
          <w:szCs w:val="30"/>
        </w:rPr>
        <w:t>“</w:t>
      </w:r>
      <w:proofErr w:type="spellStart"/>
      <w:r w:rsidRPr="00117458">
        <w:rPr>
          <w:rFonts w:ascii="Angsana New" w:hAnsi="Angsana New"/>
          <w:spacing w:val="-2"/>
          <w:sz w:val="30"/>
          <w:szCs w:val="30"/>
          <w:cs/>
        </w:rPr>
        <w:t>บริษัท</w:t>
      </w:r>
      <w:proofErr w:type="spellEnd"/>
      <w:r w:rsidRPr="00117458">
        <w:rPr>
          <w:rFonts w:ascii="Angsana New" w:hAnsi="Angsana New"/>
          <w:spacing w:val="-2"/>
          <w:sz w:val="30"/>
          <w:szCs w:val="30"/>
        </w:rPr>
        <w:t xml:space="preserve">” </w:t>
      </w:r>
      <w:r w:rsidRPr="00117458">
        <w:rPr>
          <w:rFonts w:ascii="Angsana New" w:hAnsi="Angsana New"/>
          <w:spacing w:val="-2"/>
          <w:sz w:val="30"/>
          <w:szCs w:val="30"/>
          <w:cs/>
        </w:rPr>
        <w:t>เป็นนิติบุคคลที่จัดตั้งขึ้นและจดทะเบียน</w:t>
      </w:r>
      <w:r w:rsidR="00117458" w:rsidRPr="00117458">
        <w:rPr>
          <w:rFonts w:ascii="Angsana New" w:hAnsi="Angsana New"/>
          <w:spacing w:val="-2"/>
          <w:sz w:val="30"/>
          <w:szCs w:val="30"/>
          <w:cs/>
        </w:rPr>
        <w:t>กับตลาดหลักทรัพย์</w:t>
      </w:r>
      <w:r w:rsidR="00117458" w:rsidRPr="0011745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117458" w:rsidRPr="00117458">
        <w:rPr>
          <w:rFonts w:ascii="Angsana New" w:hAnsi="Angsana New" w:hint="cs"/>
          <w:spacing w:val="-2"/>
          <w:sz w:val="30"/>
          <w:szCs w:val="30"/>
          <w:cs/>
          <w:lang w:val="en-US"/>
        </w:rPr>
        <w:t>เอ็ม เอ ไอ</w:t>
      </w:r>
      <w:r w:rsidRPr="00684A1B">
        <w:rPr>
          <w:rFonts w:ascii="Angsana New" w:hAnsi="Angsana New"/>
          <w:sz w:val="30"/>
          <w:szCs w:val="30"/>
          <w:cs/>
        </w:rPr>
        <w:t>ในประเทศไทย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="00117458" w:rsidRPr="00684A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A2236" w:rsidRPr="006A2236">
        <w:rPr>
          <w:rFonts w:ascii="Angsana New" w:hAnsi="Angsana New"/>
          <w:sz w:val="30"/>
          <w:szCs w:val="30"/>
          <w:lang w:val="en-US"/>
        </w:rPr>
        <w:t>18</w:t>
      </w:r>
      <w:r w:rsidR="00117458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2559</w:t>
      </w:r>
      <w:r w:rsidR="00117458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684A1B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117458">
        <w:rPr>
          <w:rFonts w:ascii="Angsana New" w:hAnsi="Angsana New" w:hint="cs"/>
          <w:sz w:val="30"/>
          <w:szCs w:val="30"/>
          <w:cs/>
        </w:rPr>
        <w:t>ของบริษัท</w:t>
      </w:r>
      <w:r w:rsidR="009D2125">
        <w:rPr>
          <w:rFonts w:ascii="Angsana New" w:hAnsi="Angsana New" w:hint="cs"/>
          <w:sz w:val="30"/>
          <w:szCs w:val="30"/>
          <w:cs/>
          <w:lang w:val="en-US"/>
        </w:rPr>
        <w:t xml:space="preserve">ตั้งอยู่เลขที่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270</w:t>
      </w:r>
      <w:r w:rsidR="009D2125" w:rsidRPr="00684A1B">
        <w:rPr>
          <w:rFonts w:ascii="Angsana New" w:hAnsi="Angsana New"/>
          <w:sz w:val="30"/>
          <w:szCs w:val="30"/>
          <w:cs/>
        </w:rPr>
        <w:t xml:space="preserve"> ถนนเลียบคลอง</w:t>
      </w:r>
      <w:r w:rsidR="00117458">
        <w:rPr>
          <w:rFonts w:ascii="Angsana New" w:hAnsi="Angsana New"/>
          <w:sz w:val="30"/>
          <w:szCs w:val="30"/>
          <w:cs/>
        </w:rPr>
        <w:br/>
      </w:r>
      <w:r w:rsidR="009D2125" w:rsidRPr="00684A1B">
        <w:rPr>
          <w:rFonts w:ascii="Angsana New" w:hAnsi="Angsana New"/>
          <w:sz w:val="30"/>
          <w:szCs w:val="30"/>
          <w:cs/>
        </w:rPr>
        <w:t>ภาษีเจริญฝั่งใต้ แขวงหนองแขม เขตหนองแขม กรุงเทพมหานคร ประเทศไทย</w:t>
      </w:r>
    </w:p>
    <w:p w14:paraId="3CBA6EB8" w14:textId="77777777" w:rsidR="00FB1617" w:rsidRPr="00CA2D19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color w:val="FF0000"/>
          <w:sz w:val="26"/>
          <w:szCs w:val="26"/>
          <w:lang w:val="en-US"/>
        </w:rPr>
      </w:pPr>
      <w:r w:rsidRPr="00684A1B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573660E2" w14:textId="77777777" w:rsidR="00F27548" w:rsidRPr="00684A1B" w:rsidRDefault="00F27548" w:rsidP="00FA7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ผู้ถือหุ้นรายใหญ่ในระหว่างงวดได้แก่ </w:t>
      </w:r>
      <w:r w:rsidRPr="00684A1B">
        <w:rPr>
          <w:rFonts w:asciiTheme="majorBidi" w:hAnsiTheme="majorBidi" w:cstheme="majorBidi" w:hint="cs"/>
          <w:sz w:val="30"/>
          <w:szCs w:val="30"/>
          <w:cs/>
          <w:lang w:eastAsia="x-none"/>
        </w:rPr>
        <w:t>นายณรงค์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(ถือหุ้นร้อยละ </w:t>
      </w:r>
      <w:r w:rsidR="006A2236" w:rsidRPr="006A2236">
        <w:rPr>
          <w:rFonts w:asciiTheme="majorBidi" w:hAnsiTheme="majorBidi" w:cstheme="majorBidi"/>
          <w:sz w:val="30"/>
          <w:szCs w:val="30"/>
          <w:lang w:eastAsia="x-none"/>
        </w:rPr>
        <w:t>29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6A2236" w:rsidRPr="006A2236">
        <w:rPr>
          <w:rFonts w:asciiTheme="majorBidi" w:hAnsiTheme="majorBidi" w:cstheme="majorBidi"/>
          <w:sz w:val="30"/>
          <w:szCs w:val="30"/>
          <w:lang w:eastAsia="x-none"/>
        </w:rPr>
        <w:t>64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นายเอก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 xml:space="preserve">(ถือหุ้นร้อยละ </w:t>
      </w:r>
      <w:r w:rsidR="006A2236" w:rsidRPr="006A2236">
        <w:rPr>
          <w:rFonts w:asciiTheme="majorBidi" w:hAnsiTheme="majorBidi" w:cstheme="majorBidi"/>
          <w:sz w:val="30"/>
          <w:szCs w:val="30"/>
          <w:lang w:eastAsia="x-none"/>
        </w:rPr>
        <w:t>25</w:t>
      </w:r>
      <w:r w:rsidR="00117458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6A2236" w:rsidRPr="006A2236">
        <w:rPr>
          <w:rFonts w:asciiTheme="majorBidi" w:hAnsiTheme="majorBidi" w:cstheme="majorBidi"/>
          <w:sz w:val="30"/>
          <w:szCs w:val="30"/>
          <w:lang w:eastAsia="x-none"/>
        </w:rPr>
        <w:t>53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บุคคลทั้งสองเป็นกรรมการของบริษัท</w:t>
      </w:r>
    </w:p>
    <w:p w14:paraId="5C2FA859" w14:textId="77777777" w:rsidR="00903490" w:rsidRPr="00B15330" w:rsidRDefault="00903490" w:rsidP="00FC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lang w:val="x-none" w:eastAsia="x-none"/>
        </w:rPr>
      </w:pPr>
    </w:p>
    <w:p w14:paraId="2B5A4DE7" w14:textId="77777777" w:rsidR="00031441" w:rsidRPr="00684A1B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</w:t>
      </w:r>
      <w:r w:rsidR="00173C16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และบริษัทย่อย 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B82144">
        <w:rPr>
          <w:rFonts w:ascii="Angsana New" w:hAnsi="Angsana New"/>
          <w:sz w:val="30"/>
          <w:szCs w:val="30"/>
          <w:lang w:val="en-US"/>
        </w:rPr>
        <w:t>“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Pr="00684A1B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</w:t>
      </w:r>
      <w:bookmarkStart w:id="1" w:name="_Hlk7509253"/>
      <w:r w:rsidRPr="00684A1B">
        <w:rPr>
          <w:rFonts w:ascii="Angsana New" w:hAnsi="Angsana New"/>
          <w:sz w:val="30"/>
          <w:szCs w:val="30"/>
          <w:cs/>
          <w:lang w:val="th-TH"/>
        </w:rPr>
        <w:t>ผลิตและจำหน่าย</w:t>
      </w:r>
      <w:r w:rsidR="006E7ABB" w:rsidRPr="00684A1B">
        <w:rPr>
          <w:rFonts w:ascii="Angsana New" w:hAnsi="Angsana New" w:hint="cs"/>
          <w:sz w:val="30"/>
          <w:szCs w:val="30"/>
          <w:cs/>
          <w:lang w:val="th-TH"/>
        </w:rPr>
        <w:t xml:space="preserve">กาวซึ่งใช้ในอุตสาหกรรมประเภทต่างๆ </w:t>
      </w:r>
      <w:bookmarkEnd w:id="1"/>
      <w:r w:rsidR="006B562D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="00176288">
        <w:rPr>
          <w:rFonts w:ascii="Angsana New" w:hAnsi="Angsana New" w:hint="cs"/>
          <w:sz w:val="30"/>
          <w:szCs w:val="30"/>
          <w:cs/>
          <w:lang w:val="th-TH"/>
        </w:rPr>
        <w:t>ฉลาก</w:t>
      </w:r>
      <w:r w:rsidR="008C1C08">
        <w:rPr>
          <w:rFonts w:ascii="Angsana New" w:hAnsi="Angsana New" w:hint="cs"/>
          <w:sz w:val="30"/>
          <w:szCs w:val="30"/>
          <w:cs/>
          <w:lang w:val="th-TH"/>
        </w:rPr>
        <w:t>ที่มีกาวในตัว</w:t>
      </w:r>
      <w:r w:rsidR="006B562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A7F23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สำหรับตลาดทั้งในและต่างประเทศ </w:t>
      </w:r>
      <w:r w:rsidRPr="00684A1B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2446BC">
        <w:rPr>
          <w:rFonts w:ascii="Angsana New" w:hAnsi="Angsana New"/>
          <w:sz w:val="30"/>
          <w:szCs w:val="30"/>
          <w:cs/>
        </w:rPr>
        <w:br/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2563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และ </w:t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ธันวาคม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2562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มีดังนี้</w:t>
      </w:r>
    </w:p>
    <w:p w14:paraId="426B5C27" w14:textId="77777777" w:rsidR="00031441" w:rsidRPr="00CA2D19" w:rsidRDefault="00031441" w:rsidP="005D0F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00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3060"/>
        <w:gridCol w:w="900"/>
        <w:gridCol w:w="900"/>
        <w:gridCol w:w="990"/>
      </w:tblGrid>
      <w:tr w:rsidR="000C0955" w:rsidRPr="00684A1B" w14:paraId="45B58977" w14:textId="77777777" w:rsidTr="00D02823">
        <w:trPr>
          <w:trHeight w:val="413"/>
          <w:tblHeader/>
        </w:trPr>
        <w:tc>
          <w:tcPr>
            <w:tcW w:w="3150" w:type="dxa"/>
            <w:vMerge w:val="restart"/>
          </w:tcPr>
          <w:p w14:paraId="2BBB17B7" w14:textId="77777777"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60" w:type="dxa"/>
            <w:vMerge w:val="restart"/>
          </w:tcPr>
          <w:p w14:paraId="43898F43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900" w:type="dxa"/>
            <w:vMerge w:val="restart"/>
          </w:tcPr>
          <w:p w14:paraId="0F49D7A2" w14:textId="77777777" w:rsid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ประเทศที่</w:t>
            </w:r>
          </w:p>
          <w:p w14:paraId="1EE2109C" w14:textId="77777777" w:rsidR="00487103" w:rsidRP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กิจการ</w:t>
            </w:r>
          </w:p>
          <w:p w14:paraId="61A3F155" w14:textId="77777777" w:rsidR="000C0955" w:rsidRPr="00BC0FF3" w:rsidRDefault="000C0955" w:rsidP="003212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จัดตั้ง</w:t>
            </w:r>
          </w:p>
        </w:tc>
        <w:tc>
          <w:tcPr>
            <w:tcW w:w="1890" w:type="dxa"/>
            <w:gridSpan w:val="2"/>
          </w:tcPr>
          <w:p w14:paraId="696E40B7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855BEC" w14:paraId="1B8AD03E" w14:textId="77777777" w:rsidTr="00D02823">
        <w:trPr>
          <w:trHeight w:val="749"/>
          <w:tblHeader/>
        </w:trPr>
        <w:tc>
          <w:tcPr>
            <w:tcW w:w="3150" w:type="dxa"/>
            <w:vMerge/>
          </w:tcPr>
          <w:p w14:paraId="60678407" w14:textId="77777777"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vMerge/>
          </w:tcPr>
          <w:p w14:paraId="7E40ECA9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vMerge/>
          </w:tcPr>
          <w:p w14:paraId="1BC413B8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C354B4A" w14:textId="77777777" w:rsidR="000C0955" w:rsidRPr="00BC0FF3" w:rsidRDefault="006A2236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A2236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eastAsia="en-US"/>
              </w:rPr>
              <w:t>3</w:t>
            </w: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6E7ABB"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  <w:p w14:paraId="339640BB" w14:textId="77777777" w:rsidR="000C0955" w:rsidRPr="00BC0FF3" w:rsidRDefault="006A2236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A2236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eastAsia="en-US"/>
              </w:rPr>
              <w:t>25</w:t>
            </w: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990" w:type="dxa"/>
          </w:tcPr>
          <w:p w14:paraId="263E2086" w14:textId="77777777" w:rsidR="000C0955" w:rsidRPr="00BC0FF3" w:rsidRDefault="006A2236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="000C0955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0C0955"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  <w:p w14:paraId="38727F4F" w14:textId="77777777" w:rsidR="000C0955" w:rsidRPr="00BC0FF3" w:rsidRDefault="006A2236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</w:tr>
      <w:tr w:rsidR="00C84504" w:rsidRPr="00855BEC" w14:paraId="5F62CA13" w14:textId="77777777" w:rsidTr="00D02823">
        <w:tc>
          <w:tcPr>
            <w:tcW w:w="3150" w:type="dxa"/>
            <w:shd w:val="clear" w:color="auto" w:fill="auto"/>
          </w:tcPr>
          <w:p w14:paraId="3763AC7F" w14:textId="77777777" w:rsidR="00C84504" w:rsidRPr="00BC0FF3" w:rsidRDefault="00C84504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อี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วี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 อินเตอร์เนชั่นแนล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14:paraId="05DD530A" w14:textId="77777777" w:rsidR="00C84504" w:rsidRPr="00BC0FF3" w:rsidRDefault="00C84504" w:rsidP="00C84504">
            <w:pPr>
              <w:widowControl w:val="0"/>
              <w:spacing w:line="240" w:lineRule="auto"/>
              <w:ind w:left="155" w:right="-210" w:hanging="1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ขายส่งเคมีภัณฑ์ทางอุตสาหกรรม</w:t>
            </w:r>
          </w:p>
        </w:tc>
        <w:tc>
          <w:tcPr>
            <w:tcW w:w="900" w:type="dxa"/>
            <w:shd w:val="clear" w:color="auto" w:fill="auto"/>
          </w:tcPr>
          <w:p w14:paraId="16C76460" w14:textId="77777777" w:rsidR="00C84504" w:rsidRPr="00BC0FF3" w:rsidRDefault="00C84504" w:rsidP="00C84504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A62841F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990" w:type="dxa"/>
          </w:tcPr>
          <w:p w14:paraId="3073A3E1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C84504" w:rsidRPr="00855BEC" w14:paraId="05403212" w14:textId="77777777" w:rsidTr="00D02823">
        <w:tc>
          <w:tcPr>
            <w:tcW w:w="3150" w:type="dxa"/>
            <w:shd w:val="clear" w:color="auto" w:fill="auto"/>
          </w:tcPr>
          <w:p w14:paraId="6BEF24D9" w14:textId="77777777" w:rsidR="00C84504" w:rsidRPr="00BC0FF3" w:rsidRDefault="00C84504" w:rsidP="00C84504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พีเอ็มซี เลเบิล แมททีเรียลส์</w:t>
            </w: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14:paraId="506592E4" w14:textId="77777777" w:rsidR="00C84504" w:rsidRPr="00BC0FF3" w:rsidRDefault="00C84504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509270"/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ผลิตและ</w:t>
            </w:r>
            <w:r w:rsidRPr="00D0282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bookmarkEnd w:id="2"/>
            <w:r w:rsidR="00D02823" w:rsidRPr="00D028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ฉลากที่มีกาวในตัว</w:t>
            </w:r>
          </w:p>
        </w:tc>
        <w:tc>
          <w:tcPr>
            <w:tcW w:w="900" w:type="dxa"/>
            <w:shd w:val="clear" w:color="auto" w:fill="auto"/>
          </w:tcPr>
          <w:p w14:paraId="63C10A9F" w14:textId="77777777" w:rsidR="00C84504" w:rsidRPr="00BC0FF3" w:rsidRDefault="00C84504" w:rsidP="00D02823">
            <w:pPr>
              <w:widowControl w:val="0"/>
              <w:tabs>
                <w:tab w:val="clear" w:pos="907"/>
                <w:tab w:val="clear" w:pos="2580"/>
                <w:tab w:val="left" w:pos="780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FC14EC6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5F7FA0A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C84504" w:rsidRPr="00855BEC" w14:paraId="2368A4A8" w14:textId="77777777" w:rsidTr="00D02823">
        <w:tc>
          <w:tcPr>
            <w:tcW w:w="3150" w:type="dxa"/>
            <w:shd w:val="clear" w:color="auto" w:fill="auto"/>
          </w:tcPr>
          <w:p w14:paraId="0ACD8740" w14:textId="77777777" w:rsidR="00C84504" w:rsidRPr="00BC0FF3" w:rsidRDefault="00C84504" w:rsidP="00C84504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PMC Label Materials Pte. Ltd.</w:t>
            </w:r>
          </w:p>
        </w:tc>
        <w:tc>
          <w:tcPr>
            <w:tcW w:w="3060" w:type="dxa"/>
          </w:tcPr>
          <w:p w14:paraId="09CA6A42" w14:textId="77777777" w:rsidR="00C84504" w:rsidRPr="00BC0FF3" w:rsidRDefault="00C84504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D02823" w:rsidRPr="00D028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ฉลากที่มีกาวในตัว</w:t>
            </w:r>
          </w:p>
        </w:tc>
        <w:tc>
          <w:tcPr>
            <w:tcW w:w="900" w:type="dxa"/>
            <w:shd w:val="clear" w:color="auto" w:fill="auto"/>
          </w:tcPr>
          <w:p w14:paraId="355B2ECF" w14:textId="77777777" w:rsidR="00C84504" w:rsidRPr="00BC0FF3" w:rsidRDefault="00C84504" w:rsidP="00C84504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00" w:type="dxa"/>
          </w:tcPr>
          <w:p w14:paraId="061F83F5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100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02160FCC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100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00818692" w14:textId="77777777" w:rsidR="00DC5865" w:rsidRPr="00B15330" w:rsidRDefault="00DC5865" w:rsidP="000A7342">
      <w:pPr>
        <w:pStyle w:val="Heading9"/>
        <w:ind w:left="54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41448BD" w14:textId="77777777" w:rsidR="00DE1932" w:rsidRPr="00684A1B" w:rsidRDefault="00B15330" w:rsidP="000A7342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</w:t>
      </w:r>
      <w:r w:rsidR="00331D1E" w:rsidRPr="00684A1B">
        <w:rPr>
          <w:rFonts w:ascii="Angsana New" w:hAnsi="Angsana New"/>
          <w:b/>
          <w:bCs/>
          <w:sz w:val="30"/>
          <w:szCs w:val="30"/>
          <w:cs/>
        </w:rPr>
        <w:t xml:space="preserve">ณฑ์การจัดทำงบการเงินระหว่างกาล </w:t>
      </w:r>
    </w:p>
    <w:p w14:paraId="193728E5" w14:textId="77777777" w:rsidR="00CB087A" w:rsidRPr="006628E5" w:rsidRDefault="00CB087A" w:rsidP="000A734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289AEF" w14:textId="77777777" w:rsidR="00930FDB" w:rsidRPr="00DB2BF5" w:rsidRDefault="00930FDB" w:rsidP="000A7342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4CCB72B" w14:textId="77777777" w:rsidR="00B15330" w:rsidRPr="006628E5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C9BD1B3" w14:textId="43ECDB7C" w:rsidR="006628E5" w:rsidRDefault="006628E5" w:rsidP="0066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10C89B25" w14:textId="77777777" w:rsidR="00DB2BF5" w:rsidRDefault="00DB2BF5" w:rsidP="0066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AF4891E" w14:textId="77777777" w:rsidR="00331D1E" w:rsidRPr="00684A1B" w:rsidRDefault="001D1B4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C5753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84A1B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DB2BF5">
        <w:rPr>
          <w:rFonts w:ascii="Angsana New" w:hAnsi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DB2BF5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 w:rsidRPr="00684A1B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6A2236" w:rsidRPr="006A2236">
        <w:rPr>
          <w:rFonts w:ascii="Angsana New" w:hAnsi="Angsana New"/>
          <w:sz w:val="30"/>
          <w:szCs w:val="30"/>
        </w:rPr>
        <w:t>31</w:t>
      </w:r>
      <w:r w:rsidR="00D32B08" w:rsidRPr="00684A1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A2236" w:rsidRPr="006A2236">
        <w:rPr>
          <w:rFonts w:ascii="Angsana New" w:hAnsi="Angsana New"/>
          <w:sz w:val="30"/>
          <w:szCs w:val="30"/>
        </w:rPr>
        <w:t>2562</w:t>
      </w:r>
    </w:p>
    <w:p w14:paraId="123D4A53" w14:textId="77777777" w:rsidR="00620A24" w:rsidRPr="00141737" w:rsidRDefault="00620A2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  <w:cs/>
        </w:rPr>
      </w:pPr>
    </w:p>
    <w:p w14:paraId="54590088" w14:textId="77777777" w:rsidR="00632449" w:rsidRPr="000143EE" w:rsidRDefault="00632449" w:rsidP="0061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0143EE">
        <w:rPr>
          <w:rFonts w:ascii="Angsana New" w:hAnsi="Angsana New" w:hint="cs"/>
          <w:sz w:val="30"/>
          <w:szCs w:val="30"/>
          <w:cs/>
        </w:rPr>
        <w:t>กลุ่มบริษัทถือปฏิบัติ</w:t>
      </w:r>
      <w:r w:rsidR="00D92FDB" w:rsidRPr="000143EE"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นกลุ่มเครื่องมือทางการเงินเป็นครั้งแรกซึ่งไม่มีผลกระทบต่องบการเงินอย่างมีสาระสำคัญ และ</w:t>
      </w:r>
      <w:r w:rsidRPr="000143EE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6A2236" w:rsidRPr="006A2236">
        <w:rPr>
          <w:rFonts w:ascii="Angsana New" w:hAnsi="Angsana New" w:hint="cs"/>
          <w:sz w:val="30"/>
          <w:szCs w:val="30"/>
        </w:rPr>
        <w:t>16</w:t>
      </w:r>
      <w:r w:rsidRPr="000143EE">
        <w:rPr>
          <w:rFonts w:ascii="Angsana New" w:hAnsi="Angsana New" w:hint="cs"/>
          <w:sz w:val="30"/>
          <w:szCs w:val="30"/>
        </w:rPr>
        <w:t xml:space="preserve"> </w:t>
      </w:r>
      <w:r w:rsidRPr="000143E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143EE">
        <w:rPr>
          <w:rFonts w:ascii="Angsana New" w:hAnsi="Angsana New" w:hint="cs"/>
          <w:i/>
          <w:iCs/>
          <w:sz w:val="30"/>
          <w:szCs w:val="30"/>
          <w:cs/>
        </w:rPr>
        <w:t xml:space="preserve">สัญญาเช่า </w:t>
      </w:r>
      <w:r w:rsidRPr="000143EE">
        <w:rPr>
          <w:rFonts w:ascii="Angsana New" w:hAnsi="Angsana New" w:hint="cs"/>
          <w:sz w:val="30"/>
          <w:szCs w:val="30"/>
          <w:cs/>
        </w:rPr>
        <w:t>(</w:t>
      </w:r>
      <w:r w:rsidRPr="000143EE">
        <w:rPr>
          <w:rFonts w:ascii="Angsana New" w:hAnsi="Angsana New" w:hint="cs"/>
          <w:sz w:val="30"/>
          <w:szCs w:val="30"/>
        </w:rPr>
        <w:t xml:space="preserve">TFRS </w:t>
      </w:r>
      <w:r w:rsidR="006A2236" w:rsidRPr="006A2236">
        <w:rPr>
          <w:rFonts w:ascii="Angsana New" w:hAnsi="Angsana New" w:hint="cs"/>
          <w:sz w:val="30"/>
          <w:szCs w:val="30"/>
        </w:rPr>
        <w:t>16</w:t>
      </w:r>
      <w:r w:rsidRPr="000143EE">
        <w:rPr>
          <w:rFonts w:ascii="Angsana New" w:hAnsi="Angsana New" w:hint="cs"/>
          <w:sz w:val="30"/>
          <w:szCs w:val="30"/>
          <w:cs/>
        </w:rPr>
        <w:t>)</w:t>
      </w:r>
      <w:r w:rsidRPr="000143E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2754B">
        <w:rPr>
          <w:rFonts w:ascii="Angsana New" w:hAnsi="Angsana New"/>
          <w:i/>
          <w:iCs/>
          <w:sz w:val="30"/>
          <w:szCs w:val="30"/>
          <w:cs/>
        </w:rPr>
        <w:br/>
      </w:r>
      <w:r w:rsidRPr="000143EE">
        <w:rPr>
          <w:rFonts w:ascii="Angsana New" w:hAnsi="Angsana New" w:hint="cs"/>
          <w:sz w:val="30"/>
          <w:szCs w:val="30"/>
          <w:cs/>
        </w:rPr>
        <w:t>เป็นครั้ง</w:t>
      </w:r>
      <w:r w:rsidRPr="001B0490">
        <w:rPr>
          <w:rFonts w:ascii="Angsana New" w:hAnsi="Angsana New" w:hint="cs"/>
          <w:sz w:val="30"/>
          <w:szCs w:val="30"/>
          <w:cs/>
        </w:rPr>
        <w:t>แรก</w:t>
      </w:r>
      <w:r w:rsidR="00C5753F" w:rsidRPr="001B0490">
        <w:rPr>
          <w:rFonts w:ascii="Angsana New" w:hAnsi="Angsana New" w:hint="cs"/>
          <w:sz w:val="30"/>
          <w:szCs w:val="30"/>
          <w:cs/>
        </w:rPr>
        <w:t>และ</w:t>
      </w:r>
      <w:r w:rsidRPr="001B0490">
        <w:rPr>
          <w:rFonts w:ascii="Angsana New" w:hAnsi="Angsana New" w:hint="cs"/>
          <w:sz w:val="30"/>
          <w:szCs w:val="30"/>
          <w:cs/>
        </w:rPr>
        <w:t>ได้เปิดเผย</w:t>
      </w:r>
      <w:r w:rsidRPr="000143EE">
        <w:rPr>
          <w:rFonts w:ascii="Angsana New" w:hAnsi="Angsana New" w:hint="cs"/>
          <w:sz w:val="30"/>
          <w:szCs w:val="30"/>
          <w:cs/>
        </w:rPr>
        <w:t xml:space="preserve">ผลกระทบจากการเปลี่ยนแปลงนโยบายการบัญชีไว้ในหมายเหตุข้อ </w:t>
      </w:r>
      <w:r w:rsidR="006A2236" w:rsidRPr="006A2236">
        <w:rPr>
          <w:rFonts w:ascii="Angsana New" w:hAnsi="Angsana New" w:hint="cs"/>
          <w:sz w:val="30"/>
          <w:szCs w:val="30"/>
        </w:rPr>
        <w:t>3</w:t>
      </w:r>
    </w:p>
    <w:p w14:paraId="75764BF4" w14:textId="77777777" w:rsidR="001273F8" w:rsidRPr="00141737" w:rsidRDefault="001273F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564CB4B8" w14:textId="77777777" w:rsidR="00852DA2" w:rsidRPr="00DB2BF5" w:rsidRDefault="00852DA2" w:rsidP="000A734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7BDD208" w14:textId="77777777" w:rsidR="00852DA2" w:rsidRPr="00141737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2"/>
          <w:szCs w:val="22"/>
        </w:rPr>
      </w:pPr>
    </w:p>
    <w:p w14:paraId="282F58EC" w14:textId="77777777" w:rsidR="00126295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 w:rsidRPr="00684A1B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684A1B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3B730B4F" w14:textId="77777777" w:rsidR="00863A51" w:rsidRPr="00141737" w:rsidRDefault="00863A51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2"/>
          <w:szCs w:val="22"/>
          <w:cs/>
        </w:rPr>
      </w:pPr>
    </w:p>
    <w:p w14:paraId="4785AAAB" w14:textId="77777777" w:rsidR="00852DA2" w:rsidRPr="00DB2BF5" w:rsidRDefault="00852DA2" w:rsidP="000A734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1E2DC5" w:rsidRPr="00DB2BF5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575A8F" w:rsidRPr="00DB2BF5">
        <w:rPr>
          <w:rFonts w:ascii="Angsana New" w:hAnsi="Angsana New"/>
          <w:i/>
          <w:iCs/>
          <w:sz w:val="30"/>
          <w:szCs w:val="30"/>
          <w:cs/>
        </w:rPr>
        <w:t>และการ</w:t>
      </w:r>
      <w:r w:rsidRPr="00DB2BF5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6DF13B35" w14:textId="77777777" w:rsidR="00852DA2" w:rsidRPr="00141737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sz w:val="24"/>
          <w:szCs w:val="24"/>
        </w:rPr>
      </w:pPr>
      <w:r w:rsidRPr="004D311B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5A795F55" w14:textId="77777777" w:rsidR="00DF34B1" w:rsidRPr="002A08C6" w:rsidRDefault="00852DA2" w:rsidP="0066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6628E5" w:rsidRPr="002A08C6">
        <w:rPr>
          <w:rFonts w:ascii="Angsana New" w:hAnsi="Angsana New"/>
          <w:sz w:val="30"/>
          <w:szCs w:val="30"/>
          <w:cs/>
        </w:rPr>
        <w:t>ใน</w:t>
      </w:r>
      <w:r w:rsidR="006628E5" w:rsidRPr="005411FE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</w:t>
      </w:r>
      <w:r w:rsidR="006628E5" w:rsidRPr="005411FE">
        <w:rPr>
          <w:rFonts w:ascii="Angsana New" w:hAnsi="Angsana New" w:hint="cs"/>
          <w:sz w:val="30"/>
          <w:szCs w:val="30"/>
          <w:cs/>
        </w:rPr>
        <w:t>ได้มีการใช้</w:t>
      </w:r>
      <w:r w:rsidR="006628E5" w:rsidRPr="005411FE">
        <w:rPr>
          <w:rFonts w:ascii="Angsana New" w:hAnsi="Angsana New"/>
          <w:sz w:val="30"/>
          <w:szCs w:val="30"/>
          <w:cs/>
        </w:rPr>
        <w:t>วิจารณญาณ</w:t>
      </w:r>
      <w:r w:rsidR="006628E5" w:rsidRPr="005411FE">
        <w:rPr>
          <w:rFonts w:ascii="Angsana New" w:hAnsi="Angsana New" w:hint="cs"/>
          <w:sz w:val="30"/>
          <w:szCs w:val="30"/>
          <w:cs/>
        </w:rPr>
        <w:t>และ</w:t>
      </w:r>
      <w:r w:rsidR="006628E5" w:rsidRPr="005411FE">
        <w:rPr>
          <w:rFonts w:ascii="Angsana New" w:hAnsi="Angsana New"/>
          <w:sz w:val="30"/>
          <w:szCs w:val="30"/>
          <w:cs/>
        </w:rPr>
        <w:t>การประมาณ</w:t>
      </w:r>
      <w:r w:rsidR="006628E5" w:rsidRPr="005411FE">
        <w:rPr>
          <w:rFonts w:ascii="Angsana New" w:hAnsi="Angsana New" w:hint="cs"/>
          <w:sz w:val="30"/>
          <w:szCs w:val="30"/>
          <w:cs/>
        </w:rPr>
        <w:t>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วิธีการคำนวณและแหล่งข้อมูลที่สำคัญที่ใช้ในการประมาณการซึ่งอาจมีความไม่แน่นอนนั้น</w:t>
      </w:r>
      <w:r w:rsidR="00863A51" w:rsidRPr="005411FE">
        <w:rPr>
          <w:rFonts w:ascii="Angsana New" w:hAnsi="Angsana New" w:hint="cs"/>
          <w:sz w:val="30"/>
          <w:szCs w:val="30"/>
          <w:cs/>
        </w:rPr>
        <w:t>ไม่แตกต่างจากที่ได้</w:t>
      </w:r>
      <w:r w:rsidR="00863A51" w:rsidRPr="005411FE">
        <w:rPr>
          <w:rFonts w:ascii="Angsana New" w:hAnsi="Angsana New" w:hint="cs"/>
          <w:spacing w:val="-2"/>
          <w:sz w:val="30"/>
          <w:szCs w:val="30"/>
          <w:cs/>
        </w:rPr>
        <w:t>อธิบายไว้ใน</w:t>
      </w:r>
      <w:r w:rsidR="006628E5" w:rsidRPr="005411FE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6A2236" w:rsidRPr="005411FE">
        <w:rPr>
          <w:rFonts w:ascii="Angsana New" w:hAnsi="Angsana New"/>
          <w:spacing w:val="-2"/>
          <w:sz w:val="30"/>
          <w:szCs w:val="30"/>
        </w:rPr>
        <w:t>31</w:t>
      </w:r>
      <w:r w:rsidR="006628E5" w:rsidRPr="005411FE">
        <w:rPr>
          <w:rFonts w:ascii="Angsana New" w:hAnsi="Angsana New"/>
          <w:spacing w:val="-2"/>
          <w:sz w:val="30"/>
          <w:szCs w:val="30"/>
        </w:rPr>
        <w:t xml:space="preserve"> </w:t>
      </w:r>
      <w:r w:rsidR="006628E5" w:rsidRPr="005411FE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6A2236" w:rsidRPr="005411FE">
        <w:rPr>
          <w:rFonts w:ascii="Angsana New" w:hAnsi="Angsana New"/>
          <w:spacing w:val="-2"/>
          <w:sz w:val="30"/>
          <w:szCs w:val="30"/>
        </w:rPr>
        <w:t>2562</w:t>
      </w:r>
      <w:r w:rsidR="006628E5" w:rsidRPr="005411FE">
        <w:rPr>
          <w:rFonts w:ascii="Angsana New" w:hAnsi="Angsana New"/>
          <w:spacing w:val="-2"/>
          <w:sz w:val="30"/>
          <w:szCs w:val="30"/>
        </w:rPr>
        <w:t xml:space="preserve"> </w:t>
      </w:r>
      <w:r w:rsidR="001645BB" w:rsidRPr="005411FE">
        <w:rPr>
          <w:rFonts w:ascii="Angsana New" w:hAnsi="Angsana New"/>
          <w:spacing w:val="-2"/>
          <w:sz w:val="30"/>
          <w:szCs w:val="30"/>
          <w:cs/>
        </w:rPr>
        <w:t>เว้นแต่การใช้วิจารณญาณและแหล่งข้อมูลสำคัญใหม่</w:t>
      </w:r>
      <w:r w:rsidR="001645BB" w:rsidRPr="005411FE">
        <w:rPr>
          <w:rFonts w:ascii="Angsana New" w:hAnsi="Angsana New"/>
          <w:sz w:val="30"/>
          <w:szCs w:val="30"/>
          <w:cs/>
        </w:rPr>
        <w:t>ที่ใช้ในการประมาณการจาก</w:t>
      </w:r>
      <w:r w:rsidR="0042754B" w:rsidRPr="005411FE">
        <w:rPr>
          <w:rFonts w:ascii="Angsana New" w:hAnsi="Angsana New" w:hint="cs"/>
          <w:sz w:val="30"/>
          <w:szCs w:val="30"/>
          <w:cs/>
        </w:rPr>
        <w:t>การถือปฏิบัติตามมาตรฐานการรายงานทางการเงินใหม่และ</w:t>
      </w:r>
      <w:r w:rsidR="001645BB" w:rsidRPr="005411FE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="006111F5">
        <w:rPr>
          <w:rFonts w:ascii="Angsana New" w:hAnsi="Angsana New"/>
          <w:sz w:val="30"/>
          <w:szCs w:val="30"/>
        </w:rPr>
        <w:br/>
      </w:r>
      <w:r w:rsidR="001645BB" w:rsidRPr="005411FE">
        <w:rPr>
          <w:rFonts w:ascii="Angsana New" w:hAnsi="Angsana New"/>
          <w:sz w:val="30"/>
          <w:szCs w:val="30"/>
          <w:cs/>
        </w:rPr>
        <w:t xml:space="preserve">ติดเชื้อไวรัสโคโรนา </w:t>
      </w:r>
      <w:r w:rsidR="005411FE">
        <w:rPr>
          <w:rFonts w:ascii="Angsana New" w:hAnsi="Angsana New"/>
          <w:sz w:val="30"/>
          <w:szCs w:val="30"/>
        </w:rPr>
        <w:t>2019</w:t>
      </w:r>
      <w:r w:rsidR="001645BB" w:rsidRPr="005411FE">
        <w:rPr>
          <w:rFonts w:ascii="Angsana New" w:hAnsi="Angsana New"/>
          <w:sz w:val="30"/>
          <w:szCs w:val="30"/>
          <w:cs/>
        </w:rPr>
        <w:t xml:space="preserve"> (</w:t>
      </w:r>
      <w:r w:rsidR="001645BB" w:rsidRPr="005411FE">
        <w:rPr>
          <w:rFonts w:ascii="Angsana New" w:hAnsi="Angsana New"/>
          <w:sz w:val="30"/>
          <w:szCs w:val="30"/>
        </w:rPr>
        <w:t>Covid-19</w:t>
      </w:r>
      <w:r w:rsidR="001645BB" w:rsidRPr="005411FE">
        <w:rPr>
          <w:rFonts w:ascii="Angsana New" w:hAnsi="Angsana New"/>
          <w:sz w:val="30"/>
          <w:szCs w:val="30"/>
          <w:cs/>
        </w:rPr>
        <w:t>)</w:t>
      </w:r>
      <w:r w:rsidR="00BB70D1" w:rsidRPr="005411FE">
        <w:rPr>
          <w:rFonts w:ascii="Angsana New" w:hAnsi="Angsana New"/>
          <w:sz w:val="30"/>
          <w:szCs w:val="30"/>
        </w:rPr>
        <w:t xml:space="preserve"> </w:t>
      </w:r>
      <w:r w:rsidR="006111F5"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6111F5">
        <w:rPr>
          <w:rFonts w:ascii="Angsana New" w:hAnsi="Angsana New"/>
          <w:sz w:val="30"/>
          <w:szCs w:val="30"/>
        </w:rPr>
        <w:t xml:space="preserve">3 </w:t>
      </w:r>
    </w:p>
    <w:p w14:paraId="7D4B1C1D" w14:textId="77777777" w:rsidR="006628E5" w:rsidRPr="00141737" w:rsidRDefault="006628E5" w:rsidP="0066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2"/>
          <w:szCs w:val="22"/>
          <w:cs/>
        </w:rPr>
      </w:pPr>
    </w:p>
    <w:p w14:paraId="45827561" w14:textId="77777777" w:rsidR="00863A51" w:rsidRDefault="00D92FDB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92FDB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การเปลี่ยนแปลงนโยบายการบัญชี  </w:t>
      </w:r>
    </w:p>
    <w:p w14:paraId="38DDD2FF" w14:textId="77777777" w:rsidR="00C11EAA" w:rsidRPr="00141737" w:rsidRDefault="00C11EAA" w:rsidP="00152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22"/>
          <w:szCs w:val="22"/>
        </w:rPr>
      </w:pPr>
    </w:p>
    <w:p w14:paraId="30F4426D" w14:textId="77777777" w:rsidR="00537E59" w:rsidRDefault="00C11EAA" w:rsidP="0053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751A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6A2236" w:rsidRPr="006A2236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6D75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751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6A2236" w:rsidRPr="006A2236">
        <w:rPr>
          <w:rFonts w:asciiTheme="majorBidi" w:hAnsiTheme="majorBidi" w:cstheme="majorBidi" w:hint="cs"/>
          <w:sz w:val="30"/>
          <w:szCs w:val="30"/>
          <w:lang w:val="en-US"/>
        </w:rPr>
        <w:t>2563</w:t>
      </w:r>
      <w:r w:rsidRPr="006D75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751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37E59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Pr="006D751A">
        <w:rPr>
          <w:rFonts w:asciiTheme="majorBidi" w:hAnsiTheme="majorBidi" w:cstheme="majorBidi" w:hint="cs"/>
          <w:sz w:val="30"/>
          <w:szCs w:val="30"/>
          <w:cs/>
        </w:rPr>
        <w:t>ถือปฏิบัติตาม</w:t>
      </w:r>
      <w:r w:rsidR="00537E59" w:rsidRPr="00537E5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="00537E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37E59">
        <w:rPr>
          <w:rFonts w:asciiTheme="majorBidi" w:hAnsiTheme="majorBidi" w:cstheme="majorBidi"/>
          <w:sz w:val="30"/>
          <w:szCs w:val="30"/>
          <w:lang w:val="en-US"/>
        </w:rPr>
        <w:t xml:space="preserve">TFRS 16 </w:t>
      </w:r>
      <w:r w:rsidR="00537E59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เป็นครั้งแรก</w:t>
      </w:r>
    </w:p>
    <w:p w14:paraId="25A51582" w14:textId="77777777" w:rsidR="006111F5" w:rsidRPr="00141737" w:rsidRDefault="006111F5" w:rsidP="0053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en-US"/>
        </w:rPr>
      </w:pPr>
    </w:p>
    <w:p w14:paraId="4936E1C3" w14:textId="77777777" w:rsidR="00537E59" w:rsidRPr="00537E59" w:rsidRDefault="00537E59" w:rsidP="009F519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37E5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97FBEE5" w14:textId="77777777" w:rsidR="00537E59" w:rsidRPr="00141737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14CB34DB" w14:textId="77777777" w:rsidR="00537E59" w:rsidRPr="00537E59" w:rsidRDefault="00537E59" w:rsidP="001417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37E59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537E59">
        <w:rPr>
          <w:rFonts w:ascii="Angsana New" w:hAnsi="Angsana New" w:hint="cs"/>
          <w:sz w:val="30"/>
          <w:szCs w:val="30"/>
        </w:rPr>
        <w:t xml:space="preserve">1 </w:t>
      </w:r>
      <w:r w:rsidRPr="00537E5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37E59">
        <w:rPr>
          <w:rFonts w:ascii="Angsana New" w:hAnsi="Angsana New" w:hint="cs"/>
          <w:sz w:val="30"/>
          <w:szCs w:val="30"/>
        </w:rPr>
        <w:t xml:space="preserve">2563 </w:t>
      </w:r>
      <w:r w:rsidRPr="00537E59">
        <w:rPr>
          <w:rFonts w:ascii="Angsana New" w:hAnsi="Angsana New" w:hint="cs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537E59">
        <w:rPr>
          <w:rFonts w:ascii="Angsana New" w:hAnsi="Angsana New" w:hint="cs"/>
          <w:sz w:val="30"/>
          <w:szCs w:val="30"/>
        </w:rPr>
        <w:t xml:space="preserve"> 2562</w:t>
      </w:r>
    </w:p>
    <w:p w14:paraId="52B76AFB" w14:textId="77777777" w:rsidR="00537E59" w:rsidRPr="00537E59" w:rsidRDefault="00537E59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37E59">
        <w:rPr>
          <w:rFonts w:ascii="Angsana New" w:hAnsi="Angsana New" w:hint="cs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37E59">
        <w:rPr>
          <w:rFonts w:ascii="Angsana New" w:hAnsi="Angsana New" w:hint="cs"/>
          <w:sz w:val="30"/>
          <w:szCs w:val="30"/>
        </w:rPr>
        <w:t xml:space="preserve"> </w:t>
      </w:r>
      <w:r w:rsidRPr="00537E59">
        <w:rPr>
          <w:rFonts w:ascii="Angsana New" w:hAnsi="Angsana New" w:hint="cs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61900C94" w14:textId="77777777" w:rsidR="00537E59" w:rsidRPr="00537E59" w:rsidRDefault="00537E59" w:rsidP="0053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cyan"/>
          <w:cs/>
        </w:rPr>
      </w:pPr>
    </w:p>
    <w:p w14:paraId="6E3F6B18" w14:textId="77777777" w:rsidR="00537E59" w:rsidRPr="00AD20AC" w:rsidRDefault="00537E59" w:rsidP="00537E5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AD20AC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1FC760D" w14:textId="77777777" w:rsidR="00537E59" w:rsidRPr="00AD20AC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D498DCB" w14:textId="77777777" w:rsidR="00537E59" w:rsidRPr="00AD20AC" w:rsidRDefault="00537E59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AD20A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AD20AC">
        <w:rPr>
          <w:rFonts w:ascii="Angsana New" w:hAnsi="Angsana New" w:hint="cs"/>
          <w:sz w:val="30"/>
          <w:szCs w:val="30"/>
        </w:rPr>
        <w:t xml:space="preserve">9 (“TFRS 9”) </w:t>
      </w:r>
      <w:r w:rsidRPr="00AD20AC"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 w:rsidRPr="00AD20AC">
        <w:rPr>
          <w:rFonts w:ascii="Angsana New" w:hAnsi="Angsana New" w:hint="cs"/>
          <w:sz w:val="30"/>
          <w:szCs w:val="30"/>
        </w:rPr>
        <w:t xml:space="preserve">3 </w:t>
      </w:r>
      <w:r w:rsidRPr="00AD20AC">
        <w:rPr>
          <w:rFonts w:ascii="Angsana New" w:hAnsi="Angsana New" w:hint="cs"/>
          <w:sz w:val="30"/>
          <w:szCs w:val="30"/>
          <w:cs/>
        </w:rPr>
        <w:t>ประเภท ได้แก่</w:t>
      </w:r>
      <w:r w:rsidRPr="00AD20AC">
        <w:rPr>
          <w:rFonts w:ascii="Angsana New" w:hAnsi="Angsana New" w:hint="cs"/>
          <w:sz w:val="30"/>
          <w:szCs w:val="30"/>
        </w:rPr>
        <w:t xml:space="preserve"> </w:t>
      </w:r>
      <w:r w:rsidRPr="00AD20AC">
        <w:rPr>
          <w:rFonts w:ascii="Angsana New" w:hAnsi="Angsana New" w:hint="cs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D20AC">
        <w:rPr>
          <w:rFonts w:ascii="Angsana New" w:hAnsi="Angsana New" w:hint="cs"/>
          <w:sz w:val="30"/>
          <w:szCs w:val="30"/>
        </w:rPr>
        <w:t>(FVOCI)</w:t>
      </w:r>
      <w:r w:rsidRPr="00AD20AC"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AD20AC">
        <w:rPr>
          <w:rFonts w:ascii="Angsana New" w:hAnsi="Angsana New" w:hint="cs"/>
          <w:sz w:val="30"/>
          <w:szCs w:val="30"/>
        </w:rPr>
        <w:t xml:space="preserve"> (FVTPL) </w:t>
      </w:r>
      <w:r w:rsidRPr="00AD20AC"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 w:rsidRPr="00AD20AC">
        <w:rPr>
          <w:rFonts w:ascii="Angsana New" w:hAnsi="Angsana New" w:hint="cs"/>
          <w:sz w:val="30"/>
          <w:szCs w:val="30"/>
        </w:rPr>
        <w:t xml:space="preserve">TFRS 9 </w:t>
      </w:r>
      <w:r w:rsidRPr="00AD20AC">
        <w:rPr>
          <w:rFonts w:ascii="Angsana New" w:hAnsi="Angsana New" w:hint="cs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D20AC">
        <w:rPr>
          <w:rFonts w:ascii="Angsana New" w:hAnsi="Angsana New" w:hint="cs"/>
          <w:sz w:val="30"/>
          <w:szCs w:val="30"/>
        </w:rPr>
        <w:t xml:space="preserve">TFRS 9 </w:t>
      </w:r>
      <w:r w:rsidRPr="00AD20AC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AD20AC">
        <w:rPr>
          <w:rFonts w:ascii="Angsana New" w:hAnsi="Angsana New" w:hint="cs"/>
          <w:sz w:val="30"/>
          <w:szCs w:val="30"/>
        </w:rPr>
        <w:t>105</w:t>
      </w:r>
    </w:p>
    <w:p w14:paraId="29D159A6" w14:textId="77777777" w:rsidR="00537E59" w:rsidRPr="00A75632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F68F1EC" w14:textId="77777777" w:rsidR="00537E59" w:rsidRPr="00A75632" w:rsidRDefault="00537E59" w:rsidP="00537E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A75632">
        <w:rPr>
          <w:rFonts w:ascii="Angsana New" w:hAnsi="Angsana New" w:hint="cs"/>
          <w:sz w:val="30"/>
          <w:szCs w:val="30"/>
          <w:cs/>
        </w:rPr>
        <w:t>ตาม</w:t>
      </w:r>
      <w:r w:rsidRPr="00A75632">
        <w:rPr>
          <w:rFonts w:ascii="Angsana New" w:hAnsi="Angsana New" w:hint="cs"/>
          <w:sz w:val="30"/>
          <w:szCs w:val="30"/>
        </w:rPr>
        <w:t xml:space="preserve"> TFRS 9 </w:t>
      </w:r>
      <w:r w:rsidRPr="00A75632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A75632" w:rsidRPr="00A75632">
        <w:rPr>
          <w:rFonts w:ascii="Angsana New" w:hAnsi="Angsana New"/>
          <w:sz w:val="30"/>
          <w:szCs w:val="30"/>
        </w:rPr>
        <w:t xml:space="preserve"> </w:t>
      </w:r>
      <w:r w:rsidR="00A75632" w:rsidRPr="00A75632">
        <w:rPr>
          <w:rFonts w:ascii="Angsana New" w:hAnsi="Angsana New" w:hint="cs"/>
          <w:sz w:val="30"/>
          <w:szCs w:val="30"/>
          <w:cs/>
        </w:rPr>
        <w:t>และ</w:t>
      </w:r>
      <w:r w:rsidRPr="00A75632">
        <w:rPr>
          <w:rFonts w:ascii="Angsana New" w:hAnsi="Angsana New" w:hint="cs"/>
          <w:sz w:val="30"/>
          <w:szCs w:val="30"/>
          <w:cs/>
        </w:rPr>
        <w:t xml:space="preserve">อนุพันธ์จะวัดมูลค่าด้วยมูลค่ายุติธรรมผ่านกำไรหรือขาดทุน </w:t>
      </w:r>
    </w:p>
    <w:p w14:paraId="5815C28D" w14:textId="77777777" w:rsidR="00537E59" w:rsidRPr="007469A8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5D57091" w14:textId="77777777" w:rsidR="00537E59" w:rsidRPr="003B7A0A" w:rsidRDefault="003B7A0A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การเปลี่ยนแปลงนโยบายการบัญชีเกี่ยวกับ</w:t>
      </w:r>
      <w:r w:rsidR="00537E59" w:rsidRPr="003B7A0A">
        <w:rPr>
          <w:rFonts w:ascii="Angsana New" w:hAnsi="Angsana New" w:hint="cs"/>
          <w:sz w:val="30"/>
          <w:szCs w:val="30"/>
          <w:cs/>
        </w:rPr>
        <w:t>การจัดประเภท</w:t>
      </w:r>
      <w:r w:rsidR="001D760D">
        <w:rPr>
          <w:rFonts w:ascii="Angsana New" w:hAnsi="Angsana New" w:hint="cs"/>
          <w:sz w:val="30"/>
          <w:szCs w:val="30"/>
          <w:cs/>
        </w:rPr>
        <w:t xml:space="preserve"> และ</w:t>
      </w:r>
      <w:r w:rsidR="00537E59" w:rsidRPr="003B7A0A">
        <w:rPr>
          <w:rFonts w:ascii="Angsana New" w:hAnsi="Angsana New" w:hint="cs"/>
          <w:sz w:val="30"/>
          <w:szCs w:val="30"/>
          <w:cs/>
        </w:rPr>
        <w:t xml:space="preserve">การวัดมูลค่าภายใต้มาตรฐานเดิมและ </w:t>
      </w:r>
      <w:r w:rsidR="00537E59" w:rsidRPr="003B7A0A">
        <w:rPr>
          <w:rFonts w:ascii="Angsana New" w:hAnsi="Angsana New" w:hint="cs"/>
          <w:sz w:val="30"/>
          <w:szCs w:val="30"/>
        </w:rPr>
        <w:t xml:space="preserve">TFRS 9 </w:t>
      </w:r>
      <w:r w:rsidR="00906702" w:rsidRPr="003B7A0A">
        <w:rPr>
          <w:rFonts w:ascii="Angsana New" w:hAnsi="Angsana New" w:hint="cs"/>
          <w:sz w:val="30"/>
          <w:szCs w:val="30"/>
          <w:cs/>
        </w:rPr>
        <w:t>ไม่มีผลกระทบ</w:t>
      </w:r>
      <w:r w:rsidRPr="003B7A0A">
        <w:rPr>
          <w:rFonts w:ascii="Angsana New" w:hAnsi="Angsana New" w:hint="cs"/>
          <w:sz w:val="30"/>
          <w:szCs w:val="30"/>
          <w:cs/>
        </w:rPr>
        <w:t>อย่างมีสาระสำคัญต่องบการเงินของกลุ่มบริษัท</w:t>
      </w:r>
      <w:r w:rsidR="00537E59" w:rsidRPr="003B7A0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37E59" w:rsidRPr="003B7A0A">
        <w:rPr>
          <w:rFonts w:ascii="Angsana New" w:hAnsi="Angsana New" w:hint="cs"/>
          <w:sz w:val="30"/>
          <w:szCs w:val="30"/>
        </w:rPr>
        <w:t xml:space="preserve">1 </w:t>
      </w:r>
      <w:r w:rsidR="00537E59" w:rsidRPr="003B7A0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37E59" w:rsidRPr="003B7A0A">
        <w:rPr>
          <w:rFonts w:ascii="Angsana New" w:hAnsi="Angsana New" w:hint="cs"/>
          <w:sz w:val="30"/>
          <w:szCs w:val="30"/>
        </w:rPr>
        <w:t xml:space="preserve">2563 </w:t>
      </w:r>
    </w:p>
    <w:p w14:paraId="784C403E" w14:textId="77777777" w:rsidR="00A75632" w:rsidRPr="007469A8" w:rsidRDefault="00A7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cyan"/>
        </w:rPr>
      </w:pPr>
    </w:p>
    <w:p w14:paraId="20497500" w14:textId="77777777" w:rsidR="00537E59" w:rsidRPr="00F15152" w:rsidRDefault="00537E59" w:rsidP="00537E5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F15152">
        <w:rPr>
          <w:rFonts w:ascii="Angsana New" w:hAnsi="Angsana New" w:hint="cs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D1A38D2" w14:textId="77777777" w:rsidR="00537E59" w:rsidRPr="007469A8" w:rsidRDefault="00537E59" w:rsidP="00F151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3202B67E" w14:textId="77777777" w:rsidR="00537E59" w:rsidRPr="00F15152" w:rsidRDefault="00537E59" w:rsidP="00537E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F15152">
        <w:rPr>
          <w:rFonts w:ascii="Angsana New" w:hAnsi="Angsana New" w:hint="cs"/>
          <w:sz w:val="30"/>
          <w:szCs w:val="30"/>
        </w:rPr>
        <w:t xml:space="preserve">TFRS 9 </w:t>
      </w:r>
      <w:r w:rsidRPr="00F15152">
        <w:rPr>
          <w:rFonts w:ascii="Angsana New" w:hAnsi="Angsana New" w:hint="cs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15152">
        <w:rPr>
          <w:rFonts w:ascii="Angsana New" w:hAnsi="Angsana New" w:hint="cs"/>
          <w:sz w:val="30"/>
          <w:szCs w:val="30"/>
        </w:rPr>
        <w:t xml:space="preserve">TFRS 9 </w:t>
      </w:r>
      <w:r w:rsidRPr="00F15152"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</w:t>
      </w:r>
      <w:r w:rsidR="002239B2">
        <w:rPr>
          <w:rFonts w:ascii="Angsana New" w:hAnsi="Angsana New"/>
          <w:sz w:val="30"/>
          <w:szCs w:val="30"/>
          <w:cs/>
        </w:rPr>
        <w:br/>
      </w:r>
      <w:r w:rsidRPr="00F15152">
        <w:rPr>
          <w:rFonts w:ascii="Angsana New" w:hAnsi="Angsana New" w:hint="cs"/>
          <w:sz w:val="30"/>
          <w:szCs w:val="30"/>
          <w:cs/>
        </w:rPr>
        <w:t>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</w:t>
      </w:r>
      <w:r w:rsidR="002239B2">
        <w:rPr>
          <w:rFonts w:ascii="Angsana New" w:hAnsi="Angsana New"/>
          <w:sz w:val="30"/>
          <w:szCs w:val="30"/>
          <w:cs/>
        </w:rPr>
        <w:br/>
      </w:r>
      <w:r w:rsidRPr="00F15152">
        <w:rPr>
          <w:rFonts w:ascii="Angsana New" w:hAnsi="Angsana New" w:hint="cs"/>
          <w:sz w:val="30"/>
          <w:szCs w:val="30"/>
          <w:cs/>
        </w:rPr>
        <w:t>เงินลงทุนในตราสารทุน</w:t>
      </w:r>
    </w:p>
    <w:p w14:paraId="2D1FD053" w14:textId="77777777" w:rsidR="00537E59" w:rsidRDefault="00537E59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887BDBF" w14:textId="77777777" w:rsidR="007469A8" w:rsidRDefault="007469A8" w:rsidP="007469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A8707B3" w14:textId="77777777" w:rsidR="007469A8" w:rsidRDefault="007469A8" w:rsidP="007469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93F4A86" w14:textId="77777777" w:rsidR="00DF0EC0" w:rsidRDefault="007469A8" w:rsidP="003A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D2115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ED2115">
        <w:rPr>
          <w:rFonts w:ascii="Angsana New" w:hAnsi="Angsana New" w:hint="cs"/>
          <w:sz w:val="30"/>
          <w:szCs w:val="30"/>
        </w:rPr>
        <w:t xml:space="preserve">TFRS 9 </w:t>
      </w:r>
      <w:r w:rsidRPr="00ED211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D2115">
        <w:rPr>
          <w:rFonts w:ascii="Angsana New" w:hAnsi="Angsana New" w:hint="cs"/>
          <w:sz w:val="30"/>
          <w:szCs w:val="30"/>
        </w:rPr>
        <w:t xml:space="preserve">1 </w:t>
      </w:r>
      <w:r w:rsidRPr="00ED211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D2115">
        <w:rPr>
          <w:rFonts w:ascii="Angsana New" w:hAnsi="Angsana New" w:hint="cs"/>
          <w:sz w:val="30"/>
          <w:szCs w:val="30"/>
        </w:rPr>
        <w:t xml:space="preserve">2563 </w:t>
      </w:r>
      <w:r w:rsidR="007F25A4" w:rsidRPr="00ED2115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="007F25A4" w:rsidRPr="00ED2115">
        <w:rPr>
          <w:rFonts w:ascii="Angsana New" w:hAnsi="Angsana New"/>
          <w:sz w:val="30"/>
          <w:szCs w:val="30"/>
          <w:cs/>
        </w:rPr>
        <w:t xml:space="preserve">วันที่ </w:t>
      </w:r>
      <w:r w:rsidR="007F25A4" w:rsidRPr="00ED2115">
        <w:rPr>
          <w:rFonts w:ascii="Angsana New" w:hAnsi="Angsana New"/>
          <w:sz w:val="30"/>
          <w:szCs w:val="30"/>
        </w:rPr>
        <w:t xml:space="preserve">31 </w:t>
      </w:r>
      <w:r w:rsidR="007F25A4" w:rsidRPr="00ED2115">
        <w:rPr>
          <w:rFonts w:ascii="Angsana New" w:hAnsi="Angsana New"/>
          <w:sz w:val="30"/>
          <w:szCs w:val="30"/>
          <w:cs/>
        </w:rPr>
        <w:t xml:space="preserve">มีนาคม </w:t>
      </w:r>
      <w:r w:rsidR="007F25A4" w:rsidRPr="00ED2115">
        <w:rPr>
          <w:rFonts w:ascii="Angsana New" w:hAnsi="Angsana New"/>
          <w:sz w:val="30"/>
          <w:szCs w:val="30"/>
        </w:rPr>
        <w:t xml:space="preserve">2563 </w:t>
      </w:r>
      <w:r w:rsidR="007F25A4" w:rsidRPr="00ED2115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7F25A4" w:rsidRPr="00ED2115">
        <w:rPr>
          <w:rFonts w:ascii="Angsana New" w:hAnsi="Angsana New"/>
          <w:sz w:val="30"/>
          <w:szCs w:val="30"/>
          <w:cs/>
        </w:rPr>
        <w:t>กลุ่มบริษัท</w:t>
      </w:r>
      <w:r w:rsidR="007F25A4" w:rsidRPr="00ED2115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</w:t>
      </w:r>
      <w:r w:rsidR="00DF0EC0" w:rsidRPr="00ED2115">
        <w:rPr>
          <w:rFonts w:ascii="Angsana New" w:hAnsi="Angsana New"/>
          <w:sz w:val="30"/>
          <w:szCs w:val="30"/>
          <w:cs/>
        </w:rPr>
        <w:br/>
      </w:r>
      <w:r w:rsidR="007F25A4" w:rsidRPr="00ED2115">
        <w:rPr>
          <w:rFonts w:ascii="Angsana New" w:hAnsi="Angsana New" w:hint="cs"/>
          <w:sz w:val="30"/>
          <w:szCs w:val="30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7F25A4" w:rsidRPr="00ED2115">
        <w:rPr>
          <w:rFonts w:ascii="Angsana New" w:hAnsi="Angsana New"/>
          <w:sz w:val="30"/>
          <w:szCs w:val="30"/>
        </w:rPr>
        <w:t xml:space="preserve"> 2019 </w:t>
      </w:r>
      <w:r w:rsidR="007F25A4" w:rsidRPr="00ED2115">
        <w:rPr>
          <w:rFonts w:ascii="Angsana New" w:hAnsi="Angsana New"/>
          <w:sz w:val="30"/>
          <w:szCs w:val="30"/>
          <w:cs/>
        </w:rPr>
        <w:t>(</w:t>
      </w:r>
      <w:r w:rsidR="007F25A4" w:rsidRPr="00ED2115">
        <w:rPr>
          <w:rFonts w:ascii="Angsana New" w:hAnsi="Angsana New"/>
          <w:sz w:val="30"/>
          <w:szCs w:val="30"/>
        </w:rPr>
        <w:t>COVID-</w:t>
      </w:r>
      <w:r w:rsidR="007F25A4" w:rsidRPr="00ED2115">
        <w:rPr>
          <w:rFonts w:ascii="Angsana New" w:hAnsi="Angsana New"/>
          <w:sz w:val="30"/>
          <w:szCs w:val="30"/>
          <w:cs/>
        </w:rPr>
        <w:t>19)</w:t>
      </w:r>
      <w:r w:rsidR="007F25A4" w:rsidRPr="00ED2115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7F25A4">
        <w:rPr>
          <w:rFonts w:ascii="Angsana New" w:hAnsi="Angsana New" w:hint="cs"/>
          <w:sz w:val="30"/>
          <w:szCs w:val="30"/>
          <w:cs/>
        </w:rPr>
        <w:t>การ</w:t>
      </w:r>
      <w:r w:rsidR="007F25A4" w:rsidRPr="007F25A4">
        <w:rPr>
          <w:rFonts w:ascii="Angsana New" w:hAnsi="Angsana New" w:hint="cs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="007F25A4" w:rsidRPr="007F25A4">
        <w:rPr>
          <w:rFonts w:ascii="Angsana New" w:hAnsi="Angsana New"/>
          <w:sz w:val="30"/>
          <w:szCs w:val="30"/>
          <w:cs/>
        </w:rPr>
        <w:t xml:space="preserve"> (</w:t>
      </w:r>
      <w:r w:rsidR="007F25A4" w:rsidRPr="007F25A4">
        <w:rPr>
          <w:rFonts w:ascii="Angsana New" w:hAnsi="Angsana New"/>
          <w:sz w:val="30"/>
          <w:szCs w:val="30"/>
        </w:rPr>
        <w:t>Simplified approach)</w:t>
      </w:r>
      <w:r w:rsidR="007F25A4" w:rsidRPr="007F25A4">
        <w:rPr>
          <w:rFonts w:ascii="Angsana New" w:hAnsi="Angsana New" w:hint="cs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="007F25A4" w:rsidRPr="007F25A4">
        <w:rPr>
          <w:rFonts w:ascii="Angsana New" w:hAnsi="Angsana New"/>
          <w:sz w:val="30"/>
          <w:szCs w:val="30"/>
          <w:cs/>
        </w:rPr>
        <w:t xml:space="preserve"> (</w:t>
      </w:r>
      <w:r w:rsidR="007F25A4" w:rsidRPr="007F25A4">
        <w:rPr>
          <w:rFonts w:ascii="Angsana New" w:hAnsi="Angsana New"/>
          <w:sz w:val="30"/>
          <w:szCs w:val="30"/>
        </w:rPr>
        <w:t>loss rate)</w:t>
      </w:r>
      <w:r w:rsidR="007F25A4" w:rsidRPr="007F25A4">
        <w:rPr>
          <w:rFonts w:ascii="Angsana New" w:hAnsi="Angsana New" w:hint="cs"/>
          <w:sz w:val="30"/>
          <w:szCs w:val="30"/>
          <w:cs/>
        </w:rPr>
        <w:t xml:space="preserve"> และ</w:t>
      </w:r>
      <w:r w:rsidR="007F25A4" w:rsidRPr="007F25A4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="007F25A4" w:rsidRPr="007F25A4">
        <w:rPr>
          <w:rFonts w:ascii="Angsana New" w:hAnsi="Angsana New"/>
          <w:sz w:val="30"/>
          <w:szCs w:val="30"/>
        </w:rPr>
        <w:t xml:space="preserve">(Forward-looking information) </w:t>
      </w:r>
      <w:r w:rsidR="007F25A4" w:rsidRPr="007F25A4">
        <w:rPr>
          <w:rFonts w:ascii="Angsana New" w:hAnsi="Angsana New"/>
          <w:sz w:val="30"/>
          <w:szCs w:val="30"/>
          <w:cs/>
        </w:rPr>
        <w:t>มา</w:t>
      </w:r>
      <w:r w:rsidR="007F25A4" w:rsidRPr="007F25A4">
        <w:rPr>
          <w:rFonts w:ascii="Angsana New" w:hAnsi="Angsana New" w:hint="cs"/>
          <w:sz w:val="30"/>
          <w:szCs w:val="30"/>
          <w:cs/>
        </w:rPr>
        <w:t>พิจารณา</w:t>
      </w:r>
      <w:r w:rsidR="007F25A4">
        <w:rPr>
          <w:rFonts w:ascii="Angsana New" w:hAnsi="Angsana New" w:hint="cs"/>
          <w:sz w:val="30"/>
          <w:szCs w:val="30"/>
          <w:cs/>
        </w:rPr>
        <w:t xml:space="preserve"> </w:t>
      </w:r>
      <w:r w:rsidR="00DF0EC0" w:rsidRPr="007F75C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F0EC0" w:rsidRPr="007F75C0">
        <w:rPr>
          <w:rFonts w:ascii="Angsana New" w:hAnsi="Angsana New"/>
          <w:sz w:val="30"/>
          <w:szCs w:val="30"/>
          <w:cs/>
        </w:rPr>
        <w:t>เลือกที่จะรับรู้</w:t>
      </w:r>
      <w:r w:rsidR="00DF0EC0" w:rsidRPr="007F75C0">
        <w:rPr>
          <w:rFonts w:ascii="Angsana New" w:hAnsi="Angsana New" w:hint="cs"/>
          <w:sz w:val="30"/>
          <w:szCs w:val="30"/>
          <w:cs/>
        </w:rPr>
        <w:t>การเพิ่มขึ้นของผลขาดทุนจากการด้อยค่าโดย</w:t>
      </w:r>
      <w:r w:rsidR="00DF0EC0" w:rsidRPr="007F75C0">
        <w:rPr>
          <w:rFonts w:ascii="Angsana New" w:hAnsi="Angsana New"/>
          <w:sz w:val="30"/>
          <w:szCs w:val="30"/>
          <w:cs/>
        </w:rPr>
        <w:t>ปรับปรุงกับกำไรสะสม</w:t>
      </w:r>
      <w:r w:rsidR="00DF0EC0" w:rsidRPr="007F75C0">
        <w:rPr>
          <w:rFonts w:ascii="Angsana New" w:hAnsi="Angsana New"/>
          <w:sz w:val="30"/>
          <w:szCs w:val="30"/>
        </w:rPr>
        <w:t xml:space="preserve"> </w:t>
      </w:r>
      <w:r w:rsidR="00DF0EC0" w:rsidRPr="007F75C0">
        <w:rPr>
          <w:rFonts w:ascii="Angsana New" w:hAnsi="Angsana New"/>
          <w:sz w:val="30"/>
          <w:szCs w:val="30"/>
          <w:cs/>
        </w:rPr>
        <w:t>ณ วันที่</w:t>
      </w:r>
      <w:r w:rsidR="007F75C0">
        <w:rPr>
          <w:rFonts w:ascii="Angsana New" w:hAnsi="Angsana New" w:hint="cs"/>
          <w:sz w:val="30"/>
          <w:szCs w:val="30"/>
          <w:cs/>
        </w:rPr>
        <w:t xml:space="preserve"> </w:t>
      </w:r>
      <w:r w:rsidR="00DF0EC0" w:rsidRPr="007F75C0">
        <w:rPr>
          <w:rFonts w:ascii="Angsana New" w:hAnsi="Angsana New"/>
          <w:sz w:val="30"/>
          <w:szCs w:val="30"/>
        </w:rPr>
        <w:t xml:space="preserve">1 </w:t>
      </w:r>
      <w:r w:rsidR="00DF0EC0" w:rsidRPr="007F75C0">
        <w:rPr>
          <w:rFonts w:ascii="Angsana New" w:hAnsi="Angsana New"/>
          <w:sz w:val="30"/>
          <w:szCs w:val="30"/>
          <w:cs/>
        </w:rPr>
        <w:t xml:space="preserve">มกราคม </w:t>
      </w:r>
      <w:r w:rsidR="00DF0EC0" w:rsidRPr="007F75C0">
        <w:rPr>
          <w:rFonts w:ascii="Angsana New" w:hAnsi="Angsana New"/>
          <w:sz w:val="30"/>
          <w:szCs w:val="30"/>
        </w:rPr>
        <w:t>2563</w:t>
      </w:r>
      <w:r w:rsidR="007F75C0">
        <w:rPr>
          <w:rFonts w:ascii="Angsana New" w:hAnsi="Angsana New" w:hint="cs"/>
          <w:sz w:val="30"/>
          <w:szCs w:val="30"/>
          <w:cs/>
        </w:rPr>
        <w:t xml:space="preserve"> </w:t>
      </w:r>
      <w:r w:rsidR="00983112">
        <w:rPr>
          <w:rFonts w:ascii="Angsana New" w:hAnsi="Angsana New" w:hint="cs"/>
          <w:sz w:val="30"/>
          <w:szCs w:val="30"/>
          <w:cs/>
        </w:rPr>
        <w:t>อย่างไรก็ตาม ไม่มีผลกระทบอย่างม</w:t>
      </w:r>
      <w:r w:rsidR="005E34F6">
        <w:rPr>
          <w:rFonts w:ascii="Angsana New" w:hAnsi="Angsana New" w:hint="cs"/>
          <w:sz w:val="30"/>
          <w:szCs w:val="30"/>
          <w:cs/>
        </w:rPr>
        <w:t>ี</w:t>
      </w:r>
      <w:r w:rsidR="00983112">
        <w:rPr>
          <w:rFonts w:ascii="Angsana New" w:hAnsi="Angsana New" w:hint="cs"/>
          <w:sz w:val="30"/>
          <w:szCs w:val="30"/>
          <w:cs/>
        </w:rPr>
        <w:t>สาระสำคัญต่องบการเงินของกลุ่มบริษัท</w:t>
      </w:r>
    </w:p>
    <w:p w14:paraId="4C1AD11E" w14:textId="77777777" w:rsidR="00DF0EC0" w:rsidRPr="001863CA" w:rsidRDefault="00DF0EC0" w:rsidP="00DF0E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3BD54EF4" w14:textId="77777777" w:rsidR="008855B1" w:rsidRPr="008855B1" w:rsidRDefault="008855B1" w:rsidP="008855B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855B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TFRS 16 </w:t>
      </w:r>
      <w:r w:rsidRPr="008855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142C56E" w14:textId="77777777" w:rsidR="008855B1" w:rsidRPr="001863CA" w:rsidRDefault="008855B1" w:rsidP="00885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FF"/>
          <w:sz w:val="24"/>
          <w:szCs w:val="24"/>
        </w:rPr>
      </w:pPr>
    </w:p>
    <w:p w14:paraId="799CB7D1" w14:textId="77777777" w:rsidR="00C11EAA" w:rsidRPr="001863CA" w:rsidRDefault="001863CA" w:rsidP="00885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1863CA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1863CA">
        <w:rPr>
          <w:rFonts w:ascii="Angsana New" w:hAnsi="Angsana New"/>
          <w:sz w:val="30"/>
          <w:szCs w:val="30"/>
        </w:rPr>
        <w:t xml:space="preserve">1 </w:t>
      </w:r>
      <w:r w:rsidRPr="001863CA">
        <w:rPr>
          <w:rFonts w:ascii="Angsana New" w:hAnsi="Angsana New"/>
          <w:sz w:val="30"/>
          <w:szCs w:val="30"/>
          <w:cs/>
        </w:rPr>
        <w:t xml:space="preserve">มกราคม </w:t>
      </w:r>
      <w:r w:rsidRPr="001863CA">
        <w:rPr>
          <w:rFonts w:ascii="Angsana New" w:hAnsi="Angsana New"/>
          <w:sz w:val="30"/>
          <w:szCs w:val="30"/>
        </w:rPr>
        <w:t xml:space="preserve">2563 </w:t>
      </w:r>
      <w:r w:rsidRPr="001863CA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="00C11EAA" w:rsidRPr="001863CA">
        <w:rPr>
          <w:rFonts w:ascii="Angsana New" w:hAnsi="Angsana New" w:hint="cs"/>
          <w:sz w:val="30"/>
          <w:szCs w:val="30"/>
        </w:rPr>
        <w:t xml:space="preserve">TFRS </w:t>
      </w:r>
      <w:r w:rsidR="006A2236" w:rsidRPr="001863CA">
        <w:rPr>
          <w:rFonts w:ascii="Angsana New" w:hAnsi="Angsana New" w:hint="cs"/>
          <w:sz w:val="30"/>
          <w:szCs w:val="30"/>
        </w:rPr>
        <w:t>16</w:t>
      </w:r>
      <w:r w:rsidR="00C11EAA" w:rsidRPr="001863CA">
        <w:rPr>
          <w:rFonts w:ascii="Angsana New" w:hAnsi="Angsana New" w:hint="cs"/>
          <w:sz w:val="30"/>
          <w:szCs w:val="30"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A2236" w:rsidRPr="001863CA">
        <w:rPr>
          <w:rFonts w:ascii="Angsana New" w:hAnsi="Angsana New" w:hint="cs"/>
          <w:sz w:val="30"/>
          <w:szCs w:val="30"/>
        </w:rPr>
        <w:t>17</w:t>
      </w:r>
      <w:r w:rsidR="00C11EAA" w:rsidRPr="001863CA">
        <w:rPr>
          <w:rFonts w:ascii="Angsana New" w:hAnsi="Angsana New" w:hint="cs"/>
          <w:sz w:val="30"/>
          <w:szCs w:val="30"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C11EAA" w:rsidRPr="007E2F8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</w:rPr>
        <w:t xml:space="preserve">(TAS </w:t>
      </w:r>
      <w:r w:rsidR="006A2236" w:rsidRPr="001863CA">
        <w:rPr>
          <w:rFonts w:ascii="Angsana New" w:hAnsi="Angsana New" w:hint="cs"/>
          <w:sz w:val="30"/>
          <w:szCs w:val="30"/>
        </w:rPr>
        <w:t>17</w:t>
      </w:r>
      <w:r w:rsidR="00C11EAA" w:rsidRPr="001863CA">
        <w:rPr>
          <w:rFonts w:ascii="Angsana New" w:hAnsi="Angsana New" w:hint="cs"/>
          <w:sz w:val="30"/>
          <w:szCs w:val="30"/>
        </w:rPr>
        <w:t xml:space="preserve">)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A2236" w:rsidRPr="001863CA">
        <w:rPr>
          <w:rFonts w:ascii="Angsana New" w:hAnsi="Angsana New" w:hint="cs"/>
          <w:sz w:val="30"/>
          <w:szCs w:val="30"/>
        </w:rPr>
        <w:t>4</w:t>
      </w:r>
      <w:r w:rsidR="00C11EAA" w:rsidRPr="001863CA">
        <w:rPr>
          <w:rFonts w:ascii="Angsana New" w:hAnsi="Angsana New" w:hint="cs"/>
          <w:sz w:val="30"/>
          <w:szCs w:val="30"/>
        </w:rPr>
        <w:t xml:space="preserve"> </w:t>
      </w:r>
      <w:r w:rsidR="00C11EAA" w:rsidRPr="00772D63">
        <w:rPr>
          <w:rFonts w:ascii="Angsana New" w:hAnsi="Angsana New" w:hint="cs"/>
          <w:sz w:val="30"/>
          <w:szCs w:val="30"/>
          <w:cs/>
        </w:rPr>
        <w:t>เรื่อง</w:t>
      </w:r>
      <w:r w:rsidR="00C11EAA" w:rsidRPr="00EB5670">
        <w:rPr>
          <w:rFonts w:ascii="Angsana New" w:hAnsi="Angsana New" w:hint="cs"/>
          <w:i/>
          <w:iCs/>
          <w:sz w:val="30"/>
          <w:szCs w:val="30"/>
          <w:cs/>
        </w:rPr>
        <w:t xml:space="preserve"> การประเมินว่าข้อตกลงประกอบด้วยสัญญาเช่าหรือไม่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</w:rPr>
        <w:t xml:space="preserve">(TFRIC </w:t>
      </w:r>
      <w:r w:rsidR="006A2236" w:rsidRPr="001863CA">
        <w:rPr>
          <w:rFonts w:ascii="Angsana New" w:hAnsi="Angsana New" w:hint="cs"/>
          <w:sz w:val="30"/>
          <w:szCs w:val="30"/>
        </w:rPr>
        <w:t>4</w:t>
      </w:r>
      <w:r w:rsidR="00C11EAA" w:rsidRPr="001863CA">
        <w:rPr>
          <w:rFonts w:ascii="Angsana New" w:hAnsi="Angsana New" w:hint="cs"/>
          <w:sz w:val="30"/>
          <w:szCs w:val="30"/>
        </w:rPr>
        <w:t xml:space="preserve">)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="00C11EAA" w:rsidRPr="001863CA">
        <w:rPr>
          <w:rFonts w:ascii="Angsana New" w:hAnsi="Angsana New" w:hint="cs"/>
          <w:sz w:val="30"/>
          <w:szCs w:val="30"/>
        </w:rPr>
        <w:t>(Modified retrospective approach)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44C93D" w14:textId="77777777" w:rsidR="006D751A" w:rsidRPr="001863CA" w:rsidRDefault="006D7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  <w:highlight w:val="cyan"/>
          <w:cs/>
        </w:rPr>
      </w:pPr>
    </w:p>
    <w:p w14:paraId="45E8CF00" w14:textId="2A37F3CE" w:rsidR="00C11EAA" w:rsidRPr="00F039F7" w:rsidRDefault="00C11EAA" w:rsidP="00F039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 TFRS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="006A2236" w:rsidRPr="00752D82">
        <w:rPr>
          <w:rFonts w:asciiTheme="majorBidi" w:eastAsia="Calibri" w:hAnsiTheme="majorBidi" w:cstheme="majorBidi" w:hint="cs"/>
          <w:spacing w:val="-4"/>
          <w:sz w:val="30"/>
          <w:szCs w:val="30"/>
        </w:rPr>
        <w:t>16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 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กลุ่มบริษัทได้ประเมินว่าสัญญาเป็นสัญญาเช่า</w:t>
      </w:r>
      <w:r w:rsidRPr="00752D82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หรือประกอบด้วยสัญญาเช่าหรือไม่ หากสัญญาประกอบด้วยส่วนที่เป็นการเช่าและส่วนที่ไม่เป็น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การเช่า กลุ่มบริษัทจะปันส่วนสิ่งตอบแทนที่ต้องจ่ายตามราคาขายที่เป็นเอกเทศ </w:t>
      </w:r>
      <w:r w:rsidRPr="00F039F7">
        <w:rPr>
          <w:rFonts w:asciiTheme="majorBidi" w:eastAsia="Calibri" w:hAnsiTheme="majorBidi" w:cstheme="majorBidi" w:hint="cs"/>
          <w:sz w:val="30"/>
          <w:szCs w:val="30"/>
        </w:rPr>
        <w:t xml:space="preserve">(Transaction price) 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>ณ วันที่</w:t>
      </w:r>
      <w:r w:rsidRPr="00F039F7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="00F039F7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="006A2236" w:rsidRPr="00F039F7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 xml:space="preserve"> 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6A2236"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>2563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 xml:space="preserve"> 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F039F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 xml:space="preserve">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F5A026D" w14:textId="77777777" w:rsidR="00C11EAA" w:rsidRPr="001863CA" w:rsidRDefault="00C11EAA" w:rsidP="00C87BF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FF"/>
          <w:sz w:val="24"/>
          <w:szCs w:val="24"/>
          <w:highlight w:val="cyan"/>
        </w:rPr>
      </w:pPr>
    </w:p>
    <w:p w14:paraId="0B1BD7C2" w14:textId="77777777" w:rsidR="00C87BF1" w:rsidRDefault="00C11EAA" w:rsidP="00AB23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1863C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ใน</w:t>
      </w:r>
      <w:r w:rsidRPr="00FB6D7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การปฏิบัติในช่วงเปลี่ยนแปลง กลุ่มบริษัทได้เลือกใช้ข้อยกเว้นต่อไปนี้</w:t>
      </w:r>
      <w:r w:rsidRPr="00FB6D7A">
        <w:rPr>
          <w:rFonts w:asciiTheme="majorBidi" w:hAnsiTheme="majorBidi" w:cstheme="majorBidi" w:hint="cs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4630DDE1" w14:textId="77777777" w:rsidR="00F5055B" w:rsidRPr="00AB23B1" w:rsidRDefault="00F5055B" w:rsidP="00AB23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5BBCE79D" w14:textId="77777777" w:rsidR="007D7E64" w:rsidRPr="007D7E64" w:rsidRDefault="00C11EAA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A2236" w:rsidRPr="007D7E64">
        <w:rPr>
          <w:rFonts w:asciiTheme="majorBidi" w:eastAsia="Calibri" w:hAnsiTheme="majorBidi" w:cstheme="majorBidi" w:hint="cs"/>
          <w:spacing w:val="-4"/>
          <w:sz w:val="30"/>
          <w:szCs w:val="30"/>
        </w:rPr>
        <w:t>12</w:t>
      </w: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 </w:t>
      </w: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เดือน</w:t>
      </w:r>
    </w:p>
    <w:p w14:paraId="790E5AEE" w14:textId="77777777" w:rsidR="00C11EAA" w:rsidRPr="007D7E64" w:rsidRDefault="00C11EAA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36C3680E" w14:textId="77777777" w:rsidR="00C11EAA" w:rsidRPr="007D7E64" w:rsidRDefault="00C11EAA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  <w:r w:rsidR="0032152C"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</w:t>
      </w:r>
    </w:p>
    <w:p w14:paraId="017BA3DA" w14:textId="77777777" w:rsidR="00171B29" w:rsidRPr="007D7E64" w:rsidRDefault="00171B29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/>
          <w:spacing w:val="-4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7F498F99" w14:textId="77777777" w:rsidR="00C87BF1" w:rsidRPr="00537E59" w:rsidRDefault="00C87BF1" w:rsidP="00C11EA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350"/>
        <w:gridCol w:w="180"/>
        <w:gridCol w:w="1350"/>
      </w:tblGrid>
      <w:tr w:rsidR="00C87BF1" w:rsidRPr="00C87BF1" w14:paraId="47CBFFBA" w14:textId="77777777" w:rsidTr="00FB6D7A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4416E3A2" w14:textId="77777777" w:rsidR="00C87BF1" w:rsidRPr="00FB6D7A" w:rsidRDefault="00C87BF1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B6D7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B6D7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6A2236" w:rsidRPr="006A223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B6D7A">
              <w:rPr>
                <w:rFonts w:asciiTheme="majorBidi" w:hAnsiTheme="majorBidi" w:cstheme="majorBidi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3D279764" w14:textId="77777777" w:rsidR="00C87BF1" w:rsidRPr="00C87BF1" w:rsidRDefault="00C87BF1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87BF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2E7B37E" w14:textId="77777777" w:rsidR="00C87BF1" w:rsidRPr="00C87BF1" w:rsidRDefault="00C87BF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DDDAC48" w14:textId="77777777" w:rsidR="00C87BF1" w:rsidRPr="00C87BF1" w:rsidRDefault="00C87BF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C27393F" w14:textId="77777777" w:rsidR="00C87BF1" w:rsidRPr="00C87BF1" w:rsidRDefault="00C87BF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87BF1" w:rsidRPr="00C87BF1" w14:paraId="1B408A4F" w14:textId="77777777" w:rsidTr="00FB6D7A">
        <w:trPr>
          <w:cantSplit/>
          <w:trHeight w:val="20"/>
          <w:tblHeader/>
        </w:trPr>
        <w:tc>
          <w:tcPr>
            <w:tcW w:w="6210" w:type="dxa"/>
          </w:tcPr>
          <w:p w14:paraId="781E543D" w14:textId="77777777" w:rsidR="00C87BF1" w:rsidRPr="00FB6D7A" w:rsidRDefault="00C87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3E92A7EA" w14:textId="77777777" w:rsidR="00C87BF1" w:rsidRPr="00C87BF1" w:rsidRDefault="00C87B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C87BF1" w:rsidRPr="00C87BF1" w14:paraId="0574719E" w14:textId="77777777" w:rsidTr="00FB6D7A">
        <w:trPr>
          <w:cantSplit/>
          <w:trHeight w:val="20"/>
        </w:trPr>
        <w:tc>
          <w:tcPr>
            <w:tcW w:w="6210" w:type="dxa"/>
            <w:hideMark/>
          </w:tcPr>
          <w:p w14:paraId="1606CB6C" w14:textId="77777777" w:rsidR="00C87BF1" w:rsidRPr="00FB6D7A" w:rsidRDefault="00C87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A2236" w:rsidRPr="006A22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1DB6B618" w14:textId="77777777" w:rsidR="00C87BF1" w:rsidRPr="00C87BF1" w:rsidRDefault="00C87B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7BF1" w:rsidRPr="00C87BF1" w14:paraId="47A9BCE7" w14:textId="77777777" w:rsidTr="00FB6D7A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376508" w14:textId="77777777" w:rsidR="00C87BF1" w:rsidRPr="00FB6D7A" w:rsidRDefault="00C87B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B6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6B2BCB4E" w14:textId="77777777" w:rsidR="00C87BF1" w:rsidRPr="00E60242" w:rsidRDefault="00BB70D1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27,515</w:t>
            </w:r>
          </w:p>
        </w:tc>
        <w:tc>
          <w:tcPr>
            <w:tcW w:w="180" w:type="dxa"/>
            <w:vAlign w:val="bottom"/>
          </w:tcPr>
          <w:p w14:paraId="0A2362A7" w14:textId="77777777" w:rsidR="00C87BF1" w:rsidRPr="00C87BF1" w:rsidRDefault="00C87BF1" w:rsidP="00776B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8C6921" w14:textId="77777777" w:rsidR="00C87BF1" w:rsidRPr="00C87BF1" w:rsidRDefault="00BB70D1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27,515</w:t>
            </w:r>
          </w:p>
        </w:tc>
      </w:tr>
      <w:tr w:rsidR="00C87BF1" w:rsidRPr="00C87BF1" w14:paraId="09D07B1D" w14:textId="77777777" w:rsidTr="00FB6D7A">
        <w:trPr>
          <w:cantSplit/>
          <w:trHeight w:val="20"/>
        </w:trPr>
        <w:tc>
          <w:tcPr>
            <w:tcW w:w="6210" w:type="dxa"/>
            <w:hideMark/>
          </w:tcPr>
          <w:p w14:paraId="55C0C04F" w14:textId="77777777" w:rsidR="00C87BF1" w:rsidRPr="00FB6D7A" w:rsidRDefault="00C87B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B6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E9E8119" w14:textId="77777777" w:rsidR="00C87BF1" w:rsidRPr="00C87BF1" w:rsidRDefault="00BB70D1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551CB">
              <w:rPr>
                <w:rFonts w:asciiTheme="majorBidi" w:hAnsiTheme="majorBidi" w:cstheme="majorBidi"/>
                <w:sz w:val="30"/>
                <w:szCs w:val="30"/>
              </w:rPr>
              <w:t>4,917</w:t>
            </w:r>
          </w:p>
        </w:tc>
        <w:tc>
          <w:tcPr>
            <w:tcW w:w="180" w:type="dxa"/>
          </w:tcPr>
          <w:p w14:paraId="01CB733A" w14:textId="77777777" w:rsidR="00C87BF1" w:rsidRPr="00C87BF1" w:rsidRDefault="00C87BF1" w:rsidP="00776B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10350F" w14:textId="77777777" w:rsidR="00C87BF1" w:rsidRPr="00C87BF1" w:rsidRDefault="004551CB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24,917</w:t>
            </w:r>
          </w:p>
        </w:tc>
      </w:tr>
      <w:tr w:rsidR="0032152C" w:rsidRPr="00C87BF1" w14:paraId="6FB2A2D0" w14:textId="77777777" w:rsidTr="00FB6D7A">
        <w:trPr>
          <w:cantSplit/>
          <w:trHeight w:val="20"/>
        </w:trPr>
        <w:tc>
          <w:tcPr>
            <w:tcW w:w="6210" w:type="dxa"/>
          </w:tcPr>
          <w:p w14:paraId="1E0FB8EA" w14:textId="77777777" w:rsidR="0032152C" w:rsidRPr="00FB6D7A" w:rsidRDefault="00704FA4" w:rsidP="00704FA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350" w:type="dxa"/>
            <w:vAlign w:val="bottom"/>
          </w:tcPr>
          <w:p w14:paraId="5C35B762" w14:textId="77777777" w:rsidR="0032152C" w:rsidRPr="00704FA4" w:rsidRDefault="00704FA4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2,598</w:t>
            </w:r>
          </w:p>
        </w:tc>
        <w:tc>
          <w:tcPr>
            <w:tcW w:w="180" w:type="dxa"/>
          </w:tcPr>
          <w:p w14:paraId="13C9044B" w14:textId="77777777" w:rsidR="0032152C" w:rsidRPr="00C87BF1" w:rsidRDefault="0032152C" w:rsidP="00776B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B674FC" w14:textId="77777777" w:rsidR="0032152C" w:rsidRDefault="00704FA4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2,598</w:t>
            </w:r>
          </w:p>
        </w:tc>
      </w:tr>
    </w:tbl>
    <w:p w14:paraId="331CF967" w14:textId="77777777" w:rsidR="006B6147" w:rsidRDefault="006B6147" w:rsidP="00C11EAA">
      <w:pPr>
        <w:tabs>
          <w:tab w:val="clear" w:pos="454"/>
        </w:tabs>
        <w:ind w:left="540"/>
        <w:jc w:val="thaiDistribute"/>
        <w:rPr>
          <w:sz w:val="32"/>
          <w:szCs w:val="32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349"/>
      </w:tblGrid>
      <w:tr w:rsidR="004551CB" w:rsidRPr="004551CB" w14:paraId="1E778F03" w14:textId="77777777" w:rsidTr="004551CB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998B75C" w14:textId="77777777" w:rsidR="004551CB" w:rsidRPr="004551CB" w:rsidRDefault="004551CB" w:rsidP="009F519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  <w:cs/>
                <w:lang w:bidi="th-TH"/>
              </w:rPr>
            </w:pPr>
            <w:r w:rsidRPr="00B95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95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2BF478B" w14:textId="77777777" w:rsidR="004551CB" w:rsidRPr="004551CB" w:rsidRDefault="004551CB" w:rsidP="009F519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551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F289AE8" w14:textId="77777777" w:rsidR="004551CB" w:rsidRPr="004551CB" w:rsidRDefault="004551CB" w:rsidP="009F519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3CB700D" w14:textId="77777777" w:rsidR="004551CB" w:rsidRPr="004551CB" w:rsidRDefault="004551CB" w:rsidP="009F519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E967E48" w14:textId="77777777" w:rsidR="004551CB" w:rsidRPr="004551CB" w:rsidRDefault="004551CB" w:rsidP="009F519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551CB" w:rsidRPr="004551CB" w14:paraId="5607B3A3" w14:textId="77777777" w:rsidTr="004551CB">
        <w:trPr>
          <w:cantSplit/>
          <w:trHeight w:val="20"/>
          <w:tblHeader/>
        </w:trPr>
        <w:tc>
          <w:tcPr>
            <w:tcW w:w="6210" w:type="dxa"/>
          </w:tcPr>
          <w:p w14:paraId="6BB62D7F" w14:textId="77777777" w:rsidR="004551CB" w:rsidRPr="004551CB" w:rsidRDefault="004551CB" w:rsidP="009F51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</w:tcPr>
          <w:p w14:paraId="46FC3EF2" w14:textId="77777777" w:rsidR="004551CB" w:rsidRPr="004551CB" w:rsidRDefault="004551CB" w:rsidP="009F519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51CB" w:rsidRPr="004551CB" w14:paraId="63457F0F" w14:textId="77777777" w:rsidTr="00B9591B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0083595F" w14:textId="77777777" w:rsidR="004551CB" w:rsidRPr="00B9591B" w:rsidRDefault="004551CB" w:rsidP="009F519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084D3B" w14:textId="77777777" w:rsidR="004551CB" w:rsidRPr="00B9591B" w:rsidRDefault="00955F7B" w:rsidP="00955F7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87A15C" w14:textId="77777777" w:rsidR="004551CB" w:rsidRPr="00B9591B" w:rsidRDefault="004551CB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D460BF4" w14:textId="77777777" w:rsidR="004551CB" w:rsidRPr="00B9591B" w:rsidRDefault="00A303F6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</w:t>
            </w:r>
            <w:r w:rsidR="00955F7B"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</w:tr>
      <w:tr w:rsidR="004551CB" w:rsidRPr="004551CB" w14:paraId="52F241B6" w14:textId="77777777" w:rsidTr="00B9591B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7C28401B" w14:textId="77777777" w:rsidR="004551CB" w:rsidRPr="00B9591B" w:rsidRDefault="004551CB" w:rsidP="009F519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591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304DF6" w14:textId="77777777" w:rsidR="004551CB" w:rsidRPr="00B9591B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2B9D79" w14:textId="77777777" w:rsidR="00955F7B" w:rsidRPr="00B9591B" w:rsidRDefault="00955F7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(3,570)</w:t>
            </w:r>
          </w:p>
        </w:tc>
        <w:tc>
          <w:tcPr>
            <w:tcW w:w="181" w:type="dxa"/>
            <w:shd w:val="clear" w:color="auto" w:fill="auto"/>
          </w:tcPr>
          <w:p w14:paraId="03451343" w14:textId="77777777" w:rsidR="004551CB" w:rsidRPr="00B9591B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C009ED3" w14:textId="77777777" w:rsidR="004551CB" w:rsidRPr="00B9591B" w:rsidRDefault="004551CB" w:rsidP="009F51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9C1F3" w14:textId="77777777" w:rsidR="00A303F6" w:rsidRPr="00B9591B" w:rsidRDefault="00A303F6" w:rsidP="00955F7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700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551CB" w:rsidRPr="001D356D" w14:paraId="3E378E70" w14:textId="77777777" w:rsidTr="00CF086D">
        <w:trPr>
          <w:cantSplit/>
          <w:trHeight w:val="20"/>
        </w:trPr>
        <w:tc>
          <w:tcPr>
            <w:tcW w:w="6210" w:type="dxa"/>
          </w:tcPr>
          <w:p w14:paraId="32CFC7C9" w14:textId="77777777" w:rsidR="004551CB" w:rsidRPr="001D356D" w:rsidRDefault="004551CB" w:rsidP="009F519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031F3" w14:textId="77777777" w:rsidR="004551CB" w:rsidRPr="001D356D" w:rsidRDefault="00955F7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33,776</w:t>
            </w:r>
          </w:p>
        </w:tc>
        <w:tc>
          <w:tcPr>
            <w:tcW w:w="181" w:type="dxa"/>
            <w:vAlign w:val="bottom"/>
          </w:tcPr>
          <w:p w14:paraId="1BF91F81" w14:textId="77777777" w:rsidR="004551CB" w:rsidRPr="001D356D" w:rsidRDefault="004551CB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64BD" w14:textId="77777777" w:rsidR="004551CB" w:rsidRPr="001D356D" w:rsidRDefault="00955F7B" w:rsidP="00955F7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  <w:tr w:rsidR="00CF086D" w:rsidRPr="001D356D" w14:paraId="18AEF1FF" w14:textId="77777777" w:rsidTr="00CF086D">
        <w:trPr>
          <w:cantSplit/>
          <w:trHeight w:val="20"/>
        </w:trPr>
        <w:tc>
          <w:tcPr>
            <w:tcW w:w="6210" w:type="dxa"/>
          </w:tcPr>
          <w:p w14:paraId="7460281D" w14:textId="77777777" w:rsidR="00CF086D" w:rsidRPr="001D356D" w:rsidRDefault="00CF086D" w:rsidP="009F519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EFE10A" w14:textId="77777777" w:rsidR="00CF086D" w:rsidRPr="001D356D" w:rsidRDefault="00CF086D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89903E4" w14:textId="77777777" w:rsidR="00CF086D" w:rsidRPr="001D356D" w:rsidRDefault="00CF086D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13711B3" w14:textId="77777777" w:rsidR="00CF086D" w:rsidRPr="001D356D" w:rsidRDefault="00CF086D" w:rsidP="009F51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51CB" w:rsidRPr="001D356D" w14:paraId="0E5A60AA" w14:textId="77777777" w:rsidTr="00CF086D">
        <w:trPr>
          <w:cantSplit/>
          <w:trHeight w:val="20"/>
        </w:trPr>
        <w:tc>
          <w:tcPr>
            <w:tcW w:w="6210" w:type="dxa"/>
          </w:tcPr>
          <w:p w14:paraId="0A8681AE" w14:textId="77777777" w:rsidR="004551CB" w:rsidRPr="001D356D" w:rsidRDefault="004551CB" w:rsidP="009F519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6529B2F8" w14:textId="77777777" w:rsidR="004551CB" w:rsidRPr="001D356D" w:rsidRDefault="004551CB" w:rsidP="009F5198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C3CE3B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24,917</w:t>
            </w:r>
          </w:p>
        </w:tc>
        <w:tc>
          <w:tcPr>
            <w:tcW w:w="181" w:type="dxa"/>
            <w:vAlign w:val="bottom"/>
          </w:tcPr>
          <w:p w14:paraId="71CB63C1" w14:textId="77777777" w:rsidR="004551CB" w:rsidRPr="001D356D" w:rsidRDefault="004551CB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2BED767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</w:rPr>
              <w:t>24,917</w:t>
            </w:r>
          </w:p>
        </w:tc>
      </w:tr>
      <w:tr w:rsidR="004551CB" w:rsidRPr="001D356D" w14:paraId="5C5AB298" w14:textId="77777777" w:rsidTr="004551CB">
        <w:trPr>
          <w:cantSplit/>
          <w:trHeight w:val="20"/>
        </w:trPr>
        <w:tc>
          <w:tcPr>
            <w:tcW w:w="6210" w:type="dxa"/>
          </w:tcPr>
          <w:p w14:paraId="3C3B0FDB" w14:textId="77777777" w:rsidR="004551CB" w:rsidRPr="001D356D" w:rsidRDefault="004551CB" w:rsidP="009F519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0DC23F1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5,862</w:t>
            </w:r>
          </w:p>
        </w:tc>
        <w:tc>
          <w:tcPr>
            <w:tcW w:w="181" w:type="dxa"/>
          </w:tcPr>
          <w:p w14:paraId="585BB728" w14:textId="77777777" w:rsidR="004551CB" w:rsidRPr="001D356D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8E54DE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4551CB" w:rsidRPr="001D356D" w14:paraId="68705F9C" w14:textId="77777777" w:rsidTr="004551CB">
        <w:trPr>
          <w:cantSplit/>
          <w:trHeight w:val="20"/>
        </w:trPr>
        <w:tc>
          <w:tcPr>
            <w:tcW w:w="6210" w:type="dxa"/>
            <w:vAlign w:val="bottom"/>
          </w:tcPr>
          <w:p w14:paraId="1E826B48" w14:textId="77777777" w:rsidR="004551CB" w:rsidRPr="001D356D" w:rsidRDefault="004551CB" w:rsidP="0027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A5884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30,779</w:t>
            </w:r>
          </w:p>
        </w:tc>
        <w:tc>
          <w:tcPr>
            <w:tcW w:w="181" w:type="dxa"/>
          </w:tcPr>
          <w:p w14:paraId="01026BA4" w14:textId="77777777" w:rsidR="004551CB" w:rsidRPr="001D356D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2215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25,278</w:t>
            </w:r>
          </w:p>
        </w:tc>
      </w:tr>
      <w:tr w:rsidR="004551CB" w:rsidRPr="004551CB" w14:paraId="7D850F07" w14:textId="77777777" w:rsidTr="004551CB">
        <w:trPr>
          <w:cantSplit/>
          <w:trHeight w:val="20"/>
        </w:trPr>
        <w:tc>
          <w:tcPr>
            <w:tcW w:w="6210" w:type="dxa"/>
            <w:vAlign w:val="bottom"/>
          </w:tcPr>
          <w:p w14:paraId="3A10E320" w14:textId="77777777" w:rsidR="004551CB" w:rsidRPr="001D356D" w:rsidRDefault="004551CB" w:rsidP="009F5198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35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E61B57" w14:textId="77777777" w:rsidR="004551CB" w:rsidRPr="001D356D" w:rsidRDefault="007F49FD" w:rsidP="007F49F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7AB3B4D7" w14:textId="77777777" w:rsidR="004551CB" w:rsidRPr="007F49FD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2D8CF2" w14:textId="77777777" w:rsidR="004551CB" w:rsidRPr="007F49FD" w:rsidRDefault="007F49FD" w:rsidP="007F49F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749E8E0E" w14:textId="77777777" w:rsidR="004551CB" w:rsidRDefault="004551CB" w:rsidP="001D3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BC9B83" w14:textId="77777777" w:rsidR="00E60242" w:rsidRPr="00E60242" w:rsidRDefault="00E60242" w:rsidP="00E60242">
      <w:pPr>
        <w:tabs>
          <w:tab w:val="clear" w:pos="454"/>
        </w:tabs>
        <w:ind w:left="540"/>
        <w:jc w:val="thaiDistribute"/>
        <w:rPr>
          <w:sz w:val="30"/>
          <w:szCs w:val="30"/>
          <w:cs/>
          <w:lang w:val="th-TH" w:eastAsia="x-none"/>
        </w:rPr>
      </w:pPr>
      <w:r w:rsidRPr="0027450B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27450B" w:rsidRPr="0027450B">
        <w:rPr>
          <w:rFonts w:ascii="Angsana New" w:hAnsi="Angsana New" w:hint="cs"/>
          <w:sz w:val="30"/>
          <w:szCs w:val="30"/>
          <w:cs/>
        </w:rPr>
        <w:t>ธุรกิจกาวอุตสาหกรรม</w:t>
      </w:r>
    </w:p>
    <w:p w14:paraId="3BA69DC6" w14:textId="77777777" w:rsidR="0032152C" w:rsidRDefault="00321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  <w:cs/>
          <w:lang w:val="th-TH" w:eastAsia="x-none"/>
        </w:rPr>
      </w:pPr>
      <w:r>
        <w:rPr>
          <w:sz w:val="32"/>
          <w:szCs w:val="32"/>
          <w:cs/>
          <w:lang w:val="th-TH" w:eastAsia="x-none"/>
        </w:rPr>
        <w:br w:type="page"/>
      </w:r>
    </w:p>
    <w:p w14:paraId="01FF7CB8" w14:textId="77777777" w:rsidR="00EF3FE4" w:rsidRPr="00BA2043" w:rsidRDefault="00560375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1604369" w14:textId="77777777" w:rsidR="009F3A9A" w:rsidRPr="00BA2043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2506DF33" w14:textId="77777777" w:rsidR="00E60242" w:rsidRPr="00E60242" w:rsidRDefault="00E60242" w:rsidP="00E60242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60242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E6024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bCs/>
          <w:sz w:val="30"/>
          <w:szCs w:val="30"/>
        </w:rPr>
        <w:t>5</w:t>
      </w:r>
      <w:r w:rsidRPr="00E6024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60242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E60242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บุคคลหรือกิจการอื่นที่เกี่ยวข้องกันที่ความสัมพันธ์เปลี่ยนแปลงอย่างมีสาระสำคัญและ</w:t>
      </w:r>
      <w:r w:rsidRPr="00BB2ED4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กลุ่มบริษัทมีรายการ</w:t>
      </w:r>
      <w:r w:rsidRPr="00E60242">
        <w:rPr>
          <w:rFonts w:asciiTheme="majorBidi" w:hAnsiTheme="majorBidi" w:cstheme="majorBidi" w:hint="cs"/>
          <w:b/>
          <w:sz w:val="30"/>
          <w:szCs w:val="30"/>
          <w:cs/>
        </w:rPr>
        <w:t xml:space="preserve">ระหว่างกันที่มีนัยสำคัญในระหว่างงวดมีดังต่อไปนี้ </w:t>
      </w:r>
    </w:p>
    <w:p w14:paraId="13AD8005" w14:textId="77777777" w:rsidR="00A36D02" w:rsidRPr="00BA2043" w:rsidRDefault="00A36D02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440"/>
        <w:gridCol w:w="3960"/>
      </w:tblGrid>
      <w:tr w:rsidR="00A36D02" w:rsidRPr="00BA2043" w14:paraId="3378B0E1" w14:textId="77777777" w:rsidTr="00FF1C68">
        <w:trPr>
          <w:tblHeader/>
        </w:trPr>
        <w:tc>
          <w:tcPr>
            <w:tcW w:w="3870" w:type="dxa"/>
          </w:tcPr>
          <w:p w14:paraId="02150727" w14:textId="77777777"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0" w:type="dxa"/>
          </w:tcPr>
          <w:p w14:paraId="7BC013A5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12BE8ECB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51F965D5" w14:textId="77777777" w:rsidTr="00FF1C68">
        <w:trPr>
          <w:tblHeader/>
        </w:trPr>
        <w:tc>
          <w:tcPr>
            <w:tcW w:w="3870" w:type="dxa"/>
          </w:tcPr>
          <w:p w14:paraId="382664E1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F8EDF8" w14:textId="77777777"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6FCE21F3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2919" w:rsidRPr="00BA2043" w14:paraId="0BEE1547" w14:textId="77777777" w:rsidTr="00FF1C68">
        <w:tc>
          <w:tcPr>
            <w:tcW w:w="3870" w:type="dxa"/>
          </w:tcPr>
          <w:p w14:paraId="67C46E46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</w:t>
            </w:r>
            <w:r w:rsidR="00747BE5" w:rsidRPr="00BA2043">
              <w:rPr>
                <w:rFonts w:ascii="Angsana New" w:hAnsi="Angsana New" w:hint="cs"/>
                <w:sz w:val="30"/>
                <w:szCs w:val="30"/>
                <w:cs/>
              </w:rPr>
              <w:t>ลี่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อินเตอร์เนชั่ลแนล จำกัด</w:t>
            </w:r>
          </w:p>
        </w:tc>
        <w:tc>
          <w:tcPr>
            <w:tcW w:w="1440" w:type="dxa"/>
          </w:tcPr>
          <w:p w14:paraId="75C761B9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CFCDE6E" w14:textId="77777777"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14:paraId="06F8B5BA" w14:textId="77777777" w:rsidTr="00FF1C68">
        <w:tc>
          <w:tcPr>
            <w:tcW w:w="3870" w:type="dxa"/>
          </w:tcPr>
          <w:p w14:paraId="47B30D40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1440" w:type="dxa"/>
          </w:tcPr>
          <w:p w14:paraId="3B101C87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14:paraId="74233D6F" w14:textId="77777777"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14:paraId="3EE0F889" w14:textId="77777777" w:rsidTr="00FF1C68">
        <w:tc>
          <w:tcPr>
            <w:tcW w:w="3870" w:type="dxa"/>
          </w:tcPr>
          <w:p w14:paraId="0E60515A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440" w:type="dxa"/>
          </w:tcPr>
          <w:p w14:paraId="201DA6B0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C90823C" w14:textId="77777777"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บุคคลหรือสมาชิกในครอบครัวของกรรมการ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เป็นกรรมการ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12919" w:rsidRPr="00BA2043" w14:paraId="25927529" w14:textId="77777777" w:rsidTr="00FF1C68">
        <w:tc>
          <w:tcPr>
            <w:tcW w:w="3870" w:type="dxa"/>
          </w:tcPr>
          <w:p w14:paraId="57AB7736" w14:textId="77777777" w:rsidR="00F12919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440" w:type="dxa"/>
          </w:tcPr>
          <w:p w14:paraId="68092B7B" w14:textId="77777777" w:rsidR="00F12919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2D5F7DB" w14:textId="77777777"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14:paraId="5D986D67" w14:textId="77777777" w:rsidTr="00FF1C68">
        <w:tc>
          <w:tcPr>
            <w:tcW w:w="3870" w:type="dxa"/>
          </w:tcPr>
          <w:p w14:paraId="7EA56F3F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440" w:type="dxa"/>
          </w:tcPr>
          <w:p w14:paraId="2BA9BD6C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9D4A3B0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14:paraId="5942968F" w14:textId="77777777" w:rsidTr="00FF1C68">
        <w:tc>
          <w:tcPr>
            <w:tcW w:w="3870" w:type="dxa"/>
          </w:tcPr>
          <w:p w14:paraId="3BA9F9C9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ที่ปรึกษากฎหมายสากล จำกัด</w:t>
            </w:r>
          </w:p>
        </w:tc>
        <w:tc>
          <w:tcPr>
            <w:tcW w:w="1440" w:type="dxa"/>
          </w:tcPr>
          <w:p w14:paraId="02E0670B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5DDCE5C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</w:t>
            </w:r>
          </w:p>
        </w:tc>
      </w:tr>
      <w:tr w:rsidR="00BD252C" w:rsidRPr="00BA2043" w14:paraId="67BCB320" w14:textId="77777777" w:rsidTr="00FF1C68">
        <w:tc>
          <w:tcPr>
            <w:tcW w:w="3870" w:type="dxa"/>
          </w:tcPr>
          <w:p w14:paraId="6A96D585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440" w:type="dxa"/>
          </w:tcPr>
          <w:p w14:paraId="378A4CE6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FB4D784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6C45EA" w:rsidRPr="00BA2043" w14:paraId="713396D3" w14:textId="77777777" w:rsidTr="00FF1C68">
        <w:tc>
          <w:tcPr>
            <w:tcW w:w="3870" w:type="dxa"/>
          </w:tcPr>
          <w:p w14:paraId="4D30BA1A" w14:textId="77777777" w:rsidR="006C45EA" w:rsidRPr="00BA2043" w:rsidRDefault="006C45EA" w:rsidP="006C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t>บริษัท ฮิวแมนิก้า จำกัด (มหาชน)</w:t>
            </w:r>
          </w:p>
        </w:tc>
        <w:tc>
          <w:tcPr>
            <w:tcW w:w="1440" w:type="dxa"/>
          </w:tcPr>
          <w:p w14:paraId="61604B5D" w14:textId="77777777" w:rsidR="006C45EA" w:rsidRPr="00BA2043" w:rsidRDefault="006C45EA" w:rsidP="006C45EA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6381968" w14:textId="77777777" w:rsidR="006C45EA" w:rsidRPr="00BA2043" w:rsidRDefault="006C45EA" w:rsidP="006C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3B03DC" w:rsidRPr="00BA2043" w14:paraId="4A126610" w14:textId="77777777" w:rsidTr="000865D3">
        <w:trPr>
          <w:trHeight w:val="1685"/>
        </w:trPr>
        <w:tc>
          <w:tcPr>
            <w:tcW w:w="3870" w:type="dxa"/>
          </w:tcPr>
          <w:p w14:paraId="632E1A01" w14:textId="77777777" w:rsidR="003B03DC" w:rsidRPr="00BA2043" w:rsidRDefault="003B03DC" w:rsidP="000A734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7AA89437" w14:textId="77777777" w:rsidR="003B03DC" w:rsidRPr="00BA2043" w:rsidRDefault="003B03D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04B0BDA" w14:textId="77777777" w:rsidR="003B03DC" w:rsidRPr="00BA2043" w:rsidRDefault="003B03DC" w:rsidP="00640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</w:t>
            </w:r>
            <w:r w:rsidR="00381E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3EE252AC" w14:textId="77777777" w:rsidR="004111FE" w:rsidRPr="00BA2043" w:rsidRDefault="004111F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B8A68AE" w14:textId="77777777" w:rsidR="0032152C" w:rsidRDefault="00321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7DE86AB" w14:textId="77777777" w:rsidR="006C45EA" w:rsidRPr="00BA2043" w:rsidRDefault="006C45EA" w:rsidP="00427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E60242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</w:t>
      </w:r>
      <w:r w:rsidRPr="00E60242">
        <w:rPr>
          <w:rFonts w:ascii="Angsana New" w:hAnsi="Angsana New" w:hint="cs"/>
          <w:sz w:val="30"/>
          <w:szCs w:val="30"/>
          <w:cs/>
        </w:rPr>
        <w:t>ที่มี</w:t>
      </w:r>
      <w:r w:rsidR="004B321F" w:rsidRPr="00E60242">
        <w:rPr>
          <w:rFonts w:ascii="Angsana New" w:hAnsi="Angsana New" w:hint="cs"/>
          <w:sz w:val="30"/>
          <w:szCs w:val="30"/>
          <w:cs/>
        </w:rPr>
        <w:t>การเปลี่ยนแปลงอย่างมี</w:t>
      </w:r>
      <w:r w:rsidRPr="00E60242">
        <w:rPr>
          <w:rFonts w:ascii="Angsana New" w:hAnsi="Angsana New" w:hint="cs"/>
          <w:sz w:val="30"/>
          <w:szCs w:val="30"/>
          <w:cs/>
        </w:rPr>
        <w:t xml:space="preserve">สาระสำคัญในระหว่างงวดสามเดือนสิ้นสุดวันที่ </w:t>
      </w:r>
      <w:r w:rsidR="006A2236" w:rsidRPr="006A2236">
        <w:rPr>
          <w:rFonts w:ascii="Angsana New" w:hAnsi="Angsana New"/>
          <w:sz w:val="30"/>
          <w:szCs w:val="30"/>
        </w:rPr>
        <w:t>31</w:t>
      </w:r>
      <w:r w:rsidRPr="00E6024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6A2236" w:rsidRPr="006A2236">
        <w:rPr>
          <w:rFonts w:ascii="Angsana New" w:hAnsi="Angsana New"/>
          <w:sz w:val="30"/>
          <w:szCs w:val="30"/>
        </w:rPr>
        <w:t>2563</w:t>
      </w:r>
      <w:r w:rsidRPr="00E60242">
        <w:rPr>
          <w:rFonts w:ascii="Angsana New" w:hAnsi="Angsana New"/>
          <w:sz w:val="30"/>
          <w:szCs w:val="30"/>
        </w:rPr>
        <w:t xml:space="preserve"> </w:t>
      </w:r>
      <w:r w:rsidRPr="00E60242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0EE13573" w14:textId="77777777" w:rsidR="00A14524" w:rsidRPr="00BA2043" w:rsidRDefault="00A14524" w:rsidP="000A7342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790"/>
        <w:gridCol w:w="6480"/>
      </w:tblGrid>
      <w:tr w:rsidR="00AA4DCA" w:rsidRPr="00BA2043" w14:paraId="513597FA" w14:textId="77777777" w:rsidTr="006C1FFA">
        <w:tc>
          <w:tcPr>
            <w:tcW w:w="2790" w:type="dxa"/>
          </w:tcPr>
          <w:p w14:paraId="70CC42C2" w14:textId="77777777"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80" w:type="dxa"/>
          </w:tcPr>
          <w:p w14:paraId="6729FF57" w14:textId="77777777"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BA2043" w14:paraId="68F93B46" w14:textId="77777777" w:rsidTr="006C1FFA">
        <w:tc>
          <w:tcPr>
            <w:tcW w:w="2790" w:type="dxa"/>
          </w:tcPr>
          <w:p w14:paraId="101436D4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  <w:r w:rsidR="000C54DC" w:rsidRPr="00BA2043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="000C54DC"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ซื้อสินค้า</w:t>
            </w:r>
          </w:p>
        </w:tc>
        <w:tc>
          <w:tcPr>
            <w:tcW w:w="6480" w:type="dxa"/>
          </w:tcPr>
          <w:p w14:paraId="728810CB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ใกล้เคียงกับราคา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C8257F" w:rsidRPr="00BA2043" w14:paraId="2608414E" w14:textId="77777777" w:rsidTr="006C1FFA">
        <w:tc>
          <w:tcPr>
            <w:tcW w:w="2790" w:type="dxa"/>
          </w:tcPr>
          <w:p w14:paraId="3C63CC43" w14:textId="77777777" w:rsidR="00C8257F" w:rsidRPr="00BA2043" w:rsidRDefault="002D3D3D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การให้บริการ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รับบริการ</w:t>
            </w:r>
          </w:p>
        </w:tc>
        <w:tc>
          <w:tcPr>
            <w:tcW w:w="6480" w:type="dxa"/>
          </w:tcPr>
          <w:p w14:paraId="5BA00C64" w14:textId="77777777" w:rsidR="007E2B6A" w:rsidRPr="00BA2043" w:rsidRDefault="00C8257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จำนวนเงินตาม</w:t>
            </w:r>
            <w:r w:rsidR="007E2B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</w:t>
            </w:r>
          </w:p>
        </w:tc>
      </w:tr>
      <w:tr w:rsidR="00502724" w:rsidRPr="00BA2043" w14:paraId="73301765" w14:textId="77777777" w:rsidTr="006C1FFA">
        <w:tc>
          <w:tcPr>
            <w:tcW w:w="2790" w:type="dxa"/>
          </w:tcPr>
          <w:p w14:paraId="25BE132C" w14:textId="77777777" w:rsidR="00502724" w:rsidRPr="00DE44D5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ที่ดิน</w:t>
            </w:r>
            <w:r w:rsidR="00DE44D5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และอาคาร</w:t>
            </w:r>
          </w:p>
        </w:tc>
        <w:tc>
          <w:tcPr>
            <w:tcW w:w="6480" w:type="dxa"/>
          </w:tcPr>
          <w:p w14:paraId="07F23D8E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ที่ตกลงร่วมกันอ้างอิง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จากราคาประเมินของผู้ประเมินราคาอิสระ</w:t>
            </w:r>
          </w:p>
        </w:tc>
      </w:tr>
      <w:tr w:rsidR="00C3582B" w:rsidRPr="00BA2043" w14:paraId="7E1C5D83" w14:textId="77777777" w:rsidTr="006C1FFA">
        <w:tc>
          <w:tcPr>
            <w:tcW w:w="2790" w:type="dxa"/>
          </w:tcPr>
          <w:p w14:paraId="16FE8158" w14:textId="77777777" w:rsidR="00C3582B" w:rsidRPr="00BA2043" w:rsidRDefault="00C3582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ค่าที่ปรึกษา</w:t>
            </w:r>
          </w:p>
        </w:tc>
        <w:tc>
          <w:tcPr>
            <w:tcW w:w="6480" w:type="dxa"/>
          </w:tcPr>
          <w:p w14:paraId="3CB4C5FD" w14:textId="77777777" w:rsidR="00C3582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9D69D1" w:rsidRPr="00BA2043" w14:paraId="4B146AF2" w14:textId="77777777" w:rsidTr="00363F65">
        <w:tc>
          <w:tcPr>
            <w:tcW w:w="2790" w:type="dxa"/>
          </w:tcPr>
          <w:p w14:paraId="213C6C4B" w14:textId="77777777" w:rsidR="009D69D1" w:rsidRPr="00BA2043" w:rsidRDefault="009D69D1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</w:t>
            </w: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ตอบแทนผู้บริหาร</w:t>
            </w:r>
          </w:p>
        </w:tc>
        <w:tc>
          <w:tcPr>
            <w:tcW w:w="6480" w:type="dxa"/>
          </w:tcPr>
          <w:p w14:paraId="26133CE9" w14:textId="77777777" w:rsidR="009D69D1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502724" w:rsidRPr="00BA2043" w14:paraId="504FF86F" w14:textId="77777777" w:rsidTr="006C1FFA">
        <w:tc>
          <w:tcPr>
            <w:tcW w:w="2790" w:type="dxa"/>
          </w:tcPr>
          <w:p w14:paraId="69579782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80" w:type="dxa"/>
          </w:tcPr>
          <w:p w14:paraId="605C4F02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อ้างอิงจากตลาด</w:t>
            </w:r>
          </w:p>
        </w:tc>
      </w:tr>
      <w:tr w:rsidR="000249EB" w:rsidRPr="00BA2043" w14:paraId="3709D6F9" w14:textId="77777777" w:rsidTr="006C1FFA">
        <w:tc>
          <w:tcPr>
            <w:tcW w:w="2790" w:type="dxa"/>
          </w:tcPr>
          <w:p w14:paraId="26FAAC11" w14:textId="77777777"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การค้ำประกันเงินกู้ระหว่างกัน</w:t>
            </w:r>
          </w:p>
        </w:tc>
        <w:tc>
          <w:tcPr>
            <w:tcW w:w="6480" w:type="dxa"/>
          </w:tcPr>
          <w:p w14:paraId="79A7D7AC" w14:textId="77777777"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ไม่มีการคิดค่าธรรมเนียม</w:t>
            </w:r>
          </w:p>
        </w:tc>
      </w:tr>
    </w:tbl>
    <w:p w14:paraId="0F88E11B" w14:textId="77777777" w:rsidR="006C1FFA" w:rsidRPr="00BA2043" w:rsidRDefault="006C1FFA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14:paraId="113089B3" w14:textId="77777777" w:rsidR="00A1049F" w:rsidRPr="00BA2043" w:rsidRDefault="00A1049F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BA2043">
        <w:rPr>
          <w:rFonts w:ascii="Angsana New" w:hAnsi="Angsana New" w:cs="Angsana New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176803" w:rsidRPr="00BA2043">
        <w:rPr>
          <w:rFonts w:ascii="Angsana New" w:hAnsi="Angsana New" w:cs="Angsana New"/>
          <w:cs/>
        </w:rPr>
        <w:t xml:space="preserve">สิ้นสุดวันที่ </w:t>
      </w:r>
      <w:r w:rsidR="006A2236" w:rsidRPr="006A2236">
        <w:rPr>
          <w:rFonts w:ascii="Angsana New" w:hAnsi="Angsana New" w:cs="Angsana New"/>
          <w:lang w:val="en-US"/>
        </w:rPr>
        <w:t>31</w:t>
      </w:r>
      <w:r w:rsidR="009D69D1" w:rsidRPr="00BA2043">
        <w:rPr>
          <w:rFonts w:ascii="Angsana New" w:hAnsi="Angsana New" w:cs="Angsana New"/>
          <w:lang w:val="en-US"/>
        </w:rPr>
        <w:t xml:space="preserve"> </w:t>
      </w:r>
      <w:r w:rsidR="009D69D1" w:rsidRPr="00BA2043"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BA2043">
        <w:rPr>
          <w:rFonts w:ascii="Angsana New" w:hAnsi="Angsana New" w:cs="Angsana New"/>
          <w:cs/>
        </w:rPr>
        <w:t xml:space="preserve">สรุปได้ดังนี้   </w:t>
      </w:r>
    </w:p>
    <w:p w14:paraId="0E1F570C" w14:textId="77777777" w:rsidR="00FF2BB4" w:rsidRPr="00BA2043" w:rsidRDefault="00FF2BB4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7B5C18" w:rsidRPr="00BA2043" w14:paraId="0BF9D707" w14:textId="77777777" w:rsidTr="00F435E8">
        <w:trPr>
          <w:tblHeader/>
        </w:trPr>
        <w:tc>
          <w:tcPr>
            <w:tcW w:w="2038" w:type="pct"/>
          </w:tcPr>
          <w:p w14:paraId="635B119E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37BFC552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301BC58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04A368D8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18" w:rsidRPr="00BA2043" w14:paraId="7B7C1D14" w14:textId="77777777" w:rsidTr="00F435E8">
        <w:trPr>
          <w:tblHeader/>
        </w:trPr>
        <w:tc>
          <w:tcPr>
            <w:tcW w:w="2038" w:type="pct"/>
          </w:tcPr>
          <w:p w14:paraId="0ABACFA2" w14:textId="77777777" w:rsidR="008D2C41" w:rsidRPr="00BA2043" w:rsidRDefault="008D2C41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  <w:vAlign w:val="bottom"/>
          </w:tcPr>
          <w:p w14:paraId="3BBC3425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BECBE0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ADEAADB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11C33F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B5C18" w:rsidRPr="00BA2043" w14:paraId="71C5C7A9" w14:textId="77777777" w:rsidTr="00F435E8">
        <w:trPr>
          <w:trHeight w:val="353"/>
          <w:tblHeader/>
        </w:trPr>
        <w:tc>
          <w:tcPr>
            <w:tcW w:w="2038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D69D1" w:rsidRPr="00BA2043" w14:paraId="151AB186" w14:textId="77777777" w:rsidTr="00363F65">
        <w:tc>
          <w:tcPr>
            <w:tcW w:w="2038" w:type="pct"/>
          </w:tcPr>
          <w:p w14:paraId="4B8984AC" w14:textId="77777777"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5B39213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4F7C9B5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101E053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079324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DA48E64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F762A7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906FB7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4496" w:rsidRPr="00BA2043" w14:paraId="5EC92F79" w14:textId="77777777" w:rsidTr="00154AAC">
        <w:trPr>
          <w:trHeight w:val="435"/>
        </w:trPr>
        <w:tc>
          <w:tcPr>
            <w:tcW w:w="2038" w:type="pct"/>
          </w:tcPr>
          <w:p w14:paraId="3C1926B0" w14:textId="77777777" w:rsidR="00AA4496" w:rsidRPr="00BA2043" w:rsidRDefault="00AA4496" w:rsidP="00AA449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2BEE12F1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597BB1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EEB34D4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05688B3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2C71338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14,960</w:t>
            </w:r>
          </w:p>
        </w:tc>
        <w:tc>
          <w:tcPr>
            <w:tcW w:w="136" w:type="pct"/>
          </w:tcPr>
          <w:p w14:paraId="4A391D2A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C20BB96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913</w:t>
            </w:r>
          </w:p>
        </w:tc>
      </w:tr>
      <w:tr w:rsidR="00AA4496" w:rsidRPr="00BA2043" w14:paraId="3680B1EF" w14:textId="77777777" w:rsidTr="00716983">
        <w:trPr>
          <w:trHeight w:val="435"/>
        </w:trPr>
        <w:tc>
          <w:tcPr>
            <w:tcW w:w="2038" w:type="pct"/>
          </w:tcPr>
          <w:p w14:paraId="672F27D2" w14:textId="77777777" w:rsidR="00AA4496" w:rsidRPr="00BA2043" w:rsidRDefault="00AA4496" w:rsidP="00AA449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31" w:type="pct"/>
          </w:tcPr>
          <w:p w14:paraId="17178E97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C5EE86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D5C894F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0C74A3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2E3825B" w14:textId="77777777" w:rsidR="00AA4496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700</w:t>
            </w:r>
          </w:p>
        </w:tc>
        <w:tc>
          <w:tcPr>
            <w:tcW w:w="136" w:type="pct"/>
          </w:tcPr>
          <w:p w14:paraId="2D0CC18A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D6994DC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700</w:t>
            </w:r>
          </w:p>
        </w:tc>
      </w:tr>
      <w:tr w:rsidR="00AA4496" w:rsidRPr="00BA2043" w14:paraId="51371C20" w14:textId="77777777" w:rsidTr="00716983">
        <w:trPr>
          <w:trHeight w:val="435"/>
        </w:trPr>
        <w:tc>
          <w:tcPr>
            <w:tcW w:w="2038" w:type="pct"/>
          </w:tcPr>
          <w:p w14:paraId="0236FAE4" w14:textId="77777777" w:rsidR="00AA4496" w:rsidRPr="00BA2043" w:rsidRDefault="00152494" w:rsidP="00AA449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14:paraId="1243A0DF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77F4CA7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9AC71A4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908BA6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F4A4EE0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46,680</w:t>
            </w:r>
          </w:p>
        </w:tc>
        <w:tc>
          <w:tcPr>
            <w:tcW w:w="136" w:type="pct"/>
          </w:tcPr>
          <w:p w14:paraId="50C0AC9C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AAAB038" w14:textId="77777777" w:rsidR="00AA4496" w:rsidRPr="006A2236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A4496" w:rsidRPr="00BA2043" w14:paraId="6DD54B33" w14:textId="77777777" w:rsidTr="00154AAC">
        <w:trPr>
          <w:trHeight w:val="435"/>
        </w:trPr>
        <w:tc>
          <w:tcPr>
            <w:tcW w:w="2038" w:type="pct"/>
          </w:tcPr>
          <w:p w14:paraId="4A3ED1EA" w14:textId="77777777" w:rsidR="00AA4496" w:rsidRPr="00BA2043" w:rsidRDefault="008D6824" w:rsidP="00AA449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631" w:type="pct"/>
          </w:tcPr>
          <w:p w14:paraId="6707D320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3B59A7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9EB2C25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E093E11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39ED59E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" w:type="pct"/>
          </w:tcPr>
          <w:p w14:paraId="7F75ADCA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09922B4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AA4496" w:rsidRPr="00BA2043" w14:paraId="6EB19441" w14:textId="77777777" w:rsidTr="002A08C6">
        <w:tc>
          <w:tcPr>
            <w:tcW w:w="2038" w:type="pct"/>
          </w:tcPr>
          <w:p w14:paraId="2AB2CE60" w14:textId="77777777" w:rsidR="00AA4496" w:rsidRPr="00BA2043" w:rsidRDefault="00AA4496" w:rsidP="00AA449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  <w:vAlign w:val="bottom"/>
          </w:tcPr>
          <w:p w14:paraId="28A4139D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991469A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154E5040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869539B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BB94F86" w14:textId="77777777" w:rsidR="00AA4496" w:rsidRPr="003D285F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0F2CCF61" w14:textId="77777777" w:rsidR="00AA4496" w:rsidRPr="003D285F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51C6DEA" w14:textId="77777777" w:rsidR="00AA4496" w:rsidRPr="003D285F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</w:tr>
      <w:tr w:rsidR="00AA4496" w:rsidRPr="00BA2043" w14:paraId="773F26AB" w14:textId="77777777" w:rsidTr="002A08C6">
        <w:tc>
          <w:tcPr>
            <w:tcW w:w="2038" w:type="pct"/>
          </w:tcPr>
          <w:p w14:paraId="2D91712F" w14:textId="77777777" w:rsidR="00AA4496" w:rsidRPr="00BA2043" w:rsidRDefault="00AA4496" w:rsidP="00AA449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31" w:type="pct"/>
            <w:vAlign w:val="bottom"/>
          </w:tcPr>
          <w:p w14:paraId="3FAFDD62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8CCD31D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44CBE98F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DCBED9C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36771A1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6,866</w:t>
            </w:r>
          </w:p>
        </w:tc>
        <w:tc>
          <w:tcPr>
            <w:tcW w:w="136" w:type="pct"/>
          </w:tcPr>
          <w:p w14:paraId="627F2645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2EC1DC7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</w:tr>
      <w:tr w:rsidR="00AA4496" w:rsidRPr="00BA2043" w14:paraId="6C78D2D0" w14:textId="77777777" w:rsidTr="00154AAC">
        <w:tc>
          <w:tcPr>
            <w:tcW w:w="2038" w:type="pct"/>
          </w:tcPr>
          <w:p w14:paraId="4CBB63FC" w14:textId="77777777" w:rsidR="00AA4496" w:rsidRPr="00C17DBE" w:rsidRDefault="00AA4496" w:rsidP="00AA449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4BF789BF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6C3E00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D936921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B34FCD1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1AD3B1FF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466055D5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8C9B02E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4496" w:rsidRPr="00BA2043" w14:paraId="458E307F" w14:textId="77777777" w:rsidTr="00154AAC">
        <w:tc>
          <w:tcPr>
            <w:tcW w:w="2038" w:type="pct"/>
          </w:tcPr>
          <w:p w14:paraId="723C6A5F" w14:textId="77777777" w:rsidR="00AA4496" w:rsidRPr="00BA2043" w:rsidRDefault="00AA4496" w:rsidP="00AA449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12C9C59C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1AEB854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6E2535F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A529B8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23E5940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CF2CB30" w14:textId="77777777" w:rsidR="00AA4496" w:rsidRPr="00BA2043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69A93B" w14:textId="77777777" w:rsidR="00AA4496" w:rsidRPr="00BA2043" w:rsidDel="008D2C41" w:rsidRDefault="00AA4496" w:rsidP="00AA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07BE8" w:rsidRPr="00BA2043" w14:paraId="42D11367" w14:textId="77777777" w:rsidTr="00154AAC">
        <w:tc>
          <w:tcPr>
            <w:tcW w:w="2038" w:type="pct"/>
          </w:tcPr>
          <w:p w14:paraId="7AE75FD6" w14:textId="77777777" w:rsidR="00407BE8" w:rsidRPr="00BA2043" w:rsidRDefault="00407BE8" w:rsidP="00407BE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19547D92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2,172</w:t>
            </w:r>
          </w:p>
        </w:tc>
        <w:tc>
          <w:tcPr>
            <w:tcW w:w="147" w:type="pct"/>
          </w:tcPr>
          <w:p w14:paraId="59620202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FF3FADE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658</w:t>
            </w:r>
          </w:p>
        </w:tc>
        <w:tc>
          <w:tcPr>
            <w:tcW w:w="147" w:type="pct"/>
          </w:tcPr>
          <w:p w14:paraId="6DEBDEF4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CD51B59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686DD9A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EF04698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07BE8" w:rsidRPr="00BA2043" w14:paraId="56D4EA93" w14:textId="77777777" w:rsidTr="00154AAC">
        <w:tc>
          <w:tcPr>
            <w:tcW w:w="2038" w:type="pct"/>
          </w:tcPr>
          <w:p w14:paraId="69E23C9E" w14:textId="77777777" w:rsidR="00407BE8" w:rsidRPr="00BA2043" w:rsidRDefault="00407BE8" w:rsidP="00407BE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14:paraId="273C7050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4AD6AA7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BE16E59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7" w:type="pct"/>
          </w:tcPr>
          <w:p w14:paraId="32531277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37F839AB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48C9382D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A7CF521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07BE8" w:rsidRPr="00BA2043" w14:paraId="299C50EE" w14:textId="77777777" w:rsidTr="00154AAC">
        <w:tc>
          <w:tcPr>
            <w:tcW w:w="2038" w:type="pct"/>
          </w:tcPr>
          <w:p w14:paraId="4137DF58" w14:textId="77777777" w:rsidR="00407BE8" w:rsidRPr="00BA2043" w:rsidRDefault="00407BE8" w:rsidP="00407BE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14:paraId="178019EC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191</w:t>
            </w:r>
          </w:p>
        </w:tc>
        <w:tc>
          <w:tcPr>
            <w:tcW w:w="147" w:type="pct"/>
          </w:tcPr>
          <w:p w14:paraId="286F3C3E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E66D144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  <w:tc>
          <w:tcPr>
            <w:tcW w:w="147" w:type="pct"/>
          </w:tcPr>
          <w:p w14:paraId="59770720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6594645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6" w:type="pct"/>
          </w:tcPr>
          <w:p w14:paraId="69E99144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076D37E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</w:tr>
      <w:tr w:rsidR="00407BE8" w:rsidRPr="00BA2043" w14:paraId="3D020D92" w14:textId="77777777" w:rsidTr="00154AAC">
        <w:tc>
          <w:tcPr>
            <w:tcW w:w="2038" w:type="pct"/>
          </w:tcPr>
          <w:p w14:paraId="6CD9913A" w14:textId="77777777" w:rsidR="00407BE8" w:rsidRPr="00087ABA" w:rsidRDefault="00407BE8" w:rsidP="00407BE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31" w:type="pct"/>
          </w:tcPr>
          <w:p w14:paraId="71A544F2" w14:textId="77777777" w:rsidR="00407BE8" w:rsidRPr="00087ABA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C52E0E3" w14:textId="77777777" w:rsidR="00407BE8" w:rsidRPr="00087ABA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28A50BD" w14:textId="77777777" w:rsidR="00407BE8" w:rsidRPr="00087ABA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47" w:type="pct"/>
          </w:tcPr>
          <w:p w14:paraId="4F482845" w14:textId="77777777" w:rsidR="00407BE8" w:rsidRPr="00087ABA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1E3DAF18" w14:textId="77777777" w:rsidR="00407BE8" w:rsidRPr="00087ABA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3F72DEE5" w14:textId="77777777" w:rsidR="00407BE8" w:rsidRPr="00087ABA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4DDD35B" w14:textId="77777777" w:rsidR="00407BE8" w:rsidRPr="00087ABA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</w:tr>
      <w:tr w:rsidR="00407BE8" w:rsidRPr="00BA2043" w14:paraId="1B46D05A" w14:textId="77777777" w:rsidTr="00154AAC">
        <w:tc>
          <w:tcPr>
            <w:tcW w:w="2038" w:type="pct"/>
          </w:tcPr>
          <w:p w14:paraId="12CF66C5" w14:textId="77777777" w:rsidR="00407BE8" w:rsidRPr="00FA5EE6" w:rsidRDefault="00407BE8" w:rsidP="00407BE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ค่าเช่าที่ดินและอาคาร</w:t>
            </w:r>
          </w:p>
        </w:tc>
        <w:tc>
          <w:tcPr>
            <w:tcW w:w="631" w:type="pct"/>
          </w:tcPr>
          <w:p w14:paraId="39A6470B" w14:textId="77777777" w:rsidR="00407BE8" w:rsidRPr="00BA2043" w:rsidDel="008D2C41" w:rsidRDefault="00407BE8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723</w:t>
            </w:r>
          </w:p>
        </w:tc>
        <w:tc>
          <w:tcPr>
            <w:tcW w:w="147" w:type="pct"/>
          </w:tcPr>
          <w:p w14:paraId="3B0042AB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40A7383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147" w:type="pct"/>
          </w:tcPr>
          <w:p w14:paraId="6FFE36D0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689BBAF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723</w:t>
            </w:r>
          </w:p>
        </w:tc>
        <w:tc>
          <w:tcPr>
            <w:tcW w:w="136" w:type="pct"/>
          </w:tcPr>
          <w:p w14:paraId="6CF1CE43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382C832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</w:tr>
      <w:tr w:rsidR="00407BE8" w:rsidRPr="00BA2043" w14:paraId="4B84EECD" w14:textId="77777777" w:rsidTr="00154AAC">
        <w:tc>
          <w:tcPr>
            <w:tcW w:w="2038" w:type="pct"/>
          </w:tcPr>
          <w:p w14:paraId="06B3CA4A" w14:textId="77777777" w:rsidR="00407BE8" w:rsidRDefault="00407BE8" w:rsidP="00407BE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3A643833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1CCC2A9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754A7D6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5B77970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ABA761D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2E51E165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640B5A3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07BE8" w:rsidRPr="00BA2043" w14:paraId="269C4A9D" w14:textId="77777777" w:rsidTr="00154AAC">
        <w:tc>
          <w:tcPr>
            <w:tcW w:w="2038" w:type="pct"/>
          </w:tcPr>
          <w:p w14:paraId="45CA1E57" w14:textId="77777777" w:rsidR="00407BE8" w:rsidRPr="00BA2043" w:rsidRDefault="00407BE8" w:rsidP="00407BE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31" w:type="pct"/>
          </w:tcPr>
          <w:p w14:paraId="75FAD0B6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5BF8B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D3200D9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577E5E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197A799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205956A" w14:textId="77777777" w:rsidR="00407BE8" w:rsidRPr="00BA2043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B41CE82" w14:textId="77777777" w:rsidR="00407BE8" w:rsidRPr="00BA2043" w:rsidDel="008D2C41" w:rsidRDefault="00407BE8" w:rsidP="0040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09E3" w:rsidRPr="00BA2043" w14:paraId="06708BE9" w14:textId="77777777" w:rsidTr="00154AAC">
        <w:tc>
          <w:tcPr>
            <w:tcW w:w="2038" w:type="pct"/>
          </w:tcPr>
          <w:p w14:paraId="54E72667" w14:textId="77777777" w:rsidR="002609E3" w:rsidRPr="00BA2043" w:rsidRDefault="002609E3" w:rsidP="002609E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1" w:type="pct"/>
          </w:tcPr>
          <w:p w14:paraId="42B90E31" w14:textId="77777777" w:rsidR="002609E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578</w:t>
            </w:r>
          </w:p>
        </w:tc>
        <w:tc>
          <w:tcPr>
            <w:tcW w:w="147" w:type="pct"/>
          </w:tcPr>
          <w:p w14:paraId="5062404C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4497CEC" w14:textId="77777777" w:rsidR="002609E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7" w:type="pct"/>
          </w:tcPr>
          <w:p w14:paraId="724A575A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9060DEF" w14:textId="77777777" w:rsidR="002609E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36" w:type="pct"/>
          </w:tcPr>
          <w:p w14:paraId="68515593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34CDABF" w14:textId="77777777" w:rsidR="002609E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2609E3" w:rsidRPr="00BA2043" w14:paraId="638758CB" w14:textId="77777777" w:rsidTr="00154AAC">
        <w:tc>
          <w:tcPr>
            <w:tcW w:w="2038" w:type="pct"/>
          </w:tcPr>
          <w:p w14:paraId="26B417CD" w14:textId="77777777" w:rsidR="002609E3" w:rsidRPr="00BA2043" w:rsidRDefault="002609E3" w:rsidP="002609E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6601E91D" w14:textId="77777777" w:rsidR="002609E3" w:rsidRPr="00BA2043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58EEF9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8D4C6CF" w14:textId="77777777" w:rsidR="002609E3" w:rsidRPr="00BA2043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DBD2E1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D360038" w14:textId="77777777" w:rsidR="002609E3" w:rsidRPr="00BA2043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BB32F32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4267C9C" w14:textId="77777777" w:rsidR="002609E3" w:rsidRPr="00BA2043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09E3" w:rsidRPr="00BA2043" w14:paraId="62020F0B" w14:textId="77777777" w:rsidTr="00154AAC">
        <w:tc>
          <w:tcPr>
            <w:tcW w:w="2038" w:type="pct"/>
          </w:tcPr>
          <w:p w14:paraId="5A6641B4" w14:textId="77777777" w:rsidR="002609E3" w:rsidRPr="00BA2043" w:rsidRDefault="002609E3" w:rsidP="002609E3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14:paraId="1FF38E0E" w14:textId="77777777" w:rsidR="002609E3" w:rsidRPr="00BA2043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7,198</w:t>
            </w:r>
          </w:p>
        </w:tc>
        <w:tc>
          <w:tcPr>
            <w:tcW w:w="147" w:type="pct"/>
          </w:tcPr>
          <w:p w14:paraId="5D9D65A2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A50DAAE" w14:textId="77777777" w:rsidR="002609E3" w:rsidRPr="00BA2043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09E3">
              <w:rPr>
                <w:rFonts w:ascii="Angsana New" w:hAnsi="Angsana New"/>
                <w:sz w:val="30"/>
                <w:szCs w:val="30"/>
                <w:lang w:val="en-US" w:eastAsia="en-US"/>
              </w:rPr>
              <w:t>8,080</w:t>
            </w:r>
          </w:p>
        </w:tc>
        <w:tc>
          <w:tcPr>
            <w:tcW w:w="147" w:type="pct"/>
          </w:tcPr>
          <w:p w14:paraId="0AE23575" w14:textId="77777777" w:rsidR="002609E3" w:rsidRPr="00E878D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32980E1" w14:textId="77777777" w:rsidR="002609E3" w:rsidRPr="00E878D4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5,336</w:t>
            </w:r>
          </w:p>
        </w:tc>
        <w:tc>
          <w:tcPr>
            <w:tcW w:w="136" w:type="pct"/>
          </w:tcPr>
          <w:p w14:paraId="0A41F422" w14:textId="77777777" w:rsidR="002609E3" w:rsidRPr="00E878D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F3F7F44" w14:textId="77777777" w:rsidR="002609E3" w:rsidRPr="00E878D4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287</w:t>
            </w:r>
          </w:p>
        </w:tc>
      </w:tr>
      <w:tr w:rsidR="002609E3" w:rsidRPr="00BA2043" w14:paraId="654C5441" w14:textId="77777777" w:rsidTr="00004074">
        <w:tc>
          <w:tcPr>
            <w:tcW w:w="2038" w:type="pct"/>
          </w:tcPr>
          <w:p w14:paraId="040813CF" w14:textId="77777777" w:rsidR="002609E3" w:rsidRPr="00BA2043" w:rsidRDefault="002609E3" w:rsidP="002609E3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14:paraId="44EC9483" w14:textId="77777777" w:rsidR="002609E3" w:rsidRPr="00BA2043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</w:p>
        </w:tc>
        <w:tc>
          <w:tcPr>
            <w:tcW w:w="147" w:type="pct"/>
          </w:tcPr>
          <w:p w14:paraId="430A34CA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99802FE" w14:textId="77777777" w:rsidR="002609E3" w:rsidRPr="00BA2043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238</w:t>
            </w:r>
          </w:p>
        </w:tc>
        <w:tc>
          <w:tcPr>
            <w:tcW w:w="147" w:type="pct"/>
          </w:tcPr>
          <w:p w14:paraId="57B7D3C4" w14:textId="77777777" w:rsidR="002609E3" w:rsidRPr="00E878D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243EC08" w14:textId="77777777" w:rsidR="002609E3" w:rsidRPr="00E878D4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36" w:type="pct"/>
          </w:tcPr>
          <w:p w14:paraId="42C2C2FA" w14:textId="77777777" w:rsidR="002609E3" w:rsidRPr="00E878D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4BEC304" w14:textId="77777777" w:rsidR="002609E3" w:rsidRPr="00E878D4" w:rsidDel="008D2C41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</w:tr>
      <w:tr w:rsidR="002609E3" w:rsidRPr="00BA2043" w14:paraId="3171AEBB" w14:textId="77777777" w:rsidTr="00004074">
        <w:tc>
          <w:tcPr>
            <w:tcW w:w="2038" w:type="pct"/>
          </w:tcPr>
          <w:p w14:paraId="3C493FB8" w14:textId="77777777" w:rsidR="002609E3" w:rsidRPr="00BA2043" w:rsidRDefault="002609E3" w:rsidP="002609E3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11E4438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147" w:type="pct"/>
          </w:tcPr>
          <w:p w14:paraId="612BF208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DF10701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7" w:type="pct"/>
          </w:tcPr>
          <w:p w14:paraId="52A692FE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B620E30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136" w:type="pct"/>
          </w:tcPr>
          <w:p w14:paraId="5BC72133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519299" w14:textId="77777777" w:rsidR="002609E3" w:rsidRPr="00BA2043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</w:tr>
      <w:tr w:rsidR="002609E3" w:rsidRPr="00004074" w14:paraId="1A2D1009" w14:textId="77777777" w:rsidTr="00D82C56">
        <w:trPr>
          <w:trHeight w:val="280"/>
        </w:trPr>
        <w:tc>
          <w:tcPr>
            <w:tcW w:w="2038" w:type="pct"/>
          </w:tcPr>
          <w:p w14:paraId="714909C8" w14:textId="77777777" w:rsidR="002609E3" w:rsidRPr="00004074" w:rsidRDefault="002609E3" w:rsidP="002609E3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  <w:r w:rsidR="00D036E9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77777777" w:rsidR="002609E3" w:rsidRPr="0000407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7,699</w:t>
            </w:r>
          </w:p>
        </w:tc>
        <w:tc>
          <w:tcPr>
            <w:tcW w:w="147" w:type="pct"/>
          </w:tcPr>
          <w:p w14:paraId="6FBAE103" w14:textId="77777777" w:rsidR="002609E3" w:rsidRPr="0000407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77777777" w:rsidR="002609E3" w:rsidRPr="00004074" w:rsidRDefault="00D036E9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8,389</w:t>
            </w:r>
          </w:p>
        </w:tc>
        <w:tc>
          <w:tcPr>
            <w:tcW w:w="147" w:type="pct"/>
          </w:tcPr>
          <w:p w14:paraId="7D607060" w14:textId="77777777" w:rsidR="002609E3" w:rsidRPr="0000407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77777777" w:rsidR="002609E3" w:rsidRPr="0000407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5,823</w:t>
            </w:r>
          </w:p>
        </w:tc>
        <w:tc>
          <w:tcPr>
            <w:tcW w:w="136" w:type="pct"/>
          </w:tcPr>
          <w:p w14:paraId="353159A3" w14:textId="77777777" w:rsidR="002609E3" w:rsidRPr="0000407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77777777" w:rsidR="002609E3" w:rsidRPr="00004074" w:rsidRDefault="002609E3" w:rsidP="00260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00407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557</w:t>
            </w:r>
          </w:p>
        </w:tc>
      </w:tr>
    </w:tbl>
    <w:p w14:paraId="4DCCEC2E" w14:textId="77777777" w:rsidR="00892426" w:rsidRPr="00BA2043" w:rsidRDefault="008924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8D826B" w14:textId="77777777" w:rsidR="00AA4DCA" w:rsidRPr="00BA2043" w:rsidRDefault="00FB72DA" w:rsidP="000A7342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BB2ED4">
        <w:rPr>
          <w:rFonts w:ascii="Angsana New" w:hAnsi="Angsana New" w:cs="Angsana New"/>
          <w:cs/>
        </w:rPr>
        <w:t xml:space="preserve">ยอดคงเหลือกับบุคคลหรือกิจการที่เกี่ยวข้องกัน ณ วันที่ </w:t>
      </w:r>
      <w:r w:rsidR="006A2236" w:rsidRPr="006A2236">
        <w:rPr>
          <w:rFonts w:ascii="Angsana New" w:hAnsi="Angsana New" w:cs="Angsana New" w:hint="cs"/>
          <w:lang w:val="en-US"/>
        </w:rPr>
        <w:t>31</w:t>
      </w:r>
      <w:r w:rsidR="009D69D1" w:rsidRPr="00BB2ED4">
        <w:rPr>
          <w:rFonts w:ascii="Angsana New" w:hAnsi="Angsana New" w:cs="Angsana New" w:hint="cs"/>
          <w:cs/>
        </w:rPr>
        <w:t xml:space="preserve"> มีนาคม </w:t>
      </w:r>
      <w:r w:rsidR="006A2236" w:rsidRPr="006A2236">
        <w:rPr>
          <w:rFonts w:ascii="Angsana New" w:hAnsi="Angsana New" w:cs="Angsana New"/>
          <w:lang w:val="en-US"/>
        </w:rPr>
        <w:t>2563</w:t>
      </w:r>
      <w:r w:rsidR="008D2C41" w:rsidRPr="00BB2ED4">
        <w:rPr>
          <w:rFonts w:ascii="Angsana New" w:hAnsi="Angsana New" w:cs="Angsana New"/>
          <w:cs/>
        </w:rPr>
        <w:t xml:space="preserve"> </w:t>
      </w:r>
      <w:r w:rsidRPr="00BB2ED4">
        <w:rPr>
          <w:rFonts w:ascii="Angsana New" w:hAnsi="Angsana New" w:cs="Angsana New"/>
          <w:cs/>
        </w:rPr>
        <w:t xml:space="preserve">และ </w:t>
      </w:r>
      <w:r w:rsidR="006A2236" w:rsidRPr="006A2236">
        <w:rPr>
          <w:rFonts w:ascii="Angsana New" w:hAnsi="Angsana New" w:cs="Angsana New"/>
          <w:lang w:val="en-US"/>
        </w:rPr>
        <w:t>31</w:t>
      </w:r>
      <w:r w:rsidRPr="00BB2ED4">
        <w:rPr>
          <w:rFonts w:ascii="Angsana New" w:hAnsi="Angsana New" w:cs="Angsana New"/>
          <w:cs/>
        </w:rPr>
        <w:t xml:space="preserve"> ธันวาคม </w:t>
      </w:r>
      <w:r w:rsidR="006A2236" w:rsidRPr="006A2236">
        <w:rPr>
          <w:rFonts w:ascii="Angsana New" w:hAnsi="Angsana New" w:cs="Angsana New"/>
          <w:lang w:val="en-US"/>
        </w:rPr>
        <w:t>25</w:t>
      </w:r>
      <w:r w:rsidR="006A2236" w:rsidRPr="006A2236">
        <w:rPr>
          <w:rFonts w:ascii="Angsana New" w:hAnsi="Angsana New" w:cs="Angsana New" w:hint="cs"/>
          <w:lang w:val="en-US"/>
        </w:rPr>
        <w:t>62</w:t>
      </w:r>
      <w:r w:rsidR="008D2C41" w:rsidRPr="00BB2ED4">
        <w:rPr>
          <w:rFonts w:ascii="Angsana New" w:hAnsi="Angsana New" w:cs="Angsana New"/>
          <w:cs/>
        </w:rPr>
        <w:t xml:space="preserve"> </w:t>
      </w:r>
      <w:r w:rsidRPr="00BB2ED4">
        <w:rPr>
          <w:rFonts w:ascii="Angsana New" w:hAnsi="Angsana New" w:cs="Angsana New"/>
          <w:cs/>
        </w:rPr>
        <w:t>มีดังนี้</w:t>
      </w:r>
    </w:p>
    <w:p w14:paraId="54D11750" w14:textId="77777777" w:rsidR="00C255A9" w:rsidRPr="006B6147" w:rsidRDefault="00C255A9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18"/>
          <w:szCs w:val="18"/>
          <w:cs/>
          <w:lang w:val="en-US"/>
        </w:rPr>
      </w:pPr>
    </w:p>
    <w:p w14:paraId="74784D19" w14:textId="77777777" w:rsidR="00717940" w:rsidRPr="00BA2043" w:rsidRDefault="00184B2B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</w:p>
    <w:p w14:paraId="4632ADA5" w14:textId="77777777" w:rsidR="008D2C41" w:rsidRPr="006B6147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3"/>
        <w:gridCol w:w="269"/>
        <w:gridCol w:w="1171"/>
        <w:gridCol w:w="271"/>
        <w:gridCol w:w="1197"/>
        <w:gridCol w:w="261"/>
        <w:gridCol w:w="1146"/>
      </w:tblGrid>
      <w:tr w:rsidR="00E778A3" w:rsidRPr="00BA2043" w14:paraId="2953045A" w14:textId="77777777" w:rsidTr="00E778A3">
        <w:trPr>
          <w:trHeight w:val="427"/>
          <w:tblHeader/>
        </w:trPr>
        <w:tc>
          <w:tcPr>
            <w:tcW w:w="1505" w:type="pct"/>
          </w:tcPr>
          <w:p w14:paraId="213C6CA2" w14:textId="77777777" w:rsidR="00E778A3" w:rsidRPr="00BA2043" w:rsidRDefault="00E778A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26204697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3F40CA20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22BE73E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778A3" w:rsidRPr="00BA2043" w14:paraId="55251CEC" w14:textId="77777777" w:rsidTr="00E778A3">
        <w:trPr>
          <w:trHeight w:val="427"/>
          <w:tblHeader/>
        </w:trPr>
        <w:tc>
          <w:tcPr>
            <w:tcW w:w="1505" w:type="pct"/>
          </w:tcPr>
          <w:p w14:paraId="70DAA777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F5777F8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9A222C3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4C1C591F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93E2A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63F8613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</w:tcPr>
          <w:p w14:paraId="2E07777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F7E238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78A3" w:rsidRPr="00BA2043" w14:paraId="72C62240" w14:textId="77777777" w:rsidTr="00E778A3">
        <w:trPr>
          <w:trHeight w:val="427"/>
          <w:tblHeader/>
        </w:trPr>
        <w:tc>
          <w:tcPr>
            <w:tcW w:w="1505" w:type="pct"/>
          </w:tcPr>
          <w:p w14:paraId="0BD37CC1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B65A49F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5693D8F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016B499B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F36AB2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1450E8A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7EFA70FF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14:paraId="68CDE7C6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E418633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E778A3" w:rsidRPr="00BA2043" w14:paraId="0A2D3085" w14:textId="77777777" w:rsidTr="00E778A3">
        <w:trPr>
          <w:trHeight w:val="427"/>
          <w:tblHeader/>
        </w:trPr>
        <w:tc>
          <w:tcPr>
            <w:tcW w:w="1505" w:type="pct"/>
          </w:tcPr>
          <w:p w14:paraId="361CD54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B2EF184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78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61" w:type="pct"/>
            <w:gridSpan w:val="7"/>
          </w:tcPr>
          <w:p w14:paraId="22F41DEF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8A3" w:rsidRPr="00BA2043" w14:paraId="4AB26EE1" w14:textId="77777777" w:rsidTr="00E778A3">
        <w:trPr>
          <w:trHeight w:val="258"/>
        </w:trPr>
        <w:tc>
          <w:tcPr>
            <w:tcW w:w="1505" w:type="pct"/>
          </w:tcPr>
          <w:p w14:paraId="02AB17DE" w14:textId="77777777" w:rsidR="00E778A3" w:rsidRPr="00BA2043" w:rsidRDefault="00E778A3" w:rsidP="00E778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78BF3FF0" w14:textId="77777777" w:rsidR="00E778A3" w:rsidRPr="00BA204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C04E56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E1A411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5FFF7C" w14:textId="77777777" w:rsidR="00E778A3" w:rsidRPr="00BA2043" w:rsidRDefault="00E778A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8D5000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6F1C7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7A471E7" w14:textId="77777777" w:rsidR="00E778A3" w:rsidRPr="00BA2043" w:rsidRDefault="00E778A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A3" w:rsidRPr="00BA2043" w14:paraId="29BB93CD" w14:textId="77777777" w:rsidTr="00E778A3">
        <w:trPr>
          <w:trHeight w:val="258"/>
        </w:trPr>
        <w:tc>
          <w:tcPr>
            <w:tcW w:w="1505" w:type="pct"/>
          </w:tcPr>
          <w:p w14:paraId="3A547DEA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66F3B1F" w14:textId="77777777" w:rsidR="00E778A3" w:rsidRPr="00BA204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534" w:type="pct"/>
          </w:tcPr>
          <w:p w14:paraId="043BE82F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9471756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5703E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ABB1C6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3CFD577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73D1C9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3E7E5E9D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0088C0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11,497</w:t>
            </w:r>
          </w:p>
        </w:tc>
        <w:tc>
          <w:tcPr>
            <w:tcW w:w="141" w:type="pct"/>
          </w:tcPr>
          <w:p w14:paraId="5C8AEDD0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8D22A04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A2B30C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6C47D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</w:tr>
      <w:tr w:rsidR="00E778A3" w:rsidRPr="00BA2043" w14:paraId="0CB462B8" w14:textId="77777777" w:rsidTr="00E778A3">
        <w:trPr>
          <w:trHeight w:val="258"/>
        </w:trPr>
        <w:tc>
          <w:tcPr>
            <w:tcW w:w="1505" w:type="pct"/>
          </w:tcPr>
          <w:p w14:paraId="1C21DB0B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59DCF7FB" w14:textId="77777777" w:rsidR="00E778A3" w:rsidRPr="00BA204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534" w:type="pct"/>
          </w:tcPr>
          <w:p w14:paraId="0D2240DD" w14:textId="77777777" w:rsid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61F083E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F8C27F0" w14:textId="77777777" w:rsidR="00E778A3" w:rsidRPr="008A2E5C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E4EDF0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890288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632D5EE" w14:textId="77777777" w:rsidR="00E778A3" w:rsidRPr="008A2E5C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5B99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8EEB80C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174913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11,975</w:t>
            </w:r>
          </w:p>
        </w:tc>
        <w:tc>
          <w:tcPr>
            <w:tcW w:w="141" w:type="pct"/>
          </w:tcPr>
          <w:p w14:paraId="1D5B37E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F7C0570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63E96AD5" w14:textId="77777777" w:rsidR="00E778A3" w:rsidRPr="008A2E5C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16</w:t>
            </w:r>
            <w:r w:rsidRPr="006C47D9">
              <w:rPr>
                <w:rFonts w:ascii="Angsana New" w:hAnsi="Angsana New"/>
                <w:sz w:val="30"/>
                <w:szCs w:val="30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E778A3" w:rsidRPr="00BA2043" w14:paraId="3BB6D22B" w14:textId="77777777" w:rsidTr="00E778A3">
        <w:trPr>
          <w:trHeight w:val="258"/>
        </w:trPr>
        <w:tc>
          <w:tcPr>
            <w:tcW w:w="1505" w:type="pct"/>
          </w:tcPr>
          <w:p w14:paraId="7F3BF18D" w14:textId="77777777" w:rsidR="00E778A3" w:rsidRPr="00767B66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534" w:type="pct"/>
          </w:tcPr>
          <w:p w14:paraId="39AE9DB7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E55A1B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  <w:tc>
          <w:tcPr>
            <w:tcW w:w="145" w:type="pct"/>
          </w:tcPr>
          <w:p w14:paraId="4BBEBBD6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</w:rPr>
            </w:pPr>
          </w:p>
        </w:tc>
        <w:tc>
          <w:tcPr>
            <w:tcW w:w="632" w:type="pct"/>
          </w:tcPr>
          <w:p w14:paraId="6F38EEA9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  <w:tc>
          <w:tcPr>
            <w:tcW w:w="146" w:type="pct"/>
          </w:tcPr>
          <w:p w14:paraId="7628B523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</w:rPr>
            </w:pPr>
          </w:p>
        </w:tc>
        <w:tc>
          <w:tcPr>
            <w:tcW w:w="646" w:type="pct"/>
          </w:tcPr>
          <w:p w14:paraId="12BA07B6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  <w:tc>
          <w:tcPr>
            <w:tcW w:w="141" w:type="pct"/>
          </w:tcPr>
          <w:p w14:paraId="05C69EAC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</w:rPr>
            </w:pPr>
          </w:p>
        </w:tc>
        <w:tc>
          <w:tcPr>
            <w:tcW w:w="617" w:type="pct"/>
          </w:tcPr>
          <w:p w14:paraId="2FC1DFE3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</w:tr>
      <w:tr w:rsidR="00E778A3" w:rsidRPr="00BA2043" w14:paraId="575E2F83" w14:textId="77777777" w:rsidTr="00E778A3">
        <w:trPr>
          <w:trHeight w:val="258"/>
        </w:trPr>
        <w:tc>
          <w:tcPr>
            <w:tcW w:w="1505" w:type="pct"/>
          </w:tcPr>
          <w:p w14:paraId="6FA99921" w14:textId="77777777" w:rsidR="00E778A3" w:rsidRPr="007B2770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4" w:type="pct"/>
          </w:tcPr>
          <w:p w14:paraId="58647B33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1D7493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B2190B6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B97102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23119D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0BA1FB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F5F363A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2B00FE3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78A3" w:rsidRPr="00BA2043" w14:paraId="2D6EA037" w14:textId="77777777" w:rsidTr="00E778A3">
        <w:trPr>
          <w:trHeight w:val="258"/>
        </w:trPr>
        <w:tc>
          <w:tcPr>
            <w:tcW w:w="1505" w:type="pct"/>
          </w:tcPr>
          <w:p w14:paraId="53518955" w14:textId="77777777" w:rsidR="00E778A3" w:rsidRPr="00BA2043" w:rsidRDefault="00E778A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534" w:type="pct"/>
          </w:tcPr>
          <w:p w14:paraId="7A0E6C6C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66276AE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5,697</w:t>
            </w:r>
          </w:p>
        </w:tc>
        <w:tc>
          <w:tcPr>
            <w:tcW w:w="145" w:type="pct"/>
          </w:tcPr>
          <w:p w14:paraId="5A6FA609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8418349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C47D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146" w:type="pct"/>
          </w:tcPr>
          <w:p w14:paraId="54563D18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B7296B1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60BB707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A796042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778A3" w:rsidRPr="00BA2043" w14:paraId="48B8CBA9" w14:textId="77777777" w:rsidTr="00E778A3">
        <w:trPr>
          <w:trHeight w:val="258"/>
        </w:trPr>
        <w:tc>
          <w:tcPr>
            <w:tcW w:w="1505" w:type="pct"/>
          </w:tcPr>
          <w:p w14:paraId="08052877" w14:textId="77777777" w:rsidR="00E778A3" w:rsidRPr="00BA2043" w:rsidRDefault="00E778A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</w:tcPr>
          <w:p w14:paraId="48EDFF79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778A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5,697</w:t>
            </w:r>
          </w:p>
        </w:tc>
        <w:tc>
          <w:tcPr>
            <w:tcW w:w="145" w:type="pct"/>
          </w:tcPr>
          <w:p w14:paraId="47DD2922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6C47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46" w:type="pct"/>
          </w:tcPr>
          <w:p w14:paraId="680A2678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23,472</w:t>
            </w:r>
          </w:p>
        </w:tc>
        <w:tc>
          <w:tcPr>
            <w:tcW w:w="141" w:type="pct"/>
          </w:tcPr>
          <w:p w14:paraId="1156669A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Pr="006C47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</w:tr>
    </w:tbl>
    <w:p w14:paraId="7469FFDD" w14:textId="77777777" w:rsidR="00892426" w:rsidRPr="00767B66" w:rsidRDefault="008924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  <w:lang w:val="th-TH"/>
        </w:rPr>
      </w:pPr>
    </w:p>
    <w:p w14:paraId="2189A996" w14:textId="77777777" w:rsidR="0085034A" w:rsidRDefault="00850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14:paraId="393BB356" w14:textId="77777777" w:rsidR="00966ED5" w:rsidRDefault="006571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lastRenderedPageBreak/>
        <w:t>ลูกหนี้</w:t>
      </w:r>
      <w:r w:rsidR="008E61FA">
        <w:rPr>
          <w:rFonts w:ascii="Angsana New" w:hAnsi="Angsana New" w:cs="Angsana New" w:hint="cs"/>
          <w:b/>
          <w:bCs/>
          <w:i/>
          <w:iCs/>
          <w:cs/>
        </w:rPr>
        <w:t>หมุนเวียน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อื่น </w:t>
      </w:r>
    </w:p>
    <w:p w14:paraId="425BCDE6" w14:textId="77777777" w:rsidR="00075BCC" w:rsidRPr="00075BCC" w:rsidRDefault="00075BCC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1"/>
        <w:gridCol w:w="271"/>
        <w:gridCol w:w="6"/>
        <w:gridCol w:w="1161"/>
        <w:gridCol w:w="9"/>
        <w:gridCol w:w="265"/>
        <w:gridCol w:w="9"/>
        <w:gridCol w:w="1185"/>
        <w:gridCol w:w="9"/>
        <w:gridCol w:w="252"/>
        <w:gridCol w:w="9"/>
        <w:gridCol w:w="1137"/>
      </w:tblGrid>
      <w:tr w:rsidR="00566503" w:rsidRPr="00BA2043" w14:paraId="57EA2530" w14:textId="77777777" w:rsidTr="00905A65">
        <w:trPr>
          <w:trHeight w:val="387"/>
          <w:tblHeader/>
        </w:trPr>
        <w:tc>
          <w:tcPr>
            <w:tcW w:w="2043" w:type="pct"/>
          </w:tcPr>
          <w:p w14:paraId="56F6BA5C" w14:textId="77777777"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5258320A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1C848293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5"/>
          </w:tcPr>
          <w:p w14:paraId="22920C2F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63F65" w:rsidRPr="00BA2043" w14:paraId="02B7F4D9" w14:textId="77777777" w:rsidTr="00214BE3">
        <w:trPr>
          <w:trHeight w:val="427"/>
          <w:tblHeader/>
        </w:trPr>
        <w:tc>
          <w:tcPr>
            <w:tcW w:w="2043" w:type="pct"/>
          </w:tcPr>
          <w:p w14:paraId="4CA19288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7F3B0D" w14:textId="77777777" w:rsidR="00363F65" w:rsidRPr="00BA204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63F65"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63F65"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45096526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47A2D5C" w14:textId="77777777" w:rsidR="00363F65" w:rsidRPr="00BA204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63F65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2"/>
          </w:tcPr>
          <w:p w14:paraId="2E2AF1FF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09299BB" w14:textId="77777777" w:rsidR="00363F65" w:rsidRPr="00BA204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63F65"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63F65"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  <w:gridSpan w:val="2"/>
          </w:tcPr>
          <w:p w14:paraId="53206975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D7A9522" w14:textId="77777777" w:rsidR="00363F65" w:rsidRPr="00BA204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63F65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3F65" w:rsidRPr="00BA2043" w14:paraId="4D67BE7A" w14:textId="77777777" w:rsidTr="00214BE3">
        <w:trPr>
          <w:trHeight w:val="427"/>
          <w:tblHeader/>
        </w:trPr>
        <w:tc>
          <w:tcPr>
            <w:tcW w:w="2043" w:type="pct"/>
          </w:tcPr>
          <w:p w14:paraId="6638E4D9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045A2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186C1871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5F2708F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  <w:gridSpan w:val="2"/>
          </w:tcPr>
          <w:p w14:paraId="40D4D8B1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089E7BA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058B93DB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6B3DE65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66503" w:rsidRPr="00BA2043" w14:paraId="747683E3" w14:textId="77777777" w:rsidTr="00214BE3">
        <w:trPr>
          <w:trHeight w:val="387"/>
          <w:tblHeader/>
        </w:trPr>
        <w:tc>
          <w:tcPr>
            <w:tcW w:w="2043" w:type="pct"/>
          </w:tcPr>
          <w:p w14:paraId="20033CD8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12"/>
          </w:tcPr>
          <w:p w14:paraId="3741DAE0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BE3" w:rsidRPr="00335AA5" w14:paraId="5D6D041E" w14:textId="77777777" w:rsidTr="00214BE3">
        <w:trPr>
          <w:trHeight w:val="258"/>
        </w:trPr>
        <w:tc>
          <w:tcPr>
            <w:tcW w:w="2043" w:type="pct"/>
          </w:tcPr>
          <w:p w14:paraId="01AE845E" w14:textId="77777777" w:rsidR="00214BE3" w:rsidRPr="00214BE3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F18C904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4E46125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186F85E3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97006D9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29C35AD8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680EA28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AA3EAA1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BE3" w:rsidRPr="00335AA5" w14:paraId="5E0E7B22" w14:textId="77777777" w:rsidTr="00214BE3">
        <w:trPr>
          <w:trHeight w:val="258"/>
        </w:trPr>
        <w:tc>
          <w:tcPr>
            <w:tcW w:w="2043" w:type="pct"/>
          </w:tcPr>
          <w:p w14:paraId="3A43E6BD" w14:textId="77777777" w:rsidR="00214BE3" w:rsidRPr="00214BE3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59F7B374" w14:textId="77777777" w:rsidR="00214BE3" w:rsidRPr="00F67D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7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EAC5E55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5AB99A8" w14:textId="77777777" w:rsidR="00214BE3" w:rsidRPr="00365BC2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23326D0B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08DFC83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47,606</w:t>
            </w:r>
          </w:p>
        </w:tc>
        <w:tc>
          <w:tcPr>
            <w:tcW w:w="141" w:type="pct"/>
            <w:gridSpan w:val="2"/>
          </w:tcPr>
          <w:p w14:paraId="421D0C4D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6DB039" w14:textId="77777777" w:rsidR="00214BE3" w:rsidRPr="00365BC2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4BE3" w:rsidRPr="00335AA5" w14:paraId="17732FE7" w14:textId="77777777" w:rsidTr="00214BE3">
        <w:trPr>
          <w:trHeight w:val="258"/>
        </w:trPr>
        <w:tc>
          <w:tcPr>
            <w:tcW w:w="2043" w:type="pct"/>
          </w:tcPr>
          <w:p w14:paraId="6C96AE13" w14:textId="77777777" w:rsidR="00214BE3" w:rsidRPr="00075BCC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6BA1103A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CF86EB1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  <w:gridSpan w:val="2"/>
          </w:tcPr>
          <w:p w14:paraId="01BB4C41" w14:textId="77777777" w:rsidR="00214BE3" w:rsidRPr="00075BCC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96905D3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14:paraId="1D112994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674C688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</w:tcPr>
          <w:p w14:paraId="38F12DB4" w14:textId="77777777" w:rsidR="00214BE3" w:rsidRPr="00075BCC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4BE3" w:rsidRPr="00335AA5" w14:paraId="167918C8" w14:textId="77777777" w:rsidTr="00214BE3">
        <w:trPr>
          <w:trHeight w:val="258"/>
        </w:trPr>
        <w:tc>
          <w:tcPr>
            <w:tcW w:w="2043" w:type="pct"/>
          </w:tcPr>
          <w:p w14:paraId="39017EC5" w14:textId="77777777" w:rsidR="00214BE3" w:rsidRPr="00335AA5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691AD8" w14:textId="77777777" w:rsidR="00214BE3" w:rsidRPr="00F67D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7DA5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149" w:type="pct"/>
            <w:gridSpan w:val="2"/>
          </w:tcPr>
          <w:p w14:paraId="20378AB1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0DD060F3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0E240A0B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</w:tcPr>
          <w:p w14:paraId="17A21194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141" w:type="pct"/>
            <w:gridSpan w:val="2"/>
          </w:tcPr>
          <w:p w14:paraId="3F891C7A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A1659A1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14BE3" w:rsidRPr="00335AA5" w14:paraId="57A34DF6" w14:textId="77777777" w:rsidTr="00905A65">
        <w:trPr>
          <w:trHeight w:val="258"/>
        </w:trPr>
        <w:tc>
          <w:tcPr>
            <w:tcW w:w="2043" w:type="pct"/>
          </w:tcPr>
          <w:p w14:paraId="3EB87956" w14:textId="77777777" w:rsidR="00214BE3" w:rsidRPr="00335AA5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613B96D" w14:textId="77777777" w:rsidR="00214BE3" w:rsidRPr="00E07FCB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149" w:type="pct"/>
            <w:gridSpan w:val="2"/>
          </w:tcPr>
          <w:p w14:paraId="7DBD54A0" w14:textId="77777777" w:rsidR="00214BE3" w:rsidRPr="00E07FCB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6469A5" w14:textId="77777777" w:rsidR="00214BE3" w:rsidRPr="00E07FCB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1E35D1F5" w14:textId="77777777" w:rsidR="00214BE3" w:rsidRPr="00E07FCB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C476E1" w14:textId="77777777" w:rsidR="00214BE3" w:rsidRPr="00E07FCB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47,712</w:t>
            </w:r>
          </w:p>
        </w:tc>
        <w:tc>
          <w:tcPr>
            <w:tcW w:w="141" w:type="pct"/>
            <w:gridSpan w:val="2"/>
          </w:tcPr>
          <w:p w14:paraId="3911452B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6975BA2" w14:textId="77777777" w:rsidR="00214BE3" w:rsidRPr="00335AA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EF2B6BA" w14:textId="77777777" w:rsidR="00335AA5" w:rsidRPr="00075BCC" w:rsidRDefault="00335AA5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sz w:val="28"/>
          <w:szCs w:val="28"/>
          <w:cs/>
        </w:rPr>
      </w:pPr>
    </w:p>
    <w:p w14:paraId="3058C7AD" w14:textId="77777777" w:rsidR="00BB215A" w:rsidRPr="00AA4496" w:rsidRDefault="0086249C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AA4496">
        <w:rPr>
          <w:rFonts w:ascii="Angsana New" w:hAnsi="Angsana New" w:cs="Angsana New"/>
          <w:bCs/>
          <w:i/>
          <w:iCs/>
          <w:cs/>
        </w:rPr>
        <w:t>เงิน</w:t>
      </w:r>
      <w:r w:rsidR="00363F65" w:rsidRPr="00AA4496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14:paraId="58F103F9" w14:textId="77777777" w:rsidR="006E62D7" w:rsidRPr="00075BCC" w:rsidRDefault="006E62D7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8"/>
          <w:szCs w:val="28"/>
          <w:cs/>
        </w:rPr>
      </w:pPr>
    </w:p>
    <w:p w14:paraId="31325647" w14:textId="77777777" w:rsidR="005E7371" w:rsidRDefault="004F18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AA4496">
        <w:rPr>
          <w:rFonts w:ascii="Angsana New" w:hAnsi="Angsana New" w:cs="Angsana New" w:hint="cs"/>
          <w:cs/>
        </w:rPr>
        <w:t xml:space="preserve">ณ </w:t>
      </w:r>
      <w:r w:rsidRPr="00AA4496">
        <w:rPr>
          <w:rFonts w:ascii="Angsana New" w:hAnsi="Angsana New" w:cs="Angsana New"/>
          <w:cs/>
        </w:rPr>
        <w:t xml:space="preserve">วันที่ </w:t>
      </w:r>
      <w:r w:rsidR="006A2236" w:rsidRPr="00AA4496">
        <w:rPr>
          <w:rFonts w:ascii="Angsana New" w:hAnsi="Angsana New" w:cs="Angsana New"/>
          <w:lang w:val="en-US"/>
        </w:rPr>
        <w:t>30</w:t>
      </w:r>
      <w:r w:rsidRPr="00AA4496"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 w:hint="cs"/>
          <w:cs/>
          <w:lang w:val="en-US"/>
        </w:rPr>
        <w:t xml:space="preserve">มกราคม </w:t>
      </w:r>
      <w:r w:rsidR="006A2236" w:rsidRPr="00AA4496">
        <w:rPr>
          <w:rFonts w:ascii="Angsana New" w:hAnsi="Angsana New" w:cs="Angsana New"/>
          <w:lang w:val="en-US"/>
        </w:rPr>
        <w:t>2562</w:t>
      </w:r>
      <w:r w:rsidRPr="00AA4496"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 w:hint="cs"/>
          <w:cs/>
        </w:rPr>
        <w:t>บริษัทได้ลงนาม</w:t>
      </w:r>
      <w:r w:rsidR="00990242" w:rsidRPr="00AA4496">
        <w:rPr>
          <w:rFonts w:ascii="Angsana New" w:hAnsi="Angsana New" w:cs="Angsana New"/>
          <w:cs/>
        </w:rPr>
        <w:t>สัญญาเงินกู้ยืม</w:t>
      </w:r>
      <w:r w:rsidRPr="00AA4496">
        <w:rPr>
          <w:rFonts w:ascii="Angsana New" w:hAnsi="Angsana New" w:cs="Angsana New" w:hint="cs"/>
          <w:cs/>
        </w:rPr>
        <w:t xml:space="preserve">ระยะยาวกับบริษัท พีเอ็มซี เลเบิล แมททีเรียลส์ จำกัด </w:t>
      </w:r>
      <w:r w:rsidRPr="00AA4496">
        <w:rPr>
          <w:rFonts w:ascii="Angsana New" w:hAnsi="Angsana New" w:cs="Angsana New"/>
          <w:cs/>
        </w:rPr>
        <w:br/>
      </w:r>
      <w:r w:rsidRPr="00AA4496">
        <w:rPr>
          <w:rFonts w:ascii="Angsana New" w:hAnsi="Angsana New" w:cs="Angsana New" w:hint="cs"/>
          <w:cs/>
        </w:rPr>
        <w:t xml:space="preserve">ซึ่งมีวงเงินรวม </w:t>
      </w:r>
      <w:r w:rsidR="006A2236" w:rsidRPr="00AA4496">
        <w:rPr>
          <w:rFonts w:ascii="Angsana New" w:hAnsi="Angsana New" w:cs="Angsana New"/>
          <w:lang w:val="en-US"/>
        </w:rPr>
        <w:t>500</w:t>
      </w:r>
      <w:r w:rsidRPr="00AA4496"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6F6039" w:rsidRPr="00AA4496">
        <w:rPr>
          <w:rFonts w:ascii="Angsana New" w:hAnsi="Angsana New" w:cs="Angsana New"/>
          <w:cs/>
        </w:rPr>
        <w:t xml:space="preserve">อัตราดอกเบี้ยต่อปีเท่ากับ MLR </w:t>
      </w:r>
      <w:r w:rsidR="000417C8" w:rsidRPr="00AA4496">
        <w:rPr>
          <w:rFonts w:ascii="Angsana New" w:hAnsi="Angsana New" w:cs="Angsana New" w:hint="cs"/>
          <w:cs/>
        </w:rPr>
        <w:t xml:space="preserve">บวกอัตราส่วนเพิ่มในปีแรก และ </w:t>
      </w:r>
      <w:r w:rsidR="000417C8" w:rsidRPr="00AA4496">
        <w:rPr>
          <w:rFonts w:ascii="Angsana New" w:hAnsi="Angsana New" w:cs="Angsana New"/>
          <w:lang w:val="en-US"/>
        </w:rPr>
        <w:t xml:space="preserve">MLR </w:t>
      </w:r>
      <w:r w:rsidR="000417C8" w:rsidRPr="00AA4496">
        <w:rPr>
          <w:rFonts w:ascii="Angsana New" w:hAnsi="Angsana New" w:cs="Angsana New" w:hint="cs"/>
          <w:cs/>
          <w:lang w:val="en-US"/>
        </w:rPr>
        <w:t>หักอัตรา</w:t>
      </w:r>
      <w:r w:rsidR="00BB466F">
        <w:rPr>
          <w:rFonts w:ascii="Angsana New" w:hAnsi="Angsana New" w:cs="Angsana New"/>
          <w:lang w:val="en-US"/>
        </w:rPr>
        <w:br/>
      </w:r>
      <w:r w:rsidR="000417C8" w:rsidRPr="00AA4496">
        <w:rPr>
          <w:rFonts w:ascii="Angsana New" w:hAnsi="Angsana New" w:cs="Angsana New" w:hint="cs"/>
          <w:cs/>
          <w:lang w:val="en-US"/>
        </w:rPr>
        <w:t>ส่วนลดในปีถัดๆ</w:t>
      </w:r>
      <w:r w:rsidR="000417C8" w:rsidRPr="00AA4496">
        <w:rPr>
          <w:rFonts w:ascii="Angsana New" w:hAnsi="Angsana New" w:cs="Angsana New"/>
          <w:lang w:val="en-US"/>
        </w:rPr>
        <w:t xml:space="preserve"> </w:t>
      </w:r>
      <w:r w:rsidR="000417C8" w:rsidRPr="00AA4496">
        <w:rPr>
          <w:rFonts w:ascii="Angsana New" w:hAnsi="Angsana New" w:cs="Angsana New" w:hint="cs"/>
          <w:cs/>
          <w:lang w:val="en-US"/>
        </w:rPr>
        <w:t>ไป</w:t>
      </w:r>
      <w:r w:rsidR="006F6039" w:rsidRPr="00AA4496">
        <w:rPr>
          <w:rFonts w:ascii="Angsana New" w:hAnsi="Angsana New" w:cs="Angsana New"/>
          <w:cs/>
        </w:rPr>
        <w:t xml:space="preserve"> </w:t>
      </w:r>
      <w:r w:rsidR="00363F65" w:rsidRPr="00AA4496">
        <w:rPr>
          <w:rFonts w:ascii="Angsana New" w:hAnsi="Angsana New" w:cs="Angsana New" w:hint="cs"/>
          <w:cs/>
        </w:rPr>
        <w:t>โดยมี</w:t>
      </w:r>
      <w:r w:rsidR="006F6039" w:rsidRPr="00AA4496">
        <w:rPr>
          <w:rFonts w:ascii="Angsana New" w:hAnsi="Angsana New" w:cs="Angsana New"/>
          <w:cs/>
        </w:rPr>
        <w:t>กำหนดชำระคืนเงินต้น</w:t>
      </w:r>
      <w:r w:rsidR="00363F65" w:rsidRPr="00AA4496">
        <w:rPr>
          <w:rFonts w:ascii="Angsana New" w:hAnsi="Angsana New" w:cs="Angsana New" w:hint="cs"/>
          <w:cs/>
        </w:rPr>
        <w:t>เมื่อทวงถาม</w:t>
      </w:r>
      <w:r w:rsidR="00363F65" w:rsidRPr="00AA4496">
        <w:rPr>
          <w:rFonts w:ascii="Angsana New" w:hAnsi="Angsana New" w:cs="Angsana New"/>
          <w:cs/>
        </w:rPr>
        <w:t xml:space="preserve"> </w:t>
      </w:r>
      <w:r w:rsidR="006F6039" w:rsidRPr="00AA4496">
        <w:rPr>
          <w:rFonts w:ascii="Angsana New" w:hAnsi="Angsana New" w:cs="Angsana New"/>
          <w:cs/>
        </w:rPr>
        <w:t>เงินกู้ดังกล่าวมีวัตถุประสงค์เพื่อ</w:t>
      </w:r>
      <w:r w:rsidR="008401D5" w:rsidRPr="00AA4496">
        <w:rPr>
          <w:rFonts w:ascii="Angsana New" w:hAnsi="Angsana New" w:cs="Angsana New" w:hint="cs"/>
          <w:cs/>
        </w:rPr>
        <w:t>นำไป</w:t>
      </w:r>
      <w:r w:rsidR="006F6039" w:rsidRPr="00AA4496">
        <w:rPr>
          <w:rFonts w:ascii="Angsana New" w:hAnsi="Angsana New" w:cs="Angsana New"/>
          <w:cs/>
        </w:rPr>
        <w:t>ใช้</w:t>
      </w:r>
      <w:r w:rsidR="000417C8" w:rsidRPr="00AA4496">
        <w:rPr>
          <w:rFonts w:ascii="Angsana New" w:hAnsi="Angsana New" w:cs="Angsana New" w:hint="cs"/>
          <w:cs/>
        </w:rPr>
        <w:t>ในการ</w:t>
      </w:r>
      <w:r w:rsidR="00295D02" w:rsidRPr="00AA4496">
        <w:rPr>
          <w:rFonts w:ascii="Angsana New" w:hAnsi="Angsana New" w:cs="Angsana New" w:hint="cs"/>
          <w:cs/>
          <w:lang w:val="en-US"/>
        </w:rPr>
        <w:t>ชำระคืนเงินกู้ยืมระยะสั้น</w:t>
      </w:r>
      <w:r w:rsidR="002152F0" w:rsidRPr="00AA4496">
        <w:rPr>
          <w:rFonts w:ascii="Angsana New" w:hAnsi="Angsana New" w:cs="Angsana New" w:hint="cs"/>
          <w:cs/>
          <w:lang w:val="en-US"/>
        </w:rPr>
        <w:t xml:space="preserve"> </w:t>
      </w:r>
      <w:r w:rsidR="002152F0" w:rsidRPr="00AA4496">
        <w:rPr>
          <w:rFonts w:ascii="Angsana New" w:hAnsi="Angsana New" w:cs="Angsana New"/>
          <w:lang w:val="en-US"/>
        </w:rPr>
        <w:t xml:space="preserve">(Bridge loan) </w:t>
      </w:r>
      <w:r w:rsidR="002152F0" w:rsidRPr="00AA4496">
        <w:rPr>
          <w:rFonts w:ascii="Angsana New" w:hAnsi="Angsana New" w:cs="Angsana New" w:hint="cs"/>
          <w:cs/>
          <w:lang w:val="en-US"/>
        </w:rPr>
        <w:t>จากสถาบันการเงินที่บริษัทใช้เป็นเงินทุนสำหรับ</w:t>
      </w:r>
      <w:r w:rsidR="008401D5" w:rsidRPr="00AA4496">
        <w:rPr>
          <w:rFonts w:ascii="Angsana New" w:hAnsi="Angsana New" w:cs="Angsana New" w:hint="cs"/>
          <w:cs/>
          <w:lang w:val="en-US"/>
        </w:rPr>
        <w:t>การซื้อธุรกิจ</w:t>
      </w:r>
      <w:r w:rsidR="0043397D" w:rsidRPr="00AA4496">
        <w:rPr>
          <w:rFonts w:ascii="Angsana New" w:hAnsi="Angsana New" w:cs="Angsana New" w:hint="cs"/>
          <w:cs/>
          <w:lang w:val="en-US"/>
        </w:rPr>
        <w:t xml:space="preserve"> </w:t>
      </w:r>
      <w:r w:rsidR="008401D5" w:rsidRPr="00AA4496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704D07">
        <w:rPr>
          <w:rFonts w:ascii="Angsana New" w:hAnsi="Angsana New" w:cs="Angsana New"/>
          <w:lang w:val="en-US"/>
        </w:rPr>
        <w:br/>
      </w:r>
      <w:r w:rsidR="006C3679" w:rsidRPr="00AA4496">
        <w:rPr>
          <w:rFonts w:ascii="Angsana New" w:hAnsi="Angsana New" w:cs="Angsana New" w:hint="cs"/>
          <w:cs/>
          <w:lang w:val="en-US"/>
        </w:rPr>
        <w:t>ณ วันที่</w:t>
      </w:r>
      <w:r w:rsidR="00BB466F">
        <w:rPr>
          <w:rFonts w:ascii="Angsana New" w:hAnsi="Angsana New" w:cs="Angsana New"/>
          <w:lang w:val="en-US"/>
        </w:rPr>
        <w:t xml:space="preserve"> </w:t>
      </w:r>
      <w:r w:rsidR="006A2236" w:rsidRPr="00AA4496">
        <w:rPr>
          <w:rFonts w:ascii="Angsana New" w:hAnsi="Angsana New" w:cs="Angsana New"/>
          <w:lang w:val="en-US"/>
        </w:rPr>
        <w:t>31</w:t>
      </w:r>
      <w:r w:rsidR="00363F65" w:rsidRPr="00AA4496">
        <w:rPr>
          <w:rFonts w:ascii="Angsana New" w:hAnsi="Angsana New" w:cs="Angsana New"/>
          <w:lang w:val="en-US"/>
        </w:rPr>
        <w:t xml:space="preserve"> </w:t>
      </w:r>
      <w:r w:rsidR="00363F65" w:rsidRPr="00AA4496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6A2236" w:rsidRPr="00AA4496">
        <w:rPr>
          <w:rFonts w:ascii="Angsana New" w:hAnsi="Angsana New" w:cs="Angsana New"/>
          <w:lang w:val="en-US"/>
        </w:rPr>
        <w:t>2563</w:t>
      </w:r>
      <w:r w:rsidR="006C3679" w:rsidRPr="00AA4496">
        <w:rPr>
          <w:rFonts w:ascii="Angsana New" w:hAnsi="Angsana New" w:cs="Angsana New"/>
          <w:lang w:val="en-US"/>
        </w:rPr>
        <w:t xml:space="preserve"> </w:t>
      </w:r>
      <w:r w:rsidR="00363F65" w:rsidRPr="00AA4496">
        <w:rPr>
          <w:rFonts w:ascii="Angsana New" w:hAnsi="Angsana New" w:cs="Angsana New" w:hint="cs"/>
          <w:cs/>
          <w:lang w:val="en-US"/>
        </w:rPr>
        <w:t>บริษัทได้เบิกใช้เงินกู้เต็มจำนวนแล้ว</w:t>
      </w:r>
      <w:r w:rsidR="006C3679" w:rsidRPr="00BA2043">
        <w:rPr>
          <w:rFonts w:ascii="Angsana New" w:hAnsi="Angsana New" w:cs="Angsana New" w:hint="cs"/>
          <w:cs/>
          <w:lang w:val="en-US"/>
        </w:rPr>
        <w:t xml:space="preserve"> </w:t>
      </w:r>
    </w:p>
    <w:p w14:paraId="7324AE11" w14:textId="77777777" w:rsidR="00475F2A" w:rsidRPr="00475F2A" w:rsidRDefault="00475F2A" w:rsidP="002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136BEEE" w14:textId="77777777" w:rsidR="00214BE3" w:rsidRDefault="00214BE3" w:rsidP="002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67D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เจ้าหนี้การค้า</w:t>
      </w:r>
    </w:p>
    <w:p w14:paraId="0C479AF0" w14:textId="77777777" w:rsidR="00214BE3" w:rsidRPr="00075BCC" w:rsidRDefault="00214BE3" w:rsidP="002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1"/>
        <w:gridCol w:w="271"/>
        <w:gridCol w:w="6"/>
        <w:gridCol w:w="1161"/>
        <w:gridCol w:w="9"/>
        <w:gridCol w:w="265"/>
        <w:gridCol w:w="9"/>
        <w:gridCol w:w="1185"/>
        <w:gridCol w:w="9"/>
        <w:gridCol w:w="252"/>
        <w:gridCol w:w="9"/>
        <w:gridCol w:w="1137"/>
      </w:tblGrid>
      <w:tr w:rsidR="00214BE3" w:rsidRPr="00BA2043" w14:paraId="1B2B8F99" w14:textId="77777777" w:rsidTr="002A08C6">
        <w:trPr>
          <w:trHeight w:val="387"/>
          <w:tblHeader/>
        </w:trPr>
        <w:tc>
          <w:tcPr>
            <w:tcW w:w="2043" w:type="pct"/>
          </w:tcPr>
          <w:p w14:paraId="320FA0EF" w14:textId="77777777" w:rsidR="00214BE3" w:rsidRPr="00BA2043" w:rsidRDefault="00214BE3" w:rsidP="002A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1C9DD010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6D43A41E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5"/>
          </w:tcPr>
          <w:p w14:paraId="56FBF67A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14BE3" w:rsidRPr="00BA2043" w14:paraId="2650CDB1" w14:textId="77777777" w:rsidTr="002A08C6">
        <w:trPr>
          <w:trHeight w:val="427"/>
          <w:tblHeader/>
        </w:trPr>
        <w:tc>
          <w:tcPr>
            <w:tcW w:w="2043" w:type="pct"/>
          </w:tcPr>
          <w:p w14:paraId="71309BEC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0DAA78A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5BC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0F5A4E40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6789D22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BC2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2"/>
          </w:tcPr>
          <w:p w14:paraId="2C30D774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8C63629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5BC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  <w:gridSpan w:val="2"/>
          </w:tcPr>
          <w:p w14:paraId="1718A581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2791FAD7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BC2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4BE3" w:rsidRPr="006C45EA" w14:paraId="3C415B8D" w14:textId="77777777" w:rsidTr="002A08C6">
        <w:trPr>
          <w:trHeight w:val="427"/>
          <w:tblHeader/>
        </w:trPr>
        <w:tc>
          <w:tcPr>
            <w:tcW w:w="2043" w:type="pct"/>
          </w:tcPr>
          <w:p w14:paraId="04EFD300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F7E565A" w14:textId="77777777" w:rsidR="00214BE3" w:rsidRPr="006C45EA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5BC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5BC2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365BC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2CC3B31B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ABAE8C0" w14:textId="77777777" w:rsidR="00214BE3" w:rsidRPr="006C45EA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5BC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  <w:gridSpan w:val="2"/>
          </w:tcPr>
          <w:p w14:paraId="1F7FF4B4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0ADB66E6" w14:textId="77777777" w:rsidR="00214BE3" w:rsidRPr="006C45EA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5BC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5BC2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365BC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1E07404D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73A8D09" w14:textId="77777777" w:rsidR="00214BE3" w:rsidRPr="006C45EA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5BC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14BE3" w:rsidRPr="00BA2043" w14:paraId="321CFB56" w14:textId="77777777" w:rsidTr="002A08C6">
        <w:trPr>
          <w:trHeight w:val="387"/>
          <w:tblHeader/>
        </w:trPr>
        <w:tc>
          <w:tcPr>
            <w:tcW w:w="2043" w:type="pct"/>
          </w:tcPr>
          <w:p w14:paraId="3261FC6D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12"/>
          </w:tcPr>
          <w:p w14:paraId="741DB105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BE3" w:rsidRPr="00905A65" w14:paraId="3C48E180" w14:textId="77777777" w:rsidTr="002A08C6">
        <w:trPr>
          <w:trHeight w:val="258"/>
        </w:trPr>
        <w:tc>
          <w:tcPr>
            <w:tcW w:w="2043" w:type="pct"/>
          </w:tcPr>
          <w:p w14:paraId="1CE2E916" w14:textId="77777777" w:rsidR="00214BE3" w:rsidRPr="00214BE3" w:rsidRDefault="00214BE3" w:rsidP="002A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814B879" w14:textId="77777777" w:rsidR="00214BE3" w:rsidRPr="00335AA5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5DF5DEBC" w14:textId="77777777" w:rsidR="00214BE3" w:rsidRPr="00335AA5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3C6EB7E6" w14:textId="77777777" w:rsidR="00214BE3" w:rsidRPr="00905A65" w:rsidRDefault="00214BE3" w:rsidP="002A0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E91D814" w14:textId="77777777" w:rsidR="00214BE3" w:rsidRPr="00905A65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3C1B7C30" w14:textId="77777777" w:rsidR="00214BE3" w:rsidRPr="00905A65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05782046" w14:textId="77777777" w:rsidR="00214BE3" w:rsidRPr="00905A65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C7AC0F1" w14:textId="77777777" w:rsidR="00214BE3" w:rsidRPr="00905A65" w:rsidRDefault="00214BE3" w:rsidP="002A0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BE3" w:rsidRPr="00365BC2" w14:paraId="4BB3097B" w14:textId="77777777" w:rsidTr="002A08C6">
        <w:trPr>
          <w:trHeight w:val="258"/>
        </w:trPr>
        <w:tc>
          <w:tcPr>
            <w:tcW w:w="2043" w:type="pct"/>
          </w:tcPr>
          <w:p w14:paraId="52FFC065" w14:textId="77777777" w:rsidR="00214BE3" w:rsidRPr="00214BE3" w:rsidRDefault="00214BE3" w:rsidP="002A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3884B4D0" w14:textId="77777777" w:rsidR="00214BE3" w:rsidRPr="00F67DA5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56196C66" w14:textId="77777777" w:rsidR="00214BE3" w:rsidRPr="00F67DA5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gridSpan w:val="2"/>
          </w:tcPr>
          <w:p w14:paraId="286060EB" w14:textId="77777777" w:rsidR="00214BE3" w:rsidRPr="00BA2043" w:rsidRDefault="00214BE3" w:rsidP="002A0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8" w:type="pct"/>
            <w:gridSpan w:val="2"/>
          </w:tcPr>
          <w:p w14:paraId="1472E560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16D64ABA" w14:textId="77777777" w:rsidR="00214BE3" w:rsidRPr="00F67DA5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35FD738C" w14:textId="77777777" w:rsidR="00214BE3" w:rsidRPr="00BA2043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46A19E" w14:textId="77777777" w:rsidR="00214BE3" w:rsidRPr="00BA2043" w:rsidRDefault="00214BE3" w:rsidP="002A0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4BE3" w:rsidRPr="00335AA5" w14:paraId="45F1E4EC" w14:textId="77777777" w:rsidTr="002A08C6">
        <w:trPr>
          <w:trHeight w:val="258"/>
        </w:trPr>
        <w:tc>
          <w:tcPr>
            <w:tcW w:w="2043" w:type="pct"/>
          </w:tcPr>
          <w:p w14:paraId="2E7FA0C8" w14:textId="77777777" w:rsidR="00214BE3" w:rsidRPr="00335AA5" w:rsidRDefault="00214BE3" w:rsidP="002A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147DE1D" w14:textId="77777777" w:rsidR="00214BE3" w:rsidRPr="00523D74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3D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6D20E6FC" w14:textId="77777777" w:rsidR="00214BE3" w:rsidRPr="00523D74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4A337B" w14:textId="77777777" w:rsidR="00214BE3" w:rsidRPr="00523D74" w:rsidRDefault="00214BE3" w:rsidP="002A0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523D7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8" w:type="pct"/>
            <w:gridSpan w:val="2"/>
          </w:tcPr>
          <w:p w14:paraId="13A5B8BF" w14:textId="77777777" w:rsidR="00214BE3" w:rsidRPr="00523D74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AD40AA" w14:textId="77777777" w:rsidR="00214BE3" w:rsidRPr="00523D74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3D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2C96AC53" w14:textId="77777777" w:rsidR="00214BE3" w:rsidRPr="00523D74" w:rsidRDefault="00214BE3" w:rsidP="002A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B5DBB94" w14:textId="77777777" w:rsidR="00214BE3" w:rsidRPr="00523D74" w:rsidRDefault="00214BE3" w:rsidP="002A0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D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BE80880" w14:textId="77777777" w:rsidR="00214BE3" w:rsidRPr="00214BE3" w:rsidRDefault="00214BE3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3F9AFD60" w14:textId="77777777" w:rsidR="0085034A" w:rsidRDefault="00850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7F734DA" w14:textId="77777777" w:rsidR="00052B1B" w:rsidRPr="00BA2043" w:rsidRDefault="004372E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="008E61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21B35508" w14:textId="77777777" w:rsidR="00F26954" w:rsidRPr="00E54460" w:rsidRDefault="00F2695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1326F3" w:rsidRPr="00BA2043" w14:paraId="5899DA19" w14:textId="77777777" w:rsidTr="00F76791">
        <w:trPr>
          <w:trHeight w:val="427"/>
          <w:tblHeader/>
        </w:trPr>
        <w:tc>
          <w:tcPr>
            <w:tcW w:w="2040" w:type="pct"/>
          </w:tcPr>
          <w:p w14:paraId="77D1D278" w14:textId="77777777"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7843922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690AACA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66F4CE43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326F3" w:rsidRPr="00BA2043" w14:paraId="323F1980" w14:textId="77777777" w:rsidTr="00F76791">
        <w:trPr>
          <w:trHeight w:val="427"/>
          <w:tblHeader/>
        </w:trPr>
        <w:tc>
          <w:tcPr>
            <w:tcW w:w="2040" w:type="pct"/>
          </w:tcPr>
          <w:p w14:paraId="2150D14B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479E66A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438944E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4243373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7BD66FBB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C895889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</w:tcPr>
          <w:p w14:paraId="6C16667E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66F12D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326F3" w:rsidRPr="00BA2043" w14:paraId="082762F4" w14:textId="77777777" w:rsidTr="00F76791">
        <w:trPr>
          <w:trHeight w:val="427"/>
          <w:tblHeader/>
        </w:trPr>
        <w:tc>
          <w:tcPr>
            <w:tcW w:w="2040" w:type="pct"/>
          </w:tcPr>
          <w:p w14:paraId="39C2084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C4A89E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0A8595E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D4BD52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196FDD0A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37F91D6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14:paraId="000AAA58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4359F27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1326F3" w:rsidRPr="00BA2043" w14:paraId="2639DBE0" w14:textId="77777777" w:rsidTr="00F76791">
        <w:trPr>
          <w:trHeight w:val="427"/>
          <w:tblHeader/>
        </w:trPr>
        <w:tc>
          <w:tcPr>
            <w:tcW w:w="2040" w:type="pct"/>
          </w:tcPr>
          <w:p w14:paraId="6A0BEC33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14:paraId="66715E4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6F3" w:rsidRPr="00BA2043" w14:paraId="13AFB366" w14:textId="77777777" w:rsidTr="00F76791">
        <w:trPr>
          <w:trHeight w:val="258"/>
        </w:trPr>
        <w:tc>
          <w:tcPr>
            <w:tcW w:w="2040" w:type="pct"/>
          </w:tcPr>
          <w:p w14:paraId="14B4E84F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7B40E08F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F3C13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C47365D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2FD652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E1E721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10ADB6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8FE779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4BE3" w:rsidRPr="00BA2043" w14:paraId="0317A20C" w14:textId="77777777" w:rsidTr="00F76791">
        <w:trPr>
          <w:trHeight w:val="258"/>
        </w:trPr>
        <w:tc>
          <w:tcPr>
            <w:tcW w:w="2040" w:type="pct"/>
          </w:tcPr>
          <w:p w14:paraId="56820A7F" w14:textId="77777777" w:rsidR="00214BE3" w:rsidRPr="00E657D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657D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14:paraId="55D99E0D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891327D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54AB01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8" w:type="pct"/>
          </w:tcPr>
          <w:p w14:paraId="6D53260B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E76836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2D95AEF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66214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214BE3" w:rsidRPr="00BA2043" w14:paraId="15E8CB0C" w14:textId="77777777" w:rsidTr="00F76791">
        <w:trPr>
          <w:trHeight w:val="258"/>
        </w:trPr>
        <w:tc>
          <w:tcPr>
            <w:tcW w:w="2040" w:type="pct"/>
          </w:tcPr>
          <w:p w14:paraId="3CB06680" w14:textId="77777777" w:rsidR="00214BE3" w:rsidRPr="00E657D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1" w:type="pct"/>
          </w:tcPr>
          <w:p w14:paraId="5659028F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FC4126C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0039759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8" w:type="pct"/>
          </w:tcPr>
          <w:p w14:paraId="74D1EA3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412A190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9CCCEA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121B9FC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4BE3" w:rsidRPr="00BA2043" w14:paraId="4D01B7FF" w14:textId="77777777" w:rsidTr="00F76791">
        <w:trPr>
          <w:trHeight w:val="258"/>
        </w:trPr>
        <w:tc>
          <w:tcPr>
            <w:tcW w:w="2040" w:type="pct"/>
          </w:tcPr>
          <w:p w14:paraId="1EC23E50" w14:textId="77777777" w:rsidR="00214BE3" w:rsidRPr="00E657D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20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ที่ปรึกษากฎหมายสากล จำกัด</w:t>
            </w:r>
          </w:p>
        </w:tc>
        <w:tc>
          <w:tcPr>
            <w:tcW w:w="631" w:type="pct"/>
          </w:tcPr>
          <w:p w14:paraId="1CDD4A52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078FBA9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C5B745C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0B8BD1E7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E0054BA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3DBF13D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6685E97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4BE3" w:rsidRPr="00BA2043" w14:paraId="5E7EE371" w14:textId="77777777" w:rsidTr="00F76791">
        <w:trPr>
          <w:trHeight w:val="258"/>
        </w:trPr>
        <w:tc>
          <w:tcPr>
            <w:tcW w:w="2040" w:type="pct"/>
          </w:tcPr>
          <w:p w14:paraId="55FC961D" w14:textId="77777777" w:rsidR="00214BE3" w:rsidRPr="00E02000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บิ๊กเจท ทราเวล จำกัด</w:t>
            </w:r>
          </w:p>
        </w:tc>
        <w:tc>
          <w:tcPr>
            <w:tcW w:w="631" w:type="pct"/>
          </w:tcPr>
          <w:p w14:paraId="5617C6A0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92BDE2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2F5C1C6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917B9B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E3BC9AA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36B45D1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642F7F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4BE3" w:rsidRPr="00BA2043" w14:paraId="5F8652DE" w14:textId="77777777" w:rsidTr="00F76791">
        <w:trPr>
          <w:trHeight w:val="258"/>
        </w:trPr>
        <w:tc>
          <w:tcPr>
            <w:tcW w:w="2040" w:type="pct"/>
          </w:tcPr>
          <w:p w14:paraId="44E84AC1" w14:textId="77777777" w:rsidR="00214BE3" w:rsidRPr="00647E74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1E88ACC0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" w:type="pct"/>
          </w:tcPr>
          <w:p w14:paraId="7C580508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9" w:type="pct"/>
          </w:tcPr>
          <w:p w14:paraId="57C60874" w14:textId="77777777" w:rsidR="00214BE3" w:rsidRPr="00A01A01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633F306A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</w:tcPr>
          <w:p w14:paraId="0A315064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" w:type="pct"/>
          </w:tcPr>
          <w:p w14:paraId="20E5C5CD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" w:type="pct"/>
          </w:tcPr>
          <w:p w14:paraId="29E2092A" w14:textId="77777777" w:rsidR="00214BE3" w:rsidRPr="00A01A01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14BE3" w:rsidRPr="00BA2043" w14:paraId="68685F81" w14:textId="77777777" w:rsidTr="00F76791">
        <w:trPr>
          <w:trHeight w:val="258"/>
        </w:trPr>
        <w:tc>
          <w:tcPr>
            <w:tcW w:w="2040" w:type="pct"/>
          </w:tcPr>
          <w:p w14:paraId="3F25FAD8" w14:textId="77777777" w:rsidR="00214BE3" w:rsidRPr="007B2770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2F151566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6C10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56E2B73B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29C2FB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8" w:type="pct"/>
          </w:tcPr>
          <w:p w14:paraId="4CDF8527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0404C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6C10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</w:tcPr>
          <w:p w14:paraId="5339324B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44B50D2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214BE3" w:rsidRPr="00BA2043" w14:paraId="6577E226" w14:textId="77777777" w:rsidTr="00F76791">
        <w:trPr>
          <w:trHeight w:val="258"/>
        </w:trPr>
        <w:tc>
          <w:tcPr>
            <w:tcW w:w="2040" w:type="pct"/>
          </w:tcPr>
          <w:p w14:paraId="0724C231" w14:textId="77777777" w:rsidR="00214BE3" w:rsidRPr="00BA2043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83A7B9D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6C10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66A4F725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1AA40B9" w14:textId="77777777" w:rsidR="00214BE3" w:rsidRPr="00AE2258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648</w:t>
            </w:r>
          </w:p>
        </w:tc>
        <w:tc>
          <w:tcPr>
            <w:tcW w:w="148" w:type="pct"/>
          </w:tcPr>
          <w:p w14:paraId="5B81E3D4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10E2810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6C10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</w:tcPr>
          <w:p w14:paraId="3723C4C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241E840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</w:p>
        </w:tc>
      </w:tr>
    </w:tbl>
    <w:p w14:paraId="432BB23B" w14:textId="77777777" w:rsidR="000B37DC" w:rsidRPr="00195D37" w:rsidRDefault="000B37DC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7E6166E2" w14:textId="77777777" w:rsidR="002A145C" w:rsidRPr="00BA2043" w:rsidRDefault="00BB4B1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79B4EA0E" w14:textId="77777777" w:rsidR="00D459ED" w:rsidRPr="00195D37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2C8401F7" w14:textId="77777777" w:rsidR="00D459ED" w:rsidRPr="00BA2043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2236" w:rsidRPr="006A2236">
        <w:rPr>
          <w:rFonts w:ascii="Angsana New" w:hAnsi="Angsana New"/>
          <w:sz w:val="30"/>
          <w:szCs w:val="30"/>
        </w:rPr>
        <w:t>31</w:t>
      </w:r>
      <w:r w:rsidR="009B31DA" w:rsidRPr="00BA2043">
        <w:rPr>
          <w:rFonts w:ascii="Angsana New" w:hAnsi="Angsana New"/>
          <w:sz w:val="30"/>
          <w:szCs w:val="30"/>
        </w:rPr>
        <w:t xml:space="preserve"> </w:t>
      </w:r>
      <w:r w:rsidR="009B31DA" w:rsidRPr="00BA204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A2236" w:rsidRPr="006A2236">
        <w:rPr>
          <w:rFonts w:ascii="Angsana New" w:hAnsi="Angsana New"/>
          <w:sz w:val="30"/>
          <w:szCs w:val="30"/>
        </w:rPr>
        <w:t>2563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14:paraId="5F4C2357" w14:textId="77777777" w:rsidR="00284C27" w:rsidRPr="00195D37" w:rsidRDefault="00284C2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8"/>
          <w:szCs w:val="28"/>
        </w:rPr>
      </w:pPr>
    </w:p>
    <w:p w14:paraId="06F4ACCE" w14:textId="77777777"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73961966" w14:textId="77777777" w:rsidR="00441D59" w:rsidRPr="00195D37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8"/>
          <w:szCs w:val="28"/>
        </w:rPr>
      </w:pPr>
    </w:p>
    <w:p w14:paraId="60595198" w14:textId="77777777" w:rsidR="00441D59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BA2043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เพื่อใช้เป็นสถานประกอบการ สัญญาดังกล่าวมี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 xml:space="preserve">กำหนดระยะเวลา </w:t>
      </w:r>
      <w:r w:rsidR="006A2236" w:rsidRPr="007E4DEA">
        <w:rPr>
          <w:rFonts w:ascii="Angsana New" w:hAnsi="Angsana New"/>
          <w:spacing w:val="-4"/>
          <w:sz w:val="30"/>
          <w:szCs w:val="30"/>
        </w:rPr>
        <w:t>15</w:t>
      </w:r>
      <w:r w:rsidR="00243CA3"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7E4DEA">
        <w:rPr>
          <w:rFonts w:ascii="Angsana New" w:hAnsi="Angsana New"/>
          <w:spacing w:val="-4"/>
          <w:sz w:val="30"/>
          <w:szCs w:val="30"/>
          <w:cs/>
        </w:rPr>
        <w:t>จะสิ้นสุดในเดือน</w:t>
      </w:r>
      <w:r w:rsidR="009B31DA" w:rsidRPr="007E4DEA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2574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โดยมีค่าเช่ารวมสำหรับปี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2563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>เป็นจำนว</w:t>
      </w:r>
      <w:r w:rsidR="001C4BAE" w:rsidRPr="007E4DEA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</w:t>
      </w:r>
      <w:r w:rsidR="00457A3A" w:rsidRPr="007E4DEA">
        <w:rPr>
          <w:rFonts w:ascii="Angsana New" w:hAnsi="Angsana New"/>
          <w:spacing w:val="-4"/>
          <w:sz w:val="30"/>
          <w:szCs w:val="30"/>
        </w:rPr>
        <w:t>.</w:t>
      </w:r>
      <w:r w:rsidR="006A2236" w:rsidRPr="007E4DEA">
        <w:rPr>
          <w:rFonts w:ascii="Angsana New" w:hAnsi="Angsana New"/>
          <w:spacing w:val="-4"/>
          <w:sz w:val="30"/>
          <w:szCs w:val="30"/>
        </w:rPr>
        <w:t>9</w:t>
      </w:r>
      <w:r w:rsidR="00967CC5"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(สำหรับปี 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457A3A" w:rsidRPr="00BA2043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9</w:t>
      </w:r>
      <w:r w:rsidR="00DA75BC"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BA2043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="006A2236" w:rsidRPr="006A2236">
        <w:rPr>
          <w:rFonts w:ascii="Angsana New" w:hAnsi="Angsana New"/>
          <w:spacing w:val="-2"/>
          <w:sz w:val="30"/>
          <w:szCs w:val="30"/>
        </w:rPr>
        <w:t>5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5D9C11A7" w14:textId="77777777" w:rsidR="0076710F" w:rsidRPr="00195D37" w:rsidRDefault="0076710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75E20EA" w14:textId="77777777"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01218468" w14:textId="77777777" w:rsidR="00441D59" w:rsidRPr="00195D37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8"/>
          <w:szCs w:val="28"/>
        </w:rPr>
      </w:pPr>
    </w:p>
    <w:p w14:paraId="7DE1439F" w14:textId="77777777" w:rsidR="00A438CE" w:rsidRDefault="00441D59" w:rsidP="00197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BA2043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BA2043">
        <w:rPr>
          <w:rFonts w:ascii="Angsana New" w:hAnsi="Angsana New" w:hint="cs"/>
          <w:sz w:val="30"/>
          <w:szCs w:val="30"/>
          <w:cs/>
        </w:rPr>
        <w:t>แห่งหนึ่ง</w:t>
      </w:r>
      <w:r w:rsidRPr="00BA2043">
        <w:rPr>
          <w:rFonts w:ascii="Angsana New" w:hAnsi="Angsana New"/>
          <w:sz w:val="30"/>
          <w:szCs w:val="30"/>
          <w:cs/>
        </w:rPr>
        <w:t xml:space="preserve"> </w:t>
      </w:r>
      <w:r w:rsidR="000417C8" w:rsidRPr="00BA2043">
        <w:rPr>
          <w:rFonts w:ascii="Angsana New" w:hAnsi="Angsana New" w:hint="cs"/>
          <w:sz w:val="30"/>
          <w:szCs w:val="30"/>
          <w:cs/>
        </w:rPr>
        <w:t>ซึ่ง</w:t>
      </w:r>
      <w:r w:rsidRPr="00BA2043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961BE0">
        <w:rPr>
          <w:rFonts w:ascii="Angsana New" w:hAnsi="Angsana New"/>
          <w:sz w:val="30"/>
          <w:szCs w:val="30"/>
        </w:rPr>
        <w:br/>
      </w:r>
      <w:r w:rsidR="002D6D57" w:rsidRPr="00BA2043">
        <w:rPr>
          <w:rFonts w:ascii="Angsana New" w:hAnsi="Angsana New" w:hint="cs"/>
          <w:sz w:val="30"/>
          <w:szCs w:val="30"/>
          <w:cs/>
        </w:rPr>
        <w:t>โดยบริษัทจะ</w:t>
      </w:r>
      <w:r w:rsidRPr="00BA2043">
        <w:rPr>
          <w:rFonts w:ascii="Angsana New" w:hAnsi="Angsana New"/>
          <w:sz w:val="30"/>
          <w:szCs w:val="30"/>
          <w:cs/>
        </w:rPr>
        <w:t>เรียกเก็บค่าบริหารจัดการ</w:t>
      </w:r>
      <w:r w:rsidR="002D6D57" w:rsidRPr="00BA2043">
        <w:rPr>
          <w:rFonts w:ascii="Angsana New" w:hAnsi="Angsana New" w:hint="cs"/>
          <w:sz w:val="30"/>
          <w:szCs w:val="30"/>
          <w:cs/>
        </w:rPr>
        <w:t xml:space="preserve">ดังกล่าวตามอัตราที่ระบุไว้ </w:t>
      </w:r>
      <w:r w:rsidRPr="00BA2043">
        <w:rPr>
          <w:rFonts w:ascii="Angsana New" w:hAnsi="Angsana New"/>
          <w:sz w:val="30"/>
          <w:szCs w:val="30"/>
          <w:cs/>
        </w:rPr>
        <w:t>และ</w:t>
      </w:r>
      <w:r w:rsidR="00142FC6">
        <w:rPr>
          <w:rFonts w:ascii="Angsana New" w:hAnsi="Angsana New" w:hint="cs"/>
          <w:sz w:val="30"/>
          <w:szCs w:val="30"/>
          <w:cs/>
        </w:rPr>
        <w:t xml:space="preserve">สัญญาดังกล่าวสามารถต่ออายุสัญญาได้คราวละ </w:t>
      </w:r>
      <w:r w:rsidR="006A2236" w:rsidRPr="006A2236">
        <w:rPr>
          <w:rFonts w:ascii="Angsana New" w:hAnsi="Angsana New"/>
          <w:sz w:val="30"/>
          <w:szCs w:val="30"/>
        </w:rPr>
        <w:t>1</w:t>
      </w:r>
      <w:r w:rsidR="00142FC6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6A2236" w:rsidRPr="006A2236">
        <w:rPr>
          <w:rFonts w:ascii="Angsana New" w:hAnsi="Angsana New"/>
          <w:sz w:val="30"/>
          <w:szCs w:val="30"/>
        </w:rPr>
        <w:t>30</w:t>
      </w:r>
      <w:r w:rsidR="00142FC6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45EC33A8" w14:textId="77777777" w:rsidR="000B37DC" w:rsidRDefault="000B3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11869404" w14:textId="77777777" w:rsidR="00EF3FE4" w:rsidRPr="009434C5" w:rsidRDefault="00B90FD6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34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</w:t>
      </w:r>
      <w:r w:rsidR="00CE2FE2" w:rsidRPr="009434C5">
        <w:rPr>
          <w:rFonts w:ascii="Angsana New" w:hAnsi="Angsana New"/>
          <w:b/>
          <w:bCs/>
          <w:sz w:val="30"/>
          <w:szCs w:val="30"/>
          <w:cs/>
          <w:lang w:val="th-TH"/>
        </w:rPr>
        <w:t>ทย่อย</w:t>
      </w:r>
    </w:p>
    <w:p w14:paraId="72E92B13" w14:textId="77777777" w:rsidR="00EC3A78" w:rsidRPr="008F1794" w:rsidRDefault="00EC3A78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77"/>
        <w:gridCol w:w="1172"/>
        <w:gridCol w:w="238"/>
        <w:gridCol w:w="1210"/>
      </w:tblGrid>
      <w:tr w:rsidR="009F6261" w:rsidRPr="00BA2043" w14:paraId="12B9C88C" w14:textId="77777777" w:rsidTr="007E4DEA">
        <w:trPr>
          <w:trHeight w:val="317"/>
        </w:trPr>
        <w:tc>
          <w:tcPr>
            <w:tcW w:w="2968" w:type="pct"/>
          </w:tcPr>
          <w:p w14:paraId="76267EFF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DE2E9A8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pct"/>
            <w:gridSpan w:val="3"/>
          </w:tcPr>
          <w:p w14:paraId="452AB6F6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6261" w:rsidRPr="00BA2043" w14:paraId="3D0FD00F" w14:textId="77777777" w:rsidTr="007E4DEA">
        <w:tc>
          <w:tcPr>
            <w:tcW w:w="2968" w:type="pct"/>
          </w:tcPr>
          <w:p w14:paraId="7C4F59C7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342CF8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4" w:type="pct"/>
            <w:vAlign w:val="bottom"/>
          </w:tcPr>
          <w:p w14:paraId="6BADDB5E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1" w:type="pct"/>
            <w:vAlign w:val="bottom"/>
          </w:tcPr>
          <w:p w14:paraId="07C5849C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  <w:vAlign w:val="bottom"/>
          </w:tcPr>
          <w:p w14:paraId="3F7D1808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9F6261" w:rsidRPr="00BA2043" w14:paraId="1A9BD06D" w14:textId="77777777" w:rsidTr="007E4DEA">
        <w:tc>
          <w:tcPr>
            <w:tcW w:w="2968" w:type="pct"/>
          </w:tcPr>
          <w:p w14:paraId="22ADB188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807F53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pct"/>
            <w:gridSpan w:val="3"/>
          </w:tcPr>
          <w:p w14:paraId="68A199F2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65836" w:rsidRPr="00BA2043" w14:paraId="54A56A21" w14:textId="77777777" w:rsidTr="007E4DEA">
        <w:tc>
          <w:tcPr>
            <w:tcW w:w="2968" w:type="pct"/>
          </w:tcPr>
          <w:p w14:paraId="6697B492" w14:textId="77777777" w:rsidR="00365836" w:rsidRPr="00BA2043" w:rsidRDefault="00365836" w:rsidP="003658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="Angsana New" w:hAnsi="Angsana New"/>
                <w:sz w:val="30"/>
                <w:szCs w:val="30"/>
              </w:rPr>
              <w:t>1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592" w:type="pct"/>
          </w:tcPr>
          <w:p w14:paraId="64F7301C" w14:textId="77777777" w:rsidR="00365836" w:rsidRPr="00BA2043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79FD91A9" w14:textId="77777777" w:rsidR="00365836" w:rsidRPr="00BA2043" w:rsidRDefault="006A22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AC7D12" w:rsidRPr="00AC7D1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039</w:t>
            </w:r>
            <w:r w:rsidR="00AC7D12" w:rsidRPr="00AC7D1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31" w:type="pct"/>
          </w:tcPr>
          <w:p w14:paraId="0FCA0B64" w14:textId="77777777" w:rsidR="00365836" w:rsidRPr="00BA2043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</w:tcPr>
          <w:p w14:paraId="5523ACB4" w14:textId="77777777" w:rsidR="00365836" w:rsidRPr="00BA2043" w:rsidRDefault="006A22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65836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</w:tr>
      <w:tr w:rsidR="00365836" w:rsidRPr="00BA2043" w14:paraId="08182C76" w14:textId="77777777" w:rsidTr="007E4DEA">
        <w:trPr>
          <w:trHeight w:val="178"/>
        </w:trPr>
        <w:tc>
          <w:tcPr>
            <w:tcW w:w="2968" w:type="pct"/>
          </w:tcPr>
          <w:p w14:paraId="68E54DAD" w14:textId="77777777" w:rsidR="00365836" w:rsidRPr="00BA2043" w:rsidRDefault="00365836" w:rsidP="003658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92" w:type="pct"/>
          </w:tcPr>
          <w:p w14:paraId="3FE1CFF2" w14:textId="77777777" w:rsidR="00365836" w:rsidRPr="00174457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54F3588B" w14:textId="77777777" w:rsidR="00365836" w:rsidRPr="00BA2043" w:rsidRDefault="00AC7D12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14:paraId="1698C057" w14:textId="77777777" w:rsidR="00365836" w:rsidRPr="00BA2043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</w:tcPr>
          <w:p w14:paraId="7D177609" w14:textId="77777777" w:rsidR="00365836" w:rsidRPr="00BA2043" w:rsidRDefault="006A22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65836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030</w:t>
            </w:r>
            <w:r w:rsidR="00365836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</w:tr>
      <w:tr w:rsidR="009F6261" w:rsidRPr="00BA2043" w14:paraId="227BD640" w14:textId="77777777" w:rsidTr="007E4DEA">
        <w:tc>
          <w:tcPr>
            <w:tcW w:w="2968" w:type="pct"/>
          </w:tcPr>
          <w:p w14:paraId="226E61A4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2" w:type="pct"/>
          </w:tcPr>
          <w:p w14:paraId="7FA4A1F2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9E5CB28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AC7D12" w:rsidRPr="00AC7D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039</w:t>
            </w:r>
            <w:r w:rsidR="00AC7D12" w:rsidRPr="00AC7D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31" w:type="pct"/>
          </w:tcPr>
          <w:p w14:paraId="2FAF9C51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7F0CA0A5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039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997</w:t>
            </w:r>
          </w:p>
        </w:tc>
      </w:tr>
      <w:tr w:rsidR="009F6261" w:rsidRPr="00BA2043" w14:paraId="32D80AA0" w14:textId="77777777" w:rsidTr="007E4DEA">
        <w:tc>
          <w:tcPr>
            <w:tcW w:w="2968" w:type="pct"/>
          </w:tcPr>
          <w:p w14:paraId="03D715EB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2" w:type="pct"/>
          </w:tcPr>
          <w:p w14:paraId="6D70827A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104A85AC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15F6DAFF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</w:tcPr>
          <w:p w14:paraId="3A3C355D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039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997</w:t>
            </w:r>
          </w:p>
        </w:tc>
      </w:tr>
    </w:tbl>
    <w:p w14:paraId="251C6DCC" w14:textId="77777777" w:rsidR="008E2915" w:rsidRPr="00BA2043" w:rsidRDefault="008E2915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14:paraId="4EAD0480" w14:textId="77777777" w:rsidR="00A10724" w:rsidRDefault="00A10724" w:rsidP="00933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E9270B9" w14:textId="77777777" w:rsidR="00B1154B" w:rsidRPr="00BA2043" w:rsidRDefault="00B1154B" w:rsidP="00933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B1154B" w:rsidRPr="00BA2043" w:rsidSect="00DB2BF5">
          <w:headerReference w:type="default" r:id="rId9"/>
          <w:footerReference w:type="default" r:id="rId10"/>
          <w:pgSz w:w="11909" w:h="16834" w:code="9"/>
          <w:pgMar w:top="691" w:right="1199" w:bottom="576" w:left="1152" w:header="720" w:footer="720" w:gutter="0"/>
          <w:paperSrc w:first="7" w:other="7"/>
          <w:pgNumType w:start="15"/>
          <w:cols w:space="720"/>
          <w:docGrid w:linePitch="360"/>
        </w:sectPr>
      </w:pPr>
    </w:p>
    <w:p w14:paraId="32FB5B53" w14:textId="77777777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 w:hint="cs"/>
          <w:sz w:val="30"/>
          <w:szCs w:val="30"/>
          <w:lang w:val="en-US"/>
        </w:rPr>
        <w:t>25</w:t>
      </w:r>
      <w:r w:rsidR="006A2236" w:rsidRPr="006A2236">
        <w:rPr>
          <w:rFonts w:ascii="Angsana New" w:hAnsi="Angsana New"/>
          <w:sz w:val="30"/>
          <w:szCs w:val="30"/>
          <w:lang w:val="en-US"/>
        </w:rPr>
        <w:t>63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2562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B847D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7479A5" w:rsidRPr="00B847D1">
        <w:rPr>
          <w:rFonts w:ascii="Angsana New" w:hAnsi="Angsana New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="004807A1">
        <w:rPr>
          <w:rFonts w:ascii="Angsana New" w:hAnsi="Angsana New"/>
          <w:sz w:val="30"/>
          <w:szCs w:val="30"/>
          <w:lang w:val="en-US"/>
        </w:rPr>
        <w:t xml:space="preserve"> 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6FEB4B21" w14:textId="77777777" w:rsidR="00EE78BB" w:rsidRPr="00DB1E46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933732" w14:paraId="428352EC" w14:textId="77777777" w:rsidTr="00E14198">
        <w:trPr>
          <w:cantSplit/>
          <w:tblHeader/>
        </w:trPr>
        <w:tc>
          <w:tcPr>
            <w:tcW w:w="2790" w:type="dxa"/>
          </w:tcPr>
          <w:p w14:paraId="30AE11DF" w14:textId="77777777"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</w:tcPr>
          <w:p w14:paraId="20F06C9C" w14:textId="77777777" w:rsidR="00103278" w:rsidRPr="00933732" w:rsidRDefault="00103278" w:rsidP="009337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933732" w14:paraId="71CEFB4F" w14:textId="77777777" w:rsidTr="00E14198">
        <w:trPr>
          <w:cantSplit/>
          <w:tblHeader/>
        </w:trPr>
        <w:tc>
          <w:tcPr>
            <w:tcW w:w="2790" w:type="dxa"/>
          </w:tcPr>
          <w:p w14:paraId="4310EEB1" w14:textId="77777777"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BA1D6A9" w14:textId="77777777" w:rsidR="00103278" w:rsidRPr="00933732" w:rsidRDefault="00933732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  <w:r w:rsidR="00103278" w:rsidRPr="00933732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0AB513D9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FC72873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679B97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FC8EB8F" w14:textId="77777777" w:rsidR="00103278" w:rsidRPr="00933732" w:rsidRDefault="00103278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A01C8F4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872A29" w14:textId="77777777" w:rsidR="00103278" w:rsidRPr="00933732" w:rsidRDefault="00103278" w:rsidP="000A7342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0969217E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13693E6" w14:textId="77777777"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3373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- 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5D4B014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B73BAB9" w14:textId="77777777"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807A1" w:rsidRPr="00933732" w14:paraId="70D31F34" w14:textId="77777777" w:rsidTr="00E14198">
        <w:trPr>
          <w:cantSplit/>
          <w:tblHeader/>
        </w:trPr>
        <w:tc>
          <w:tcPr>
            <w:tcW w:w="2790" w:type="dxa"/>
          </w:tcPr>
          <w:p w14:paraId="2C8BF711" w14:textId="77777777"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0921A46" w14:textId="77777777" w:rsidR="004807A1" w:rsidRPr="00933732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4807A1"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5006B3C3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2B32DB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04ACE6F" w14:textId="77777777" w:rsidR="004807A1" w:rsidRPr="007E4DEA" w:rsidRDefault="004807A1" w:rsidP="000A7342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0DE27C2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4807A1" w:rsidRPr="007E4DE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5A7F022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3F3BD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09A53A8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881E24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4807A1" w:rsidRPr="007E4DE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7FF8F0D7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C56EE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1DF8E74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68AF23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4807A1" w:rsidRPr="007E4DE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313B7FE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679CC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FFB3783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8D8378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4807A1" w:rsidRPr="007E4DE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36F95535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469817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D4568EC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D6F2E9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4807A1" w:rsidRPr="007E4DE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331B1EF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83D6C6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B0293F" w:rsidRPr="007E4DE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B0293F" w:rsidRPr="007E4DE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</w:t>
            </w:r>
          </w:p>
        </w:tc>
      </w:tr>
      <w:tr w:rsidR="004807A1" w:rsidRPr="00933732" w14:paraId="2728C98E" w14:textId="77777777" w:rsidTr="00E14198">
        <w:trPr>
          <w:cantSplit/>
          <w:tblHeader/>
        </w:trPr>
        <w:tc>
          <w:tcPr>
            <w:tcW w:w="2790" w:type="dxa"/>
          </w:tcPr>
          <w:p w14:paraId="6E61045A" w14:textId="77777777"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AF0D148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3996FE1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065D178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D21D46A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DECEF5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B66EF0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CAB02C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D570A9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D4FD3B7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A7A08E5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6B404F2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32E83E4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86A2B7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A1CF4A2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E1E6DB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C625100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2CA4724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17F743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758E3F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FDED69D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2DC02B3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D6079AC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28A402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</w:tr>
      <w:tr w:rsidR="004807A1" w:rsidRPr="00933732" w14:paraId="3D2645E7" w14:textId="77777777" w:rsidTr="00E14198">
        <w:trPr>
          <w:cantSplit/>
          <w:trHeight w:val="270"/>
        </w:trPr>
        <w:tc>
          <w:tcPr>
            <w:tcW w:w="2790" w:type="dxa"/>
          </w:tcPr>
          <w:p w14:paraId="62C9048E" w14:textId="77777777" w:rsidR="004807A1" w:rsidRPr="00933732" w:rsidRDefault="004807A1" w:rsidP="000A7342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4C0AFB9" w14:textId="77777777" w:rsidR="004807A1" w:rsidRPr="00933732" w:rsidRDefault="004807A1" w:rsidP="000A734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i/>
                <w:iCs/>
                <w:sz w:val="24"/>
                <w:szCs w:val="24"/>
              </w:rPr>
              <w:t>(%)</w:t>
            </w:r>
          </w:p>
        </w:tc>
        <w:tc>
          <w:tcPr>
            <w:tcW w:w="180" w:type="dxa"/>
          </w:tcPr>
          <w:p w14:paraId="7F223ADF" w14:textId="77777777" w:rsidR="004807A1" w:rsidRPr="00933732" w:rsidRDefault="004807A1" w:rsidP="000A7342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0" w:type="dxa"/>
            <w:gridSpan w:val="19"/>
          </w:tcPr>
          <w:p w14:paraId="5F398814" w14:textId="77777777" w:rsidR="004807A1" w:rsidRPr="00933732" w:rsidRDefault="004807A1" w:rsidP="000A7342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3373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807A1" w:rsidRPr="00933732" w14:paraId="0ABC3808" w14:textId="77777777" w:rsidTr="00E14198">
        <w:trPr>
          <w:cantSplit/>
          <w:trHeight w:val="270"/>
        </w:trPr>
        <w:tc>
          <w:tcPr>
            <w:tcW w:w="2790" w:type="dxa"/>
          </w:tcPr>
          <w:p w14:paraId="00547235" w14:textId="77777777" w:rsidR="004807A1" w:rsidRPr="00933732" w:rsidRDefault="004807A1" w:rsidP="000A7342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2AE1313" w14:textId="77777777"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EA61C" w14:textId="77777777"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738BE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8A8B02F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7BC8C7" w14:textId="77777777" w:rsidR="004807A1" w:rsidRPr="006E0F14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D23BA1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467851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27353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8EFDF5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B192CB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595A14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16D0F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21B057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76E162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B1361C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1758AEA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F1C6E" w14:textId="77777777"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D2979A" w14:textId="77777777"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0EE1AA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F3EDC1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F4EB64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F732D9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6684E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AC7D12" w:rsidRPr="00933732" w14:paraId="634BA7E5" w14:textId="77777777" w:rsidTr="00E14198">
        <w:trPr>
          <w:cantSplit/>
          <w:trHeight w:val="270"/>
        </w:trPr>
        <w:tc>
          <w:tcPr>
            <w:tcW w:w="2790" w:type="dxa"/>
          </w:tcPr>
          <w:p w14:paraId="71BE3E25" w14:textId="77777777" w:rsidR="00AC7D12" w:rsidRPr="00933732" w:rsidRDefault="00AC7D12" w:rsidP="00AC7D12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อี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วี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เอ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 xml:space="preserve"> อินเตอร์เนชั่นแนล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</w:tcPr>
          <w:p w14:paraId="2A630BAE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dxa"/>
          </w:tcPr>
          <w:p w14:paraId="34C3D6EC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18E4DD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dxa"/>
          </w:tcPr>
          <w:p w14:paraId="4E10D6EA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711A6AC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B340240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475580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CA7D9E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5F5AE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2B2FC7B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0D389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0D416196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4971B7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C9C3220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BDBC0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66A44B1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DA226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4C65A22D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0B885D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3F7B46D4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591458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F6E724D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23B10A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2BC24FD4" w14:textId="77777777" w:rsidTr="00E14198">
        <w:trPr>
          <w:cantSplit/>
          <w:trHeight w:val="270"/>
        </w:trPr>
        <w:tc>
          <w:tcPr>
            <w:tcW w:w="2790" w:type="dxa"/>
          </w:tcPr>
          <w:p w14:paraId="6874DF2B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66A272CC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011AF7D2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A1E27F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177AE640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DFE87E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08E7270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D0A291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2CF94D8C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20C887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BB9C69F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05AB0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17F59F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ABA044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C301F61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309B6F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CC7F14C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80FA1B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8079D4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295A8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881B2D8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B6FA36" w14:textId="77777777" w:rsidR="00AC7D12" w:rsidRPr="006817AD" w:rsidRDefault="00372D90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46,680</w:t>
            </w:r>
          </w:p>
        </w:tc>
        <w:tc>
          <w:tcPr>
            <w:tcW w:w="180" w:type="dxa"/>
          </w:tcPr>
          <w:p w14:paraId="50A9B91E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F8306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2E83E497" w14:textId="77777777" w:rsidTr="00283FCC">
        <w:trPr>
          <w:cantSplit/>
          <w:trHeight w:val="270"/>
        </w:trPr>
        <w:tc>
          <w:tcPr>
            <w:tcW w:w="2790" w:type="dxa"/>
          </w:tcPr>
          <w:p w14:paraId="587D38E7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PMC Labe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l</w:t>
            </w: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 xml:space="preserve"> Materials Pte. Ltd.</w:t>
            </w:r>
          </w:p>
          <w:p w14:paraId="56FCDB4B" w14:textId="77777777" w:rsidR="00AC7D12" w:rsidRPr="00365836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9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65836">
              <w:rPr>
                <w:rFonts w:ascii="Angsana New" w:hAnsi="Angsana New"/>
                <w:sz w:val="24"/>
                <w:szCs w:val="24"/>
              </w:rPr>
              <w:t>(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จำนวนเงิน </w:t>
            </w:r>
            <w:r w:rsidR="006A2236" w:rsidRPr="006A223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ดอลลาร์สิงคโปร์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14:paraId="3D75C33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9CF995B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C3B199D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625288E7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5B0333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59689FB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B381C7B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52A95A4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F9F79E" w14:textId="77777777" w:rsidR="00AC7D12" w:rsidRPr="00933732" w:rsidRDefault="00B75D2E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14:paraId="219D325B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A18B40" w14:textId="77777777" w:rsidR="00AC7D12" w:rsidRPr="00933732" w:rsidRDefault="00B75D2E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14:paraId="1E67E6F3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13C3CF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84B934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5DAB5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5281EF9B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D1FB74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BA86B6E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72E3014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1F7564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B64BB8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483AEFB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DCA48F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DA1BF7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3B16F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2EBE5CE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DBE9E7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A90322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E9FC60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6C3FB6A6" w14:textId="77777777" w:rsidTr="00E14198">
        <w:trPr>
          <w:cantSplit/>
        </w:trPr>
        <w:tc>
          <w:tcPr>
            <w:tcW w:w="2790" w:type="dxa"/>
          </w:tcPr>
          <w:p w14:paraId="14E5360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8571EE3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48AA9C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C5C25D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CBE639F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F00970A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AF310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F89D95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C20DE9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C60A2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74342182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5F68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1CB6D0E8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7909A2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A734BE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343575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1F3C776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7BA6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04F60424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997F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2416E19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D99DE6" w14:textId="77777777" w:rsidR="00AC7D12" w:rsidRPr="006817AD" w:rsidRDefault="00372D90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46,680</w:t>
            </w:r>
          </w:p>
        </w:tc>
        <w:tc>
          <w:tcPr>
            <w:tcW w:w="180" w:type="dxa"/>
          </w:tcPr>
          <w:p w14:paraId="638B48EF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79E47E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634EE854" w14:textId="77777777" w:rsidR="006D7288" w:rsidRPr="00DB1E46" w:rsidRDefault="006D7288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33B940" w14:textId="77777777" w:rsidR="006561BF" w:rsidRPr="00B847D1" w:rsidRDefault="006561B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14:paraId="0C56CB2F" w14:textId="77777777" w:rsidR="006561BF" w:rsidRPr="00944B39" w:rsidRDefault="006561BF" w:rsidP="000A7342">
      <w:pPr>
        <w:spacing w:line="240" w:lineRule="auto"/>
        <w:rPr>
          <w:cs/>
        </w:rPr>
        <w:sectPr w:rsidR="006561BF" w:rsidRPr="00944B39" w:rsidSect="0039708F">
          <w:headerReference w:type="even" r:id="rId11"/>
          <w:footerReference w:type="default" r:id="rId12"/>
          <w:headerReference w:type="firs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8BD7202" w14:textId="77777777" w:rsidR="00EF3FE4" w:rsidRPr="009434C5" w:rsidRDefault="00506DCA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99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4C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16CBAFD0" w14:textId="77777777" w:rsidR="00B95D00" w:rsidRP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49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78"/>
        <w:gridCol w:w="902"/>
      </w:tblGrid>
      <w:tr w:rsidR="00211119" w:rsidRPr="00A75D32" w14:paraId="4DE21F8D" w14:textId="77777777" w:rsidTr="00B172B7">
        <w:trPr>
          <w:cantSplit/>
          <w:trHeight w:val="99"/>
          <w:tblHeader/>
        </w:trPr>
        <w:tc>
          <w:tcPr>
            <w:tcW w:w="3870" w:type="dxa"/>
          </w:tcPr>
          <w:p w14:paraId="1F24866C" w14:textId="77777777" w:rsidR="00211119" w:rsidRPr="00A75D32" w:rsidRDefault="00211119" w:rsidP="0021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57459820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3E9FAFD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24E7CF2" w14:textId="77777777" w:rsidR="00211119" w:rsidRPr="00361D8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781C433A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F4BF6D0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50487562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06CC1921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5EECC960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3CF63F2B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211119" w:rsidRPr="00A75D32" w14:paraId="17494C5F" w14:textId="77777777" w:rsidTr="00B172B7">
        <w:trPr>
          <w:cantSplit/>
          <w:trHeight w:val="302"/>
        </w:trPr>
        <w:tc>
          <w:tcPr>
            <w:tcW w:w="3870" w:type="dxa"/>
          </w:tcPr>
          <w:p w14:paraId="76E13046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6A2236" w:rsidRPr="006A223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3805D548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2D3FBB4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6C0C59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312271A6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6EB371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EE6AA20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1970AE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3504A1FF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DC784DD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A40C1DE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15A223C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9E047AA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2A25DE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FB78B6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52A766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1EECC042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B987366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228FFE93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0926243F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211119" w:rsidRPr="00A75D32" w14:paraId="3FE2A38E" w14:textId="77777777" w:rsidTr="00B172B7">
        <w:trPr>
          <w:cantSplit/>
          <w:tblHeader/>
        </w:trPr>
        <w:tc>
          <w:tcPr>
            <w:tcW w:w="3870" w:type="dxa"/>
          </w:tcPr>
          <w:p w14:paraId="720396ED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620" w:type="dxa"/>
            <w:gridSpan w:val="19"/>
          </w:tcPr>
          <w:p w14:paraId="0EC1E7B4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211119" w:rsidRPr="00A75D32" w14:paraId="13EEA8D1" w14:textId="77777777" w:rsidTr="00B172B7">
        <w:trPr>
          <w:cantSplit/>
          <w:trHeight w:val="302"/>
        </w:trPr>
        <w:tc>
          <w:tcPr>
            <w:tcW w:w="3870" w:type="dxa"/>
          </w:tcPr>
          <w:p w14:paraId="74A95D24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14:paraId="20673720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BA82A5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32BA60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24C4D4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9FA539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5925BFD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DFE269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FDA665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2E538C6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EBFD3BB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02A7191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53B034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09B7D48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821E417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37EAEC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3C2BC9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A68A5DF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BB02C69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0A48E2A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EA4127" w:rsidRPr="00A75D32" w14:paraId="4304BA9A" w14:textId="77777777" w:rsidTr="004B321F">
        <w:trPr>
          <w:cantSplit/>
          <w:trHeight w:val="302"/>
        </w:trPr>
        <w:tc>
          <w:tcPr>
            <w:tcW w:w="3870" w:type="dxa"/>
          </w:tcPr>
          <w:p w14:paraId="45CF1F4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เอเชีย</w:t>
            </w:r>
          </w:p>
        </w:tc>
        <w:tc>
          <w:tcPr>
            <w:tcW w:w="900" w:type="dxa"/>
            <w:vAlign w:val="bottom"/>
          </w:tcPr>
          <w:p w14:paraId="35F0FB2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27,159</w:t>
            </w:r>
          </w:p>
        </w:tc>
        <w:tc>
          <w:tcPr>
            <w:tcW w:w="180" w:type="dxa"/>
            <w:vAlign w:val="bottom"/>
          </w:tcPr>
          <w:p w14:paraId="78E0F99C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D4D71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877</w:t>
            </w:r>
          </w:p>
        </w:tc>
        <w:tc>
          <w:tcPr>
            <w:tcW w:w="180" w:type="dxa"/>
            <w:vAlign w:val="bottom"/>
          </w:tcPr>
          <w:p w14:paraId="254BC20E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6057D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46,935</w:t>
            </w:r>
          </w:p>
        </w:tc>
        <w:tc>
          <w:tcPr>
            <w:tcW w:w="180" w:type="dxa"/>
          </w:tcPr>
          <w:p w14:paraId="1917D61D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7DD0A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62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62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FBB7B4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674308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74,094</w:t>
            </w:r>
          </w:p>
        </w:tc>
        <w:tc>
          <w:tcPr>
            <w:tcW w:w="180" w:type="dxa"/>
          </w:tcPr>
          <w:p w14:paraId="327567D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D1E0FBA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50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54E443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69CA0B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1CD798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2BCC22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E7056C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BD4A7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74,094</w:t>
            </w:r>
          </w:p>
        </w:tc>
        <w:tc>
          <w:tcPr>
            <w:tcW w:w="178" w:type="dxa"/>
          </w:tcPr>
          <w:p w14:paraId="36DE769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F797ED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50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EA4127" w:rsidRPr="00A75D32" w14:paraId="0E7093C4" w14:textId="77777777" w:rsidTr="004B321F">
        <w:trPr>
          <w:cantSplit/>
          <w:trHeight w:val="302"/>
        </w:trPr>
        <w:tc>
          <w:tcPr>
            <w:tcW w:w="3870" w:type="dxa"/>
          </w:tcPr>
          <w:p w14:paraId="2777896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ออสเตรเลีย</w:t>
            </w:r>
          </w:p>
        </w:tc>
        <w:tc>
          <w:tcPr>
            <w:tcW w:w="900" w:type="dxa"/>
            <w:vAlign w:val="bottom"/>
          </w:tcPr>
          <w:p w14:paraId="2FDE032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14,290</w:t>
            </w:r>
          </w:p>
        </w:tc>
        <w:tc>
          <w:tcPr>
            <w:tcW w:w="180" w:type="dxa"/>
            <w:vAlign w:val="bottom"/>
          </w:tcPr>
          <w:p w14:paraId="732B38B1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2ADC7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436</w:t>
            </w:r>
          </w:p>
        </w:tc>
        <w:tc>
          <w:tcPr>
            <w:tcW w:w="180" w:type="dxa"/>
            <w:vAlign w:val="bottom"/>
          </w:tcPr>
          <w:p w14:paraId="73593006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94521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2,534</w:t>
            </w:r>
          </w:p>
        </w:tc>
        <w:tc>
          <w:tcPr>
            <w:tcW w:w="180" w:type="dxa"/>
          </w:tcPr>
          <w:p w14:paraId="381EE6CC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88E5C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121</w:t>
            </w:r>
          </w:p>
        </w:tc>
        <w:tc>
          <w:tcPr>
            <w:tcW w:w="180" w:type="dxa"/>
          </w:tcPr>
          <w:p w14:paraId="62E473B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138EF1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16,824</w:t>
            </w:r>
          </w:p>
        </w:tc>
        <w:tc>
          <w:tcPr>
            <w:tcW w:w="180" w:type="dxa"/>
          </w:tcPr>
          <w:p w14:paraId="3038AEC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996D4E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80" w:type="dxa"/>
          </w:tcPr>
          <w:p w14:paraId="7A72610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100615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6A2474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A963DE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0D0793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C8023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16,824</w:t>
            </w:r>
          </w:p>
        </w:tc>
        <w:tc>
          <w:tcPr>
            <w:tcW w:w="178" w:type="dxa"/>
          </w:tcPr>
          <w:p w14:paraId="6C099E6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80F4FA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557</w:t>
            </w:r>
          </w:p>
        </w:tc>
      </w:tr>
      <w:tr w:rsidR="00EA4127" w:rsidRPr="00A75D32" w14:paraId="3B582686" w14:textId="77777777" w:rsidTr="004B321F">
        <w:trPr>
          <w:cantSplit/>
          <w:trHeight w:val="302"/>
        </w:trPr>
        <w:tc>
          <w:tcPr>
            <w:tcW w:w="3870" w:type="dxa"/>
          </w:tcPr>
          <w:p w14:paraId="0FE1799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แอฟริกา</w:t>
            </w:r>
          </w:p>
        </w:tc>
        <w:tc>
          <w:tcPr>
            <w:tcW w:w="900" w:type="dxa"/>
            <w:vAlign w:val="bottom"/>
          </w:tcPr>
          <w:p w14:paraId="5802FA0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11,851</w:t>
            </w:r>
          </w:p>
        </w:tc>
        <w:tc>
          <w:tcPr>
            <w:tcW w:w="180" w:type="dxa"/>
            <w:vAlign w:val="bottom"/>
          </w:tcPr>
          <w:p w14:paraId="053E229B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C23BC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16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707</w:t>
            </w:r>
          </w:p>
        </w:tc>
        <w:tc>
          <w:tcPr>
            <w:tcW w:w="180" w:type="dxa"/>
            <w:vAlign w:val="bottom"/>
          </w:tcPr>
          <w:p w14:paraId="257CD063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53202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068A15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EC2DC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A4350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694422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11,851</w:t>
            </w:r>
          </w:p>
        </w:tc>
        <w:tc>
          <w:tcPr>
            <w:tcW w:w="180" w:type="dxa"/>
          </w:tcPr>
          <w:p w14:paraId="60BB0445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9FC20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16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707</w:t>
            </w:r>
          </w:p>
        </w:tc>
        <w:tc>
          <w:tcPr>
            <w:tcW w:w="180" w:type="dxa"/>
          </w:tcPr>
          <w:p w14:paraId="68E457A5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B03368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54E9E78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42256D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6AF3A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6128E0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11,851</w:t>
            </w:r>
          </w:p>
        </w:tc>
        <w:tc>
          <w:tcPr>
            <w:tcW w:w="178" w:type="dxa"/>
          </w:tcPr>
          <w:p w14:paraId="60DEC6F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5D84665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16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707</w:t>
            </w:r>
          </w:p>
        </w:tc>
      </w:tr>
      <w:tr w:rsidR="00EA4127" w:rsidRPr="00A75D32" w14:paraId="34689AFC" w14:textId="77777777" w:rsidTr="004B321F">
        <w:trPr>
          <w:cantSplit/>
          <w:trHeight w:val="302"/>
        </w:trPr>
        <w:tc>
          <w:tcPr>
            <w:tcW w:w="3870" w:type="dxa"/>
          </w:tcPr>
          <w:p w14:paraId="3FCABE9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อเมริกา</w:t>
            </w:r>
          </w:p>
        </w:tc>
        <w:tc>
          <w:tcPr>
            <w:tcW w:w="900" w:type="dxa"/>
            <w:vAlign w:val="bottom"/>
          </w:tcPr>
          <w:p w14:paraId="5FFF885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2,066</w:t>
            </w:r>
          </w:p>
        </w:tc>
        <w:tc>
          <w:tcPr>
            <w:tcW w:w="180" w:type="dxa"/>
            <w:vAlign w:val="bottom"/>
          </w:tcPr>
          <w:p w14:paraId="691F573C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6297D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69489D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13799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2C656F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3C030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4DFE9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12DA54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2,066</w:t>
            </w:r>
          </w:p>
        </w:tc>
        <w:tc>
          <w:tcPr>
            <w:tcW w:w="180" w:type="dxa"/>
          </w:tcPr>
          <w:p w14:paraId="0F2B53EA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C3F02CA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5ABD7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C24A13A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44A241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B5716C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7112E9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934A14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2,066</w:t>
            </w:r>
          </w:p>
        </w:tc>
        <w:tc>
          <w:tcPr>
            <w:tcW w:w="178" w:type="dxa"/>
          </w:tcPr>
          <w:p w14:paraId="131C25D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9E57FE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EA4127" w:rsidRPr="00A75D32" w14:paraId="134151A1" w14:textId="77777777" w:rsidTr="004B321F">
        <w:trPr>
          <w:cantSplit/>
          <w:trHeight w:val="302"/>
        </w:trPr>
        <w:tc>
          <w:tcPr>
            <w:tcW w:w="3870" w:type="dxa"/>
          </w:tcPr>
          <w:p w14:paraId="2C0E75C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C886D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EAC1FF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213B2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694</w:t>
            </w:r>
          </w:p>
        </w:tc>
        <w:tc>
          <w:tcPr>
            <w:tcW w:w="180" w:type="dxa"/>
            <w:vAlign w:val="bottom"/>
          </w:tcPr>
          <w:p w14:paraId="7EE87B52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D005B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4278A409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39C39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1134E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281CF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18ED459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94963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694</w:t>
            </w:r>
          </w:p>
        </w:tc>
        <w:tc>
          <w:tcPr>
            <w:tcW w:w="180" w:type="dxa"/>
          </w:tcPr>
          <w:p w14:paraId="1C53915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FAF2B8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23E675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0E6C8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766A30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88320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78" w:type="dxa"/>
          </w:tcPr>
          <w:p w14:paraId="2EF4407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B5ABE3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694</w:t>
            </w:r>
          </w:p>
        </w:tc>
      </w:tr>
      <w:tr w:rsidR="00EA4127" w:rsidRPr="00A75D32" w14:paraId="6F066826" w14:textId="77777777" w:rsidTr="004B321F">
        <w:trPr>
          <w:cantSplit/>
          <w:trHeight w:val="302"/>
        </w:trPr>
        <w:tc>
          <w:tcPr>
            <w:tcW w:w="3870" w:type="dxa"/>
          </w:tcPr>
          <w:p w14:paraId="4BE53FC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CC177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55,366</w:t>
            </w:r>
          </w:p>
        </w:tc>
        <w:tc>
          <w:tcPr>
            <w:tcW w:w="180" w:type="dxa"/>
            <w:vAlign w:val="bottom"/>
          </w:tcPr>
          <w:p w14:paraId="14AD4B8F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38752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57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714</w:t>
            </w:r>
          </w:p>
        </w:tc>
        <w:tc>
          <w:tcPr>
            <w:tcW w:w="180" w:type="dxa"/>
            <w:vAlign w:val="bottom"/>
          </w:tcPr>
          <w:p w14:paraId="2BF44373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CC4F2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49,488</w:t>
            </w:r>
          </w:p>
        </w:tc>
        <w:tc>
          <w:tcPr>
            <w:tcW w:w="180" w:type="dxa"/>
          </w:tcPr>
          <w:p w14:paraId="3D060DE5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4FEBE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65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74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119AB0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C1EDA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104,854</w:t>
            </w:r>
          </w:p>
        </w:tc>
        <w:tc>
          <w:tcPr>
            <w:tcW w:w="180" w:type="dxa"/>
          </w:tcPr>
          <w:p w14:paraId="4AC7D50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4506F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123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45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629619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919D5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94D26D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D8981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3509AB5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4BC32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104,854</w:t>
            </w:r>
          </w:p>
        </w:tc>
        <w:tc>
          <w:tcPr>
            <w:tcW w:w="178" w:type="dxa"/>
          </w:tcPr>
          <w:p w14:paraId="7389BDB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640624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123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45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</w:tr>
      <w:tr w:rsidR="00EA4127" w:rsidRPr="00A75D32" w14:paraId="4C13581E" w14:textId="77777777" w:rsidTr="004B321F">
        <w:trPr>
          <w:cantSplit/>
          <w:trHeight w:val="302"/>
        </w:trPr>
        <w:tc>
          <w:tcPr>
            <w:tcW w:w="3870" w:type="dxa"/>
          </w:tcPr>
          <w:p w14:paraId="63D6626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14:paraId="3289F92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88,849</w:t>
            </w:r>
          </w:p>
        </w:tc>
        <w:tc>
          <w:tcPr>
            <w:tcW w:w="180" w:type="dxa"/>
            <w:vAlign w:val="bottom"/>
          </w:tcPr>
          <w:p w14:paraId="722786E2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6E7DC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94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80" w:type="dxa"/>
            <w:vAlign w:val="bottom"/>
          </w:tcPr>
          <w:p w14:paraId="36DBB72C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0EED4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133,974</w:t>
            </w:r>
          </w:p>
        </w:tc>
        <w:tc>
          <w:tcPr>
            <w:tcW w:w="180" w:type="dxa"/>
          </w:tcPr>
          <w:p w14:paraId="25B16B8D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77C0E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139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871</w:t>
            </w:r>
          </w:p>
        </w:tc>
        <w:tc>
          <w:tcPr>
            <w:tcW w:w="180" w:type="dxa"/>
          </w:tcPr>
          <w:p w14:paraId="672F94F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771982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222,823</w:t>
            </w:r>
          </w:p>
        </w:tc>
        <w:tc>
          <w:tcPr>
            <w:tcW w:w="180" w:type="dxa"/>
          </w:tcPr>
          <w:p w14:paraId="4BE7B9C8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3CF19C8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233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956</w:t>
            </w:r>
          </w:p>
        </w:tc>
        <w:tc>
          <w:tcPr>
            <w:tcW w:w="180" w:type="dxa"/>
          </w:tcPr>
          <w:p w14:paraId="0B1CC54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9C81FE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D7D0A8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10ACC6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50EEC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9E4195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222,823</w:t>
            </w:r>
          </w:p>
        </w:tc>
        <w:tc>
          <w:tcPr>
            <w:tcW w:w="178" w:type="dxa"/>
          </w:tcPr>
          <w:p w14:paraId="7EACD88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7FCE61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233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956</w:t>
            </w:r>
          </w:p>
        </w:tc>
      </w:tr>
      <w:tr w:rsidR="00EA4127" w:rsidRPr="00A75D32" w14:paraId="59B3AEBB" w14:textId="77777777" w:rsidTr="004B321F">
        <w:trPr>
          <w:cantSplit/>
          <w:trHeight w:val="302"/>
        </w:trPr>
        <w:tc>
          <w:tcPr>
            <w:tcW w:w="3870" w:type="dxa"/>
          </w:tcPr>
          <w:p w14:paraId="1D28625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51B5F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11,397</w:t>
            </w:r>
          </w:p>
        </w:tc>
        <w:tc>
          <w:tcPr>
            <w:tcW w:w="180" w:type="dxa"/>
            <w:vAlign w:val="bottom"/>
          </w:tcPr>
          <w:p w14:paraId="26BDAE93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DF16F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7FF7B6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4EEAF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099DF00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0CDCD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A80F5C8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61ACA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11,403</w:t>
            </w:r>
          </w:p>
        </w:tc>
        <w:tc>
          <w:tcPr>
            <w:tcW w:w="180" w:type="dxa"/>
          </w:tcPr>
          <w:p w14:paraId="1E2A83C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0F1B3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E944C0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36493E" w14:textId="77777777" w:rsidR="00EA4127" w:rsidRPr="007D2C8A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(11,403)</w:t>
            </w:r>
          </w:p>
        </w:tc>
        <w:tc>
          <w:tcPr>
            <w:tcW w:w="180" w:type="dxa"/>
          </w:tcPr>
          <w:p w14:paraId="6FA4A40A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360FA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2702D1B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34D3E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B1AD5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E52CDF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EA4127" w:rsidRPr="00A75D32" w14:paraId="6D0174A6" w14:textId="77777777" w:rsidTr="004B321F">
        <w:trPr>
          <w:cantSplit/>
          <w:trHeight w:val="302"/>
        </w:trPr>
        <w:tc>
          <w:tcPr>
            <w:tcW w:w="3870" w:type="dxa"/>
          </w:tcPr>
          <w:p w14:paraId="5D43126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รวมรายได้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5C46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155,612</w:t>
            </w:r>
          </w:p>
        </w:tc>
        <w:tc>
          <w:tcPr>
            <w:tcW w:w="180" w:type="dxa"/>
            <w:vAlign w:val="bottom"/>
          </w:tcPr>
          <w:p w14:paraId="50ED3641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3F58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15</w:t>
            </w:r>
            <w:r w:rsidRPr="00365BC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7</w:t>
            </w:r>
            <w:r w:rsidRPr="00365BC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4355E3BE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C285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183,468</w:t>
            </w:r>
          </w:p>
        </w:tc>
        <w:tc>
          <w:tcPr>
            <w:tcW w:w="180" w:type="dxa"/>
          </w:tcPr>
          <w:p w14:paraId="3E4941A2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7AB1C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20</w:t>
            </w:r>
            <w:r w:rsidRPr="00365BC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</w:t>
            </w:r>
            <w:r w:rsidRPr="00365BC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731C210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2C94F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339,080</w:t>
            </w:r>
          </w:p>
        </w:tc>
        <w:tc>
          <w:tcPr>
            <w:tcW w:w="180" w:type="dxa"/>
          </w:tcPr>
          <w:p w14:paraId="5E5B85D8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2A9F8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 w:rsidRPr="00365BC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57</w:t>
            </w: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420</w:t>
            </w:r>
          </w:p>
        </w:tc>
        <w:tc>
          <w:tcPr>
            <w:tcW w:w="180" w:type="dxa"/>
          </w:tcPr>
          <w:p w14:paraId="163826F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3B8882" w14:textId="77777777" w:rsidR="00EA4127" w:rsidRPr="007F7F09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(11,403)</w:t>
            </w:r>
          </w:p>
        </w:tc>
        <w:tc>
          <w:tcPr>
            <w:tcW w:w="180" w:type="dxa"/>
          </w:tcPr>
          <w:p w14:paraId="1DF08E3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8D77AE" w14:textId="77777777" w:rsidR="00EA4127" w:rsidRPr="007F7F09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F7F09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</w:t>
            </w:r>
            <w:r w:rsidRPr="00365BC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7F7F09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3E351D8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BDE81" w14:textId="77777777" w:rsidR="00EA4127" w:rsidRPr="00776B1E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327,677</w:t>
            </w:r>
          </w:p>
        </w:tc>
        <w:tc>
          <w:tcPr>
            <w:tcW w:w="178" w:type="dxa"/>
            <w:shd w:val="clear" w:color="auto" w:fill="auto"/>
          </w:tcPr>
          <w:p w14:paraId="4053AF63" w14:textId="77777777" w:rsidR="00EA4127" w:rsidRPr="00776B1E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57C4F77" w14:textId="77777777" w:rsidR="00EA4127" w:rsidRPr="00776B1E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357</w:t>
            </w:r>
            <w:r w:rsidRPr="00776B1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41</w:t>
            </w:r>
            <w:r w:rsidRPr="00365BC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</w:tr>
      <w:tr w:rsidR="00EA4127" w:rsidRPr="00A75D32" w14:paraId="028C8DB9" w14:textId="77777777" w:rsidTr="00EA4127">
        <w:trPr>
          <w:cantSplit/>
        </w:trPr>
        <w:tc>
          <w:tcPr>
            <w:tcW w:w="3870" w:type="dxa"/>
          </w:tcPr>
          <w:p w14:paraId="6BE4FE23" w14:textId="77777777" w:rsidR="00EA4127" w:rsidRPr="00A75D32" w:rsidRDefault="00EA4127" w:rsidP="00EA4127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AF66C0A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9BA80D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08AF48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D4D2C4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8A6615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1F088DD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3BF6CB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1BA67A5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727037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BE282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0184F1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9F122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488321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7F77B7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C488AE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049CD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030DA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22E7B35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C39700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EA4127" w:rsidRPr="00A75D32" w14:paraId="626DDB21" w14:textId="77777777" w:rsidTr="00EA4127">
        <w:trPr>
          <w:cantSplit/>
        </w:trPr>
        <w:tc>
          <w:tcPr>
            <w:tcW w:w="3870" w:type="dxa"/>
          </w:tcPr>
          <w:p w14:paraId="6525B45E" w14:textId="77777777" w:rsidR="00EA4127" w:rsidRPr="00A75D32" w:rsidRDefault="00EA4127" w:rsidP="00EA4127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EBITDA</w:t>
            </w:r>
          </w:p>
        </w:tc>
        <w:tc>
          <w:tcPr>
            <w:tcW w:w="900" w:type="dxa"/>
            <w:vAlign w:val="bottom"/>
          </w:tcPr>
          <w:p w14:paraId="728562E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77,196</w:t>
            </w:r>
          </w:p>
        </w:tc>
        <w:tc>
          <w:tcPr>
            <w:tcW w:w="180" w:type="dxa"/>
            <w:vAlign w:val="bottom"/>
          </w:tcPr>
          <w:p w14:paraId="022FFFDA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77101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24,490</w:t>
            </w:r>
          </w:p>
        </w:tc>
        <w:tc>
          <w:tcPr>
            <w:tcW w:w="180" w:type="dxa"/>
            <w:vAlign w:val="bottom"/>
          </w:tcPr>
          <w:p w14:paraId="20AFDC55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A45AED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F5FE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25,27</w:t>
            </w:r>
            <w:r w:rsidR="00CF5FED" w:rsidRPr="00CF5FE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D40E736" w14:textId="77777777" w:rsidR="00EA4127" w:rsidRPr="00CF5FED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F2F226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F5FE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34,923</w:t>
            </w:r>
          </w:p>
        </w:tc>
        <w:tc>
          <w:tcPr>
            <w:tcW w:w="180" w:type="dxa"/>
          </w:tcPr>
          <w:p w14:paraId="0C4070C7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333506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F5FED">
              <w:rPr>
                <w:rFonts w:ascii="Angsana New" w:hAnsi="Angsana New" w:cs="Angsana New"/>
                <w:sz w:val="26"/>
                <w:szCs w:val="26"/>
              </w:rPr>
              <w:t>102,46</w:t>
            </w:r>
            <w:r w:rsidR="00CF5FED" w:rsidRPr="00CF5FE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0A85D989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BF712A4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F5FED">
              <w:rPr>
                <w:rFonts w:ascii="Angsana New" w:hAnsi="Angsana New" w:cs="Angsana New"/>
                <w:sz w:val="26"/>
                <w:szCs w:val="26"/>
                <w:lang w:val="en-US"/>
              </w:rPr>
              <w:t>59,413</w:t>
            </w:r>
          </w:p>
        </w:tc>
        <w:tc>
          <w:tcPr>
            <w:tcW w:w="180" w:type="dxa"/>
          </w:tcPr>
          <w:p w14:paraId="60930E6B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9D0DD8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F5FED">
              <w:rPr>
                <w:rFonts w:ascii="Angsana New" w:hAnsi="Angsana New" w:cs="Angsana New"/>
                <w:sz w:val="26"/>
                <w:szCs w:val="26"/>
              </w:rPr>
              <w:t>(53,028)</w:t>
            </w:r>
          </w:p>
        </w:tc>
        <w:tc>
          <w:tcPr>
            <w:tcW w:w="180" w:type="dxa"/>
          </w:tcPr>
          <w:p w14:paraId="1828CB52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0CD6F0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F5FED">
              <w:rPr>
                <w:rFonts w:ascii="Angsana New" w:hAnsi="Angsana New" w:cs="Angsana New"/>
                <w:sz w:val="26"/>
                <w:szCs w:val="26"/>
              </w:rPr>
              <w:t>(8,124)</w:t>
            </w:r>
          </w:p>
        </w:tc>
        <w:tc>
          <w:tcPr>
            <w:tcW w:w="180" w:type="dxa"/>
          </w:tcPr>
          <w:p w14:paraId="379EA056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79D37D" w14:textId="77777777" w:rsidR="00EA4127" w:rsidRPr="00CF5FED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F5FE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49,43</w:t>
            </w:r>
            <w:r w:rsidR="00CF5FED" w:rsidRPr="00CF5FE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6BB350DA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5931B15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51,289</w:t>
            </w:r>
          </w:p>
        </w:tc>
      </w:tr>
      <w:tr w:rsidR="00EA4127" w:rsidRPr="00A75D32" w14:paraId="78A8110A" w14:textId="77777777" w:rsidTr="004B321F">
        <w:trPr>
          <w:cantSplit/>
        </w:trPr>
        <w:tc>
          <w:tcPr>
            <w:tcW w:w="3870" w:type="dxa"/>
          </w:tcPr>
          <w:p w14:paraId="2B7C707C" w14:textId="77777777" w:rsidR="00EA4127" w:rsidRPr="00A75D32" w:rsidRDefault="00EA4127" w:rsidP="00EA41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กำไรก่อน</w:t>
            </w:r>
            <w:r w:rsidR="007F406C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FF4035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61,247</w:t>
            </w:r>
          </w:p>
        </w:tc>
        <w:tc>
          <w:tcPr>
            <w:tcW w:w="180" w:type="dxa"/>
            <w:vAlign w:val="bottom"/>
          </w:tcPr>
          <w:p w14:paraId="2F2FEBBB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732C5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344</w:t>
            </w:r>
          </w:p>
        </w:tc>
        <w:tc>
          <w:tcPr>
            <w:tcW w:w="180" w:type="dxa"/>
            <w:vAlign w:val="bottom"/>
          </w:tcPr>
          <w:p w14:paraId="4978E36A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B9433B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14,772</w:t>
            </w:r>
          </w:p>
        </w:tc>
        <w:tc>
          <w:tcPr>
            <w:tcW w:w="180" w:type="dxa"/>
          </w:tcPr>
          <w:p w14:paraId="07551397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DD439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80" w:type="dxa"/>
          </w:tcPr>
          <w:p w14:paraId="74762F5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026395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76,019</w:t>
            </w:r>
          </w:p>
        </w:tc>
        <w:tc>
          <w:tcPr>
            <w:tcW w:w="180" w:type="dxa"/>
          </w:tcPr>
          <w:p w14:paraId="77B342A3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105CA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80" w:type="dxa"/>
          </w:tcPr>
          <w:p w14:paraId="15BE583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C0E8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(48,888)</w:t>
            </w:r>
          </w:p>
        </w:tc>
        <w:tc>
          <w:tcPr>
            <w:tcW w:w="180" w:type="dxa"/>
          </w:tcPr>
          <w:p w14:paraId="7AD5256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7F51F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/>
              </w:rPr>
              <w:t>911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2537BE7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C53E5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27,131</w:t>
            </w:r>
          </w:p>
        </w:tc>
        <w:tc>
          <w:tcPr>
            <w:tcW w:w="178" w:type="dxa"/>
          </w:tcPr>
          <w:p w14:paraId="34F6299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62A5407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5BC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29</w:t>
            </w: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365BC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</w:t>
            </w:r>
            <w:r w:rsidRPr="00365BC2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</w:p>
        </w:tc>
      </w:tr>
      <w:tr w:rsidR="00EA4127" w:rsidRPr="00A75D32" w14:paraId="2DF8630B" w14:textId="77777777" w:rsidTr="004B321F">
        <w:trPr>
          <w:cantSplit/>
        </w:trPr>
        <w:tc>
          <w:tcPr>
            <w:tcW w:w="3870" w:type="dxa"/>
          </w:tcPr>
          <w:p w14:paraId="62A2A2B8" w14:textId="77777777" w:rsidR="00EA4127" w:rsidRPr="00A75D32" w:rsidRDefault="00EA4127" w:rsidP="00EA4127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44950E0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BB067A8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85806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9BF098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69D6C1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560744A" w14:textId="77777777" w:rsidR="00EA4127" w:rsidRPr="00A75D32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5A3458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F96D84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F4F4FD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6760C8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F8AE7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F494ACA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C71F7E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100535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A49354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B4C586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0A6E8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53E6059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1502F832" w14:textId="77777777" w:rsidR="00EA4127" w:rsidRPr="00A75D3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4127" w:rsidRPr="00A75D32" w14:paraId="4C36AB68" w14:textId="77777777" w:rsidTr="004B321F">
        <w:trPr>
          <w:cantSplit/>
        </w:trPr>
        <w:tc>
          <w:tcPr>
            <w:tcW w:w="3870" w:type="dxa"/>
          </w:tcPr>
          <w:p w14:paraId="2CFC5E69" w14:textId="77777777" w:rsidR="00EA4127" w:rsidRPr="00A75D32" w:rsidRDefault="00EA4127" w:rsidP="00EA4127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3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สินทรัพย์ส่วนงาน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A223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223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68BEAB92" w14:textId="77777777" w:rsidR="00EA4127" w:rsidRPr="001E2431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1,509,581</w:t>
            </w:r>
          </w:p>
        </w:tc>
        <w:tc>
          <w:tcPr>
            <w:tcW w:w="180" w:type="dxa"/>
            <w:vAlign w:val="bottom"/>
          </w:tcPr>
          <w:p w14:paraId="75C9008A" w14:textId="77777777" w:rsidR="00EA4127" w:rsidRPr="00F93A57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B269BAE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423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147</w:t>
            </w:r>
          </w:p>
        </w:tc>
        <w:tc>
          <w:tcPr>
            <w:tcW w:w="180" w:type="dxa"/>
            <w:vAlign w:val="bottom"/>
          </w:tcPr>
          <w:p w14:paraId="532F2B44" w14:textId="77777777" w:rsidR="00EA4127" w:rsidRPr="00F93A57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39BAD5D" w14:textId="77777777" w:rsidR="00EA4127" w:rsidRPr="00DE516F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1,702,185</w:t>
            </w:r>
          </w:p>
        </w:tc>
        <w:tc>
          <w:tcPr>
            <w:tcW w:w="180" w:type="dxa"/>
          </w:tcPr>
          <w:p w14:paraId="1656A493" w14:textId="77777777" w:rsidR="00EA4127" w:rsidRPr="001E2431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F46270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718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037</w:t>
            </w:r>
          </w:p>
        </w:tc>
        <w:tc>
          <w:tcPr>
            <w:tcW w:w="180" w:type="dxa"/>
          </w:tcPr>
          <w:p w14:paraId="7E711DA7" w14:textId="77777777" w:rsidR="00EA4127" w:rsidRPr="00F93A57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548B8DFF" w14:textId="77777777" w:rsidR="00EA4127" w:rsidRPr="00784786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3,211,766</w:t>
            </w:r>
          </w:p>
        </w:tc>
        <w:tc>
          <w:tcPr>
            <w:tcW w:w="180" w:type="dxa"/>
          </w:tcPr>
          <w:p w14:paraId="08D35312" w14:textId="77777777" w:rsidR="00EA4127" w:rsidRPr="00784786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268E71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</w:p>
        </w:tc>
        <w:tc>
          <w:tcPr>
            <w:tcW w:w="180" w:type="dxa"/>
          </w:tcPr>
          <w:p w14:paraId="183341AC" w14:textId="77777777" w:rsidR="00EA4127" w:rsidRPr="00F93A57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016B14F1" w14:textId="77777777" w:rsidR="00EA4127" w:rsidRPr="000B4917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(1,589,969)</w:t>
            </w:r>
          </w:p>
        </w:tc>
        <w:tc>
          <w:tcPr>
            <w:tcW w:w="180" w:type="dxa"/>
          </w:tcPr>
          <w:p w14:paraId="040F1089" w14:textId="77777777" w:rsidR="00EA4127" w:rsidRPr="00DF3988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FA06FA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547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688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14:paraId="22EA746E" w14:textId="77777777" w:rsidR="00EA4127" w:rsidRPr="00DF3988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7815EC1" w14:textId="77777777" w:rsidR="00EA4127" w:rsidRPr="00463223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1,621,797</w:t>
            </w:r>
          </w:p>
        </w:tc>
        <w:tc>
          <w:tcPr>
            <w:tcW w:w="178" w:type="dxa"/>
          </w:tcPr>
          <w:p w14:paraId="591CCDD4" w14:textId="77777777" w:rsidR="00EA4127" w:rsidRPr="00DF3988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4111354D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496</w:t>
            </w:r>
          </w:p>
        </w:tc>
      </w:tr>
      <w:tr w:rsidR="00EA4127" w:rsidRPr="00A75D32" w14:paraId="10AB8FFF" w14:textId="77777777" w:rsidTr="004B321F">
        <w:trPr>
          <w:cantSplit/>
        </w:trPr>
        <w:tc>
          <w:tcPr>
            <w:tcW w:w="3870" w:type="dxa"/>
          </w:tcPr>
          <w:p w14:paraId="685A85DA" w14:textId="77777777" w:rsidR="00EA4127" w:rsidRPr="00A75D32" w:rsidRDefault="00EA4127" w:rsidP="00EA4127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9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หนี้สินส่วนงาน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A223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223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73CDEA90" w14:textId="77777777" w:rsidR="00EA4127" w:rsidRPr="001E2431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1,071,183</w:t>
            </w:r>
          </w:p>
        </w:tc>
        <w:tc>
          <w:tcPr>
            <w:tcW w:w="180" w:type="dxa"/>
            <w:vAlign w:val="bottom"/>
          </w:tcPr>
          <w:p w14:paraId="3DAC8582" w14:textId="77777777" w:rsidR="00EA4127" w:rsidRPr="00F93A57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E8A94FC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043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180" w:type="dxa"/>
            <w:vAlign w:val="bottom"/>
          </w:tcPr>
          <w:p w14:paraId="45824955" w14:textId="77777777" w:rsidR="00EA4127" w:rsidRPr="00F93A57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2442E27" w14:textId="77777777" w:rsidR="00EA4127" w:rsidRPr="00DE516F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654,12</w:t>
            </w:r>
            <w:r w:rsidR="00DD1EE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CAB53B3" w14:textId="77777777" w:rsidR="00EA4127" w:rsidRPr="00DF3988" w:rsidRDefault="00EA4127" w:rsidP="00EA412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B6E972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634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180" w:type="dxa"/>
          </w:tcPr>
          <w:p w14:paraId="2B269827" w14:textId="77777777" w:rsidR="00EA4127" w:rsidRPr="00F93A57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02A7CC90" w14:textId="77777777" w:rsidR="00EA4127" w:rsidRPr="00784786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1,725,311</w:t>
            </w:r>
          </w:p>
        </w:tc>
        <w:tc>
          <w:tcPr>
            <w:tcW w:w="180" w:type="dxa"/>
          </w:tcPr>
          <w:p w14:paraId="7A5F7338" w14:textId="77777777" w:rsidR="00EA4127" w:rsidRPr="00784786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D4336B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677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928</w:t>
            </w:r>
          </w:p>
        </w:tc>
        <w:tc>
          <w:tcPr>
            <w:tcW w:w="180" w:type="dxa"/>
          </w:tcPr>
          <w:p w14:paraId="79C55507" w14:textId="77777777" w:rsidR="00EA4127" w:rsidRPr="00F93A57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225BE07C" w14:textId="77777777" w:rsidR="00EA4127" w:rsidRPr="00DF3988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(599,584)</w:t>
            </w:r>
          </w:p>
        </w:tc>
        <w:tc>
          <w:tcPr>
            <w:tcW w:w="180" w:type="dxa"/>
          </w:tcPr>
          <w:p w14:paraId="39BFC11A" w14:textId="77777777" w:rsidR="00EA4127" w:rsidRPr="00DF3988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5FC3F0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889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0EC7839" w14:textId="77777777" w:rsidR="00EA4127" w:rsidRPr="00DF3988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ACCF8BA" w14:textId="77777777" w:rsidR="00EA4127" w:rsidRPr="00463223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1,165,727</w:t>
            </w:r>
          </w:p>
        </w:tc>
        <w:tc>
          <w:tcPr>
            <w:tcW w:w="178" w:type="dxa"/>
          </w:tcPr>
          <w:p w14:paraId="446EBF20" w14:textId="77777777" w:rsidR="00EA4127" w:rsidRPr="00DF3988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67A71A5F" w14:textId="77777777" w:rsidR="00EA4127" w:rsidRPr="00361D82" w:rsidRDefault="00EA4127" w:rsidP="00EA4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039</w:t>
            </w:r>
          </w:p>
        </w:tc>
      </w:tr>
    </w:tbl>
    <w:p w14:paraId="20BFE92E" w14:textId="77777777" w:rsidR="00B95D00" w:rsidRDefault="00A75D32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4"/>
          <w:szCs w:val="24"/>
        </w:rPr>
        <w:tab/>
      </w:r>
    </w:p>
    <w:p w14:paraId="7D613E62" w14:textId="77777777" w:rsidR="00A75D32" w:rsidRPr="00A75D32" w:rsidRDefault="00A75D32" w:rsidP="00A75D32">
      <w:pPr>
        <w:rPr>
          <w:lang w:eastAsia="x-none"/>
        </w:rPr>
        <w:sectPr w:rsidR="00A75D32" w:rsidRPr="00A75D32" w:rsidSect="00B95D00">
          <w:head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16A32A0B" w14:textId="77777777" w:rsidR="00880D02" w:rsidRDefault="009434C5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434C5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0C90A5F7" w14:textId="77777777" w:rsidR="00880D02" w:rsidRPr="00880D02" w:rsidRDefault="00880D02" w:rsidP="00880D0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43BB086" w14:textId="77777777" w:rsidR="00880D02" w:rsidRPr="00880D02" w:rsidRDefault="00880D02" w:rsidP="00880D0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80D0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880D02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20EFDC93" w14:textId="77777777" w:rsidR="00880D02" w:rsidRPr="00880D02" w:rsidRDefault="00880D02" w:rsidP="00880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2CEDA95A" w14:textId="77777777" w:rsidR="00880D02" w:rsidRDefault="00880D02" w:rsidP="00880D0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80D02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486B325" w14:textId="77777777" w:rsidR="00AE406B" w:rsidRDefault="00AE406B" w:rsidP="00082A96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21694B" w:rsidRPr="0090475A" w14:paraId="2BD9D691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E9356ED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657A9CAF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1694B" w:rsidRPr="00C733F2" w14:paraId="45FEDB39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F094F37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0330E95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812F4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694B" w:rsidRPr="00C733F2" w14:paraId="2BAE9B64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D2CE5A5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E72DB7C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375AF725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ผ่านกำไร</w:t>
            </w:r>
          </w:p>
          <w:p w14:paraId="37C80AC7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E9256C9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  <w:p w14:paraId="0F1832D1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</w:p>
          <w:p w14:paraId="2E622E94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- 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1694B" w:rsidRPr="0021694B" w:rsidRDefault="0021694B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BD42F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21694B" w:rsidRPr="00C733F2" w14:paraId="47E10651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48C17AE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6D754B9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82A96" w:rsidRPr="00C733F2" w14:paraId="2AE3724B" w14:textId="77777777" w:rsidTr="00397E9E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EBC2905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37E65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2FF508C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C1CDD8" w14:textId="77777777" w:rsidR="00082A96" w:rsidRPr="0021694B" w:rsidRDefault="00082A96" w:rsidP="00A465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102C026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1921BC4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3FFD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694B" w:rsidRPr="00C733F2" w14:paraId="5BC1C8A2" w14:textId="77777777" w:rsidTr="0021694B">
        <w:trPr>
          <w:trHeight w:val="261"/>
        </w:trPr>
        <w:tc>
          <w:tcPr>
            <w:tcW w:w="3240" w:type="dxa"/>
            <w:shd w:val="clear" w:color="auto" w:fill="auto"/>
          </w:tcPr>
          <w:p w14:paraId="72A46C41" w14:textId="77777777" w:rsidR="0021694B" w:rsidRPr="0021694B" w:rsidRDefault="0021694B" w:rsidP="0021694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8D9DE9E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707FD8A8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21694B">
              <w:rPr>
                <w:rFonts w:ascii="Angsana New" w:hAnsi="Angsana New" w:cs="Angsana New"/>
                <w:sz w:val="28"/>
                <w:szCs w:val="28"/>
              </w:rPr>
              <w:t>607,098)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21694B" w:rsidRPr="0021694B" w:rsidRDefault="0021694B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25AF676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21694B">
              <w:rPr>
                <w:rFonts w:ascii="Angsana New" w:hAnsi="Angsana New" w:cs="Angsana New"/>
                <w:sz w:val="28"/>
                <w:szCs w:val="28"/>
              </w:rPr>
              <w:t>607,098)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21694B">
              <w:rPr>
                <w:rFonts w:ascii="Angsana New" w:hAnsi="Angsana New" w:cs="Angsana New"/>
                <w:sz w:val="28"/>
                <w:szCs w:val="28"/>
              </w:rPr>
              <w:t>602,916)</w:t>
            </w:r>
          </w:p>
        </w:tc>
      </w:tr>
      <w:tr w:rsidR="0021694B" w:rsidRPr="00C733F2" w14:paraId="66A7ABE1" w14:textId="77777777" w:rsidTr="0021694B">
        <w:trPr>
          <w:trHeight w:val="261"/>
        </w:trPr>
        <w:tc>
          <w:tcPr>
            <w:tcW w:w="3240" w:type="dxa"/>
            <w:shd w:val="clear" w:color="auto" w:fill="auto"/>
          </w:tcPr>
          <w:p w14:paraId="343ADFFF" w14:textId="77777777" w:rsidR="0021694B" w:rsidRPr="0021694B" w:rsidRDefault="0021694B" w:rsidP="0021694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51B00337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/>
                <w:sz w:val="28"/>
                <w:szCs w:val="28"/>
              </w:rPr>
              <w:t>(1,002)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7CB2763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21694B" w:rsidRPr="0021694B" w:rsidRDefault="0021694B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6D3BC3B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/>
                <w:sz w:val="28"/>
                <w:szCs w:val="28"/>
              </w:rPr>
              <w:t>(1,002)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77777777" w:rsidR="0021694B" w:rsidRPr="0021694B" w:rsidRDefault="0021694B" w:rsidP="0021694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/>
                <w:sz w:val="28"/>
                <w:szCs w:val="28"/>
              </w:rPr>
              <w:t>(1,002)</w:t>
            </w:r>
          </w:p>
        </w:tc>
      </w:tr>
    </w:tbl>
    <w:p w14:paraId="4979CA6D" w14:textId="77777777" w:rsidR="00A465DA" w:rsidRDefault="00A465DA" w:rsidP="00880D0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082A96" w:rsidRPr="0021694B" w14:paraId="43556472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057A2D2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1D0E295C" w14:textId="77777777" w:rsidR="00082A96" w:rsidRPr="00082A96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82A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82A96" w:rsidRPr="0021694B" w14:paraId="753B217E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DFB41D4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6B1948B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4087BF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89602C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2A96" w:rsidRPr="0021694B" w14:paraId="70D10ED8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880D0BC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D4C725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DE879E1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ผ่านกำไร</w:t>
            </w:r>
          </w:p>
          <w:p w14:paraId="5A98A9B8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  <w:shd w:val="clear" w:color="auto" w:fill="auto"/>
          </w:tcPr>
          <w:p w14:paraId="2DB3DC53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81825E1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  <w:p w14:paraId="01721EC1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</w:p>
          <w:p w14:paraId="121288D0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- 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75DF7" w14:textId="77777777" w:rsidR="00082A96" w:rsidRPr="0021694B" w:rsidRDefault="00082A96" w:rsidP="00397E9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77CC03B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7E78474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D13AFF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082A96" w:rsidRPr="0021694B" w14:paraId="2FA622DC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F3355E1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0F725150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82A96" w:rsidRPr="0021694B" w14:paraId="4B2D83DC" w14:textId="77777777" w:rsidTr="00397E9E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3941FA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48DFE77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4667DDB1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B0AD90" w14:textId="77777777" w:rsidR="00082A96" w:rsidRPr="0021694B" w:rsidRDefault="00082A96" w:rsidP="00397E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9FF341F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F55B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6072544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1744" w:rsidRPr="0021694B" w14:paraId="5E812885" w14:textId="77777777" w:rsidTr="00397E9E">
        <w:trPr>
          <w:trHeight w:val="261"/>
        </w:trPr>
        <w:tc>
          <w:tcPr>
            <w:tcW w:w="3240" w:type="dxa"/>
            <w:shd w:val="clear" w:color="auto" w:fill="auto"/>
          </w:tcPr>
          <w:p w14:paraId="2C2866D0" w14:textId="77777777" w:rsidR="00621744" w:rsidRPr="0021694B" w:rsidRDefault="00621744" w:rsidP="00621744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4FD15E0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2A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D03D3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BC87A22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9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082A96">
              <w:rPr>
                <w:rFonts w:ascii="Angsana New" w:hAnsi="Angsana New" w:cs="Angsana New"/>
                <w:sz w:val="28"/>
                <w:szCs w:val="28"/>
              </w:rPr>
              <w:t>179,087)</w:t>
            </w:r>
          </w:p>
        </w:tc>
        <w:tc>
          <w:tcPr>
            <w:tcW w:w="236" w:type="dxa"/>
            <w:shd w:val="clear" w:color="auto" w:fill="auto"/>
          </w:tcPr>
          <w:p w14:paraId="05026B4F" w14:textId="77777777" w:rsidR="00621744" w:rsidRPr="00082A96" w:rsidRDefault="00621744" w:rsidP="006217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8DB5A0A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2A9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082A96">
              <w:rPr>
                <w:rFonts w:ascii="Angsana New" w:hAnsi="Angsana New" w:cs="Angsana New"/>
                <w:sz w:val="28"/>
                <w:szCs w:val="28"/>
              </w:rPr>
              <w:t>179,087)</w:t>
            </w:r>
          </w:p>
        </w:tc>
        <w:tc>
          <w:tcPr>
            <w:tcW w:w="236" w:type="dxa"/>
            <w:shd w:val="clear" w:color="auto" w:fill="auto"/>
          </w:tcPr>
          <w:p w14:paraId="221A0F25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CC3CC4A" w14:textId="77777777" w:rsidR="00621744" w:rsidRPr="00621744" w:rsidRDefault="00621744" w:rsidP="006217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2174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621744">
              <w:rPr>
                <w:rFonts w:ascii="Angsana New" w:hAnsi="Angsana New" w:cs="Angsana New"/>
                <w:sz w:val="28"/>
                <w:szCs w:val="28"/>
              </w:rPr>
              <w:t>177,325)</w:t>
            </w:r>
          </w:p>
        </w:tc>
      </w:tr>
      <w:tr w:rsidR="00621744" w:rsidRPr="0021694B" w14:paraId="3F2D6620" w14:textId="77777777" w:rsidTr="00397E9E">
        <w:trPr>
          <w:trHeight w:val="261"/>
        </w:trPr>
        <w:tc>
          <w:tcPr>
            <w:tcW w:w="3240" w:type="dxa"/>
            <w:shd w:val="clear" w:color="auto" w:fill="auto"/>
          </w:tcPr>
          <w:p w14:paraId="1BFC56E7" w14:textId="77777777" w:rsidR="00621744" w:rsidRPr="0021694B" w:rsidRDefault="00621744" w:rsidP="00621744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2A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A9E9490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2A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63E70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A863EA2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082A96">
              <w:rPr>
                <w:rFonts w:ascii="Angsana New" w:hAnsi="Angsana New" w:cs="Angsana New"/>
                <w:sz w:val="28"/>
                <w:szCs w:val="28"/>
              </w:rPr>
              <w:t>(500,000)</w:t>
            </w:r>
          </w:p>
        </w:tc>
        <w:tc>
          <w:tcPr>
            <w:tcW w:w="236" w:type="dxa"/>
            <w:shd w:val="clear" w:color="auto" w:fill="auto"/>
          </w:tcPr>
          <w:p w14:paraId="2B1D8EB7" w14:textId="77777777" w:rsidR="00621744" w:rsidRPr="00082A96" w:rsidRDefault="00621744" w:rsidP="006217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7F8CF5C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96">
              <w:rPr>
                <w:rFonts w:ascii="Angsana New" w:hAnsi="Angsana New" w:cs="Angsana New"/>
                <w:sz w:val="28"/>
                <w:szCs w:val="28"/>
              </w:rPr>
              <w:t>(500,000)</w:t>
            </w:r>
          </w:p>
        </w:tc>
        <w:tc>
          <w:tcPr>
            <w:tcW w:w="236" w:type="dxa"/>
            <w:shd w:val="clear" w:color="auto" w:fill="auto"/>
          </w:tcPr>
          <w:p w14:paraId="0F37BDD6" w14:textId="77777777" w:rsidR="00621744" w:rsidRPr="00082A96" w:rsidRDefault="00621744" w:rsidP="006217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7A842B" w14:textId="77777777" w:rsidR="00621744" w:rsidRPr="00621744" w:rsidRDefault="00621744" w:rsidP="006217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2174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(496,187)</w:t>
            </w:r>
          </w:p>
        </w:tc>
      </w:tr>
      <w:tr w:rsidR="00082A96" w:rsidRPr="0021694B" w14:paraId="4B172716" w14:textId="77777777" w:rsidTr="00397E9E">
        <w:trPr>
          <w:trHeight w:val="261"/>
        </w:trPr>
        <w:tc>
          <w:tcPr>
            <w:tcW w:w="3240" w:type="dxa"/>
            <w:shd w:val="clear" w:color="auto" w:fill="auto"/>
          </w:tcPr>
          <w:p w14:paraId="4BB3A0CE" w14:textId="77777777" w:rsidR="00082A96" w:rsidRPr="0021694B" w:rsidRDefault="00082A96" w:rsidP="00082A9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452CEE1B" w14:textId="77777777" w:rsidR="00082A96" w:rsidRPr="00082A96" w:rsidRDefault="00082A96" w:rsidP="006217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2A96">
              <w:rPr>
                <w:rFonts w:ascii="Angsana New" w:hAnsi="Angsana New" w:cs="Angsana New"/>
                <w:sz w:val="28"/>
                <w:szCs w:val="28"/>
              </w:rPr>
              <w:t>(364)</w:t>
            </w:r>
          </w:p>
        </w:tc>
        <w:tc>
          <w:tcPr>
            <w:tcW w:w="236" w:type="dxa"/>
            <w:shd w:val="clear" w:color="auto" w:fill="auto"/>
          </w:tcPr>
          <w:p w14:paraId="67B75188" w14:textId="77777777" w:rsidR="00082A96" w:rsidRPr="00082A96" w:rsidRDefault="00082A96" w:rsidP="00082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7EBFB26F" w14:textId="77777777" w:rsidR="00082A96" w:rsidRPr="00082A96" w:rsidRDefault="00082A96" w:rsidP="00621744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082A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2D38F9" w14:textId="77777777" w:rsidR="00082A96" w:rsidRPr="00082A96" w:rsidRDefault="00082A96" w:rsidP="00082A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0EF6A9F" w14:textId="77777777" w:rsidR="00082A96" w:rsidRPr="00082A96" w:rsidRDefault="00082A96" w:rsidP="00621744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2A96">
              <w:rPr>
                <w:rFonts w:ascii="Angsana New" w:hAnsi="Angsana New" w:cs="Angsana New"/>
                <w:sz w:val="28"/>
                <w:szCs w:val="28"/>
              </w:rPr>
              <w:t>(364)</w:t>
            </w:r>
          </w:p>
        </w:tc>
        <w:tc>
          <w:tcPr>
            <w:tcW w:w="236" w:type="dxa"/>
            <w:shd w:val="clear" w:color="auto" w:fill="auto"/>
          </w:tcPr>
          <w:p w14:paraId="6BDA1825" w14:textId="77777777" w:rsidR="00082A96" w:rsidRPr="00082A96" w:rsidRDefault="00082A96" w:rsidP="00082A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8DD4119" w14:textId="77777777" w:rsidR="00082A96" w:rsidRPr="00621744" w:rsidRDefault="00621744" w:rsidP="006217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621744">
              <w:rPr>
                <w:rFonts w:ascii="Angsana New" w:hAnsi="Angsana New" w:cs="Angsana New"/>
                <w:sz w:val="28"/>
                <w:szCs w:val="28"/>
              </w:rPr>
              <w:t>(364)</w:t>
            </w:r>
          </w:p>
        </w:tc>
      </w:tr>
    </w:tbl>
    <w:p w14:paraId="52434A03" w14:textId="77777777" w:rsidR="00082A96" w:rsidRDefault="00082A96" w:rsidP="00880D0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A7B38D1" w14:textId="77777777" w:rsidR="00082A96" w:rsidRPr="00A465DA" w:rsidRDefault="00082A96" w:rsidP="00880D0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43FA10F" w14:textId="77777777" w:rsidR="00A465DA" w:rsidRPr="00BC638E" w:rsidRDefault="00A465DA" w:rsidP="00880D0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812B575" w14:textId="77777777" w:rsidR="00DF41F2" w:rsidRDefault="00DF41F2" w:rsidP="0062174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170"/>
        <w:gridCol w:w="450"/>
        <w:gridCol w:w="1260"/>
      </w:tblGrid>
      <w:tr w:rsidR="00A465DA" w:rsidRPr="00FF604A" w14:paraId="66FA0F23" w14:textId="77777777" w:rsidTr="00A465DA">
        <w:trPr>
          <w:tblHeader/>
        </w:trPr>
        <w:tc>
          <w:tcPr>
            <w:tcW w:w="6210" w:type="dxa"/>
            <w:vMerge w:val="restart"/>
          </w:tcPr>
          <w:p w14:paraId="00C830C2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B0341A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65DA" w:rsidRPr="00FF604A" w14:paraId="1E79F06A" w14:textId="77777777" w:rsidTr="00A465DA">
        <w:trPr>
          <w:tblHeader/>
        </w:trPr>
        <w:tc>
          <w:tcPr>
            <w:tcW w:w="6210" w:type="dxa"/>
            <w:vMerge/>
            <w:shd w:val="clear" w:color="auto" w:fill="auto"/>
          </w:tcPr>
          <w:p w14:paraId="22239FE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A052F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0" w:type="dxa"/>
          </w:tcPr>
          <w:p w14:paraId="3A65B29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82295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465DA" w:rsidRPr="00FF604A" w14:paraId="0FB996FD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4708D04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9F48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C95B6C1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0E54D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465DA" w:rsidRPr="00FF604A" w14:paraId="6824B98A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5DE21D7B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4691F304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1626E374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63EEE23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E690DDA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F455509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C293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58BC1755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6CF087E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170" w:type="dxa"/>
          </w:tcPr>
          <w:p w14:paraId="629A4337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3118BE4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308DC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5A58E89D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42D80460" w14:textId="77777777" w:rsidR="00A465DA" w:rsidRPr="00FF604A" w:rsidRDefault="00A465DA" w:rsidP="00A465DA">
            <w:pPr>
              <w:tabs>
                <w:tab w:val="clear" w:pos="227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42CB15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  <w:tc>
          <w:tcPr>
            <w:tcW w:w="450" w:type="dxa"/>
          </w:tcPr>
          <w:p w14:paraId="719B2D1D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1EB6D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</w:tr>
      <w:tr w:rsidR="00A465DA" w:rsidRPr="00FF604A" w14:paraId="4D56411D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1FE0A3B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07F513F9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450" w:type="dxa"/>
          </w:tcPr>
          <w:p w14:paraId="600BFA4B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8DE9FC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</w:tr>
    </w:tbl>
    <w:p w14:paraId="010CC3D7" w14:textId="77777777" w:rsidR="00A465DA" w:rsidRDefault="00A465DA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170"/>
        <w:gridCol w:w="450"/>
        <w:gridCol w:w="1260"/>
      </w:tblGrid>
      <w:tr w:rsidR="00A465DA" w:rsidRPr="00FF604A" w14:paraId="4DA814B6" w14:textId="77777777" w:rsidTr="00A465DA">
        <w:trPr>
          <w:tblHeader/>
        </w:trPr>
        <w:tc>
          <w:tcPr>
            <w:tcW w:w="6210" w:type="dxa"/>
            <w:vMerge w:val="restart"/>
          </w:tcPr>
          <w:p w14:paraId="61C1BB7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0418C1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5DA" w:rsidRPr="00FF604A" w14:paraId="3BADEF9F" w14:textId="77777777" w:rsidTr="00A465DA">
        <w:trPr>
          <w:tblHeader/>
        </w:trPr>
        <w:tc>
          <w:tcPr>
            <w:tcW w:w="6210" w:type="dxa"/>
            <w:vMerge/>
            <w:shd w:val="clear" w:color="auto" w:fill="auto"/>
          </w:tcPr>
          <w:p w14:paraId="442F797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537A8F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0" w:type="dxa"/>
          </w:tcPr>
          <w:p w14:paraId="59919FDB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AE8194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465DA" w:rsidRPr="00FF604A" w14:paraId="204FB7B2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1ACE6CF9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37477F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FBED86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81F99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465DA" w:rsidRPr="00FF604A" w14:paraId="75726DC1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2D46EBDA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4D2C8EA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2A54357E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41E9808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5F44E73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8726D5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97B1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1C9DF966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7B94DA3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170" w:type="dxa"/>
          </w:tcPr>
          <w:p w14:paraId="18848012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E31F16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06E57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2F9B3DCF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7375787F" w14:textId="77777777" w:rsidR="00A465DA" w:rsidRPr="00FF604A" w:rsidRDefault="00A465DA" w:rsidP="00A465DA">
            <w:pPr>
              <w:tabs>
                <w:tab w:val="clear" w:pos="227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C9C940C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  <w:tc>
          <w:tcPr>
            <w:tcW w:w="450" w:type="dxa"/>
          </w:tcPr>
          <w:p w14:paraId="1DE8909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FEB60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</w:tr>
      <w:tr w:rsidR="00A465DA" w:rsidRPr="00FF604A" w14:paraId="4F869BC3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719EF873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AAE5434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  <w:tc>
          <w:tcPr>
            <w:tcW w:w="450" w:type="dxa"/>
          </w:tcPr>
          <w:p w14:paraId="0CE1359F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D2C97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</w:tr>
      <w:tr w:rsidR="00A465DA" w:rsidRPr="00FF604A" w14:paraId="1E1728D3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7A126C04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FC6D00A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450" w:type="dxa"/>
          </w:tcPr>
          <w:p w14:paraId="7927C96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664FFC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</w:tr>
    </w:tbl>
    <w:p w14:paraId="7985FBEB" w14:textId="77777777" w:rsidR="003E7741" w:rsidRDefault="003E7741" w:rsidP="00A4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1E5B56" w14:textId="77777777" w:rsidR="009C2481" w:rsidRPr="0044662F" w:rsidRDefault="009C2481" w:rsidP="009C2481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44662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BA2BA8C" w14:textId="77777777" w:rsidR="009C2481" w:rsidRPr="00AC52E5" w:rsidRDefault="009C2481" w:rsidP="009C2481">
      <w:pPr>
        <w:ind w:firstLine="540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70"/>
        <w:gridCol w:w="6840"/>
      </w:tblGrid>
      <w:tr w:rsidR="009C2481" w:rsidRPr="009F6774" w14:paraId="4677625E" w14:textId="77777777" w:rsidTr="002B392A">
        <w:trPr>
          <w:tblHeader/>
        </w:trPr>
        <w:tc>
          <w:tcPr>
            <w:tcW w:w="2160" w:type="dxa"/>
            <w:vAlign w:val="bottom"/>
          </w:tcPr>
          <w:p w14:paraId="6CDB7190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9A07FF3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vAlign w:val="bottom"/>
          </w:tcPr>
          <w:p w14:paraId="5D5950A3" w14:textId="77777777" w:rsidR="009C2481" w:rsidRPr="001B50B1" w:rsidRDefault="009C2481" w:rsidP="002B392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C2481" w:rsidRPr="009F6774" w14:paraId="4D680BD8" w14:textId="77777777" w:rsidTr="002B392A">
        <w:tc>
          <w:tcPr>
            <w:tcW w:w="2160" w:type="dxa"/>
          </w:tcPr>
          <w:p w14:paraId="6D05923A" w14:textId="77777777" w:rsidR="009C2481" w:rsidRPr="001B50B1" w:rsidRDefault="009C2481" w:rsidP="002B392A">
            <w:pPr>
              <w:pStyle w:val="block"/>
              <w:spacing w:after="0" w:line="240" w:lineRule="atLeas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C7B25C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</w:tcPr>
          <w:p w14:paraId="4D122D7E" w14:textId="77777777" w:rsidR="009C2481" w:rsidRPr="001B50B1" w:rsidRDefault="009C2481" w:rsidP="002B392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1072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D10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</w:t>
            </w:r>
            <w:r w:rsidRPr="001B50B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B9B4BD7" w14:textId="77777777" w:rsidR="009C2481" w:rsidRDefault="009C2481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B93FEF" w14:textId="77777777" w:rsidR="00DB4CC3" w:rsidRPr="006A35D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00D6A2F2" w14:textId="77777777" w:rsidR="00DB4CC3" w:rsidRPr="00292895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535DFC7" w14:textId="77777777" w:rsidR="00DB4CC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ณ วันที่</w:t>
      </w:r>
      <w:r w:rsidRPr="006A35D3">
        <w:rPr>
          <w:rFonts w:ascii="Angsana New" w:hAnsi="Angsana New"/>
          <w:sz w:val="30"/>
          <w:szCs w:val="30"/>
          <w:cs/>
        </w:rPr>
        <w:br/>
      </w:r>
      <w:r w:rsidRPr="006A2236">
        <w:rPr>
          <w:rFonts w:ascii="Angsana New" w:hAnsi="Angsana New"/>
          <w:sz w:val="30"/>
          <w:szCs w:val="30"/>
        </w:rPr>
        <w:t>31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มีนาคม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2236">
        <w:rPr>
          <w:rFonts w:ascii="Angsana New" w:hAnsi="Angsana New"/>
          <w:sz w:val="30"/>
          <w:szCs w:val="30"/>
        </w:rPr>
        <w:t>2563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A2236">
        <w:rPr>
          <w:rFonts w:ascii="Angsana New" w:hAnsi="Angsana New"/>
          <w:sz w:val="30"/>
          <w:szCs w:val="30"/>
        </w:rPr>
        <w:t>31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A2236">
        <w:rPr>
          <w:rFonts w:ascii="Angsana New" w:hAnsi="Angsana New"/>
          <w:sz w:val="30"/>
          <w:szCs w:val="30"/>
        </w:rPr>
        <w:t>2562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77D96537" w14:textId="77777777" w:rsidR="00815B54" w:rsidRDefault="00815B54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A0CEBF5" w14:textId="77777777" w:rsidR="00815B54" w:rsidRDefault="00815B54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CC5154F" w14:textId="77777777" w:rsidR="00815B54" w:rsidRDefault="00815B54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bookmarkStart w:id="3" w:name="_GoBack"/>
      <w:bookmarkEnd w:id="3"/>
    </w:p>
    <w:p w14:paraId="3ED6A22C" w14:textId="77777777" w:rsidR="00DB4CC3" w:rsidRPr="0046473D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7445B3" w14:paraId="67BA4D74" w14:textId="77777777" w:rsidTr="00AB23B1">
        <w:trPr>
          <w:cantSplit/>
          <w:tblHeader/>
        </w:trPr>
        <w:tc>
          <w:tcPr>
            <w:tcW w:w="3690" w:type="dxa"/>
          </w:tcPr>
          <w:p w14:paraId="4B183EDC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7C3065B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B4CC3" w:rsidRPr="007445B3" w14:paraId="59C97ACC" w14:textId="77777777" w:rsidTr="00AB23B1">
        <w:trPr>
          <w:cantSplit/>
          <w:tblHeader/>
        </w:trPr>
        <w:tc>
          <w:tcPr>
            <w:tcW w:w="3690" w:type="dxa"/>
          </w:tcPr>
          <w:p w14:paraId="713A5BA4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6DA901F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69D7E4AE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A6CC4E0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DB4CC3" w:rsidRPr="007445B3" w14:paraId="28708B7C" w14:textId="77777777" w:rsidTr="00AB23B1">
        <w:trPr>
          <w:cantSplit/>
          <w:tblHeader/>
        </w:trPr>
        <w:tc>
          <w:tcPr>
            <w:tcW w:w="3690" w:type="dxa"/>
          </w:tcPr>
          <w:p w14:paraId="2178D18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0A2332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6F50D22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058E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A2FBA64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0E798D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A59ED4A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F10C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4CC3" w:rsidRPr="007445B3" w14:paraId="61656774" w14:textId="77777777" w:rsidTr="00AB23B1">
        <w:trPr>
          <w:cantSplit/>
          <w:tblHeader/>
        </w:trPr>
        <w:tc>
          <w:tcPr>
            <w:tcW w:w="3690" w:type="dxa"/>
          </w:tcPr>
          <w:p w14:paraId="00A3D46A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189B1C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53034847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F8BF98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44DB0CAD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821640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39C6113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450F36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DB4CC3" w:rsidRPr="007445B3" w14:paraId="4A805594" w14:textId="77777777" w:rsidTr="00AB23B1">
        <w:trPr>
          <w:cantSplit/>
          <w:tblHeader/>
        </w:trPr>
        <w:tc>
          <w:tcPr>
            <w:tcW w:w="3690" w:type="dxa"/>
          </w:tcPr>
          <w:p w14:paraId="0A3EA90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0E6595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3FFF21F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9C80BFA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4CC3" w:rsidRPr="007445B3" w14:paraId="1AE8ABC1" w14:textId="77777777" w:rsidTr="00AB23B1">
        <w:trPr>
          <w:cantSplit/>
        </w:trPr>
        <w:tc>
          <w:tcPr>
            <w:tcW w:w="3690" w:type="dxa"/>
          </w:tcPr>
          <w:p w14:paraId="385FEDDA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3348AED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C291E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64CCD2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12761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486BF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623A32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F5FBD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CC3" w:rsidRPr="007445B3" w14:paraId="1E96EDA4" w14:textId="77777777" w:rsidTr="00AB23B1">
        <w:trPr>
          <w:cantSplit/>
        </w:trPr>
        <w:tc>
          <w:tcPr>
            <w:tcW w:w="3690" w:type="dxa"/>
          </w:tcPr>
          <w:p w14:paraId="6B11D9A3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26D729D8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70" w:type="dxa"/>
            <w:vAlign w:val="bottom"/>
          </w:tcPr>
          <w:p w14:paraId="276CFF0A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80E59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45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AF5C713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E2F43B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270" w:type="dxa"/>
          </w:tcPr>
          <w:p w14:paraId="7AC0241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83684F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B4CC3" w:rsidRPr="007445B3" w14:paraId="60417222" w14:textId="77777777" w:rsidTr="00AB23B1">
        <w:trPr>
          <w:cantSplit/>
        </w:trPr>
        <w:tc>
          <w:tcPr>
            <w:tcW w:w="3690" w:type="dxa"/>
          </w:tcPr>
          <w:p w14:paraId="1F27691F" w14:textId="77777777" w:rsidR="00DB4CC3" w:rsidRPr="004A312B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45F89B1C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635AA2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98F469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E527D9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F36A984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5F120631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</w:tcPr>
          <w:p w14:paraId="51846C74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DB4CC3" w:rsidRPr="007445B3" w14:paraId="2763A527" w14:textId="77777777" w:rsidTr="00AB23B1">
        <w:trPr>
          <w:cantSplit/>
        </w:trPr>
        <w:tc>
          <w:tcPr>
            <w:tcW w:w="3690" w:type="dxa"/>
          </w:tcPr>
          <w:p w14:paraId="49C473F1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0A0CC7B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D13BB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EBA0D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85F9A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823B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0EC9F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67FD0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B4CC3" w:rsidRPr="007445B3" w14:paraId="79C38FDF" w14:textId="77777777" w:rsidTr="00AB23B1">
        <w:trPr>
          <w:cantSplit/>
        </w:trPr>
        <w:tc>
          <w:tcPr>
            <w:tcW w:w="3690" w:type="dxa"/>
          </w:tcPr>
          <w:p w14:paraId="34C3A34F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505CD4E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  <w:vAlign w:val="bottom"/>
          </w:tcPr>
          <w:p w14:paraId="145FAB03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303B7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0" w:type="dxa"/>
            <w:vAlign w:val="bottom"/>
          </w:tcPr>
          <w:p w14:paraId="16658EC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24617B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270" w:type="dxa"/>
          </w:tcPr>
          <w:p w14:paraId="7BBC940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88DE4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</w:tr>
      <w:tr w:rsidR="00DB4CC3" w:rsidRPr="007445B3" w14:paraId="411CFA15" w14:textId="77777777" w:rsidTr="00AB23B1">
        <w:trPr>
          <w:cantSplit/>
        </w:trPr>
        <w:tc>
          <w:tcPr>
            <w:tcW w:w="3690" w:type="dxa"/>
          </w:tcPr>
          <w:p w14:paraId="5E734E8D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sz w:val="30"/>
                <w:szCs w:val="30"/>
                <w:cs/>
              </w:rPr>
              <w:t>สกุลเงินดอลลาร์สิงคโปร์</w:t>
            </w:r>
          </w:p>
        </w:tc>
        <w:tc>
          <w:tcPr>
            <w:tcW w:w="1170" w:type="dxa"/>
            <w:vAlign w:val="bottom"/>
          </w:tcPr>
          <w:p w14:paraId="089970D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70" w:type="dxa"/>
            <w:vAlign w:val="bottom"/>
          </w:tcPr>
          <w:p w14:paraId="018A6DA8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9D641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  <w:vAlign w:val="bottom"/>
          </w:tcPr>
          <w:p w14:paraId="4F1526E3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81ACAD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70" w:type="dxa"/>
          </w:tcPr>
          <w:p w14:paraId="7ECA5D5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6C7DA5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</w:p>
        </w:tc>
      </w:tr>
    </w:tbl>
    <w:p w14:paraId="0FB2DAFD" w14:textId="77777777" w:rsidR="00DB4CC3" w:rsidRPr="00E055AB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1C10D9" w14:paraId="4114DCB2" w14:textId="77777777" w:rsidTr="00AB23B1">
        <w:trPr>
          <w:cantSplit/>
        </w:trPr>
        <w:tc>
          <w:tcPr>
            <w:tcW w:w="3690" w:type="dxa"/>
          </w:tcPr>
          <w:p w14:paraId="5B87C9D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3572436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4CC3" w:rsidRPr="001C10D9" w14:paraId="1F0BC139" w14:textId="77777777" w:rsidTr="00AB23B1">
        <w:trPr>
          <w:cantSplit/>
        </w:trPr>
        <w:tc>
          <w:tcPr>
            <w:tcW w:w="3690" w:type="dxa"/>
          </w:tcPr>
          <w:p w14:paraId="5863718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A073237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011E509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3062D7D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DB4CC3" w:rsidRPr="001C10D9" w14:paraId="0BFD4DD6" w14:textId="77777777" w:rsidTr="00AB23B1">
        <w:trPr>
          <w:cantSplit/>
        </w:trPr>
        <w:tc>
          <w:tcPr>
            <w:tcW w:w="3690" w:type="dxa"/>
          </w:tcPr>
          <w:p w14:paraId="21005826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4269FC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31</w:t>
            </w:r>
            <w:r w:rsidRPr="001C10D9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1C10D9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FE89EE7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250EE0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1C10D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AB8687E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8D5755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31</w:t>
            </w:r>
            <w:r w:rsidRPr="001C10D9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1C10D9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C5C1C23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B056C3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1C10D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4CC3" w:rsidRPr="001C10D9" w14:paraId="66DC3562" w14:textId="77777777" w:rsidTr="00AB23B1">
        <w:trPr>
          <w:cantSplit/>
        </w:trPr>
        <w:tc>
          <w:tcPr>
            <w:tcW w:w="3690" w:type="dxa"/>
          </w:tcPr>
          <w:p w14:paraId="0F9FB9CD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A7A3A4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233DD74C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7936E2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433B3F63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2FB972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18E27302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62E44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DB4CC3" w:rsidRPr="001C10D9" w14:paraId="62CCD832" w14:textId="77777777" w:rsidTr="00AB23B1">
        <w:trPr>
          <w:cantSplit/>
        </w:trPr>
        <w:tc>
          <w:tcPr>
            <w:tcW w:w="3690" w:type="dxa"/>
          </w:tcPr>
          <w:p w14:paraId="28F8D648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D414E49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7D654751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16DF7EC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4CC3" w:rsidRPr="001C10D9" w14:paraId="51D65100" w14:textId="77777777" w:rsidTr="00AB23B1">
        <w:trPr>
          <w:cantSplit/>
        </w:trPr>
        <w:tc>
          <w:tcPr>
            <w:tcW w:w="3690" w:type="dxa"/>
          </w:tcPr>
          <w:p w14:paraId="678EF098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71B0EFC7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EB8919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F75BD4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8A7C06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C4F23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8DAB9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D41E9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CC3" w:rsidRPr="001C10D9" w14:paraId="061DD5A3" w14:textId="77777777" w:rsidTr="00AB23B1">
        <w:trPr>
          <w:cantSplit/>
        </w:trPr>
        <w:tc>
          <w:tcPr>
            <w:tcW w:w="3690" w:type="dxa"/>
          </w:tcPr>
          <w:p w14:paraId="25EE402C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020A34A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70" w:type="dxa"/>
            <w:vAlign w:val="bottom"/>
          </w:tcPr>
          <w:p w14:paraId="3F25166A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D9B3C2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6D1C56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8E2B61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5122D57F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537E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4CC3" w:rsidRPr="001C10D9" w14:paraId="38CBECAC" w14:textId="77777777" w:rsidTr="00AB23B1">
        <w:trPr>
          <w:cantSplit/>
        </w:trPr>
        <w:tc>
          <w:tcPr>
            <w:tcW w:w="3690" w:type="dxa"/>
          </w:tcPr>
          <w:p w14:paraId="41997D58" w14:textId="77777777" w:rsidR="00DB4CC3" w:rsidRPr="00EB3462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86A7C79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361030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17E04B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049BCE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D9D960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774D971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C6AC47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4CC3" w:rsidRPr="001C10D9" w14:paraId="291F4E2E" w14:textId="77777777" w:rsidTr="00AB23B1">
        <w:trPr>
          <w:cantSplit/>
        </w:trPr>
        <w:tc>
          <w:tcPr>
            <w:tcW w:w="3690" w:type="dxa"/>
          </w:tcPr>
          <w:p w14:paraId="024343E7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699097F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2378B0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9D61F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F8498A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2A0AA6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E7622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CBEC5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CC3" w:rsidRPr="001C10D9" w14:paraId="235C234D" w14:textId="77777777" w:rsidTr="00AB23B1">
        <w:trPr>
          <w:cantSplit/>
        </w:trPr>
        <w:tc>
          <w:tcPr>
            <w:tcW w:w="3690" w:type="dxa"/>
          </w:tcPr>
          <w:p w14:paraId="3107008C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4ACB96C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0" w:type="dxa"/>
            <w:vAlign w:val="bottom"/>
          </w:tcPr>
          <w:p w14:paraId="215257C7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FE245D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C10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vAlign w:val="bottom"/>
          </w:tcPr>
          <w:p w14:paraId="26C5F108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C9374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70" w:type="dxa"/>
          </w:tcPr>
          <w:p w14:paraId="677190E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18807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1C10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</w:tr>
    </w:tbl>
    <w:p w14:paraId="20C301A3" w14:textId="77777777" w:rsidR="00DB4CC3" w:rsidRPr="00292895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</w:rPr>
      </w:pPr>
    </w:p>
    <w:p w14:paraId="74229AAF" w14:textId="77777777" w:rsidR="00DB4CC3" w:rsidRPr="002D3481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D3481">
        <w:rPr>
          <w:rFonts w:ascii="Angsana New" w:hAnsi="Angsana New" w:hint="cs"/>
          <w:spacing w:val="-6"/>
          <w:sz w:val="30"/>
          <w:szCs w:val="30"/>
          <w:cs/>
        </w:rPr>
        <w:t>สัญญาดังกล่าวจะทยอยครบกำหนด</w:t>
      </w:r>
      <w:r w:rsidRPr="001F02D9">
        <w:rPr>
          <w:rFonts w:ascii="Angsana New" w:hAnsi="Angsana New" w:hint="cs"/>
          <w:spacing w:val="-6"/>
          <w:sz w:val="30"/>
          <w:szCs w:val="30"/>
          <w:cs/>
        </w:rPr>
        <w:t>ภายในเดือน</w:t>
      </w:r>
      <w:r>
        <w:rPr>
          <w:rFonts w:ascii="Angsana New" w:hAnsi="Angsana New" w:hint="cs"/>
          <w:spacing w:val="-6"/>
          <w:sz w:val="30"/>
          <w:szCs w:val="30"/>
          <w:cs/>
        </w:rPr>
        <w:t>กรกฎาคม</w:t>
      </w:r>
      <w:r w:rsidRPr="001F02D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F02D9">
        <w:rPr>
          <w:rFonts w:ascii="Angsana New" w:hAnsi="Angsana New" w:hint="cs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2D3481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(</w:t>
      </w:r>
      <w:r w:rsidRPr="006A2236">
        <w:rPr>
          <w:rFonts w:ascii="Angsana New" w:hAnsi="Angsana New" w:hint="cs"/>
          <w:i/>
          <w:iCs/>
          <w:spacing w:val="-6"/>
          <w:sz w:val="30"/>
          <w:szCs w:val="30"/>
        </w:rPr>
        <w:t>31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Pr="006A2236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Pr="006A2236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: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6A2236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Pr="006A2236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)</w:t>
      </w:r>
    </w:p>
    <w:p w14:paraId="6E952EEC" w14:textId="77777777" w:rsidR="00DB4CC3" w:rsidRDefault="00DB4CC3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35FD9B" w14:textId="77777777" w:rsidR="008654D4" w:rsidRDefault="008654D4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4F1679" w14:textId="77777777" w:rsidR="008654D4" w:rsidRDefault="008654D4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1E00D6" w14:textId="77777777" w:rsidR="008654D4" w:rsidRDefault="008654D4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130CB2" w14:textId="77777777" w:rsidR="008654D4" w:rsidRDefault="008654D4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DB0BB6" w14:textId="77777777" w:rsidR="008654D4" w:rsidRDefault="008654D4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5D397A" w14:textId="77777777" w:rsidR="008654D4" w:rsidRDefault="008654D4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7300F8" w14:textId="77777777" w:rsidR="008654D4" w:rsidRPr="00F4673F" w:rsidRDefault="008654D4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F9097B" w14:textId="77777777" w:rsidR="00963294" w:rsidRPr="009916B2" w:rsidRDefault="00963294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6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45ED6FED" w14:textId="77777777" w:rsidR="00E30777" w:rsidRPr="009916B2" w:rsidRDefault="00E30777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0EBB26F" w14:textId="77777777" w:rsidR="00BA7407" w:rsidRDefault="00E30777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30777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E30777">
        <w:rPr>
          <w:rFonts w:ascii="Angsana New" w:hAnsi="Angsana New" w:hint="cs"/>
          <w:sz w:val="30"/>
          <w:szCs w:val="30"/>
        </w:rPr>
        <w:t xml:space="preserve"> </w:t>
      </w:r>
      <w:r w:rsidRPr="00E30777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</w:t>
      </w:r>
      <w:r>
        <w:rPr>
          <w:rFonts w:ascii="Angsana New" w:hAnsi="Angsana New"/>
          <w:sz w:val="30"/>
          <w:szCs w:val="30"/>
        </w:rPr>
        <w:br/>
      </w:r>
      <w:r w:rsidRPr="00E30777">
        <w:rPr>
          <w:rFonts w:ascii="Angsana New" w:hAnsi="Angsana New" w:hint="cs"/>
          <w:sz w:val="30"/>
          <w:szCs w:val="30"/>
          <w:cs/>
        </w:rPr>
        <w:t>ด้านเครดิตจากประสบการณ์ในอดีต</w:t>
      </w:r>
      <w:r w:rsidRPr="00E30777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E30777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อย่างไรก็ตาม ตามที่ได้กล่าวไว้ในหมายเหตุข้อ </w:t>
      </w:r>
      <w:r>
        <w:rPr>
          <w:rFonts w:ascii="Angsana New" w:hAnsi="Angsana New"/>
          <w:sz w:val="30"/>
          <w:szCs w:val="30"/>
        </w:rPr>
        <w:t>3 (</w:t>
      </w:r>
      <w:r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กลุ่มบริษัทเลือกปฏิบัติตามแนวปฏิบัติทางการบัญชี </w:t>
      </w:r>
      <w:r w:rsidRPr="00E30777">
        <w:rPr>
          <w:rFonts w:ascii="Angsana New" w:hAnsi="Angsana New" w:hint="cs"/>
          <w:sz w:val="30"/>
          <w:szCs w:val="30"/>
          <w:cs/>
        </w:rPr>
        <w:t>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E30777">
        <w:rPr>
          <w:rFonts w:ascii="Angsana New" w:hAnsi="Angsana New"/>
          <w:sz w:val="30"/>
          <w:szCs w:val="30"/>
          <w:cs/>
        </w:rPr>
        <w:t xml:space="preserve"> 2019 (</w:t>
      </w:r>
      <w:r w:rsidRPr="00E30777">
        <w:rPr>
          <w:rFonts w:ascii="Angsana New" w:hAnsi="Angsana New"/>
          <w:sz w:val="30"/>
          <w:szCs w:val="30"/>
        </w:rPr>
        <w:t>COVID-</w:t>
      </w:r>
      <w:r w:rsidRPr="00E30777">
        <w:rPr>
          <w:rFonts w:ascii="Angsana New" w:hAnsi="Angsana New"/>
          <w:sz w:val="30"/>
          <w:szCs w:val="30"/>
          <w:cs/>
        </w:rPr>
        <w:t>19)</w:t>
      </w:r>
      <w:r>
        <w:rPr>
          <w:rFonts w:ascii="Angsana New" w:hAnsi="Angsana New" w:hint="cs"/>
          <w:sz w:val="30"/>
          <w:szCs w:val="30"/>
          <w:cs/>
        </w:rPr>
        <w:t xml:space="preserve"> สำหรับการพิจารณาการด้อยค่าของลูกหนี้การค้า</w:t>
      </w:r>
    </w:p>
    <w:p w14:paraId="2D293646" w14:textId="77777777" w:rsidR="00BA7407" w:rsidRDefault="00BA7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69"/>
        <w:gridCol w:w="269"/>
        <w:gridCol w:w="1171"/>
        <w:gridCol w:w="269"/>
        <w:gridCol w:w="1178"/>
      </w:tblGrid>
      <w:tr w:rsidR="00D51214" w:rsidRPr="005E2844" w14:paraId="5DBE335F" w14:textId="77777777" w:rsidTr="00A303F6">
        <w:tc>
          <w:tcPr>
            <w:tcW w:w="2814" w:type="pct"/>
            <w:vAlign w:val="bottom"/>
          </w:tcPr>
          <w:p w14:paraId="2113EF20" w14:textId="77777777" w:rsidR="00D51214" w:rsidRPr="00970C9B" w:rsidRDefault="00940916" w:rsidP="00D5121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40184449"/>
            <w:r w:rsidRPr="00970C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pct"/>
          </w:tcPr>
          <w:p w14:paraId="14C97459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0F812605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89C3D52" w14:textId="77777777" w:rsidR="00D51214" w:rsidRPr="00970C9B" w:rsidRDefault="00D51214" w:rsidP="00D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CE952C6" w14:textId="77777777" w:rsidR="00D51214" w:rsidRPr="00970C9B" w:rsidRDefault="00D51214" w:rsidP="00D5121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19438F" w14:textId="77777777" w:rsidR="00D51214" w:rsidRPr="00970C9B" w:rsidRDefault="00D51214" w:rsidP="00D5121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A417F52" w14:textId="77777777" w:rsidR="00D51214" w:rsidRPr="00970C9B" w:rsidRDefault="00D51214" w:rsidP="00D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40916" w:rsidRPr="005E2844" w14:paraId="1626691A" w14:textId="77777777" w:rsidTr="00B34C49">
        <w:tc>
          <w:tcPr>
            <w:tcW w:w="2814" w:type="pct"/>
          </w:tcPr>
          <w:p w14:paraId="64C5A165" w14:textId="77777777" w:rsidR="00940916" w:rsidRPr="00970C9B" w:rsidRDefault="00940916" w:rsidP="0094091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70C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pct"/>
          </w:tcPr>
          <w:p w14:paraId="0CCD9063" w14:textId="77777777" w:rsidR="00940916" w:rsidRPr="00970C9B" w:rsidRDefault="00940916" w:rsidP="00940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45" w:type="pct"/>
          </w:tcPr>
          <w:p w14:paraId="4528E0A2" w14:textId="77777777" w:rsidR="00940916" w:rsidRPr="00970C9B" w:rsidRDefault="00940916" w:rsidP="00940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C3E894F" w14:textId="77777777" w:rsidR="00940916" w:rsidRPr="00970C9B" w:rsidRDefault="00940916" w:rsidP="00940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70C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1214" w:rsidRPr="005E2844" w14:paraId="5488440C" w14:textId="77777777" w:rsidTr="00735376">
        <w:tc>
          <w:tcPr>
            <w:tcW w:w="2814" w:type="pct"/>
          </w:tcPr>
          <w:p w14:paraId="5A9AD645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0" w:type="pct"/>
          </w:tcPr>
          <w:p w14:paraId="011B0E61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60355A4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8F9231C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8C4C6CB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00B1743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1214" w:rsidRPr="005E2844" w14:paraId="589A560D" w14:textId="77777777" w:rsidTr="00735376">
        <w:tc>
          <w:tcPr>
            <w:tcW w:w="2814" w:type="pct"/>
          </w:tcPr>
          <w:p w14:paraId="0AA770FB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630" w:type="pct"/>
          </w:tcPr>
          <w:p w14:paraId="54A600E2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F7CC4AD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092143C" w14:textId="77777777" w:rsidR="00D51214" w:rsidRPr="00970C9B" w:rsidRDefault="00060146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2</w:t>
            </w:r>
            <w:r w:rsidR="00435047" w:rsidRPr="00970C9B">
              <w:rPr>
                <w:rFonts w:ascii="Angsana New" w:hAnsi="Angsana New"/>
                <w:sz w:val="30"/>
                <w:szCs w:val="30"/>
              </w:rPr>
              <w:t>,171</w:t>
            </w:r>
          </w:p>
        </w:tc>
        <w:tc>
          <w:tcPr>
            <w:tcW w:w="145" w:type="pct"/>
          </w:tcPr>
          <w:p w14:paraId="2F1F3783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BA15DDA" w14:textId="77777777" w:rsidR="00D51214" w:rsidRPr="00970C9B" w:rsidRDefault="00EB2A41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21,3</w:t>
            </w:r>
            <w:r w:rsidR="00435047" w:rsidRPr="00970C9B">
              <w:rPr>
                <w:rFonts w:ascii="Angsana New" w:hAnsi="Angsana New"/>
                <w:sz w:val="30"/>
                <w:szCs w:val="30"/>
              </w:rPr>
              <w:t>3</w:t>
            </w:r>
            <w:r w:rsidRPr="00970C9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51214" w:rsidRPr="005E2844" w14:paraId="11BD81CA" w14:textId="77777777" w:rsidTr="00735376">
        <w:tc>
          <w:tcPr>
            <w:tcW w:w="2814" w:type="pct"/>
          </w:tcPr>
          <w:p w14:paraId="33E4131B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30" w:type="pct"/>
          </w:tcPr>
          <w:p w14:paraId="4FBDB93E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3C784F79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6E8DA787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</w:tcPr>
          <w:p w14:paraId="4B60C653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5" w:type="pct"/>
          </w:tcPr>
          <w:p w14:paraId="5AA547BA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B2A41" w:rsidRPr="005E2844" w14:paraId="10001CEB" w14:textId="77777777" w:rsidTr="00EB2A41">
        <w:trPr>
          <w:trHeight w:val="330"/>
        </w:trPr>
        <w:tc>
          <w:tcPr>
            <w:tcW w:w="2814" w:type="pct"/>
          </w:tcPr>
          <w:p w14:paraId="2E28E658" w14:textId="77777777" w:rsidR="00EB2A41" w:rsidRPr="00970C9B" w:rsidRDefault="00EB2A41" w:rsidP="00EB2A4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0" w:type="pct"/>
          </w:tcPr>
          <w:p w14:paraId="72198E24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596EE28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shd w:val="clear" w:color="auto" w:fill="auto"/>
          </w:tcPr>
          <w:p w14:paraId="0DF63595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5" w:type="pct"/>
            <w:shd w:val="clear" w:color="auto" w:fill="auto"/>
          </w:tcPr>
          <w:p w14:paraId="3972605C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shd w:val="clear" w:color="auto" w:fill="auto"/>
          </w:tcPr>
          <w:p w14:paraId="73E76AFB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</w:tr>
      <w:tr w:rsidR="00EB2A41" w:rsidRPr="005E2844" w14:paraId="1688321D" w14:textId="77777777" w:rsidTr="00866AE2">
        <w:trPr>
          <w:trHeight w:val="330"/>
        </w:trPr>
        <w:tc>
          <w:tcPr>
            <w:tcW w:w="2814" w:type="pct"/>
          </w:tcPr>
          <w:p w14:paraId="6F620F0D" w14:textId="77777777" w:rsidR="00EB2A41" w:rsidRPr="00970C9B" w:rsidRDefault="00EB2A41" w:rsidP="00EB2A4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1FE861F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3102ADC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shd w:val="clear" w:color="auto" w:fill="auto"/>
          </w:tcPr>
          <w:p w14:paraId="4ED1607E" w14:textId="77777777" w:rsidR="00EB2A41" w:rsidRPr="00970C9B" w:rsidRDefault="00866AE2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3,467</w:t>
            </w:r>
          </w:p>
        </w:tc>
        <w:tc>
          <w:tcPr>
            <w:tcW w:w="145" w:type="pct"/>
            <w:shd w:val="clear" w:color="auto" w:fill="auto"/>
          </w:tcPr>
          <w:p w14:paraId="516F9A43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shd w:val="clear" w:color="auto" w:fill="auto"/>
          </w:tcPr>
          <w:p w14:paraId="417DEA09" w14:textId="77777777" w:rsidR="00EB2A41" w:rsidRPr="00970C9B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2A41" w:rsidRPr="005E2844" w14:paraId="05CD644C" w14:textId="77777777" w:rsidTr="00866AE2">
        <w:tc>
          <w:tcPr>
            <w:tcW w:w="2814" w:type="pct"/>
          </w:tcPr>
          <w:p w14:paraId="01F74A05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0" w:type="pct"/>
          </w:tcPr>
          <w:p w14:paraId="06DF603C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427B9D0A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1B445ECB" w14:textId="77777777" w:rsidR="00EB2A41" w:rsidRPr="00970C9B" w:rsidRDefault="00154065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B2A41" w:rsidRPr="00970C9B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 w:rsidRPr="00970C9B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45" w:type="pct"/>
            <w:shd w:val="clear" w:color="auto" w:fill="auto"/>
          </w:tcPr>
          <w:p w14:paraId="28F557F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673C0D0C" w14:textId="77777777" w:rsidR="00EB2A41" w:rsidRPr="00970C9B" w:rsidRDefault="00154065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</w:rPr>
              <w:t>23,472</w:t>
            </w:r>
          </w:p>
        </w:tc>
      </w:tr>
      <w:tr w:rsidR="00EB2A41" w:rsidRPr="005E2844" w14:paraId="68D3A86F" w14:textId="77777777" w:rsidTr="00735376">
        <w:tc>
          <w:tcPr>
            <w:tcW w:w="2814" w:type="pct"/>
          </w:tcPr>
          <w:p w14:paraId="338D7068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0" w:type="pct"/>
          </w:tcPr>
          <w:p w14:paraId="541E137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20DE3D63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E5C16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13A50D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53CCEBA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2A41" w:rsidRPr="005E2844" w14:paraId="307FF456" w14:textId="77777777" w:rsidTr="00735376">
        <w:tc>
          <w:tcPr>
            <w:tcW w:w="2814" w:type="pct"/>
          </w:tcPr>
          <w:p w14:paraId="1AF195A0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30" w:type="pct"/>
          </w:tcPr>
          <w:p w14:paraId="4105D2CC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774B461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3389FAA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E521FF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FA10D17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A41" w:rsidRPr="005E2844" w14:paraId="78440CCE" w14:textId="77777777" w:rsidTr="00735376">
        <w:tc>
          <w:tcPr>
            <w:tcW w:w="2814" w:type="pct"/>
          </w:tcPr>
          <w:p w14:paraId="37CD5DEF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630" w:type="pct"/>
          </w:tcPr>
          <w:p w14:paraId="5C9979B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6DFE7F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6D2607E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213,787</w:t>
            </w:r>
          </w:p>
        </w:tc>
        <w:tc>
          <w:tcPr>
            <w:tcW w:w="145" w:type="pct"/>
          </w:tcPr>
          <w:p w14:paraId="5FCCAE58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A494760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90,296</w:t>
            </w:r>
          </w:p>
        </w:tc>
      </w:tr>
      <w:tr w:rsidR="00EB2A41" w:rsidRPr="005E2844" w14:paraId="615CBD00" w14:textId="77777777" w:rsidTr="00735376">
        <w:tc>
          <w:tcPr>
            <w:tcW w:w="2814" w:type="pct"/>
          </w:tcPr>
          <w:p w14:paraId="65AC405B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970C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0" w:type="pct"/>
          </w:tcPr>
          <w:p w14:paraId="1C2DD74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5A867B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89F44F9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125E378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594325C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A41" w:rsidRPr="005E2844" w14:paraId="361B1C97" w14:textId="77777777" w:rsidTr="00735376">
        <w:tc>
          <w:tcPr>
            <w:tcW w:w="2814" w:type="pct"/>
          </w:tcPr>
          <w:p w14:paraId="3DCB9113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45896B3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3E299E9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7374853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61,438</w:t>
            </w:r>
          </w:p>
        </w:tc>
        <w:tc>
          <w:tcPr>
            <w:tcW w:w="145" w:type="pct"/>
          </w:tcPr>
          <w:p w14:paraId="4EDE795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7E1A245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18,669</w:t>
            </w:r>
          </w:p>
        </w:tc>
      </w:tr>
      <w:tr w:rsidR="00EB2A41" w:rsidRPr="005E2844" w14:paraId="5F3F7E2E" w14:textId="77777777" w:rsidTr="00735376">
        <w:tc>
          <w:tcPr>
            <w:tcW w:w="2814" w:type="pct"/>
          </w:tcPr>
          <w:p w14:paraId="4924996F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1C1F033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CCBA1F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B121930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  <w:tc>
          <w:tcPr>
            <w:tcW w:w="145" w:type="pct"/>
          </w:tcPr>
          <w:p w14:paraId="605D1BC7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6EFF9D39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EB2A41" w:rsidRPr="005E2844" w14:paraId="019F12FA" w14:textId="77777777" w:rsidTr="00735376">
        <w:tc>
          <w:tcPr>
            <w:tcW w:w="2814" w:type="pct"/>
          </w:tcPr>
          <w:p w14:paraId="21D888E6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0B089F6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64D7B63D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4277261D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145" w:type="pct"/>
          </w:tcPr>
          <w:p w14:paraId="6FFE0C3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027601E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EB2A41" w:rsidRPr="005E2844" w14:paraId="134BCDD7" w14:textId="77777777" w:rsidTr="00735376">
        <w:tc>
          <w:tcPr>
            <w:tcW w:w="2814" w:type="pct"/>
          </w:tcPr>
          <w:p w14:paraId="4EA7BD83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141E37C0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664D81C9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4678EF56" w14:textId="77777777" w:rsidR="00EB2A41" w:rsidRPr="00970C9B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3,065</w:t>
            </w:r>
          </w:p>
        </w:tc>
        <w:tc>
          <w:tcPr>
            <w:tcW w:w="145" w:type="pct"/>
          </w:tcPr>
          <w:p w14:paraId="28827EA0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3140856F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EB2A41" w:rsidRPr="005E2844" w14:paraId="46050C29" w14:textId="77777777" w:rsidTr="00735376">
        <w:tc>
          <w:tcPr>
            <w:tcW w:w="2814" w:type="pct"/>
          </w:tcPr>
          <w:p w14:paraId="5E2474C4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A05DD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E3DDF3F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6AA464F" w14:textId="77777777" w:rsidR="00EB2A41" w:rsidRPr="00970C9B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</w:rPr>
              <w:t>283,508</w:t>
            </w:r>
          </w:p>
        </w:tc>
        <w:tc>
          <w:tcPr>
            <w:tcW w:w="145" w:type="pct"/>
          </w:tcPr>
          <w:p w14:paraId="0D58170D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778F2BE" w14:textId="77777777" w:rsidR="00EB2A41" w:rsidRPr="00970C9B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</w:rPr>
              <w:t>110,585</w:t>
            </w:r>
          </w:p>
        </w:tc>
      </w:tr>
      <w:tr w:rsidR="00EB2A41" w:rsidRPr="005E2844" w14:paraId="621FB868" w14:textId="77777777" w:rsidTr="00735376">
        <w:tc>
          <w:tcPr>
            <w:tcW w:w="2814" w:type="pct"/>
          </w:tcPr>
          <w:p w14:paraId="4AB05005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630" w:type="pct"/>
          </w:tcPr>
          <w:p w14:paraId="68FAA27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237701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3D51447" w14:textId="77777777" w:rsidR="00EB2A41" w:rsidRPr="00970C9B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(1,618)</w:t>
            </w:r>
          </w:p>
        </w:tc>
        <w:tc>
          <w:tcPr>
            <w:tcW w:w="145" w:type="pct"/>
          </w:tcPr>
          <w:p w14:paraId="3077B87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BED854C" w14:textId="77777777" w:rsidR="00EB2A41" w:rsidRPr="00970C9B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</w:tr>
      <w:tr w:rsidR="00EB2A41" w:rsidRPr="005E2844" w14:paraId="05E95DE0" w14:textId="77777777" w:rsidTr="00435047">
        <w:tc>
          <w:tcPr>
            <w:tcW w:w="2814" w:type="pct"/>
            <w:shd w:val="clear" w:color="auto" w:fill="auto"/>
          </w:tcPr>
          <w:p w14:paraId="75F25B19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D9DCEC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5A13B76F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41710E3E" w14:textId="77777777" w:rsidR="00EB2A41" w:rsidRPr="00970C9B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</w:rPr>
              <w:t>281,890</w:t>
            </w:r>
          </w:p>
        </w:tc>
        <w:tc>
          <w:tcPr>
            <w:tcW w:w="145" w:type="pct"/>
          </w:tcPr>
          <w:p w14:paraId="293C3019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50E052E" w14:textId="77777777" w:rsidR="00EB2A41" w:rsidRPr="00970C9B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</w:rPr>
              <w:t>110,276</w:t>
            </w:r>
          </w:p>
        </w:tc>
      </w:tr>
      <w:tr w:rsidR="00EB2A41" w:rsidRPr="005E2844" w14:paraId="5F4C9EF4" w14:textId="77777777" w:rsidTr="00435047">
        <w:tc>
          <w:tcPr>
            <w:tcW w:w="2814" w:type="pct"/>
            <w:shd w:val="clear" w:color="auto" w:fill="auto"/>
          </w:tcPr>
          <w:p w14:paraId="64C31BA3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pct"/>
          </w:tcPr>
          <w:p w14:paraId="2C081E13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4E767AE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256762B" w14:textId="77777777" w:rsidR="00EB2A41" w:rsidRPr="00970C9B" w:rsidDel="00C94F82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</w:rPr>
              <w:t>287,587</w:t>
            </w:r>
          </w:p>
        </w:tc>
        <w:tc>
          <w:tcPr>
            <w:tcW w:w="145" w:type="pct"/>
          </w:tcPr>
          <w:p w14:paraId="3A001F92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1C7F69C" w14:textId="77777777" w:rsidR="00EB2A41" w:rsidRPr="00970C9B" w:rsidDel="00C94F82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</w:rPr>
              <w:t>133,748</w:t>
            </w:r>
          </w:p>
        </w:tc>
      </w:tr>
      <w:bookmarkEnd w:id="4"/>
    </w:tbl>
    <w:p w14:paraId="197AE024" w14:textId="77777777" w:rsidR="00735376" w:rsidRDefault="00735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213"/>
        <w:gridCol w:w="240"/>
        <w:gridCol w:w="1247"/>
        <w:gridCol w:w="242"/>
        <w:gridCol w:w="1108"/>
      </w:tblGrid>
      <w:tr w:rsidR="0058436C" w:rsidRPr="00B62A2B" w14:paraId="5E6B1CE5" w14:textId="77777777" w:rsidTr="00B62A2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9554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E7F98" w14:textId="77777777" w:rsidR="0058436C" w:rsidRPr="00970C9B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1E062" w14:textId="77777777" w:rsidR="0058436C" w:rsidRPr="00970C9B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9D450" w14:textId="77777777" w:rsidR="0058436C" w:rsidRPr="00970C9B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CA32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9E6E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F1B9A1" w14:textId="77777777" w:rsidR="0058436C" w:rsidRPr="009C2481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C248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  <w:r w:rsidRPr="009C248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</w:p>
        </w:tc>
      </w:tr>
      <w:tr w:rsidR="0058436C" w:rsidRPr="00B62A2B" w14:paraId="6A2C2AC9" w14:textId="77777777" w:rsidTr="00B62A2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05B00" w14:textId="77777777" w:rsidR="0058436C" w:rsidRPr="00970C9B" w:rsidRDefault="00D51214" w:rsidP="00A303F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F8BA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5B65D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1C980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36C" w:rsidRPr="00B62A2B" w14:paraId="7D3B9552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4174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5D037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195FC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3D3BE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E8C7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50272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2A2B" w:rsidRPr="00B62A2B" w14:paraId="1AE74890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56AF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66FE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FC0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5BB7B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646F5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06B6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22,590</w:t>
            </w:r>
          </w:p>
        </w:tc>
      </w:tr>
      <w:tr w:rsidR="00B62A2B" w:rsidRPr="00B62A2B" w14:paraId="0B154ADC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8AFD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="009916B2" w:rsidRPr="00970C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BDB1C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19AC9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F425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3B8E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AA3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A2B" w:rsidRPr="00B62A2B" w14:paraId="09647265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595B7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655F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C9D2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7519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3,680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2B01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A6EC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10,083</w:t>
            </w:r>
          </w:p>
        </w:tc>
      </w:tr>
      <w:tr w:rsidR="00B62A2B" w:rsidRPr="00B62A2B" w14:paraId="6FDB6A84" w14:textId="77777777" w:rsidTr="00B0048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4B2E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21049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7BA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021E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113F1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AC4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48B" w:rsidRPr="00B62A2B" w14:paraId="25107A92" w14:textId="77777777" w:rsidTr="00B0048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24489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C1BE7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487C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46F2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9D8AF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A620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32,673</w:t>
            </w:r>
          </w:p>
        </w:tc>
      </w:tr>
      <w:tr w:rsidR="00B62A2B" w:rsidRPr="00B62A2B" w14:paraId="154B4190" w14:textId="77777777" w:rsidTr="00B0048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F175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D4BE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628E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C99C7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47057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675A0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A2B" w:rsidRPr="00B62A2B" w14:paraId="6F5E67A7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EE666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98A49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FD7F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F888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5BF0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DA90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048B" w:rsidRPr="00B62A2B" w14:paraId="6E7409A8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6B5B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34F0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59B7B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A6B50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200,703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CDA7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56798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94,670</w:t>
            </w:r>
          </w:p>
        </w:tc>
      </w:tr>
      <w:tr w:rsidR="00B0048B" w:rsidRPr="00B62A2B" w14:paraId="5D286B26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7142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DB4D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E938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0F7C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D02F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55FC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048B" w:rsidRPr="00B62A2B" w14:paraId="51154757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756E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CFAFF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A9D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115C3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61,832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CBB53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1EB2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19,565</w:t>
            </w:r>
          </w:p>
        </w:tc>
      </w:tr>
      <w:tr w:rsidR="00B0048B" w:rsidRPr="00B62A2B" w14:paraId="184EF022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EA2AE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3D164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BD8C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883FF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3,798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C82D5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4243C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B0048B" w:rsidRPr="00B62A2B" w14:paraId="374D562A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F1621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B84C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F9F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BDE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97D4B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846E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B0048B" w:rsidRPr="00B62A2B" w14:paraId="5CF442BC" w14:textId="77777777" w:rsidTr="00885B2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59CF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517CA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860F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9DA0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DD339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10A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B0048B" w:rsidRPr="00B62A2B" w14:paraId="02C631BA" w14:textId="77777777" w:rsidTr="00885B2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11A5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D2320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94517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EC3B41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271,240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F36C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EC42AA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116,027</w:t>
            </w:r>
          </w:p>
        </w:tc>
      </w:tr>
      <w:tr w:rsidR="00B0048B" w:rsidRPr="00B0048B" w14:paraId="07B8E365" w14:textId="77777777" w:rsidTr="001C09EE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685E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9B2E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BE151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FA43B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(1,953)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7A65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0646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</w:tr>
      <w:tr w:rsidR="00B0048B" w:rsidRPr="00B62A2B" w14:paraId="5D8ECEE5" w14:textId="77777777" w:rsidTr="001C09EE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84599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E95C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1BA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5B0F6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269,287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AF25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62038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115,742</w:t>
            </w:r>
          </w:p>
        </w:tc>
      </w:tr>
      <w:tr w:rsidR="00B0048B" w:rsidRPr="005E2844" w14:paraId="598465B5" w14:textId="77777777" w:rsidTr="001C09EE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1D21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E5115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96127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0FCCA" w14:textId="77777777" w:rsidR="00B0048B" w:rsidRPr="00970C9B" w:rsidDel="00C94F82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273,931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D9AE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31AB46" w14:textId="77777777" w:rsidR="00B0048B" w:rsidRPr="00970C9B" w:rsidDel="00C94F82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148,415</w:t>
            </w:r>
          </w:p>
        </w:tc>
      </w:tr>
    </w:tbl>
    <w:p w14:paraId="473EC352" w14:textId="77777777" w:rsidR="00735376" w:rsidRDefault="00735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4DD7F036" w14:textId="77777777" w:rsidR="00AE28D4" w:rsidRDefault="00AE28D4" w:rsidP="00AE2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โดยปกติระยะเวลาการให้สินเชื่อแก่ลูกค้าของกลุ่มบริษัทมีระยะเวลา </w:t>
      </w:r>
      <w:r>
        <w:rPr>
          <w:rFonts w:ascii="Angsana New" w:hAnsi="Angsana New"/>
          <w:sz w:val="30"/>
          <w:szCs w:val="30"/>
          <w:lang w:eastAsia="x-none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ถึง </w:t>
      </w:r>
      <w:r>
        <w:rPr>
          <w:rFonts w:ascii="Angsana New" w:hAnsi="Angsana New"/>
          <w:sz w:val="30"/>
          <w:szCs w:val="30"/>
          <w:lang w:eastAsia="x-none"/>
        </w:rPr>
        <w:t xml:space="preserve">180 </w:t>
      </w:r>
      <w:r>
        <w:rPr>
          <w:rFonts w:ascii="Angsana New" w:hAnsi="Angsana New" w:hint="cs"/>
          <w:sz w:val="30"/>
          <w:szCs w:val="30"/>
          <w:cs/>
          <w:lang w:eastAsia="x-none"/>
        </w:rPr>
        <w:t>วัน</w:t>
      </w: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70273622" w14:textId="77777777" w:rsidR="0089682B" w:rsidRPr="009434C5" w:rsidRDefault="000A6C2D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9434C5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 xml:space="preserve">ภาระผูกพันกับกิจการที่ไม่เกี่ยวข้องกัน </w:t>
      </w:r>
    </w:p>
    <w:p w14:paraId="2B54B37C" w14:textId="77777777" w:rsidR="00651EEB" w:rsidRPr="0046473D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DE70D0">
        <w:trPr>
          <w:tblHeader/>
        </w:trPr>
        <w:tc>
          <w:tcPr>
            <w:tcW w:w="2040" w:type="pct"/>
          </w:tcPr>
          <w:p w14:paraId="6B765CB5" w14:textId="77777777" w:rsidR="001D6E9E" w:rsidRPr="006A35D3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6A35D3" w14:paraId="41AB3BF1" w14:textId="77777777" w:rsidTr="00DE70D0">
        <w:trPr>
          <w:tblHeader/>
        </w:trPr>
        <w:tc>
          <w:tcPr>
            <w:tcW w:w="2040" w:type="pct"/>
          </w:tcPr>
          <w:p w14:paraId="1C449C13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243CA3"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6" w:type="pct"/>
          </w:tcPr>
          <w:p w14:paraId="0008DF92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243CA3"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35" w:type="pct"/>
          </w:tcPr>
          <w:p w14:paraId="36DD2CFF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43CA3" w:rsidRPr="006A35D3" w14:paraId="0DEA3899" w14:textId="77777777" w:rsidTr="00DE70D0">
        <w:trPr>
          <w:tblHeader/>
        </w:trPr>
        <w:tc>
          <w:tcPr>
            <w:tcW w:w="2040" w:type="pct"/>
          </w:tcPr>
          <w:p w14:paraId="612763B1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0B10E154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3B92D90E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3EE64273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74F63" w:rsidRPr="006A35D3" w14:paraId="7ABF5C74" w14:textId="77777777" w:rsidTr="00DE70D0">
        <w:trPr>
          <w:tblHeader/>
        </w:trPr>
        <w:tc>
          <w:tcPr>
            <w:tcW w:w="2040" w:type="pct"/>
          </w:tcPr>
          <w:p w14:paraId="6D89F263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DE70D0">
        <w:tc>
          <w:tcPr>
            <w:tcW w:w="2040" w:type="pct"/>
          </w:tcPr>
          <w:p w14:paraId="1A4ACEB8" w14:textId="77777777" w:rsidR="00474F63" w:rsidRPr="006A35D3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6A35D3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A35D3" w14:paraId="0A3A7909" w14:textId="77777777" w:rsidTr="00344DF8">
        <w:tc>
          <w:tcPr>
            <w:tcW w:w="2040" w:type="pct"/>
          </w:tcPr>
          <w:p w14:paraId="5A3C5405" w14:textId="77777777" w:rsidR="00474F63" w:rsidRPr="006A35D3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14:paraId="57703209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63C6488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5E9600A" w14:textId="77777777"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5164708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2AFF138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2C5E029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C35779C" w14:textId="77777777" w:rsidR="00474F63" w:rsidRPr="006A35D3" w:rsidRDefault="00474F63" w:rsidP="000A7342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055AB" w:rsidRPr="006A35D3" w14:paraId="6D1D6F5B" w14:textId="77777777" w:rsidTr="00344DF8">
        <w:tc>
          <w:tcPr>
            <w:tcW w:w="2040" w:type="pct"/>
          </w:tcPr>
          <w:p w14:paraId="00420E30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เครื่องจักรและอุปกรณ์</w:t>
            </w:r>
            <w:r w:rsidR="008E61F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126F898" w14:textId="77777777" w:rsidR="00E055AB" w:rsidRPr="006A35D3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6" w:type="pct"/>
          </w:tcPr>
          <w:p w14:paraId="4F1B98B1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46" w:type="pct"/>
            <w:vAlign w:val="bottom"/>
          </w:tcPr>
          <w:p w14:paraId="32BEA494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56BC7EAE" w14:textId="77777777" w:rsidR="00E055AB" w:rsidRPr="006A35D3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35" w:type="pct"/>
            <w:vAlign w:val="bottom"/>
          </w:tcPr>
          <w:p w14:paraId="1854CCE7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282</w:t>
            </w:r>
          </w:p>
        </w:tc>
      </w:tr>
      <w:tr w:rsidR="00E055AB" w:rsidRPr="006A35D3" w14:paraId="20845E9D" w14:textId="77777777" w:rsidTr="00344DF8">
        <w:tc>
          <w:tcPr>
            <w:tcW w:w="2040" w:type="pct"/>
          </w:tcPr>
          <w:p w14:paraId="1D45F8D0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066F5B1" w14:textId="77777777" w:rsidR="00E055AB" w:rsidRPr="006A35D3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6" w:type="pct"/>
          </w:tcPr>
          <w:p w14:paraId="28EC4EA2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46" w:type="pct"/>
            <w:vAlign w:val="bottom"/>
          </w:tcPr>
          <w:p w14:paraId="43103B25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9DF38" w14:textId="77777777" w:rsidR="00E055AB" w:rsidRPr="006A35D3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35" w:type="pct"/>
            <w:vAlign w:val="bottom"/>
          </w:tcPr>
          <w:p w14:paraId="55B54CF2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282</w:t>
            </w:r>
          </w:p>
        </w:tc>
      </w:tr>
      <w:tr w:rsidR="00901C88" w:rsidRPr="006A35D3" w14:paraId="6CCF6D79" w14:textId="77777777" w:rsidTr="00901C88">
        <w:tc>
          <w:tcPr>
            <w:tcW w:w="2040" w:type="pct"/>
          </w:tcPr>
          <w:p w14:paraId="112E695B" w14:textId="77777777" w:rsidR="00901C88" w:rsidRPr="0046473D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1CA16E16" w14:textId="77777777" w:rsidR="00901C88" w:rsidRPr="0046473D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6EDE9A39" w14:textId="77777777" w:rsidR="00901C88" w:rsidRPr="0046473D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4018" w:rsidRPr="006A35D3" w14:paraId="3B64B65E" w14:textId="77777777" w:rsidTr="001D4018">
        <w:tc>
          <w:tcPr>
            <w:tcW w:w="2040" w:type="pct"/>
          </w:tcPr>
          <w:p w14:paraId="6CA7A308" w14:textId="77777777" w:rsidR="001D4018" w:rsidRPr="006A35D3" w:rsidRDefault="00D12AB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1" w:type="pct"/>
          </w:tcPr>
          <w:p w14:paraId="76264F48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55AB" w:rsidRPr="006A35D3" w14:paraId="60A30EE5" w14:textId="77777777" w:rsidTr="00344DF8">
        <w:tc>
          <w:tcPr>
            <w:tcW w:w="2040" w:type="pct"/>
          </w:tcPr>
          <w:p w14:paraId="21B5115D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6A35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3A67CEC3" w14:textId="77777777" w:rsidR="00E055AB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77777777" w:rsidR="000A6F35" w:rsidRPr="006A35D3" w:rsidRDefault="007E4DEA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16,656</w:t>
            </w:r>
          </w:p>
        </w:tc>
        <w:tc>
          <w:tcPr>
            <w:tcW w:w="146" w:type="pct"/>
          </w:tcPr>
          <w:p w14:paraId="699542AA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E2B60DB" w14:textId="77777777" w:rsidR="00E055AB" w:rsidRPr="004F1406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50</w:t>
            </w:r>
            <w:r w:rsidR="00E055AB"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599</w:t>
            </w:r>
          </w:p>
        </w:tc>
        <w:tc>
          <w:tcPr>
            <w:tcW w:w="146" w:type="pct"/>
          </w:tcPr>
          <w:p w14:paraId="14F5BCE8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25CCBB4" w14:textId="77777777" w:rsidR="00E055AB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77777777" w:rsidR="000A6F35" w:rsidRPr="006A35D3" w:rsidRDefault="007E4DEA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7,510</w:t>
            </w:r>
          </w:p>
        </w:tc>
        <w:tc>
          <w:tcPr>
            <w:tcW w:w="135" w:type="pct"/>
          </w:tcPr>
          <w:p w14:paraId="5FCF8EC0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8A4521A" w14:textId="77777777" w:rsidR="00E055AB" w:rsidRPr="004F1406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10</w:t>
            </w:r>
            <w:r w:rsidR="00E055AB"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770</w:t>
            </w:r>
          </w:p>
        </w:tc>
      </w:tr>
      <w:tr w:rsidR="00E055AB" w:rsidRPr="006A35D3" w14:paraId="3C8E27F8" w14:textId="77777777" w:rsidTr="00344DF8">
        <w:tc>
          <w:tcPr>
            <w:tcW w:w="2040" w:type="pct"/>
          </w:tcPr>
          <w:p w14:paraId="6A7F3FC1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77777777" w:rsidR="00E055AB" w:rsidRPr="006A35D3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0A6F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212</w:t>
            </w:r>
          </w:p>
        </w:tc>
        <w:tc>
          <w:tcPr>
            <w:tcW w:w="146" w:type="pct"/>
          </w:tcPr>
          <w:p w14:paraId="410C7C04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E055AB"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981</w:t>
            </w:r>
          </w:p>
        </w:tc>
        <w:tc>
          <w:tcPr>
            <w:tcW w:w="146" w:type="pct"/>
          </w:tcPr>
          <w:p w14:paraId="39B450F5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77777777" w:rsidR="00E055AB" w:rsidRPr="006A35D3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0A6F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412</w:t>
            </w:r>
          </w:p>
        </w:tc>
        <w:tc>
          <w:tcPr>
            <w:tcW w:w="135" w:type="pct"/>
          </w:tcPr>
          <w:p w14:paraId="73DE1F66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E055AB"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181</w:t>
            </w:r>
          </w:p>
        </w:tc>
      </w:tr>
      <w:tr w:rsidR="00E055AB" w:rsidRPr="006A35D3" w14:paraId="36CA7754" w14:textId="77777777" w:rsidTr="00344DF8">
        <w:tc>
          <w:tcPr>
            <w:tcW w:w="2040" w:type="pct"/>
          </w:tcPr>
          <w:p w14:paraId="34A0215F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77777777" w:rsidR="00E055AB" w:rsidRPr="006A35D3" w:rsidRDefault="008E61FA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19,868</w:t>
            </w:r>
          </w:p>
        </w:tc>
        <w:tc>
          <w:tcPr>
            <w:tcW w:w="146" w:type="pct"/>
          </w:tcPr>
          <w:p w14:paraId="21C7FB51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53</w:t>
            </w:r>
            <w:r w:rsidR="00E055AB"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580</w:t>
            </w:r>
          </w:p>
        </w:tc>
        <w:tc>
          <w:tcPr>
            <w:tcW w:w="146" w:type="pct"/>
          </w:tcPr>
          <w:p w14:paraId="17A48309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77777777" w:rsidR="00E055AB" w:rsidRPr="006A35D3" w:rsidRDefault="008E61FA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8,922</w:t>
            </w:r>
          </w:p>
        </w:tc>
        <w:tc>
          <w:tcPr>
            <w:tcW w:w="135" w:type="pct"/>
          </w:tcPr>
          <w:p w14:paraId="4618F1A1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E055AB"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951</w:t>
            </w:r>
          </w:p>
        </w:tc>
      </w:tr>
    </w:tbl>
    <w:p w14:paraId="10509554" w14:textId="77777777" w:rsidR="006A35D3" w:rsidRPr="00EB3462" w:rsidRDefault="006A35D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7E7D79C0" w14:textId="77777777" w:rsidR="00140157" w:rsidRPr="0072703C" w:rsidRDefault="00140157" w:rsidP="0072703C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2703C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เหตุการณ์หลังรอบระยะเวลารายงาน</w:t>
      </w:r>
      <w:r w:rsidRPr="0072703C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 </w:t>
      </w:r>
    </w:p>
    <w:p w14:paraId="2EB4AA78" w14:textId="77777777" w:rsidR="0082014B" w:rsidRPr="00EB3462" w:rsidRDefault="0082014B" w:rsidP="00E05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63FC90D6" w14:textId="77777777" w:rsidR="000E7D8F" w:rsidRDefault="00DC71A6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0E7D8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A2236" w:rsidRPr="006A2236">
        <w:rPr>
          <w:rFonts w:ascii="Angsana New" w:hAnsi="Angsana New"/>
          <w:sz w:val="30"/>
          <w:szCs w:val="30"/>
        </w:rPr>
        <w:t>2563</w:t>
      </w:r>
      <w:r w:rsidR="000E7D8F">
        <w:rPr>
          <w:rFonts w:ascii="Angsana New" w:hAnsi="Angsana New"/>
          <w:sz w:val="30"/>
          <w:szCs w:val="30"/>
        </w:rPr>
        <w:t xml:space="preserve"> </w:t>
      </w:r>
      <w:r w:rsidR="00693750">
        <w:rPr>
          <w:rFonts w:ascii="Angsana New" w:hAnsi="Angsana New" w:hint="cs"/>
          <w:sz w:val="30"/>
          <w:szCs w:val="30"/>
          <w:cs/>
        </w:rPr>
        <w:t>บริษัท พีเอ็มซี เลเบิล แมททีเรียลส์ จำกัด</w:t>
      </w:r>
      <w:r w:rsidR="00D367A4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ซึ่งเป็นบริษัทย่อยของบริษัท</w:t>
      </w:r>
      <w:r w:rsidR="0069375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ได้เรียกชำระคืน</w:t>
      </w:r>
      <w:r w:rsidR="00D367A4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เงิน</w:t>
      </w:r>
      <w:r w:rsidR="00D367A4">
        <w:rPr>
          <w:rFonts w:ascii="Angsana New" w:hAnsi="Angsana New" w:hint="cs"/>
          <w:sz w:val="30"/>
          <w:szCs w:val="30"/>
          <w:cs/>
        </w:rPr>
        <w:t xml:space="preserve">ต้นจากบริษัทสำหรับเงินกู้ยืมที่ได้กล่าวไว้ในหมายเหตุประกอบงบการเงินระหว่างกาลข้อ </w:t>
      </w:r>
      <w:r w:rsidR="00D367A4" w:rsidRPr="006A2236">
        <w:rPr>
          <w:rFonts w:ascii="Angsana New" w:hAnsi="Angsana New"/>
          <w:sz w:val="30"/>
          <w:szCs w:val="30"/>
        </w:rPr>
        <w:t>4</w:t>
      </w:r>
      <w:r w:rsidR="00D367A4">
        <w:rPr>
          <w:rFonts w:ascii="Angsana New" w:hAnsi="Angsana New"/>
          <w:sz w:val="30"/>
          <w:szCs w:val="30"/>
        </w:rPr>
        <w:t xml:space="preserve"> </w:t>
      </w:r>
      <w:r w:rsidR="00D367A4">
        <w:rPr>
          <w:rFonts w:ascii="Angsana New" w:hAnsi="Angsana New" w:hint="cs"/>
          <w:sz w:val="30"/>
          <w:szCs w:val="30"/>
          <w:cs/>
        </w:rPr>
        <w:t>เป็น</w:t>
      </w:r>
      <w:r w:rsidR="0069375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A2236" w:rsidRPr="006A2236">
        <w:rPr>
          <w:rFonts w:ascii="Angsana New" w:hAnsi="Angsana New"/>
          <w:sz w:val="30"/>
          <w:szCs w:val="30"/>
        </w:rPr>
        <w:t>46</w:t>
      </w:r>
      <w:r w:rsidR="00693750">
        <w:rPr>
          <w:rFonts w:ascii="Angsana New" w:hAnsi="Angsana New"/>
          <w:sz w:val="30"/>
          <w:szCs w:val="30"/>
        </w:rPr>
        <w:t>.</w:t>
      </w:r>
      <w:r w:rsidR="006A2236" w:rsidRPr="006A2236">
        <w:rPr>
          <w:rFonts w:ascii="Angsana New" w:hAnsi="Angsana New"/>
          <w:sz w:val="30"/>
          <w:szCs w:val="30"/>
        </w:rPr>
        <w:t>68</w:t>
      </w:r>
      <w:r w:rsidR="00693750">
        <w:rPr>
          <w:rFonts w:ascii="Angsana New" w:hAnsi="Angsana New"/>
          <w:sz w:val="30"/>
          <w:szCs w:val="30"/>
        </w:rPr>
        <w:t xml:space="preserve"> </w:t>
      </w:r>
      <w:r w:rsidR="0069375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367A4">
        <w:rPr>
          <w:rFonts w:ascii="Angsana New" w:hAnsi="Angsana New" w:hint="cs"/>
          <w:sz w:val="30"/>
          <w:szCs w:val="30"/>
          <w:cs/>
        </w:rPr>
        <w:t xml:space="preserve">บริษัทได้ชำระเงินดังกล่าวเมื่อวันที่ </w:t>
      </w:r>
      <w:r w:rsidR="00D367A4">
        <w:rPr>
          <w:rFonts w:ascii="Angsana New" w:hAnsi="Angsana New"/>
          <w:sz w:val="30"/>
          <w:szCs w:val="30"/>
        </w:rPr>
        <w:t xml:space="preserve">23 </w:t>
      </w:r>
      <w:r w:rsidR="00D367A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D367A4">
        <w:rPr>
          <w:rFonts w:ascii="Angsana New" w:hAnsi="Angsana New"/>
          <w:sz w:val="30"/>
          <w:szCs w:val="30"/>
        </w:rPr>
        <w:t>2563</w:t>
      </w:r>
    </w:p>
    <w:p w14:paraId="6B4D5A60" w14:textId="77777777" w:rsidR="00CA64BC" w:rsidRPr="00EB3462" w:rsidRDefault="00CA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14:paraId="1190FFA7" w14:textId="77777777" w:rsidR="00686BA5" w:rsidRPr="0072703C" w:rsidRDefault="000E7D8F" w:rsidP="0072703C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2703C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เรื่องอื่นๆ</w:t>
      </w:r>
    </w:p>
    <w:p w14:paraId="02AC5701" w14:textId="77777777" w:rsidR="001C10D9" w:rsidRPr="00EB3462" w:rsidRDefault="001C10D9" w:rsidP="00EB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289270B8" w14:textId="77777777" w:rsidR="001C10D9" w:rsidRPr="001C10D9" w:rsidRDefault="001C10D9" w:rsidP="001C10D9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0D9">
        <w:rPr>
          <w:rFonts w:ascii="Angsana New" w:hAnsi="Angsana New" w:hint="cs"/>
          <w:sz w:val="30"/>
          <w:szCs w:val="30"/>
          <w:cs/>
          <w:lang w:eastAsia="x-none"/>
        </w:rPr>
        <w:t>ที่ประชุมคณะกรรมการบริษัทเมื่อวันที่</w:t>
      </w:r>
      <w:r w:rsidRPr="001C10D9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25</w:t>
      </w:r>
      <w:r w:rsidRPr="001C10D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0D9">
        <w:rPr>
          <w:rFonts w:ascii="Angsana New" w:hAnsi="Angsana New" w:hint="cs"/>
          <w:sz w:val="30"/>
          <w:szCs w:val="30"/>
          <w:cs/>
          <w:lang w:eastAsia="x-none"/>
        </w:rPr>
        <w:t>กุมภาพันธ์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2563</w:t>
      </w:r>
      <w:r w:rsidRPr="001C10D9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1C10D9">
        <w:rPr>
          <w:rFonts w:ascii="Angsana New" w:hAnsi="Angsana New" w:hint="cs"/>
          <w:sz w:val="30"/>
          <w:szCs w:val="30"/>
          <w:cs/>
          <w:lang w:eastAsia="x-none"/>
        </w:rPr>
        <w:t>มีมติอนุมัติให้เสนอที่ประชุมสามัญผู้ถือหุ้นเพื่ออนุมัติ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การจัดสรรเงินกําไรจากกําไรสะสมของบริษัทประจําปี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2562</w:t>
      </w:r>
      <w:r w:rsidRPr="001C10D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>เพื่อจ่าย</w:t>
      </w:r>
      <w:r w:rsidRPr="001C10D9">
        <w:rPr>
          <w:rFonts w:ascii="Angsana New" w:hAnsi="Angsana New" w:hint="cs"/>
          <w:sz w:val="30"/>
          <w:szCs w:val="30"/>
          <w:cs/>
          <w:lang w:eastAsia="x-none"/>
        </w:rPr>
        <w:t>ปันผลเป็นหุ้นและเงินสด</w:t>
      </w:r>
      <w:r w:rsidRPr="001C10D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0D9">
        <w:rPr>
          <w:rFonts w:ascii="Angsana New" w:hAnsi="Angsana New" w:hint="cs"/>
          <w:sz w:val="30"/>
          <w:szCs w:val="30"/>
          <w:cs/>
          <w:lang w:eastAsia="x-none"/>
        </w:rPr>
        <w:t xml:space="preserve">และอนุมัติการเปลี่ยนแปลงทุนจดทะเบียนบริษัท 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>โดยม</w:t>
      </w:r>
      <w:r w:rsidRPr="001C10D9">
        <w:rPr>
          <w:rFonts w:ascii="Angsana New" w:hAnsi="Angsana New" w:hint="cs"/>
          <w:sz w:val="30"/>
          <w:szCs w:val="30"/>
          <w:cs/>
          <w:lang w:eastAsia="x-none"/>
        </w:rPr>
        <w:t>ี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>รายละเอียดดังนี้</w:t>
      </w:r>
    </w:p>
    <w:p w14:paraId="14FB14E5" w14:textId="77777777" w:rsidR="001C10D9" w:rsidRDefault="001C10D9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p w14:paraId="7F5D5BB2" w14:textId="77777777" w:rsidR="000B7F5D" w:rsidRDefault="000B7F5D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p w14:paraId="3B93B8F2" w14:textId="77777777" w:rsidR="000B7F5D" w:rsidRDefault="000B7F5D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p w14:paraId="2D2AEA5E" w14:textId="77777777" w:rsidR="000B7F5D" w:rsidRDefault="000B7F5D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p w14:paraId="626DD271" w14:textId="77777777" w:rsidR="000B7F5D" w:rsidRDefault="000B7F5D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p w14:paraId="2A2F1F08" w14:textId="77777777" w:rsidR="000B7F5D" w:rsidRPr="00EB3462" w:rsidRDefault="000B7F5D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p w14:paraId="6CC6318C" w14:textId="77777777" w:rsidR="001C10D9" w:rsidRPr="001C10D9" w:rsidRDefault="001C10D9" w:rsidP="001C10D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lang w:eastAsia="x-none"/>
        </w:rPr>
      </w:pPr>
      <w:r w:rsidRPr="001C10D9">
        <w:rPr>
          <w:rFonts w:ascii="Angsana New" w:hAnsi="Angsana New" w:hint="cs"/>
          <w:i/>
          <w:iCs/>
          <w:sz w:val="30"/>
          <w:szCs w:val="30"/>
          <w:cs/>
          <w:lang w:eastAsia="x-none"/>
        </w:rPr>
        <w:lastRenderedPageBreak/>
        <w:t>การจ่ายปันผลเป็นหุ้น</w:t>
      </w:r>
    </w:p>
    <w:p w14:paraId="0A67B82E" w14:textId="77777777" w:rsidR="001C10D9" w:rsidRPr="00EB3462" w:rsidRDefault="001C10D9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p w14:paraId="48117AFA" w14:textId="77777777" w:rsidR="001C10D9" w:rsidRPr="001C10D9" w:rsidRDefault="006A2236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 w:hanging="36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A2236">
        <w:rPr>
          <w:rFonts w:ascii="Angsana New" w:hAnsi="Angsana New" w:hint="cs"/>
          <w:sz w:val="30"/>
          <w:szCs w:val="30"/>
          <w:lang w:eastAsia="x-none"/>
        </w:rPr>
        <w:t>1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t>)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tab/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2562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เป็นจำนวนไม่เกิน 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40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>,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000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>,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000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หุ้น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มูลค่าที่ตราไว้หุ้นละ </w:t>
      </w:r>
      <w:r w:rsidRPr="006A2236">
        <w:rPr>
          <w:rFonts w:ascii="Angsana New" w:hAnsi="Angsana New"/>
          <w:sz w:val="30"/>
          <w:szCs w:val="30"/>
          <w:lang w:eastAsia="x-none"/>
        </w:rPr>
        <w:t>0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Pr="006A2236">
        <w:rPr>
          <w:rFonts w:ascii="Angsana New" w:hAnsi="Angsana New"/>
          <w:sz w:val="30"/>
          <w:szCs w:val="30"/>
          <w:lang w:eastAsia="x-none"/>
        </w:rPr>
        <w:t>50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r w:rsidRPr="006A2236">
        <w:rPr>
          <w:rFonts w:ascii="Angsana New" w:hAnsi="Angsana New"/>
          <w:sz w:val="30"/>
          <w:szCs w:val="30"/>
          <w:lang w:eastAsia="x-none"/>
        </w:rPr>
        <w:t>7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Pr="006A2236">
        <w:rPr>
          <w:rFonts w:ascii="Angsana New" w:hAnsi="Angsana New"/>
          <w:sz w:val="30"/>
          <w:szCs w:val="30"/>
          <w:lang w:eastAsia="x-none"/>
        </w:rPr>
        <w:t>249986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หุ้นเดิมต่อ </w:t>
      </w:r>
      <w:r w:rsidRPr="006A2236">
        <w:rPr>
          <w:rFonts w:ascii="Angsana New" w:hAnsi="Angsana New"/>
          <w:sz w:val="30"/>
          <w:szCs w:val="30"/>
          <w:lang w:eastAsia="x-none"/>
        </w:rPr>
        <w:t>1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หุ้นปันผล รวมมูลค่าหุ้นทั้งสิ้น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br/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ไม่เกิน </w:t>
      </w:r>
      <w:r w:rsidRPr="006A2236">
        <w:rPr>
          <w:rFonts w:ascii="Angsana New" w:hAnsi="Angsana New"/>
          <w:sz w:val="30"/>
          <w:szCs w:val="30"/>
          <w:lang w:eastAsia="x-none"/>
        </w:rPr>
        <w:t>20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ล้านบาท หรือคิดเป็นอัตราจ่ายปันผล </w:t>
      </w:r>
      <w:r w:rsidRPr="006A2236">
        <w:rPr>
          <w:rFonts w:ascii="Angsana New" w:hAnsi="Angsana New"/>
          <w:sz w:val="30"/>
          <w:szCs w:val="30"/>
          <w:lang w:eastAsia="x-none"/>
        </w:rPr>
        <w:t>0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Pr="006A2236">
        <w:rPr>
          <w:rFonts w:ascii="Angsana New" w:hAnsi="Angsana New"/>
          <w:sz w:val="30"/>
          <w:szCs w:val="30"/>
          <w:lang w:eastAsia="x-none"/>
        </w:rPr>
        <w:t>0689656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บาทต่อหุ้น ทั้งนี้ในกรณีที่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ในอัตราหุ้นละ </w:t>
      </w:r>
      <w:r w:rsidRPr="006A2236">
        <w:rPr>
          <w:rFonts w:ascii="Angsana New" w:hAnsi="Angsana New"/>
          <w:sz w:val="30"/>
          <w:szCs w:val="30"/>
          <w:lang w:eastAsia="x-none"/>
        </w:rPr>
        <w:t>0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Pr="006A2236">
        <w:rPr>
          <w:rFonts w:ascii="Angsana New" w:hAnsi="Angsana New"/>
          <w:sz w:val="30"/>
          <w:szCs w:val="30"/>
          <w:lang w:eastAsia="x-none"/>
        </w:rPr>
        <w:t>0689656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</w:p>
    <w:p w14:paraId="61A7A07C" w14:textId="77777777" w:rsidR="001C10D9" w:rsidRPr="001C10D9" w:rsidRDefault="006A2236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 w:hanging="36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A2236">
        <w:rPr>
          <w:rFonts w:ascii="Angsana New" w:hAnsi="Angsana New" w:hint="cs"/>
          <w:sz w:val="30"/>
          <w:szCs w:val="30"/>
          <w:lang w:eastAsia="x-none"/>
        </w:rPr>
        <w:t>2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t>)</w:t>
      </w:r>
      <w:r w:rsidR="001C10D9" w:rsidRPr="001C10D9">
        <w:rPr>
          <w:rFonts w:ascii="Angsana New" w:hAnsi="Angsana New" w:hint="cs"/>
          <w:sz w:val="30"/>
          <w:szCs w:val="30"/>
          <w:lang w:eastAsia="x-none"/>
        </w:rPr>
        <w:tab/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จ่ายปันผลเป็นเงินสด ในอัตราหุ้นละ </w:t>
      </w:r>
      <w:proofErr w:type="gramStart"/>
      <w:r w:rsidRPr="006A2236">
        <w:rPr>
          <w:rFonts w:ascii="Angsana New" w:hAnsi="Angsana New"/>
          <w:sz w:val="30"/>
          <w:szCs w:val="30"/>
          <w:lang w:eastAsia="x-none"/>
        </w:rPr>
        <w:t>0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Pr="006A2236">
        <w:rPr>
          <w:rFonts w:ascii="Angsana New" w:hAnsi="Angsana New"/>
          <w:sz w:val="30"/>
          <w:szCs w:val="30"/>
          <w:lang w:eastAsia="x-none"/>
        </w:rPr>
        <w:t>0076628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 บาท</w:t>
      </w:r>
      <w:proofErr w:type="gramEnd"/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หรือคิดเป็นจำนวนเงินไม่เกิน</w:t>
      </w:r>
      <w:r w:rsidR="001C10D9" w:rsidRPr="001C10D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6A2236">
        <w:rPr>
          <w:rFonts w:ascii="Angsana New" w:hAnsi="Angsana New"/>
          <w:sz w:val="30"/>
          <w:szCs w:val="30"/>
          <w:lang w:eastAsia="x-none"/>
        </w:rPr>
        <w:t>22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>,</w:t>
      </w:r>
      <w:r w:rsidRPr="006A2236">
        <w:rPr>
          <w:rFonts w:ascii="Angsana New" w:hAnsi="Angsana New"/>
          <w:sz w:val="30"/>
          <w:szCs w:val="30"/>
          <w:lang w:eastAsia="x-none"/>
        </w:rPr>
        <w:t>222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>,</w:t>
      </w:r>
      <w:r w:rsidRPr="006A2236">
        <w:rPr>
          <w:rFonts w:ascii="Angsana New" w:hAnsi="Angsana New"/>
          <w:sz w:val="30"/>
          <w:szCs w:val="30"/>
          <w:lang w:eastAsia="x-none"/>
        </w:rPr>
        <w:t>222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Pr="006A2236">
        <w:rPr>
          <w:rFonts w:ascii="Angsana New" w:hAnsi="Angsana New"/>
          <w:sz w:val="30"/>
          <w:szCs w:val="30"/>
          <w:lang w:eastAsia="x-none"/>
        </w:rPr>
        <w:t>22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 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br/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รวมข้อ 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1</w:t>
      </w:r>
      <w:r w:rsidR="001C10D9" w:rsidRPr="001C10D9">
        <w:rPr>
          <w:rFonts w:ascii="Angsana New" w:hAnsi="Angsana New"/>
          <w:spacing w:val="-6"/>
          <w:sz w:val="30"/>
          <w:szCs w:val="30"/>
          <w:lang w:eastAsia="x-none"/>
        </w:rPr>
        <w:t>)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และ 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2</w:t>
      </w:r>
      <w:r w:rsidR="001C10D9" w:rsidRPr="001C10D9">
        <w:rPr>
          <w:rFonts w:ascii="Angsana New" w:hAnsi="Angsana New"/>
          <w:spacing w:val="-6"/>
          <w:sz w:val="30"/>
          <w:szCs w:val="30"/>
          <w:lang w:eastAsia="x-none"/>
        </w:rPr>
        <w:t>)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เป็นการจ่ายปันผลในอัตราหุ้นละ 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0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>.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076628</w:t>
      </w:r>
      <w:r w:rsidR="001C10D9" w:rsidRPr="001C10D9">
        <w:rPr>
          <w:rFonts w:ascii="Angsan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22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>,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222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>,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222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>.</w:t>
      </w:r>
      <w:r w:rsidRPr="006A2236">
        <w:rPr>
          <w:rFonts w:ascii="Angsana New" w:hAnsi="Angsana New"/>
          <w:spacing w:val="-6"/>
          <w:sz w:val="30"/>
          <w:szCs w:val="30"/>
          <w:lang w:eastAsia="x-none"/>
        </w:rPr>
        <w:t>22</w:t>
      </w:r>
      <w:r w:rsidR="001C10D9" w:rsidRPr="001C10D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บาท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 โดยเงินปันผลทั้งหมดจะถูกหักภาษี ณ ที่จ่ายตามอัตราที่กฎหมายกำหนดไว้</w:t>
      </w:r>
    </w:p>
    <w:p w14:paraId="76C4A2D0" w14:textId="77777777" w:rsidR="001C10D9" w:rsidRPr="001C10D9" w:rsidRDefault="006A2236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A2236">
        <w:rPr>
          <w:rFonts w:ascii="Angsana New" w:hAnsi="Angsana New" w:hint="cs"/>
          <w:sz w:val="30"/>
          <w:szCs w:val="30"/>
          <w:lang w:eastAsia="x-none"/>
        </w:rPr>
        <w:t>3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t>)</w:t>
      </w:r>
      <w:r w:rsidR="001C10D9" w:rsidRPr="001C10D9">
        <w:rPr>
          <w:rFonts w:ascii="Angsana New" w:hAnsi="Angsana New" w:hint="cs"/>
          <w:sz w:val="30"/>
          <w:szCs w:val="30"/>
          <w:lang w:eastAsia="x-none"/>
        </w:rPr>
        <w:tab/>
      </w:r>
      <w:r w:rsidR="001C10D9" w:rsidRPr="001C10D9">
        <w:rPr>
          <w:rFonts w:ascii="Angsana New" w:hAnsi="Angsana New" w:hint="cs"/>
          <w:sz w:val="30"/>
          <w:szCs w:val="30"/>
          <w:cs/>
          <w:lang w:eastAsia="x-none"/>
        </w:rPr>
        <w:t xml:space="preserve">กำหนดวันปิดสมุดทะเบียนพักการโอนหุ้นเพื่อกำหนดสิทธิของผู้ถือหุ้นในการรับเงินปันผลในวันที่ 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br/>
      </w:r>
      <w:r w:rsidRPr="006A2236">
        <w:rPr>
          <w:rFonts w:ascii="Angsana New" w:hAnsi="Angsana New"/>
          <w:sz w:val="30"/>
          <w:szCs w:val="30"/>
          <w:lang w:eastAsia="x-none"/>
        </w:rPr>
        <w:t>16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Pr="006A2236">
        <w:rPr>
          <w:rFonts w:ascii="Angsana New" w:hAnsi="Angsana New"/>
          <w:sz w:val="30"/>
          <w:szCs w:val="30"/>
          <w:lang w:eastAsia="x-none"/>
        </w:rPr>
        <w:t>2563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และกำหนดวันจ่ายเงินปันผลในวันที่ </w:t>
      </w:r>
      <w:r w:rsidRPr="006A2236">
        <w:rPr>
          <w:rFonts w:ascii="Angsana New" w:hAnsi="Angsana New"/>
          <w:sz w:val="30"/>
          <w:szCs w:val="30"/>
          <w:lang w:eastAsia="x-none"/>
        </w:rPr>
        <w:t>29</w:t>
      </w:r>
      <w:r w:rsidR="001C10D9" w:rsidRPr="001C10D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C10D9" w:rsidRPr="001C10D9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Pr="006A2236">
        <w:rPr>
          <w:rFonts w:ascii="Angsana New" w:hAnsi="Angsana New"/>
          <w:sz w:val="30"/>
          <w:szCs w:val="30"/>
          <w:lang w:eastAsia="x-none"/>
        </w:rPr>
        <w:t>2563</w:t>
      </w:r>
    </w:p>
    <w:p w14:paraId="70A709BC" w14:textId="77777777" w:rsidR="001C10D9" w:rsidRPr="00EB3462" w:rsidRDefault="001C10D9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eastAsia="x-none"/>
        </w:rPr>
      </w:pPr>
    </w:p>
    <w:p w14:paraId="532D5B05" w14:textId="77777777" w:rsidR="001C10D9" w:rsidRPr="001C10D9" w:rsidRDefault="001C10D9" w:rsidP="001C10D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lang w:eastAsia="x-none"/>
        </w:rPr>
      </w:pPr>
      <w:r w:rsidRPr="001C10D9">
        <w:rPr>
          <w:rFonts w:ascii="Angsana New" w:hAnsi="Angsana New"/>
          <w:i/>
          <w:iCs/>
          <w:sz w:val="30"/>
          <w:szCs w:val="30"/>
          <w:cs/>
          <w:lang w:eastAsia="x-none"/>
        </w:rPr>
        <w:t>การลดทุนจดทะเบียน</w:t>
      </w:r>
    </w:p>
    <w:p w14:paraId="0E09B40C" w14:textId="77777777" w:rsidR="001C10D9" w:rsidRPr="00EB3462" w:rsidRDefault="001C10D9" w:rsidP="001C10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rPr>
          <w:rFonts w:ascii="Angsana New" w:hAnsi="Angsana New"/>
          <w:i/>
          <w:iCs/>
          <w:sz w:val="24"/>
          <w:szCs w:val="24"/>
          <w:lang w:eastAsia="x-none"/>
        </w:rPr>
      </w:pPr>
    </w:p>
    <w:p w14:paraId="254CF30C" w14:textId="77777777" w:rsidR="001C10D9" w:rsidRPr="001C10D9" w:rsidRDefault="001C10D9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0D9">
        <w:rPr>
          <w:rFonts w:ascii="Angsana New" w:hAnsi="Angsana New"/>
          <w:spacing w:val="-8"/>
          <w:sz w:val="30"/>
          <w:szCs w:val="30"/>
          <w:cs/>
          <w:lang w:eastAsia="x-none"/>
        </w:rPr>
        <w:t>ลดทุนจดทะเบียนของบริษัท</w:t>
      </w:r>
      <w:r w:rsidRPr="001C10D9">
        <w:rPr>
          <w:rFonts w:ascii="Angsana New" w:hAnsi="Angsana New" w:hint="cs"/>
          <w:spacing w:val="-8"/>
          <w:sz w:val="30"/>
          <w:szCs w:val="30"/>
          <w:cs/>
          <w:lang w:eastAsia="x-none"/>
        </w:rPr>
        <w:t xml:space="preserve"> </w:t>
      </w:r>
      <w:r w:rsidRPr="001C10D9">
        <w:rPr>
          <w:rFonts w:ascii="Angsana New" w:hAnsi="Angsana New"/>
          <w:spacing w:val="-8"/>
          <w:sz w:val="30"/>
          <w:szCs w:val="30"/>
          <w:cs/>
          <w:lang w:eastAsia="x-none"/>
        </w:rPr>
        <w:t xml:space="preserve">โดยการลดทุนจดทะเบียนของบริษัท จำนวน </w:t>
      </w:r>
      <w:r w:rsidR="006A2236" w:rsidRPr="006A2236">
        <w:rPr>
          <w:rFonts w:ascii="Angsana New" w:hAnsi="Angsana New"/>
          <w:spacing w:val="-8"/>
          <w:sz w:val="30"/>
          <w:szCs w:val="30"/>
          <w:lang w:eastAsia="x-none"/>
        </w:rPr>
        <w:t>14</w:t>
      </w:r>
      <w:r w:rsidRPr="001C10D9">
        <w:rPr>
          <w:rFonts w:ascii="Angsana New" w:hAnsi="Angsana New"/>
          <w:spacing w:val="-8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pacing w:val="-8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pacing w:val="-8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pacing w:val="-8"/>
          <w:sz w:val="30"/>
          <w:szCs w:val="30"/>
          <w:lang w:eastAsia="x-none"/>
        </w:rPr>
        <w:t>272</w:t>
      </w:r>
      <w:r w:rsidRPr="001C10D9">
        <w:rPr>
          <w:rFonts w:ascii="Angsana New" w:hAnsi="Angsana New"/>
          <w:spacing w:val="-8"/>
          <w:sz w:val="30"/>
          <w:szCs w:val="30"/>
          <w:cs/>
          <w:lang w:eastAsia="x-none"/>
        </w:rPr>
        <w:t>.</w:t>
      </w:r>
      <w:r w:rsidR="006A2236" w:rsidRPr="006A2236">
        <w:rPr>
          <w:rFonts w:ascii="Angsana New" w:hAnsi="Angsana New"/>
          <w:spacing w:val="-8"/>
          <w:sz w:val="30"/>
          <w:szCs w:val="30"/>
          <w:lang w:eastAsia="x-none"/>
        </w:rPr>
        <w:t>50</w:t>
      </w:r>
      <w:r w:rsidRPr="001C10D9">
        <w:rPr>
          <w:rFonts w:ascii="Angsana New" w:hAnsi="Angsana New"/>
          <w:spacing w:val="-8"/>
          <w:sz w:val="30"/>
          <w:szCs w:val="30"/>
          <w:cs/>
          <w:lang w:eastAsia="x-none"/>
        </w:rPr>
        <w:t xml:space="preserve"> บาท จากทุนจดทะเบียนเดิม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จำนวน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159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 เป็นทุนจดทะเบียนใหม่ จำนวน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144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999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727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50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 โดยวิธีการตัดหุ้นสามัญที่</w:t>
      </w:r>
      <w:r w:rsidRPr="001C10D9">
        <w:rPr>
          <w:rFonts w:ascii="Angsana New" w:hAnsi="Angsana New"/>
          <w:sz w:val="30"/>
          <w:szCs w:val="30"/>
          <w:lang w:eastAsia="x-none"/>
        </w:rPr>
        <w:br/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ยังไม่ได้ออกจำหน่าย ซึ่งคงเหลือจากการจัดสรรหุ้นเพิ่มทุนแบบมอบอำนาจทั่วไป จำนวน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28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หุ้น </w:t>
      </w:r>
      <w:r w:rsidRPr="001C10D9">
        <w:rPr>
          <w:rFonts w:ascii="Angsana New" w:hAnsi="Angsana New"/>
          <w:sz w:val="30"/>
          <w:szCs w:val="30"/>
          <w:lang w:eastAsia="x-none"/>
        </w:rPr>
        <w:br/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และคงเหลือการจ่ายหุ้นปันผลจำนวน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545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หุ้น เป็น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289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999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455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หุ้น</w:t>
      </w:r>
    </w:p>
    <w:p w14:paraId="1414E02A" w14:textId="77777777" w:rsidR="001C10D9" w:rsidRPr="00EB3462" w:rsidRDefault="001C10D9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4"/>
          <w:szCs w:val="24"/>
          <w:lang w:eastAsia="x-none"/>
        </w:rPr>
      </w:pPr>
    </w:p>
    <w:p w14:paraId="7FE865B3" w14:textId="77777777" w:rsidR="001C10D9" w:rsidRPr="001C10D9" w:rsidRDefault="001C10D9" w:rsidP="001C10D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1C10D9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การเพิ่มทุนจดทะเบียน</w:t>
      </w:r>
    </w:p>
    <w:p w14:paraId="119277F2" w14:textId="77777777" w:rsidR="001C10D9" w:rsidRPr="00EB3462" w:rsidRDefault="001C10D9" w:rsidP="001C10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rPr>
          <w:rFonts w:asciiTheme="majorBidi" w:hAnsiTheme="majorBidi" w:cstheme="majorBidi"/>
          <w:i/>
          <w:iCs/>
          <w:sz w:val="24"/>
          <w:szCs w:val="24"/>
          <w:lang w:eastAsia="x-none"/>
        </w:rPr>
      </w:pPr>
    </w:p>
    <w:p w14:paraId="3B103264" w14:textId="77777777" w:rsidR="001C10D9" w:rsidRPr="001C10D9" w:rsidRDefault="001C10D9" w:rsidP="001C10D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เพิ่มทุนจดทะเบียนโดยการจัดสรรหุ้นสามัญเพิ่มทุนของบริษัทแบบมอบอำนาจทั่วไป จากทุนจดทะเบียนเดิม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144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999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727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50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บาทเป็น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178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999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727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50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 โดยการออกหุ้นสามัญเพิ่มทุนจำนวน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68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50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 โดยอนุมัติการจัดสรรหุ้นสามัญเพิ่มทุนจำนวนไม่เกิน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28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หุ้น มูลค่าที่ตราไว้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50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บาทต่อหุ้น ในลักษณะเป็นการเพิ่มทุนแบบมอบอำนาจทั่วไป เพื่อเสนอขายหุ้นให้แก่บุคคลในวงจำกัด ทั้งนี้บริษัทจะจัดสรรหุ้นสามัญเพิ่มทุนแบบมอบอำนาจทั่วไป โดยทุนชำระแล้วในส่วนที่เพิ่มของบริษัทจะต้องไม่เกินกว่า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14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บาท ซึ่งไม่เกินกว่าร้อยละ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10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ของทุนชำระแล้ว ณ วันที่คณะกรรมการบริษัทมีมติให้มีการเพิ่มทุนแบบมอบอำนาจทั่วไป ซึ่งเป็นจำนวนเท่ากับ 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28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lang w:eastAsia="x-none"/>
        </w:rPr>
        <w:t>,</w:t>
      </w:r>
      <w:r w:rsidR="006A2236" w:rsidRPr="006A2236">
        <w:rPr>
          <w:rFonts w:ascii="Angsana New" w:hAnsi="Angsana New"/>
          <w:sz w:val="30"/>
          <w:szCs w:val="30"/>
          <w:lang w:eastAsia="x-none"/>
        </w:rPr>
        <w:t>000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 หุ้น</w:t>
      </w:r>
    </w:p>
    <w:p w14:paraId="7769F7FF" w14:textId="77777777" w:rsidR="001C10D9" w:rsidRPr="001C10D9" w:rsidRDefault="001C10D9" w:rsidP="001C10D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CC60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เพิ่มทุนจดทะเบียน จำนวน </w:t>
      </w:r>
      <w:r w:rsidR="006A2236" w:rsidRPr="00CC6011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CC6011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2236" w:rsidRPr="00CC601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CC6011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2236" w:rsidRPr="00CC601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CC60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โดยออกหุ้นสามัญจำนวนไม่เกิน </w:t>
      </w:r>
      <w:r w:rsidR="006A2236" w:rsidRPr="00CC6011">
        <w:rPr>
          <w:rFonts w:asciiTheme="majorBidi" w:hAnsiTheme="majorBidi" w:cstheme="majorBidi"/>
          <w:sz w:val="30"/>
          <w:szCs w:val="30"/>
          <w:lang w:eastAsia="x-none"/>
        </w:rPr>
        <w:t>40</w:t>
      </w:r>
      <w:r w:rsidRPr="00CC6011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2236" w:rsidRPr="00CC601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CC6011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2236" w:rsidRPr="00CC601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CC60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</w:t>
      </w:r>
      <w:r w:rsidR="00CC6011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C10D9">
        <w:rPr>
          <w:rFonts w:asciiTheme="majorBidi" w:hAnsiTheme="majorBidi" w:cstheme="majorBidi"/>
          <w:sz w:val="30"/>
          <w:szCs w:val="30"/>
          <w:cs/>
          <w:lang w:eastAsia="x-none"/>
        </w:rPr>
        <w:t>มู</w:t>
      </w:r>
      <w:r w:rsidRPr="001C10D9">
        <w:rPr>
          <w:rFonts w:asciiTheme="majorBidi" w:hAnsiTheme="majorBidi" w:cstheme="majorBidi" w:hint="cs"/>
          <w:sz w:val="30"/>
          <w:szCs w:val="30"/>
          <w:cs/>
          <w:lang w:eastAsia="x-none"/>
        </w:rPr>
        <w:t>ล</w:t>
      </w:r>
      <w:r w:rsidRPr="001C10D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ค่าที่ตราไว้หุ้นละ </w:t>
      </w:r>
      <w:r w:rsidR="006A2236" w:rsidRPr="006A2236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1C10D9">
        <w:rPr>
          <w:rFonts w:asciiTheme="majorBidi" w:hAnsiTheme="majorBidi" w:cstheme="majorBidi"/>
          <w:sz w:val="30"/>
          <w:szCs w:val="30"/>
          <w:cs/>
          <w:lang w:eastAsia="x-none"/>
        </w:rPr>
        <w:t>.</w:t>
      </w:r>
      <w:r w:rsidR="006A2236" w:rsidRPr="006A2236">
        <w:rPr>
          <w:rFonts w:asciiTheme="majorBidi" w:hAnsiTheme="majorBidi" w:cstheme="majorBidi"/>
          <w:sz w:val="30"/>
          <w:szCs w:val="30"/>
          <w:lang w:eastAsia="x-none"/>
        </w:rPr>
        <w:t>50</w:t>
      </w:r>
      <w:r w:rsidRPr="001C10D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เพื่อรองรับการจ่ายหุ้นปันผล</w:t>
      </w:r>
    </w:p>
    <w:p w14:paraId="375BF164" w14:textId="77777777" w:rsidR="00AA4496" w:rsidRPr="00EB3462" w:rsidRDefault="00AA4496" w:rsidP="001C10D9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5D4857A0" w14:textId="77777777" w:rsidR="00FA6165" w:rsidRDefault="00EA15FC" w:rsidP="00344DF8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lastRenderedPageBreak/>
        <w:t xml:space="preserve">เนื่องจากสถานการณ์การแพร่ระบาดของโรคติดเชื้อไวรัสโคโรน่า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(Covid-19)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ในประเทศไทยมีการแพร่ระบาดเพิ่มขึ้นอย่างต่อเนื่อง</w:t>
      </w:r>
      <w:r w:rsidR="00364D7B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ประกอบกับรัฐบาลได้ประกาศสถานการณ์ฉุกเฉิน</w:t>
      </w:r>
      <w:r w:rsidR="0015776A">
        <w:rPr>
          <w:rFonts w:asciiTheme="majorBidi" w:hAnsiTheme="majorBidi" w:cstheme="majorBidi" w:hint="cs"/>
          <w:sz w:val="30"/>
          <w:szCs w:val="30"/>
          <w:cs/>
          <w:lang w:eastAsia="x-none"/>
        </w:rPr>
        <w:t>แ</w:t>
      </w:r>
      <w:r w:rsidR="00364D7B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ะได้ขอความความร่วมมือเอกชนหลายช่องทางให้พิจารณาความจำเป็นในการจัดกิจกรรมที่มีลักษณะเป็นการรวมกลุ่มกันของคนหมู่มาก ด้วยเหตุดังกล่าวที่ประชุมคณะกรรมการบริษัท เมื่อวันที่ </w:t>
      </w:r>
      <w:r w:rsidR="00364D7B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="00364D7B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มีนาคม </w:t>
      </w:r>
      <w:r w:rsidR="00364D7B">
        <w:rPr>
          <w:rFonts w:asciiTheme="majorBidi" w:hAnsiTheme="majorBidi" w:cstheme="majorBidi"/>
          <w:sz w:val="30"/>
          <w:szCs w:val="30"/>
          <w:lang w:eastAsia="x-none"/>
        </w:rPr>
        <w:t>2563</w:t>
      </w:r>
      <w:r w:rsidR="00364D7B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มีมติ</w:t>
      </w:r>
      <w:r w:rsidR="00FA616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ดังนี้</w:t>
      </w:r>
    </w:p>
    <w:p w14:paraId="3B568E36" w14:textId="77777777" w:rsidR="00FA6165" w:rsidRPr="001F3043" w:rsidRDefault="00FA6165" w:rsidP="00EA15FC">
      <w:pPr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029A757A" w14:textId="77777777" w:rsidR="00EA15FC" w:rsidRPr="0070135D" w:rsidRDefault="00364D7B" w:rsidP="00FA6165">
      <w:pPr>
        <w:pStyle w:val="ListParagraph"/>
        <w:numPr>
          <w:ilvl w:val="0"/>
          <w:numId w:val="33"/>
        </w:numPr>
        <w:tabs>
          <w:tab w:val="clear" w:pos="680"/>
        </w:tabs>
        <w:ind w:left="90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A6165">
        <w:rPr>
          <w:rFonts w:asciiTheme="majorBidi" w:hAnsiTheme="majorBidi" w:cstheme="majorBidi" w:hint="cs"/>
          <w:sz w:val="30"/>
          <w:szCs w:val="30"/>
          <w:cs/>
          <w:lang w:eastAsia="x-none"/>
        </w:rPr>
        <w:t>อนุมัติให้เลื่อนการประชุมสามัญ</w:t>
      </w:r>
      <w:r w:rsidR="00FA6165" w:rsidRPr="00FA616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ประจำปี </w:t>
      </w:r>
      <w:r w:rsidR="00FA6165" w:rsidRPr="00FA6165">
        <w:rPr>
          <w:rFonts w:asciiTheme="majorBidi" w:hAnsiTheme="majorBidi" w:cstheme="majorBidi"/>
          <w:sz w:val="30"/>
          <w:szCs w:val="30"/>
          <w:lang w:eastAsia="x-none"/>
        </w:rPr>
        <w:t xml:space="preserve">2563 </w:t>
      </w:r>
      <w:r w:rsidR="00FA6165" w:rsidRPr="00FA616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ดังกล่าวออกไปโดยไม่มีกำหนด </w:t>
      </w:r>
      <w:r w:rsidR="00FA6165" w:rsidRPr="00FA6165">
        <w:rPr>
          <w:rFonts w:asciiTheme="majorBidi" w:hAnsiTheme="majorBidi"/>
          <w:sz w:val="30"/>
          <w:szCs w:val="30"/>
          <w:cs/>
          <w:lang w:eastAsia="x-none"/>
        </w:rPr>
        <w:t>โดยยกเลิกก</w:t>
      </w:r>
      <w:r w:rsidR="00FA6165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A6165" w:rsidRPr="00FA6165">
        <w:rPr>
          <w:rFonts w:asciiTheme="majorBidi" w:hAnsiTheme="majorBidi"/>
          <w:sz w:val="30"/>
          <w:szCs w:val="30"/>
          <w:cs/>
          <w:lang w:eastAsia="x-none"/>
        </w:rPr>
        <w:t>หนดวันประชุมและวาระการประชุมสามัญผู้ถือหุ้นประจ</w:t>
      </w:r>
      <w:r w:rsidR="00FA6165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A6165" w:rsidRPr="00FA6165">
        <w:rPr>
          <w:rFonts w:asciiTheme="majorBidi" w:hAnsiTheme="majorBidi"/>
          <w:sz w:val="30"/>
          <w:szCs w:val="30"/>
          <w:cs/>
          <w:lang w:eastAsia="x-none"/>
        </w:rPr>
        <w:t xml:space="preserve">ปี </w:t>
      </w:r>
      <w:r w:rsidR="00FA6165">
        <w:rPr>
          <w:rFonts w:asciiTheme="majorBidi" w:hAnsiTheme="majorBidi"/>
          <w:sz w:val="30"/>
          <w:szCs w:val="30"/>
          <w:lang w:eastAsia="x-none"/>
        </w:rPr>
        <w:t>2563</w:t>
      </w:r>
      <w:r w:rsidR="00FA6165" w:rsidRPr="00FA616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A44DC">
        <w:rPr>
          <w:rFonts w:asciiTheme="majorBidi" w:hAnsiTheme="majorBidi" w:hint="cs"/>
          <w:sz w:val="30"/>
          <w:szCs w:val="30"/>
          <w:cs/>
          <w:lang w:eastAsia="x-none"/>
        </w:rPr>
        <w:t>เดิม</w:t>
      </w:r>
      <w:r w:rsidR="00FA6165" w:rsidRPr="00FA6165">
        <w:rPr>
          <w:rFonts w:asciiTheme="majorBidi" w:hAnsiTheme="majorBidi"/>
          <w:sz w:val="30"/>
          <w:szCs w:val="30"/>
          <w:cs/>
          <w:lang w:eastAsia="x-none"/>
        </w:rPr>
        <w:t>ที่ก</w:t>
      </w:r>
      <w:r w:rsidR="00FA6165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A6165" w:rsidRPr="00FA6165">
        <w:rPr>
          <w:rFonts w:asciiTheme="majorBidi" w:hAnsiTheme="majorBidi"/>
          <w:sz w:val="30"/>
          <w:szCs w:val="30"/>
          <w:cs/>
          <w:lang w:eastAsia="x-none"/>
        </w:rPr>
        <w:t xml:space="preserve">หนดไว้ในวันที่ </w:t>
      </w:r>
      <w:r w:rsidR="00FA6165">
        <w:rPr>
          <w:rFonts w:asciiTheme="majorBidi" w:hAnsiTheme="majorBidi"/>
          <w:sz w:val="30"/>
          <w:szCs w:val="30"/>
          <w:lang w:eastAsia="x-none"/>
        </w:rPr>
        <w:t>2</w:t>
      </w:r>
      <w:r w:rsidR="00FA6165" w:rsidRPr="00FA6165">
        <w:rPr>
          <w:rFonts w:asciiTheme="majorBidi" w:hAnsiTheme="majorBidi"/>
          <w:sz w:val="30"/>
          <w:szCs w:val="30"/>
          <w:cs/>
          <w:lang w:eastAsia="x-none"/>
        </w:rPr>
        <w:t xml:space="preserve"> เมษายน </w:t>
      </w:r>
      <w:r w:rsidR="00FA6165">
        <w:rPr>
          <w:rFonts w:asciiTheme="majorBidi" w:hAnsiTheme="majorBidi"/>
          <w:sz w:val="30"/>
          <w:szCs w:val="30"/>
          <w:lang w:eastAsia="x-none"/>
        </w:rPr>
        <w:t>2563</w:t>
      </w:r>
    </w:p>
    <w:p w14:paraId="7A998436" w14:textId="77777777" w:rsidR="0070135D" w:rsidRPr="001F3043" w:rsidRDefault="0070135D" w:rsidP="0070135D">
      <w:pPr>
        <w:pStyle w:val="ListParagraph"/>
        <w:tabs>
          <w:tab w:val="clear" w:pos="680"/>
        </w:tabs>
        <w:ind w:left="90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6E7202FA" w14:textId="77777777" w:rsidR="0070135D" w:rsidRPr="00FA44DC" w:rsidRDefault="0070135D" w:rsidP="00FA6165">
      <w:pPr>
        <w:pStyle w:val="ListParagraph"/>
        <w:numPr>
          <w:ilvl w:val="0"/>
          <w:numId w:val="33"/>
        </w:numPr>
        <w:tabs>
          <w:tab w:val="clear" w:pos="680"/>
        </w:tabs>
        <w:ind w:left="90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อนุมัติให้ยกเลิกวันปิดสมุดทะเบียนผู้ถือหุ้นเพื่อกำหนดรายชื่อผู้ถือหุ้นที่มีสิทธิเข้าร่วมประชุมและออกเสียงลงคะแนนในการประชุมสามัญผู้ถือหุ้นประจำปี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ในวันที่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  <w:lang w:eastAsia="x-none"/>
        </w:rPr>
        <w:t>2563</w:t>
      </w:r>
    </w:p>
    <w:p w14:paraId="26E92F3A" w14:textId="77777777" w:rsidR="00FA44DC" w:rsidRPr="001F3043" w:rsidRDefault="00FA44DC" w:rsidP="00FA44DC">
      <w:pPr>
        <w:pStyle w:val="ListParagraph"/>
        <w:tabs>
          <w:tab w:val="clear" w:pos="680"/>
        </w:tabs>
        <w:ind w:left="90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17963368" w14:textId="54D2B44B" w:rsidR="001F3043" w:rsidRPr="001F3043" w:rsidRDefault="00FA44DC" w:rsidP="001F304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อนุมัติให้ยกเลิก</w:t>
      </w:r>
      <w:r w:rsidRPr="001C10D9">
        <w:rPr>
          <w:rFonts w:ascii="Angsana New" w:hAnsi="Angsana New" w:hint="cs"/>
          <w:sz w:val="30"/>
          <w:szCs w:val="30"/>
          <w:cs/>
          <w:lang w:eastAsia="x-none"/>
        </w:rPr>
        <w:t xml:space="preserve">วันปิดสมุดทะเบียนพักการโอนหุ้นเพื่อกำหนดสิทธิของผู้ถือหุ้นในการรับเงินปันผลในวันที่ </w:t>
      </w:r>
      <w:r w:rsidRPr="001C10D9">
        <w:rPr>
          <w:rFonts w:ascii="Angsana New" w:hAnsi="Angsana New"/>
          <w:sz w:val="30"/>
          <w:szCs w:val="30"/>
          <w:lang w:eastAsia="x-none"/>
        </w:rPr>
        <w:br/>
      </w:r>
      <w:r w:rsidRPr="006A2236">
        <w:rPr>
          <w:rFonts w:ascii="Angsana New" w:hAnsi="Angsana New"/>
          <w:sz w:val="30"/>
          <w:szCs w:val="30"/>
          <w:lang w:eastAsia="x-none"/>
        </w:rPr>
        <w:t>16</w:t>
      </w:r>
      <w:r w:rsidRPr="001C10D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Pr="006A2236">
        <w:rPr>
          <w:rFonts w:ascii="Angsana New" w:hAnsi="Angsana New"/>
          <w:sz w:val="30"/>
          <w:szCs w:val="30"/>
          <w:lang w:eastAsia="x-none"/>
        </w:rPr>
        <w:t>2563</w:t>
      </w:r>
      <w:r w:rsidRPr="001C10D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>และ</w:t>
      </w:r>
      <w:r w:rsidR="00991B17">
        <w:rPr>
          <w:rFonts w:ascii="Angsana New" w:hAnsi="Angsana New" w:hint="cs"/>
          <w:sz w:val="30"/>
          <w:szCs w:val="30"/>
          <w:cs/>
          <w:lang w:eastAsia="x-none"/>
        </w:rPr>
        <w:t>ยกเลิกการ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กำหนดวันจ่ายเงินปันผลในวันที่ </w:t>
      </w:r>
      <w:r w:rsidRPr="006A2236">
        <w:rPr>
          <w:rFonts w:ascii="Angsana New" w:hAnsi="Angsana New"/>
          <w:sz w:val="30"/>
          <w:szCs w:val="30"/>
          <w:lang w:eastAsia="x-none"/>
        </w:rPr>
        <w:t>29</w:t>
      </w:r>
      <w:r w:rsidRPr="001C10D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0D9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Pr="006A2236">
        <w:rPr>
          <w:rFonts w:ascii="Angsana New" w:hAnsi="Angsana New"/>
          <w:sz w:val="30"/>
          <w:szCs w:val="30"/>
          <w:lang w:eastAsia="x-none"/>
        </w:rPr>
        <w:t>2563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ทั้งนี้จะมีการพิจารณาเรื่องการจ่ายเงินปันผลอีกครั้ง เมื่อมีการจัดประชุมสามัญผู้ถือหุ้น</w:t>
      </w:r>
    </w:p>
    <w:p w14:paraId="66CB129E" w14:textId="77777777" w:rsidR="001F3043" w:rsidRPr="001F3043" w:rsidRDefault="001F3043" w:rsidP="001F30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52089392" w14:textId="6B7A9A57" w:rsidR="001F3043" w:rsidRPr="001F3043" w:rsidRDefault="001F3043" w:rsidP="001F3043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ทั้งนี้ที่ประชุมคณะกรรมการบริษัทเมื่อวันที่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มีมติให้กำหนดการประชุมสามัญผู้ถือหุ้นประจำปี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ในวันที่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กรกฎาคม </w:t>
      </w:r>
      <w:r>
        <w:rPr>
          <w:rFonts w:asciiTheme="majorBidi" w:hAnsiTheme="majorBidi" w:cstheme="majorBidi"/>
          <w:sz w:val="30"/>
          <w:szCs w:val="30"/>
          <w:lang w:eastAsia="x-none"/>
        </w:rPr>
        <w:t>2563</w:t>
      </w:r>
    </w:p>
    <w:p w14:paraId="313601F3" w14:textId="77777777" w:rsidR="001F3043" w:rsidRPr="001F3043" w:rsidRDefault="001F3043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1618C5BF" w14:textId="77777777" w:rsidR="0072703C" w:rsidRPr="0072703C" w:rsidRDefault="0072703C" w:rsidP="0072703C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2703C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การจัดประเภทรายการใหม่</w:t>
      </w:r>
    </w:p>
    <w:p w14:paraId="4F66DDF1" w14:textId="77777777" w:rsidR="0072703C" w:rsidRPr="001F3043" w:rsidRDefault="0072703C" w:rsidP="0072703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20"/>
          <w:szCs w:val="20"/>
          <w:u w:val="none"/>
        </w:rPr>
      </w:pPr>
    </w:p>
    <w:p w14:paraId="385D512D" w14:textId="77777777" w:rsidR="0072703C" w:rsidRDefault="0072703C" w:rsidP="0072703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รายการบางรายการในงบการเงิน</w:t>
      </w:r>
      <w:r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ปี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>256</w:t>
      </w:r>
      <w:r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2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ซึ่งรวมอยู่ในงบการเงิน</w:t>
      </w:r>
      <w:r w:rsidR="00397E9E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ระหว่างกาลนี้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เพื่อ</w:t>
      </w:r>
      <w:r w:rsidRPr="0072703C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วัตถุประสงค์ในการเปรียบเทียบ</w:t>
      </w:r>
      <w:r w:rsidRPr="0072703C">
        <w:rPr>
          <w:rFonts w:ascii="Angsana New" w:hAnsi="Angsana New"/>
          <w:b w:val="0"/>
          <w:bCs w:val="0"/>
          <w:spacing w:val="-2"/>
          <w:sz w:val="30"/>
          <w:szCs w:val="30"/>
          <w:u w:val="none"/>
          <w:lang w:val="en-US"/>
        </w:rPr>
        <w:t xml:space="preserve"> </w:t>
      </w:r>
      <w:r w:rsidRPr="0072703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3E086B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ระหว่างกาลนี้</w:t>
      </w:r>
      <w:r w:rsidRPr="0072703C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 </w:t>
      </w:r>
      <w:r w:rsidRPr="0072703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ดังนี้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6EFFF107" w14:textId="77777777" w:rsidR="0072703C" w:rsidRPr="00EA2A07" w:rsidRDefault="0072703C" w:rsidP="0072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72703C" w:rsidRPr="00DE3911" w14:paraId="38F14E93" w14:textId="77777777" w:rsidTr="00903852">
        <w:trPr>
          <w:tblHeader/>
        </w:trPr>
        <w:tc>
          <w:tcPr>
            <w:tcW w:w="2502" w:type="dxa"/>
          </w:tcPr>
          <w:p w14:paraId="6BCE96E5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FCB0C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49D6EF1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5D67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2703C" w:rsidRPr="00DE3911" w14:paraId="699E82C5" w14:textId="77777777" w:rsidTr="00903852">
        <w:trPr>
          <w:tblHeader/>
        </w:trPr>
        <w:tc>
          <w:tcPr>
            <w:tcW w:w="2502" w:type="dxa"/>
          </w:tcPr>
          <w:p w14:paraId="1C6031D9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14:paraId="31652082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F9CEA6E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FD130A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14:paraId="11DA3137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7A9EC7BE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861D024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7AC25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7DF4C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E2404C1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6D73C20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2A738F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14:paraId="49A03048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1691366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719F058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92633F7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9A455F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0827FEE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0972A4D5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E2A2AEA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BD1AF1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BF516A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65A31C62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D84DA61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CBAA1F7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EE45BB2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72703C" w:rsidRPr="00DE3911" w14:paraId="57DF9C6E" w14:textId="77777777" w:rsidTr="00903852">
        <w:trPr>
          <w:tblHeader/>
        </w:trPr>
        <w:tc>
          <w:tcPr>
            <w:tcW w:w="2502" w:type="dxa"/>
          </w:tcPr>
          <w:p w14:paraId="010BA7DF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hideMark/>
          </w:tcPr>
          <w:p w14:paraId="3733C37E" w14:textId="77777777" w:rsidR="0072703C" w:rsidRPr="00FD130A" w:rsidRDefault="0072703C" w:rsidP="001B0490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703C" w:rsidRPr="00DE3911" w14:paraId="5CAFA64E" w14:textId="77777777" w:rsidTr="00903852">
        <w:trPr>
          <w:tblHeader/>
        </w:trPr>
        <w:tc>
          <w:tcPr>
            <w:tcW w:w="2502" w:type="dxa"/>
            <w:hideMark/>
          </w:tcPr>
          <w:p w14:paraId="3880FD3B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477F8F09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9F1481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E2503D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D2CF08D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0153A7F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1FBEA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DA41DC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D6684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F2CEBD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1FB02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37471B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6A4" w:rsidRPr="00DE3911" w14:paraId="53C1D556" w14:textId="77777777" w:rsidTr="00903852">
        <w:trPr>
          <w:cantSplit/>
        </w:trPr>
        <w:tc>
          <w:tcPr>
            <w:tcW w:w="2502" w:type="dxa"/>
          </w:tcPr>
          <w:p w14:paraId="598BF3D2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6915B84C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6,899</w:t>
            </w:r>
          </w:p>
        </w:tc>
        <w:tc>
          <w:tcPr>
            <w:tcW w:w="270" w:type="dxa"/>
          </w:tcPr>
          <w:p w14:paraId="014C22DD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E2374C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5,832</w:t>
            </w:r>
          </w:p>
        </w:tc>
        <w:tc>
          <w:tcPr>
            <w:tcW w:w="268" w:type="dxa"/>
          </w:tcPr>
          <w:p w14:paraId="61705598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D909E9B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12,731</w:t>
            </w:r>
          </w:p>
        </w:tc>
        <w:tc>
          <w:tcPr>
            <w:tcW w:w="270" w:type="dxa"/>
          </w:tcPr>
          <w:p w14:paraId="202179DA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4C55FF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3,850</w:t>
            </w:r>
          </w:p>
        </w:tc>
        <w:tc>
          <w:tcPr>
            <w:tcW w:w="270" w:type="dxa"/>
          </w:tcPr>
          <w:p w14:paraId="6E8BDB25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630D89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2,681</w:t>
            </w:r>
          </w:p>
        </w:tc>
        <w:tc>
          <w:tcPr>
            <w:tcW w:w="270" w:type="dxa"/>
          </w:tcPr>
          <w:p w14:paraId="210AF43F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48E68F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6,531</w:t>
            </w:r>
          </w:p>
        </w:tc>
      </w:tr>
      <w:tr w:rsidR="0072703C" w:rsidRPr="00DE3911" w14:paraId="1239AA9A" w14:textId="77777777" w:rsidTr="00903852">
        <w:trPr>
          <w:cantSplit/>
        </w:trPr>
        <w:tc>
          <w:tcPr>
            <w:tcW w:w="2502" w:type="dxa"/>
            <w:hideMark/>
          </w:tcPr>
          <w:p w14:paraId="4E2238D4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11EB0F22" w14:textId="77777777" w:rsidR="0072703C" w:rsidRPr="00FD130A" w:rsidRDefault="00951F0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6,247</w:t>
            </w:r>
          </w:p>
        </w:tc>
        <w:tc>
          <w:tcPr>
            <w:tcW w:w="270" w:type="dxa"/>
          </w:tcPr>
          <w:p w14:paraId="01B0575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131265" w14:textId="77777777" w:rsidR="0072703C" w:rsidRPr="00FD130A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(5,832)</w:t>
            </w:r>
          </w:p>
        </w:tc>
        <w:tc>
          <w:tcPr>
            <w:tcW w:w="268" w:type="dxa"/>
          </w:tcPr>
          <w:p w14:paraId="27B5A794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EEA9F0B" w14:textId="77777777" w:rsidR="0072703C" w:rsidRPr="00FD130A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70" w:type="dxa"/>
          </w:tcPr>
          <w:p w14:paraId="09E477BD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D24230" w14:textId="77777777" w:rsidR="0072703C" w:rsidRPr="00FD130A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2,945</w:t>
            </w:r>
          </w:p>
        </w:tc>
        <w:tc>
          <w:tcPr>
            <w:tcW w:w="270" w:type="dxa"/>
          </w:tcPr>
          <w:p w14:paraId="4941EB93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F752D4" w14:textId="77777777" w:rsidR="0072703C" w:rsidRPr="00FD130A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(2,681)</w:t>
            </w:r>
          </w:p>
        </w:tc>
        <w:tc>
          <w:tcPr>
            <w:tcW w:w="270" w:type="dxa"/>
          </w:tcPr>
          <w:p w14:paraId="2B313C20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DC5871" w14:textId="77777777" w:rsidR="0072703C" w:rsidRPr="00FD130A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264</w:t>
            </w:r>
          </w:p>
        </w:tc>
      </w:tr>
      <w:tr w:rsidR="00326114" w:rsidRPr="00DE3911" w14:paraId="5C451860" w14:textId="77777777" w:rsidTr="00903852">
        <w:trPr>
          <w:cantSplit/>
        </w:trPr>
        <w:tc>
          <w:tcPr>
            <w:tcW w:w="2502" w:type="dxa"/>
          </w:tcPr>
          <w:p w14:paraId="495292F9" w14:textId="77777777" w:rsidR="00326114" w:rsidRPr="00FD130A" w:rsidRDefault="00326114" w:rsidP="003261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7FDD456A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124,647</w:t>
            </w:r>
          </w:p>
        </w:tc>
        <w:tc>
          <w:tcPr>
            <w:tcW w:w="270" w:type="dxa"/>
          </w:tcPr>
          <w:p w14:paraId="66BCEBB1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ACCA0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268" w:type="dxa"/>
          </w:tcPr>
          <w:p w14:paraId="4B790279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C60A89B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125,607</w:t>
            </w:r>
          </w:p>
        </w:tc>
        <w:tc>
          <w:tcPr>
            <w:tcW w:w="270" w:type="dxa"/>
          </w:tcPr>
          <w:p w14:paraId="23313B8B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C61971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113,801</w:t>
            </w:r>
          </w:p>
        </w:tc>
        <w:tc>
          <w:tcPr>
            <w:tcW w:w="270" w:type="dxa"/>
          </w:tcPr>
          <w:p w14:paraId="74CAC4A3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E69116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58B3D0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F6FC97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113,801</w:t>
            </w:r>
          </w:p>
        </w:tc>
      </w:tr>
      <w:tr w:rsidR="00326114" w:rsidRPr="00DE3911" w14:paraId="216800C7" w14:textId="77777777" w:rsidTr="00903852">
        <w:tc>
          <w:tcPr>
            <w:tcW w:w="2502" w:type="dxa"/>
            <w:hideMark/>
          </w:tcPr>
          <w:p w14:paraId="61C50DD0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5FAFD6D4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270" w:type="dxa"/>
          </w:tcPr>
          <w:p w14:paraId="77D15CED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6EF1A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(960)</w:t>
            </w:r>
          </w:p>
        </w:tc>
        <w:tc>
          <w:tcPr>
            <w:tcW w:w="268" w:type="dxa"/>
          </w:tcPr>
          <w:p w14:paraId="776F8DC9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D9F53F4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1,624</w:t>
            </w:r>
          </w:p>
        </w:tc>
        <w:tc>
          <w:tcPr>
            <w:tcW w:w="270" w:type="dxa"/>
          </w:tcPr>
          <w:p w14:paraId="34647BE7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F2129B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1,212</w:t>
            </w:r>
          </w:p>
        </w:tc>
        <w:tc>
          <w:tcPr>
            <w:tcW w:w="270" w:type="dxa"/>
          </w:tcPr>
          <w:p w14:paraId="1AC074F1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2F09B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CE546D8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DBB2D2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1,212</w:t>
            </w:r>
          </w:p>
        </w:tc>
      </w:tr>
      <w:tr w:rsidR="0072703C" w:rsidRPr="00DE3911" w14:paraId="2E899946" w14:textId="77777777" w:rsidTr="00903852">
        <w:tc>
          <w:tcPr>
            <w:tcW w:w="2502" w:type="dxa"/>
          </w:tcPr>
          <w:p w14:paraId="2DF287A5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4A8501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D5CD0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E958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6FFACFC1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401010C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1EC6C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7B484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4F828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F0E5F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B2B02A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1CEBA9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FC9D4F7" w14:textId="77777777" w:rsidR="0072703C" w:rsidRPr="0072703C" w:rsidRDefault="0072703C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sectPr w:rsidR="0072703C" w:rsidRPr="0072703C" w:rsidSect="00B95D00">
      <w:head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CF337" w14:textId="77777777" w:rsidR="009D7009" w:rsidRDefault="009D7009">
      <w:r>
        <w:separator/>
      </w:r>
    </w:p>
  </w:endnote>
  <w:endnote w:type="continuationSeparator" w:id="0">
    <w:p w14:paraId="341832DD" w14:textId="77777777" w:rsidR="009D7009" w:rsidRDefault="009D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397E9E" w:rsidRPr="003B35CB" w:rsidRDefault="00397E9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815B54">
          <w:rPr>
            <w:rFonts w:ascii="Angsana New" w:hAnsi="Angsana New"/>
            <w:noProof/>
            <w:sz w:val="30"/>
            <w:szCs w:val="30"/>
          </w:rPr>
          <w:t>26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240CA" w14:textId="77777777" w:rsidR="00397E9E" w:rsidRDefault="00397E9E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815B54">
      <w:rPr>
        <w:rFonts w:ascii="Angsana New" w:hAnsi="Angsana New"/>
        <w:noProof/>
        <w:sz w:val="30"/>
        <w:szCs w:val="30"/>
      </w:rPr>
      <w:t>34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2C865" w14:textId="77777777" w:rsidR="009D7009" w:rsidRDefault="009D7009">
      <w:r>
        <w:separator/>
      </w:r>
    </w:p>
  </w:footnote>
  <w:footnote w:type="continuationSeparator" w:id="0">
    <w:p w14:paraId="75329DB1" w14:textId="77777777" w:rsidR="009D7009" w:rsidRDefault="009D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32F2" w14:textId="77777777" w:rsidR="00397E9E" w:rsidRDefault="00397E9E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397E9E" w:rsidRPr="00A443A3" w:rsidRDefault="00397E9E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CF75829" w14:textId="77777777" w:rsidR="00397E9E" w:rsidRPr="007D68D9" w:rsidRDefault="00397E9E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7FDE74C" w14:textId="77777777" w:rsidR="00397E9E" w:rsidRPr="00241A98" w:rsidRDefault="00397E9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3142B" w14:textId="77777777" w:rsidR="00397E9E" w:rsidRDefault="00397E9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CA64F" w14:textId="77777777" w:rsidR="00397E9E" w:rsidRDefault="00397E9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52AD" w14:textId="77777777" w:rsidR="00397E9E" w:rsidRDefault="00397E9E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397E9E" w:rsidRPr="00A443A3" w:rsidRDefault="00397E9E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F7F4E16" w14:textId="77777777" w:rsidR="00397E9E" w:rsidRPr="007D68D9" w:rsidRDefault="00397E9E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1E3760F" w14:textId="77777777" w:rsidR="00397E9E" w:rsidRPr="00241A98" w:rsidRDefault="00397E9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9A2E9C" w14:textId="77777777" w:rsidR="00397E9E" w:rsidRDefault="00397E9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FACF04" w14:textId="77777777" w:rsidR="00397E9E" w:rsidRPr="00A443A3" w:rsidRDefault="00397E9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EE4BD11" w14:textId="77777777" w:rsidR="00397E9E" w:rsidRPr="007D68D9" w:rsidRDefault="00397E9E" w:rsidP="00F1687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3 (ไม่ได้ตรวจสอบ)</w:t>
    </w:r>
  </w:p>
  <w:p w14:paraId="5836359A" w14:textId="77777777" w:rsidR="00397E9E" w:rsidRPr="00241A98" w:rsidRDefault="00397E9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26F4727"/>
    <w:multiLevelType w:val="hybridMultilevel"/>
    <w:tmpl w:val="400EE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4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>
    <w:nsid w:val="665C1C30"/>
    <w:multiLevelType w:val="hybridMultilevel"/>
    <w:tmpl w:val="ECE6FB70"/>
    <w:lvl w:ilvl="0" w:tplc="C1D22840">
      <w:start w:val="1"/>
      <w:numFmt w:val="thaiLetters"/>
      <w:lvlText w:val="%1."/>
      <w:lvlJc w:val="left"/>
      <w:pPr>
        <w:ind w:left="720" w:hanging="360"/>
      </w:pPr>
      <w:rPr>
        <w:rFonts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7"/>
  </w:num>
  <w:num w:numId="2">
    <w:abstractNumId w:val="11"/>
  </w:num>
  <w:num w:numId="3">
    <w:abstractNumId w:val="29"/>
  </w:num>
  <w:num w:numId="4">
    <w:abstractNumId w:val="16"/>
  </w:num>
  <w:num w:numId="5">
    <w:abstractNumId w:val="20"/>
  </w:num>
  <w:num w:numId="6">
    <w:abstractNumId w:val="26"/>
  </w:num>
  <w:num w:numId="7">
    <w:abstractNumId w:val="12"/>
  </w:num>
  <w:num w:numId="8">
    <w:abstractNumId w:val="34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5"/>
  </w:num>
  <w:num w:numId="13">
    <w:abstractNumId w:val="14"/>
  </w:num>
  <w:num w:numId="14">
    <w:abstractNumId w:val="0"/>
  </w:num>
  <w:num w:numId="15">
    <w:abstractNumId w:val="2"/>
  </w:num>
  <w:num w:numId="16">
    <w:abstractNumId w:val="27"/>
  </w:num>
  <w:num w:numId="17">
    <w:abstractNumId w:val="10"/>
  </w:num>
  <w:num w:numId="18">
    <w:abstractNumId w:val="7"/>
  </w:num>
  <w:num w:numId="19">
    <w:abstractNumId w:val="30"/>
  </w:num>
  <w:num w:numId="20">
    <w:abstractNumId w:val="22"/>
  </w:num>
  <w:num w:numId="21">
    <w:abstractNumId w:val="15"/>
  </w:num>
  <w:num w:numId="22">
    <w:abstractNumId w:val="19"/>
  </w:num>
  <w:num w:numId="23">
    <w:abstractNumId w:val="1"/>
  </w:num>
  <w:num w:numId="24">
    <w:abstractNumId w:val="18"/>
  </w:num>
  <w:num w:numId="25">
    <w:abstractNumId w:val="32"/>
  </w:num>
  <w:num w:numId="26">
    <w:abstractNumId w:val="4"/>
  </w:num>
  <w:num w:numId="27">
    <w:abstractNumId w:val="3"/>
  </w:num>
  <w:num w:numId="28">
    <w:abstractNumId w:val="13"/>
  </w:num>
  <w:num w:numId="29">
    <w:abstractNumId w:val="33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1"/>
  </w:num>
  <w:num w:numId="33">
    <w:abstractNumId w:val="8"/>
  </w:num>
  <w:num w:numId="34">
    <w:abstractNumId w:val="6"/>
  </w:num>
  <w:num w:numId="35">
    <w:abstractNumId w:val="28"/>
  </w:num>
  <w:num w:numId="36">
    <w:abstractNumId w:val="31"/>
  </w:num>
  <w:num w:numId="37">
    <w:abstractNumId w:val="16"/>
  </w:num>
  <w:num w:numId="3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429C"/>
    <w:rsid w:val="000143EE"/>
    <w:rsid w:val="0001448A"/>
    <w:rsid w:val="000144B5"/>
    <w:rsid w:val="000145F2"/>
    <w:rsid w:val="000147D7"/>
    <w:rsid w:val="00014873"/>
    <w:rsid w:val="00014906"/>
    <w:rsid w:val="00015365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4E3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CC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D12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7DC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A00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26"/>
    <w:rsid w:val="00141D23"/>
    <w:rsid w:val="00141ECA"/>
    <w:rsid w:val="00142307"/>
    <w:rsid w:val="00142597"/>
    <w:rsid w:val="00142608"/>
    <w:rsid w:val="0014264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A49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3CA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9EE"/>
    <w:rsid w:val="001C0A21"/>
    <w:rsid w:val="001C0DA8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CB"/>
    <w:rsid w:val="001E79AE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B00"/>
    <w:rsid w:val="00214146"/>
    <w:rsid w:val="00214358"/>
    <w:rsid w:val="00214482"/>
    <w:rsid w:val="002144C3"/>
    <w:rsid w:val="00214566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84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50B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D8"/>
    <w:rsid w:val="002B6BF2"/>
    <w:rsid w:val="002B7776"/>
    <w:rsid w:val="002B7DA2"/>
    <w:rsid w:val="002C0122"/>
    <w:rsid w:val="002C034B"/>
    <w:rsid w:val="002C0A5A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7AF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14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DF8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5CE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3A6"/>
    <w:rsid w:val="003D2422"/>
    <w:rsid w:val="003D285F"/>
    <w:rsid w:val="003D3708"/>
    <w:rsid w:val="003D38EB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15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3300"/>
    <w:rsid w:val="0041330B"/>
    <w:rsid w:val="0041337B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32"/>
    <w:rsid w:val="00426350"/>
    <w:rsid w:val="00426400"/>
    <w:rsid w:val="004269B1"/>
    <w:rsid w:val="00427215"/>
    <w:rsid w:val="00427223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51CB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5F2A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E6D"/>
    <w:rsid w:val="004F52AB"/>
    <w:rsid w:val="004F563E"/>
    <w:rsid w:val="004F63F5"/>
    <w:rsid w:val="004F64DA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4F6"/>
    <w:rsid w:val="00503E39"/>
    <w:rsid w:val="00503F30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C42"/>
    <w:rsid w:val="005E12CF"/>
    <w:rsid w:val="005E1997"/>
    <w:rsid w:val="005E19F4"/>
    <w:rsid w:val="005E1C16"/>
    <w:rsid w:val="005E1DA1"/>
    <w:rsid w:val="005E203E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4CB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94D"/>
    <w:rsid w:val="00616B22"/>
    <w:rsid w:val="00616CD8"/>
    <w:rsid w:val="00620501"/>
    <w:rsid w:val="006209B1"/>
    <w:rsid w:val="00620A24"/>
    <w:rsid w:val="006211E7"/>
    <w:rsid w:val="00621230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A8A"/>
    <w:rsid w:val="006B5F16"/>
    <w:rsid w:val="006B5FF3"/>
    <w:rsid w:val="006B604A"/>
    <w:rsid w:val="006B6147"/>
    <w:rsid w:val="006B61BF"/>
    <w:rsid w:val="006B6686"/>
    <w:rsid w:val="006B6C6F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5E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6F6"/>
    <w:rsid w:val="00745C27"/>
    <w:rsid w:val="00745EB8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BF0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B54"/>
    <w:rsid w:val="00815CA7"/>
    <w:rsid w:val="0081616A"/>
    <w:rsid w:val="008165FB"/>
    <w:rsid w:val="00816C34"/>
    <w:rsid w:val="00816C87"/>
    <w:rsid w:val="00816D27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698"/>
    <w:rsid w:val="00822F36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580"/>
    <w:rsid w:val="008316B2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34A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962"/>
    <w:rsid w:val="008659B7"/>
    <w:rsid w:val="00865D87"/>
    <w:rsid w:val="00865F97"/>
    <w:rsid w:val="00865FE3"/>
    <w:rsid w:val="0086683F"/>
    <w:rsid w:val="00866AE2"/>
    <w:rsid w:val="00866CF1"/>
    <w:rsid w:val="0086719C"/>
    <w:rsid w:val="00867760"/>
    <w:rsid w:val="008678B9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661D"/>
    <w:rsid w:val="00906634"/>
    <w:rsid w:val="00906702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112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DF7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9F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09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198"/>
    <w:rsid w:val="009F5B91"/>
    <w:rsid w:val="009F5D1F"/>
    <w:rsid w:val="009F5E07"/>
    <w:rsid w:val="009F5F4A"/>
    <w:rsid w:val="009F5FC4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E0429"/>
    <w:rsid w:val="00AE0C52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CE"/>
    <w:rsid w:val="00B169E6"/>
    <w:rsid w:val="00B16D75"/>
    <w:rsid w:val="00B172B7"/>
    <w:rsid w:val="00B178F7"/>
    <w:rsid w:val="00B20498"/>
    <w:rsid w:val="00B206B7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294"/>
    <w:rsid w:val="00B335C2"/>
    <w:rsid w:val="00B3389C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407"/>
    <w:rsid w:val="00BA78A5"/>
    <w:rsid w:val="00BA79ED"/>
    <w:rsid w:val="00BA7AAC"/>
    <w:rsid w:val="00BA7B6A"/>
    <w:rsid w:val="00BA7C06"/>
    <w:rsid w:val="00BB016D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759"/>
    <w:rsid w:val="00BC5956"/>
    <w:rsid w:val="00BC5A6A"/>
    <w:rsid w:val="00BC5A7C"/>
    <w:rsid w:val="00BC5F8C"/>
    <w:rsid w:val="00BC5FC7"/>
    <w:rsid w:val="00BC5FD5"/>
    <w:rsid w:val="00BC60D9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EC1"/>
    <w:rsid w:val="00BE22C0"/>
    <w:rsid w:val="00BE250F"/>
    <w:rsid w:val="00BE2A88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26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588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DEB"/>
    <w:rsid w:val="00CA7221"/>
    <w:rsid w:val="00CA74F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011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38"/>
    <w:rsid w:val="00CF3E75"/>
    <w:rsid w:val="00CF40CC"/>
    <w:rsid w:val="00CF4383"/>
    <w:rsid w:val="00CF43E8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B43"/>
    <w:rsid w:val="00D02B6D"/>
    <w:rsid w:val="00D02EB9"/>
    <w:rsid w:val="00D030F2"/>
    <w:rsid w:val="00D036E9"/>
    <w:rsid w:val="00D0371B"/>
    <w:rsid w:val="00D03F6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D4D"/>
    <w:rsid w:val="00D24E7A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B0F"/>
    <w:rsid w:val="00D74B26"/>
    <w:rsid w:val="00D74C20"/>
    <w:rsid w:val="00D753E6"/>
    <w:rsid w:val="00D75C51"/>
    <w:rsid w:val="00D75C72"/>
    <w:rsid w:val="00D75DCB"/>
    <w:rsid w:val="00D75ED9"/>
    <w:rsid w:val="00D761C5"/>
    <w:rsid w:val="00D762F1"/>
    <w:rsid w:val="00D76855"/>
    <w:rsid w:val="00D76A1E"/>
    <w:rsid w:val="00D76FA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058"/>
    <w:rsid w:val="00D92201"/>
    <w:rsid w:val="00D922BC"/>
    <w:rsid w:val="00D92575"/>
    <w:rsid w:val="00D92638"/>
    <w:rsid w:val="00D92A3A"/>
    <w:rsid w:val="00D92FD9"/>
    <w:rsid w:val="00D92FDB"/>
    <w:rsid w:val="00D9311F"/>
    <w:rsid w:val="00D9352C"/>
    <w:rsid w:val="00D93D4E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D014D"/>
    <w:rsid w:val="00DD0847"/>
    <w:rsid w:val="00DD0C38"/>
    <w:rsid w:val="00DD0DFC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8AB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5F3F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242"/>
    <w:rsid w:val="00E60802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94C"/>
    <w:rsid w:val="00F039F7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527"/>
    <w:rsid w:val="00F916E8"/>
    <w:rsid w:val="00F91DB2"/>
    <w:rsid w:val="00F92107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26"/>
    <w:rsid w:val="00FA299A"/>
    <w:rsid w:val="00FA2A80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70AF"/>
    <w:rsid w:val="00FF7188"/>
    <w:rsid w:val="00FF727D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2B1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64BEB-4E09-40F7-8F19-770A876D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22</Pages>
  <Words>5341</Words>
  <Characters>22143</Characters>
  <Application>Microsoft Office Word</Application>
  <DocSecurity>0</DocSecurity>
  <Lines>184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creator>Napat, Rattanapairoj</dc:creator>
  <cp:lastModifiedBy>Rewadee Amornsamanlak</cp:lastModifiedBy>
  <cp:revision>3</cp:revision>
  <cp:lastPrinted>2020-05-14T09:20:00Z</cp:lastPrinted>
  <dcterms:created xsi:type="dcterms:W3CDTF">2020-05-14T12:11:00Z</dcterms:created>
  <dcterms:modified xsi:type="dcterms:W3CDTF">2020-05-14T12:45:00Z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