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CAF20B5" w:rsidR="00D15EA5" w:rsidRDefault="00D15EA5" w:rsidP="00D15EA5">
      <w:pPr>
        <w:pStyle w:val="BodyText"/>
        <w:rPr>
          <w:rFonts w:cstheme="minorBidi"/>
          <w:lang w:bidi="th-TH"/>
        </w:rPr>
      </w:pPr>
    </w:p>
    <w:p w14:paraId="6586CA72" w14:textId="128A24BD" w:rsidR="00BC2EBE" w:rsidRDefault="00BC2EBE" w:rsidP="00D15EA5">
      <w:pPr>
        <w:pStyle w:val="BodyText"/>
        <w:rPr>
          <w:rFonts w:cstheme="minorBidi"/>
          <w:lang w:bidi="th-TH"/>
        </w:rPr>
      </w:pPr>
    </w:p>
    <w:p w14:paraId="58B03209" w14:textId="77777777" w:rsidR="00D27C71" w:rsidRPr="00D15EA5" w:rsidRDefault="00D27C71" w:rsidP="00D15EA5">
      <w:pPr>
        <w:pStyle w:val="BodyText"/>
        <w:rPr>
          <w:rFonts w:cstheme="minorBidi"/>
          <w:cs/>
          <w:lang w:bidi="th-TH"/>
        </w:rPr>
      </w:pPr>
    </w:p>
    <w:p w14:paraId="193DF405" w14:textId="2F4AD9EA" w:rsidR="002205B3" w:rsidRDefault="00634D49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C2EB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2205B3"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F9667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อุตสาหกรรม อี</w:t>
      </w:r>
      <w:proofErr w:type="spellStart"/>
      <w:r w:rsidR="00F9667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เล็ค</w:t>
      </w:r>
      <w:proofErr w:type="spellEnd"/>
      <w:r w:rsidR="00F9667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โทร</w:t>
      </w:r>
      <w:proofErr w:type="spellStart"/>
      <w:r w:rsidR="00F9667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นิคส์</w:t>
      </w:r>
      <w:proofErr w:type="spellEnd"/>
      <w:r w:rsidR="002205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300B4D61" w14:textId="5F73A5BB" w:rsidR="00634D49" w:rsidRPr="00D65332" w:rsidRDefault="002205B3" w:rsidP="00F9667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</w:rPr>
        <w:t xml:space="preserve">           </w:t>
      </w:r>
    </w:p>
    <w:p w14:paraId="5831A875" w14:textId="0FFCCE17" w:rsidR="00CD4D4E" w:rsidRPr="007C2D33" w:rsidRDefault="00096504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="00142624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อุตสาหกรรม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อี</w:t>
      </w:r>
      <w:proofErr w:type="spellStart"/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เล็ค</w:t>
      </w:r>
      <w:proofErr w:type="spellEnd"/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โทร</w:t>
      </w:r>
      <w:proofErr w:type="spellStart"/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นิคส์</w:t>
      </w:r>
      <w:proofErr w:type="spellEnd"/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072BE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2072BE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="002072BE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2072BE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072BE" w:rsidRPr="002072B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2072BE" w:rsidRPr="002072B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2072BE" w:rsidRPr="002072BE">
        <w:rPr>
          <w:rFonts w:ascii="Browallia New" w:hAnsi="Browallia New" w:cs="Browallia New"/>
          <w:sz w:val="28"/>
          <w:szCs w:val="28"/>
          <w:lang w:bidi="th-TH"/>
        </w:rPr>
        <w:t>3</w:t>
      </w:r>
      <w:r w:rsidR="006D6DB3">
        <w:rPr>
          <w:rFonts w:ascii="Browallia New" w:hAnsi="Browallia New" w:cs="Browallia New"/>
          <w:sz w:val="28"/>
          <w:szCs w:val="28"/>
          <w:lang w:bidi="th-TH"/>
        </w:rPr>
        <w:t xml:space="preserve">1 </w:t>
      </w:r>
      <w:r w:rsidR="006D6DB3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2072BE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072BE" w:rsidRPr="002072BE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6D6DB3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2072BE" w:rsidRPr="002072B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42624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EF190C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งวด</w:t>
      </w:r>
      <w:r w:rsidR="006D6DB3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 w:rsidR="002072BE"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="007A05E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F024E1"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6D6DB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BC2EB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EE44DA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B03CF69" w14:textId="7C2E763F" w:rsidR="00CD4D4E" w:rsidRPr="00F01358" w:rsidRDefault="0009650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3C38D74C" w14:textId="1D7B59CE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203104B0" w14:textId="138D870B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37825FD4" w14:textId="1FA30FA6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4D9C1FA8" w14:textId="79774D64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70E0DB9A" w14:textId="77777777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9BC673C" w:rsidR="00142624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6161600A" w14:textId="3E1D2A43" w:rsidR="00F96673" w:rsidRPr="00EE5651" w:rsidRDefault="00F96673" w:rsidP="00417B3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AEB06F7" w14:textId="77777777" w:rsidR="00EE5651" w:rsidRPr="003E3F8E" w:rsidRDefault="00EE5651" w:rsidP="00EE565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E3F8E">
        <w:rPr>
          <w:rFonts w:ascii="Browallia New" w:hAnsi="Browallia New" w:cs="Browalli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25773754" w14:textId="77777777" w:rsidR="00EE5651" w:rsidRPr="00EE5651" w:rsidRDefault="00EE5651" w:rsidP="00EE565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AEEDAF1" w14:textId="10C62AF3" w:rsidR="00511C48" w:rsidRPr="00743FFC" w:rsidRDefault="00511C48" w:rsidP="00511C4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E3F8E">
        <w:rPr>
          <w:rFonts w:ascii="Browallia New" w:hAnsi="Browallia New" w:cs="Browallia New"/>
          <w:sz w:val="28"/>
          <w:szCs w:val="28"/>
          <w:cs/>
        </w:rPr>
        <w:t>ข้าพเจ้าขอให้สังเกต</w:t>
      </w:r>
      <w:r>
        <w:rPr>
          <w:rFonts w:ascii="Browallia New" w:hAnsi="Browallia New" w:cs="Browallia New"/>
          <w:sz w:val="28"/>
          <w:szCs w:val="28"/>
          <w:cs/>
        </w:rPr>
        <w:t>หมายเหตุประกอบงบการเงิน</w:t>
      </w:r>
      <w:r w:rsidRPr="003E3F8E">
        <w:rPr>
          <w:rFonts w:ascii="Browallia New" w:hAnsi="Browallia New" w:cs="Browallia New"/>
          <w:sz w:val="28"/>
          <w:szCs w:val="28"/>
          <w:cs/>
        </w:rPr>
        <w:t xml:space="preserve">ข้อ </w:t>
      </w:r>
      <w:r w:rsidR="006B467A">
        <w:rPr>
          <w:rFonts w:ascii="Browallia New" w:hAnsi="Browallia New" w:cs="Browallia New"/>
          <w:sz w:val="28"/>
          <w:szCs w:val="28"/>
          <w:lang w:val="en-US"/>
        </w:rPr>
        <w:t>3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ว่า</w:t>
      </w:r>
      <w:r w:rsidRPr="00C81865">
        <w:rPr>
          <w:rFonts w:ascii="Browallia New" w:hAnsi="Browallia New" w:cs="Browallia New"/>
          <w:sz w:val="28"/>
          <w:szCs w:val="28"/>
          <w:cs/>
        </w:rPr>
        <w:t>บริษัทได้ปรับ</w:t>
      </w:r>
      <w:r w:rsidR="00C2004A">
        <w:rPr>
          <w:rFonts w:ascii="Browallia New" w:hAnsi="Browallia New" w:cs="Browallia New" w:hint="cs"/>
          <w:sz w:val="28"/>
          <w:szCs w:val="28"/>
          <w:cs/>
          <w:lang w:bidi="th-TH"/>
        </w:rPr>
        <w:t>ปรุง</w:t>
      </w:r>
      <w:r w:rsidRPr="00C81865">
        <w:rPr>
          <w:rFonts w:ascii="Browallia New" w:hAnsi="Browallia New" w:cs="Browallia New"/>
          <w:sz w:val="28"/>
          <w:szCs w:val="28"/>
          <w:cs/>
        </w:rPr>
        <w:t>มูลค่ายุติธรรมสำหรับสินทรัพย์ที่ระบุได้ที่ได้มาและหนี้สินที่รับมาและการปันส่วนมูลค่าย</w:t>
      </w:r>
      <w:r>
        <w:rPr>
          <w:rFonts w:ascii="Browallia New" w:hAnsi="Browallia New" w:cs="Browallia New"/>
          <w:sz w:val="28"/>
          <w:szCs w:val="28"/>
          <w:cs/>
        </w:rPr>
        <w:t xml:space="preserve">ุติธรรมของรายการ ณ </w:t>
      </w:r>
      <w:r>
        <w:rPr>
          <w:rFonts w:ascii="Browallia New" w:hAnsi="Browallia New" w:cs="Browallia New" w:hint="cs"/>
          <w:sz w:val="28"/>
          <w:szCs w:val="28"/>
          <w:cs/>
        </w:rPr>
        <w:t>วัน</w:t>
      </w:r>
      <w:r>
        <w:rPr>
          <w:rFonts w:ascii="Browallia New" w:hAnsi="Browallia New" w:cs="Browallia New"/>
          <w:sz w:val="28"/>
          <w:szCs w:val="28"/>
          <w:cs/>
        </w:rPr>
        <w:t>ซื้อธุรกิจ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ของบริษัทย่อย</w:t>
      </w:r>
      <w:r w:rsidR="00F470A0">
        <w:rPr>
          <w:rFonts w:ascii="Browallia New" w:hAnsi="Browallia New" w:cs="Browallia New"/>
          <w:sz w:val="28"/>
          <w:szCs w:val="28"/>
        </w:rPr>
        <w:t xml:space="preserve">      </w:t>
      </w:r>
      <w:r>
        <w:rPr>
          <w:rFonts w:ascii="Browallia New" w:hAnsi="Browallia New" w:cs="Browallia New" w:hint="cs"/>
          <w:sz w:val="28"/>
          <w:szCs w:val="28"/>
          <w:cs/>
        </w:rPr>
        <w:t>แห่ง</w:t>
      </w:r>
      <w:r w:rsidR="003F0D50">
        <w:rPr>
          <w:rFonts w:ascii="Browallia New" w:hAnsi="Browallia New" w:cs="Browallia New" w:hint="cs"/>
          <w:sz w:val="28"/>
          <w:szCs w:val="28"/>
          <w:cs/>
          <w:lang w:bidi="th-TH"/>
        </w:rPr>
        <w:t>หนึ่ง</w:t>
      </w:r>
      <w:r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ดังนั้น </w:t>
      </w:r>
      <w:r w:rsidR="004D20D8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</w:t>
      </w:r>
      <w:r w:rsidR="006F5EFF"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และกำไรขาดทุนเบ็ดเสร็จอื่น</w:t>
      </w:r>
      <w:r w:rsidR="0071614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สำหรับงวดสิ้นสุดวันที่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>
        <w:rPr>
          <w:rFonts w:ascii="Browallia New" w:hAnsi="Browallia New" w:cs="Browallia New"/>
          <w:sz w:val="28"/>
          <w:szCs w:val="28"/>
        </w:rPr>
        <w:t>25</w:t>
      </w:r>
      <w:r w:rsidR="00F60638">
        <w:rPr>
          <w:rFonts w:ascii="Browallia New" w:hAnsi="Browallia New" w:cs="Browallia New"/>
          <w:sz w:val="28"/>
          <w:szCs w:val="28"/>
        </w:rPr>
        <w:t>6</w:t>
      </w:r>
      <w:r w:rsidR="00FA67F6">
        <w:rPr>
          <w:rFonts w:ascii="Browallia New" w:hAnsi="Browallia New" w:cs="Browallia New"/>
          <w:sz w:val="28"/>
          <w:szCs w:val="28"/>
        </w:rPr>
        <w:t>2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ที่</w:t>
      </w:r>
      <w:r>
        <w:rPr>
          <w:rFonts w:ascii="Browallia New" w:hAnsi="Browallia New" w:cs="Browallia New"/>
          <w:sz w:val="28"/>
          <w:szCs w:val="28"/>
          <w:cs/>
        </w:rPr>
        <w:t>แสดงเป็นข้อมูลเปรียบเทียบ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B14B4">
        <w:rPr>
          <w:rFonts w:ascii="Browallia New" w:hAnsi="Browallia New" w:cs="Browallia New"/>
          <w:sz w:val="28"/>
          <w:szCs w:val="28"/>
          <w:cs/>
        </w:rPr>
        <w:t xml:space="preserve">ได้มีการปรับปรุงใหม่เรียบร้อยแล้ว </w:t>
      </w:r>
      <w:r>
        <w:rPr>
          <w:rFonts w:ascii="Browallia New" w:hAnsi="Browallia New" w:cs="Browallia New"/>
          <w:sz w:val="28"/>
          <w:szCs w:val="28"/>
          <w:cs/>
        </w:rPr>
        <w:t>ทั้งนี้ข้าพเจ้ามิ</w:t>
      </w:r>
      <w:r w:rsidR="00EE3946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>
        <w:rPr>
          <w:rFonts w:ascii="Browallia New" w:hAnsi="Browallia New" w:cs="Browallia New"/>
          <w:sz w:val="28"/>
          <w:szCs w:val="28"/>
          <w:cs/>
        </w:rPr>
        <w:t>ให้ข้อสรุปอย่างมีเงื่อนไข</w:t>
      </w:r>
      <w:r w:rsidR="00732189">
        <w:rPr>
          <w:rFonts w:ascii="Browallia New" w:hAnsi="Browallia New" w:cs="Browallia New"/>
          <w:sz w:val="28"/>
          <w:szCs w:val="28"/>
        </w:rPr>
        <w:t xml:space="preserve">           </w:t>
      </w:r>
      <w:r>
        <w:rPr>
          <w:rFonts w:ascii="Browallia New" w:hAnsi="Browallia New" w:cs="Browallia New"/>
          <w:sz w:val="28"/>
          <w:szCs w:val="28"/>
          <w:cs/>
        </w:rPr>
        <w:t>ในเรื่องนี้</w:t>
      </w:r>
      <w:r>
        <w:rPr>
          <w:rFonts w:ascii="Browallia New" w:hAnsi="Browallia New" w:cs="Browallia New"/>
          <w:sz w:val="28"/>
          <w:szCs w:val="28"/>
        </w:rPr>
        <w:t xml:space="preserve"> </w:t>
      </w:r>
    </w:p>
    <w:p w14:paraId="7FEB24AD" w14:textId="77777777" w:rsidR="00EE5651" w:rsidRDefault="00EE5651" w:rsidP="00F96673">
      <w:pPr>
        <w:spacing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</w:p>
    <w:p w14:paraId="0CF34532" w14:textId="1AD4032A" w:rsidR="00F96673" w:rsidRPr="00F96673" w:rsidRDefault="00F96673" w:rsidP="003C08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396C5E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2FA4565F" w14:textId="679C013D" w:rsidR="003C08B4" w:rsidRDefault="003C08B4" w:rsidP="00E0203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18AFE3A" w14:textId="0F1DED38" w:rsidR="00F22C86" w:rsidRPr="00F22C86" w:rsidRDefault="00F22C86" w:rsidP="00C619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="007E700B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7E700B"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อุตสาหกรรม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อี</w:t>
      </w:r>
      <w:proofErr w:type="spellStart"/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เล็ค</w:t>
      </w:r>
      <w:proofErr w:type="spellEnd"/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โทร</w:t>
      </w:r>
      <w:proofErr w:type="spellStart"/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นิคส์</w:t>
      </w:r>
      <w:proofErr w:type="spellEnd"/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014550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31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าคม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962EF0">
        <w:rPr>
          <w:rFonts w:ascii="Browallia New" w:hAnsi="Browallia New" w:cs="Browallia New"/>
          <w:sz w:val="28"/>
          <w:szCs w:val="28"/>
          <w:lang w:bidi="th-TH"/>
        </w:rPr>
        <w:t xml:space="preserve">2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="00A361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</w:t>
      </w:r>
      <w:r w:rsidR="00A36F79">
        <w:rPr>
          <w:rFonts w:ascii="Browallia New" w:hAnsi="Browallia New" w:cs="Browallia New" w:hint="cs"/>
          <w:sz w:val="28"/>
          <w:szCs w:val="28"/>
          <w:cs/>
          <w:lang w:bidi="th-TH"/>
        </w:rPr>
        <w:t>ในสำนักงานเดียวก</w:t>
      </w:r>
      <w:r w:rsidR="001518A0">
        <w:rPr>
          <w:rFonts w:ascii="Browallia New" w:hAnsi="Browallia New" w:cs="Browallia New" w:hint="cs"/>
          <w:sz w:val="28"/>
          <w:szCs w:val="28"/>
          <w:cs/>
          <w:lang w:bidi="th-TH"/>
        </w:rPr>
        <w:t>ันกับข้าพเจ้า</w:t>
      </w:r>
      <w:r w:rsidR="0001455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E700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="007E700B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  <w:r w:rsidR="007E700B"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E700B">
        <w:rPr>
          <w:rFonts w:ascii="Browallia New" w:hAnsi="Browallia New" w:cs="Browallia New" w:hint="cs"/>
          <w:sz w:val="28"/>
          <w:szCs w:val="28"/>
          <w:cs/>
          <w:lang w:bidi="th-TH"/>
        </w:rPr>
        <w:t>ตาม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รายงานลงวันที่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2</w:t>
      </w:r>
      <w:r w:rsidR="006C620B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619FF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256</w:t>
      </w:r>
      <w:r w:rsidR="00F35D11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C47DFE5" w14:textId="77777777" w:rsidR="00F22C86" w:rsidRPr="00F22C86" w:rsidRDefault="00F22C86" w:rsidP="00C619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6E879DE" w14:textId="2F83F550" w:rsidR="00F22C86" w:rsidRPr="00FB4B35" w:rsidRDefault="00084A80" w:rsidP="00C619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F470A0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ผู้ถือหุ้นรวมและเฉพาะของบริษัท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และงบกระแสเงินสดรวมและเฉพาะของบริษัทสำหรับงวดสามเดือนสิ้นสุดวันที่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F16B9C">
        <w:rPr>
          <w:rFonts w:ascii="Browallia New" w:hAnsi="Browallia New" w:cs="Browallia New"/>
          <w:sz w:val="28"/>
          <w:szCs w:val="28"/>
          <w:lang w:bidi="th-TH"/>
        </w:rPr>
        <w:t xml:space="preserve"> 2562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2D6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สอบทานโดยผู้สอบบัญชีดังกล่าวข้างต้น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ซึ่งให้ข้อสรุปว่าไม่พบสิ่งที่เป็นเหตุให้เชื่อว่าข้อมูลทางการเงินระหว่างกาลดังกล่าวไม่ได้จัด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62EF0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การรายงานทางการเงินระหว่างกาลในสาระสำคัญ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648EC">
        <w:rPr>
          <w:rFonts w:ascii="Browallia New" w:hAnsi="Browallia New" w:cs="Browallia New"/>
          <w:sz w:val="28"/>
          <w:szCs w:val="28"/>
          <w:lang w:bidi="th-TH"/>
        </w:rPr>
        <w:t>1</w:t>
      </w:r>
      <w:r w:rsidR="00FB4B35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C648E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B4B35">
        <w:rPr>
          <w:rFonts w:ascii="Browallia New" w:hAnsi="Browallia New" w:cs="Browallia New" w:hint="cs"/>
          <w:sz w:val="28"/>
          <w:szCs w:val="28"/>
          <w:cs/>
          <w:lang w:bidi="th-TH"/>
        </w:rPr>
        <w:t>พฤษภาคม</w:t>
      </w:r>
      <w:r w:rsidR="00F22C86" w:rsidRPr="00C648E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22C86" w:rsidRPr="00C648EC">
        <w:rPr>
          <w:rFonts w:ascii="Browallia New" w:hAnsi="Browallia New" w:cs="Browallia New"/>
          <w:sz w:val="28"/>
          <w:szCs w:val="28"/>
        </w:rPr>
        <w:t>256</w:t>
      </w:r>
      <w:r w:rsidR="00FB4B35">
        <w:rPr>
          <w:rFonts w:ascii="Browallia New" w:hAnsi="Browallia New" w:cs="Browallia New"/>
          <w:sz w:val="28"/>
          <w:szCs w:val="28"/>
        </w:rPr>
        <w:t>2</w:t>
      </w:r>
    </w:p>
    <w:p w14:paraId="3FC216F3" w14:textId="5DFF1D1E" w:rsidR="00F96673" w:rsidRDefault="00F96673" w:rsidP="00E0203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68BD14ED" w14:textId="79F8023A" w:rsidR="00EE5651" w:rsidRDefault="00EE5651" w:rsidP="00E02033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01FE1F1" w14:textId="77777777" w:rsidR="00056DC4" w:rsidRPr="00EE5651" w:rsidRDefault="00056DC4" w:rsidP="00E02033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135A6F15" w14:textId="77777777" w:rsidR="00636D1A" w:rsidRPr="00050E59" w:rsidRDefault="00636D1A" w:rsidP="00636D1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</w:t>
      </w:r>
      <w:r w:rsidRPr="00050E59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 xml:space="preserve">  </w:t>
      </w: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7ED1BD32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F54111D" w14:textId="72C18C38" w:rsidR="002205B3" w:rsidRPr="008E1234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8C1E8E">
        <w:rPr>
          <w:rFonts w:ascii="Browallia New" w:hAnsi="Browallia New" w:cs="Browallia New"/>
          <w:sz w:val="28"/>
          <w:szCs w:val="28"/>
        </w:rPr>
        <w:t xml:space="preserve"> </w:t>
      </w:r>
      <w:r w:rsidR="008E1234">
        <w:rPr>
          <w:rFonts w:ascii="Browallia New" w:hAnsi="Browallia New" w:cs="Browallia New"/>
          <w:sz w:val="28"/>
          <w:szCs w:val="28"/>
          <w:lang w:val="en-US"/>
        </w:rPr>
        <w:t>8593</w:t>
      </w:r>
    </w:p>
    <w:p w14:paraId="67215961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56EC1E6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 จำกัด</w:t>
      </w:r>
    </w:p>
    <w:p w14:paraId="05113800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5C39AD0D" w:rsidR="00D15EA5" w:rsidRPr="00164C0E" w:rsidRDefault="009F7C09" w:rsidP="00396C5E">
      <w:pPr>
        <w:spacing w:line="360" w:lineRule="auto"/>
        <w:jc w:val="thaiDistribute"/>
        <w:rPr>
          <w:rFonts w:ascii="Arial" w:hAnsi="Arial"/>
          <w:sz w:val="19"/>
          <w:szCs w:val="19"/>
          <w:lang w:val="en-US"/>
        </w:rPr>
      </w:pPr>
      <w:r w:rsidRPr="009F7C09">
        <w:rPr>
          <w:rFonts w:ascii="Browallia New" w:hAnsi="Browallia New" w:cs="Browallia New"/>
          <w:sz w:val="28"/>
          <w:szCs w:val="28"/>
          <w:lang w:val="en-US" w:eastAsia="en-GB" w:bidi="th-TH"/>
        </w:rPr>
        <w:t xml:space="preserve">14 </w:t>
      </w:r>
      <w:r w:rsidRPr="009F7C09">
        <w:rPr>
          <w:rFonts w:ascii="Browallia New" w:hAnsi="Browallia New" w:cs="Browallia New" w:hint="cs"/>
          <w:sz w:val="28"/>
          <w:szCs w:val="28"/>
          <w:cs/>
          <w:lang w:val="en-US" w:eastAsia="en-GB" w:bidi="th-TH"/>
        </w:rPr>
        <w:t>พฤษภาคม</w:t>
      </w:r>
      <w:r w:rsidR="006E608D" w:rsidRPr="009F7C09">
        <w:rPr>
          <w:rFonts w:ascii="Browallia New" w:hAnsi="Browallia New" w:cs="Browallia New"/>
          <w:sz w:val="28"/>
          <w:szCs w:val="28"/>
          <w:lang w:eastAsia="en-GB" w:bidi="th-TH"/>
        </w:rPr>
        <w:t xml:space="preserve"> 2563</w:t>
      </w:r>
    </w:p>
    <w:sectPr w:rsidR="00D15EA5" w:rsidRPr="00164C0E" w:rsidSect="008719C2">
      <w:headerReference w:type="even" r:id="rId11"/>
      <w:headerReference w:type="default" r:id="rId12"/>
      <w:headerReference w:type="first" r:id="rId13"/>
      <w:footerReference w:type="first" r:id="rId14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C35E4B" w14:textId="77777777" w:rsidR="00635017" w:rsidRDefault="00635017">
      <w:r>
        <w:separator/>
      </w:r>
    </w:p>
  </w:endnote>
  <w:endnote w:type="continuationSeparator" w:id="0">
    <w:p w14:paraId="19EE47B4" w14:textId="77777777" w:rsidR="00635017" w:rsidRDefault="00635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pPr w:leftFromText="181" w:rightFromText="181" w:topFromText="170" w:tblpYSpec="bottom"/>
      <w:tblOverlap w:val="never"/>
      <w:tblW w:w="8361" w:type="dxa"/>
      <w:tblBorders>
        <w:top w:val="single" w:sz="12" w:space="0" w:color="4F2D7F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781"/>
      <w:gridCol w:w="227"/>
      <w:gridCol w:w="2353"/>
    </w:tblGrid>
    <w:tr w:rsidR="00104B2A" w:rsidRPr="0069090D" w14:paraId="296DDBC4" w14:textId="77777777" w:rsidTr="00E1053A">
      <w:trPr>
        <w:trHeight w:hRule="exact" w:val="22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14:paraId="12BFFC9F" w14:textId="77777777" w:rsidR="00104B2A" w:rsidRPr="008719C2" w:rsidRDefault="00104B2A" w:rsidP="00A11FB4">
          <w:pPr>
            <w:pStyle w:val="LetterFooter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6A4B25BE" w14:textId="77777777" w:rsidR="00104B2A" w:rsidRPr="008719C2" w:rsidRDefault="00104B2A" w:rsidP="00A11FB4">
          <w:pPr>
            <w:pStyle w:val="LetterFooter"/>
          </w:pPr>
        </w:p>
      </w:tc>
      <w:tc>
        <w:tcPr>
          <w:tcW w:w="2353" w:type="dxa"/>
          <w:tcBorders>
            <w:top w:val="nil"/>
            <w:bottom w:val="nil"/>
          </w:tcBorders>
          <w:vAlign w:val="bottom"/>
        </w:tcPr>
        <w:p w14:paraId="5FF3DCE3" w14:textId="77777777" w:rsidR="00104B2A" w:rsidRPr="008719C2" w:rsidRDefault="00104B2A" w:rsidP="00A11FB4">
          <w:pPr>
            <w:pStyle w:val="LetterFooter"/>
          </w:pPr>
        </w:p>
      </w:tc>
    </w:tr>
    <w:tr w:rsidR="00104B2A" w:rsidRPr="0069090D" w14:paraId="69354032" w14:textId="77777777" w:rsidTr="00E1053A">
      <w:trPr>
        <w:trHeight w:val="57"/>
      </w:trPr>
      <w:tc>
        <w:tcPr>
          <w:tcW w:w="5781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7694A5DF" w14:textId="77777777" w:rsidR="00104B2A" w:rsidRDefault="00104B2A" w:rsidP="00A11FB4">
          <w:pPr>
            <w:pStyle w:val="LicenceNumber"/>
          </w:pPr>
          <w:bookmarkStart w:id="2" w:name="License_Number"/>
          <w:bookmarkEnd w:id="2"/>
        </w:p>
        <w:p w14:paraId="3FAC5AA4" w14:textId="77777777" w:rsidR="00104B2A" w:rsidRPr="000D0E98" w:rsidRDefault="00104B2A" w:rsidP="00A11FB4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521E1E84" w14:textId="77777777" w:rsidR="00104B2A" w:rsidRPr="000D0E98" w:rsidRDefault="00104B2A" w:rsidP="00A11FB4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68859F18" w14:textId="77777777" w:rsidR="00104B2A" w:rsidRPr="000D0E98" w:rsidRDefault="00104B2A" w:rsidP="00A11FB4">
          <w:pPr>
            <w:pStyle w:val="Smlspace"/>
            <w:framePr w:hSpace="0" w:wrap="auto" w:vAnchor="margin" w:yAlign="inline"/>
          </w:pPr>
        </w:p>
      </w:tc>
    </w:tr>
    <w:tr w:rsidR="00104B2A" w:rsidRPr="0069090D" w14:paraId="7BE907D7" w14:textId="77777777" w:rsidTr="00C63023">
      <w:trPr>
        <w:trHeight w:val="57"/>
      </w:trPr>
      <w:tc>
        <w:tcPr>
          <w:tcW w:w="5781" w:type="dxa"/>
        </w:tcPr>
        <w:p w14:paraId="3AECAE42" w14:textId="77777777" w:rsidR="00104B2A" w:rsidRDefault="00104B2A" w:rsidP="00C63023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</w:tcBorders>
          <w:vAlign w:val="bottom"/>
        </w:tcPr>
        <w:p w14:paraId="24E5E9A1" w14:textId="77777777" w:rsidR="00104B2A" w:rsidRPr="0069090D" w:rsidRDefault="00104B2A" w:rsidP="00C63023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vAlign w:val="bottom"/>
        </w:tcPr>
        <w:p w14:paraId="23407C30" w14:textId="77777777" w:rsidR="00104B2A" w:rsidRPr="00577D61" w:rsidRDefault="00104B2A" w:rsidP="00C63023">
          <w:pPr>
            <w:pStyle w:val="Smlspace"/>
            <w:framePr w:hSpace="0" w:wrap="auto" w:vAnchor="margin" w:yAlign="inline"/>
          </w:pPr>
        </w:p>
      </w:tc>
    </w:tr>
    <w:tr w:rsidR="00104B2A" w:rsidRPr="0069090D" w14:paraId="70F092A6" w14:textId="77777777" w:rsidTr="00DB5F40">
      <w:trPr>
        <w:trHeight w:val="116"/>
      </w:trPr>
      <w:tc>
        <w:tcPr>
          <w:tcW w:w="5781" w:type="dxa"/>
        </w:tcPr>
        <w:p w14:paraId="35DEAB1B" w14:textId="77777777" w:rsidR="00104B2A" w:rsidRDefault="00104B2A" w:rsidP="00F246A1">
          <w:pPr>
            <w:pStyle w:val="LetterFooter"/>
          </w:pPr>
          <w:bookmarkStart w:id="3" w:name="Footer2_tbl"/>
          <w:bookmarkStart w:id="4" w:name="Footer1_tbl"/>
          <w:r>
            <w:t>Certified Public Accountants and International Business Consultants Grant Thornton Limited is a member firm of Grant Thornton International Ltd ("GTIL"). GTIL and the member firms are not a worldwide partnership. Services are delivered independently by the member firms, which are not responsible for the services or activities of one another. GTIL does not provide services to clients.</w:t>
          </w:r>
          <w:bookmarkEnd w:id="3"/>
        </w:p>
      </w:tc>
      <w:tc>
        <w:tcPr>
          <w:tcW w:w="227" w:type="dxa"/>
          <w:tcBorders>
            <w:top w:val="nil"/>
          </w:tcBorders>
          <w:vAlign w:val="bottom"/>
        </w:tcPr>
        <w:p w14:paraId="3A570925" w14:textId="77777777" w:rsidR="00104B2A" w:rsidRPr="0069090D" w:rsidRDefault="00104B2A" w:rsidP="00F730E3">
          <w:pPr>
            <w:pStyle w:val="LetterFooter"/>
          </w:pPr>
        </w:p>
      </w:tc>
      <w:tc>
        <w:tcPr>
          <w:tcW w:w="2353" w:type="dxa"/>
        </w:tcPr>
        <w:p w14:paraId="38069E38" w14:textId="77777777" w:rsidR="00104B2A" w:rsidRPr="00577D61" w:rsidRDefault="00104B2A" w:rsidP="00F730E3">
          <w:pPr>
            <w:pStyle w:val="LetterFooterURL"/>
            <w:jc w:val="right"/>
          </w:pPr>
          <w:bookmarkStart w:id="5" w:name="Web"/>
          <w:r>
            <w:t>grantthornton.co.th</w:t>
          </w:r>
          <w:bookmarkEnd w:id="5"/>
        </w:p>
      </w:tc>
    </w:tr>
    <w:bookmarkEnd w:id="4"/>
  </w:tbl>
  <w:p w14:paraId="5836CF02" w14:textId="77777777" w:rsidR="00104B2A" w:rsidRPr="005F4D62" w:rsidRDefault="00104B2A" w:rsidP="00A11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6F2C33" w14:textId="77777777" w:rsidR="00635017" w:rsidRDefault="00635017">
      <w:bookmarkStart w:id="0" w:name="_Hlk482348182"/>
      <w:bookmarkEnd w:id="0"/>
      <w:r>
        <w:separator/>
      </w:r>
    </w:p>
  </w:footnote>
  <w:footnote w:type="continuationSeparator" w:id="0">
    <w:p w14:paraId="42F7DA78" w14:textId="77777777" w:rsidR="00635017" w:rsidRDefault="00635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104B2A" w:rsidRDefault="00104B2A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064295C4" w:rsidR="00104B2A" w:rsidRDefault="00104B2A" w:rsidP="00D96128">
    <w:pPr>
      <w:pStyle w:val="Header"/>
      <w:jc w:val="right"/>
    </w:pPr>
  </w:p>
  <w:p w14:paraId="4A9BB6FF" w14:textId="77777777" w:rsidR="00104B2A" w:rsidRPr="0079502D" w:rsidRDefault="00104B2A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104B2A" w:rsidRDefault="00104B2A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0AFEA3A" w:rsidR="00104B2A" w:rsidRPr="006932D7" w:rsidRDefault="00104B2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97FD7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104B2A" w:rsidRDefault="00104B2A" w:rsidP="00D15EA5">
    <w:pPr>
      <w:pStyle w:val="Header"/>
    </w:pPr>
    <w:bookmarkStart w:id="1" w:name="Footer3_tbl"/>
    <w:bookmarkEnd w:id="1"/>
  </w:p>
  <w:p w14:paraId="4E76693D" w14:textId="4C5CA49F" w:rsidR="00104B2A" w:rsidRPr="00C945E8" w:rsidRDefault="00104B2A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630"/>
    <w:rsid w:val="00014550"/>
    <w:rsid w:val="000162B0"/>
    <w:rsid w:val="0003023B"/>
    <w:rsid w:val="00031D17"/>
    <w:rsid w:val="00044ACE"/>
    <w:rsid w:val="0004550E"/>
    <w:rsid w:val="00052614"/>
    <w:rsid w:val="00056DC4"/>
    <w:rsid w:val="00067A2B"/>
    <w:rsid w:val="000723F7"/>
    <w:rsid w:val="00074485"/>
    <w:rsid w:val="00076669"/>
    <w:rsid w:val="000828F1"/>
    <w:rsid w:val="00082F59"/>
    <w:rsid w:val="00084A80"/>
    <w:rsid w:val="000875D8"/>
    <w:rsid w:val="00087DD5"/>
    <w:rsid w:val="00094333"/>
    <w:rsid w:val="00096504"/>
    <w:rsid w:val="00097FAB"/>
    <w:rsid w:val="000B65E3"/>
    <w:rsid w:val="000B7090"/>
    <w:rsid w:val="000D191B"/>
    <w:rsid w:val="000E52CE"/>
    <w:rsid w:val="000F3AAB"/>
    <w:rsid w:val="000F6E25"/>
    <w:rsid w:val="001011DF"/>
    <w:rsid w:val="00104B2A"/>
    <w:rsid w:val="00112B69"/>
    <w:rsid w:val="001316D3"/>
    <w:rsid w:val="00131EDA"/>
    <w:rsid w:val="00136127"/>
    <w:rsid w:val="00142353"/>
    <w:rsid w:val="00142624"/>
    <w:rsid w:val="00142760"/>
    <w:rsid w:val="00142E5B"/>
    <w:rsid w:val="001518A0"/>
    <w:rsid w:val="00151A12"/>
    <w:rsid w:val="0015513D"/>
    <w:rsid w:val="001554CD"/>
    <w:rsid w:val="00155A91"/>
    <w:rsid w:val="001613E2"/>
    <w:rsid w:val="0016459D"/>
    <w:rsid w:val="00164C0E"/>
    <w:rsid w:val="00167017"/>
    <w:rsid w:val="00182F9F"/>
    <w:rsid w:val="0019210D"/>
    <w:rsid w:val="001A3BFB"/>
    <w:rsid w:val="001A3C20"/>
    <w:rsid w:val="001B198C"/>
    <w:rsid w:val="001B7388"/>
    <w:rsid w:val="001B7BF8"/>
    <w:rsid w:val="001D2302"/>
    <w:rsid w:val="001D7BB3"/>
    <w:rsid w:val="001E12A6"/>
    <w:rsid w:val="001E498F"/>
    <w:rsid w:val="001F18C6"/>
    <w:rsid w:val="001F1D06"/>
    <w:rsid w:val="00203C53"/>
    <w:rsid w:val="00206290"/>
    <w:rsid w:val="002072BE"/>
    <w:rsid w:val="002205B3"/>
    <w:rsid w:val="0022518C"/>
    <w:rsid w:val="00237A7E"/>
    <w:rsid w:val="00241F16"/>
    <w:rsid w:val="002452CA"/>
    <w:rsid w:val="00247969"/>
    <w:rsid w:val="0026182A"/>
    <w:rsid w:val="00277EBE"/>
    <w:rsid w:val="002838FB"/>
    <w:rsid w:val="00285249"/>
    <w:rsid w:val="00297CE0"/>
    <w:rsid w:val="002A252E"/>
    <w:rsid w:val="002B0BF8"/>
    <w:rsid w:val="002B5A4A"/>
    <w:rsid w:val="002C5F18"/>
    <w:rsid w:val="002C623D"/>
    <w:rsid w:val="002D0637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163BA"/>
    <w:rsid w:val="00321A76"/>
    <w:rsid w:val="00322F65"/>
    <w:rsid w:val="003304A5"/>
    <w:rsid w:val="00335E5B"/>
    <w:rsid w:val="003426FF"/>
    <w:rsid w:val="00351827"/>
    <w:rsid w:val="00354F5D"/>
    <w:rsid w:val="00363BA3"/>
    <w:rsid w:val="00365ECE"/>
    <w:rsid w:val="003744DA"/>
    <w:rsid w:val="00384904"/>
    <w:rsid w:val="00385C74"/>
    <w:rsid w:val="00396C5E"/>
    <w:rsid w:val="003A46D5"/>
    <w:rsid w:val="003B1F4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0D50"/>
    <w:rsid w:val="003F1162"/>
    <w:rsid w:val="004010D3"/>
    <w:rsid w:val="00416281"/>
    <w:rsid w:val="00417B3B"/>
    <w:rsid w:val="00422353"/>
    <w:rsid w:val="00426915"/>
    <w:rsid w:val="00433F63"/>
    <w:rsid w:val="00435788"/>
    <w:rsid w:val="004359E6"/>
    <w:rsid w:val="0043794C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A49A9"/>
    <w:rsid w:val="004B5E6E"/>
    <w:rsid w:val="004C0971"/>
    <w:rsid w:val="004C0C25"/>
    <w:rsid w:val="004C2111"/>
    <w:rsid w:val="004C732E"/>
    <w:rsid w:val="004D20AE"/>
    <w:rsid w:val="004D20D8"/>
    <w:rsid w:val="004D3578"/>
    <w:rsid w:val="004D6145"/>
    <w:rsid w:val="004E3B33"/>
    <w:rsid w:val="004F1A16"/>
    <w:rsid w:val="004F207F"/>
    <w:rsid w:val="004F5D91"/>
    <w:rsid w:val="005070FA"/>
    <w:rsid w:val="00511C48"/>
    <w:rsid w:val="0052186A"/>
    <w:rsid w:val="00527B24"/>
    <w:rsid w:val="005321DA"/>
    <w:rsid w:val="00547541"/>
    <w:rsid w:val="00551365"/>
    <w:rsid w:val="005627FF"/>
    <w:rsid w:val="00577D61"/>
    <w:rsid w:val="005822AC"/>
    <w:rsid w:val="0058402D"/>
    <w:rsid w:val="005914BB"/>
    <w:rsid w:val="00591F0D"/>
    <w:rsid w:val="005A29D0"/>
    <w:rsid w:val="005B405A"/>
    <w:rsid w:val="005C2CCB"/>
    <w:rsid w:val="005C6479"/>
    <w:rsid w:val="005C69FD"/>
    <w:rsid w:val="005D07E3"/>
    <w:rsid w:val="005D1C59"/>
    <w:rsid w:val="005D7025"/>
    <w:rsid w:val="005E2D67"/>
    <w:rsid w:val="005E5578"/>
    <w:rsid w:val="005F4D62"/>
    <w:rsid w:val="00610ED7"/>
    <w:rsid w:val="00620CE3"/>
    <w:rsid w:val="00621086"/>
    <w:rsid w:val="00634D49"/>
    <w:rsid w:val="00635017"/>
    <w:rsid w:val="006360BB"/>
    <w:rsid w:val="006365A1"/>
    <w:rsid w:val="00636AA2"/>
    <w:rsid w:val="00636D1A"/>
    <w:rsid w:val="006431FB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B467A"/>
    <w:rsid w:val="006C130E"/>
    <w:rsid w:val="006C3D37"/>
    <w:rsid w:val="006C620B"/>
    <w:rsid w:val="006C6376"/>
    <w:rsid w:val="006D6DB3"/>
    <w:rsid w:val="006D6FF5"/>
    <w:rsid w:val="006E49AB"/>
    <w:rsid w:val="006E608D"/>
    <w:rsid w:val="006F1B19"/>
    <w:rsid w:val="006F29ED"/>
    <w:rsid w:val="006F4F77"/>
    <w:rsid w:val="006F53EE"/>
    <w:rsid w:val="006F5EFF"/>
    <w:rsid w:val="0070147C"/>
    <w:rsid w:val="007064E7"/>
    <w:rsid w:val="00714FD6"/>
    <w:rsid w:val="00716141"/>
    <w:rsid w:val="007265F7"/>
    <w:rsid w:val="00731894"/>
    <w:rsid w:val="00732189"/>
    <w:rsid w:val="00745745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5E8"/>
    <w:rsid w:val="007A0755"/>
    <w:rsid w:val="007A31D9"/>
    <w:rsid w:val="007A74F9"/>
    <w:rsid w:val="007C6354"/>
    <w:rsid w:val="007D41A1"/>
    <w:rsid w:val="007E700B"/>
    <w:rsid w:val="008033D0"/>
    <w:rsid w:val="00803FB6"/>
    <w:rsid w:val="008059EF"/>
    <w:rsid w:val="00806118"/>
    <w:rsid w:val="008128F7"/>
    <w:rsid w:val="00812938"/>
    <w:rsid w:val="0081706A"/>
    <w:rsid w:val="00827B71"/>
    <w:rsid w:val="00830DAC"/>
    <w:rsid w:val="0083134C"/>
    <w:rsid w:val="00832F51"/>
    <w:rsid w:val="00837B54"/>
    <w:rsid w:val="00843100"/>
    <w:rsid w:val="00844AB0"/>
    <w:rsid w:val="00847054"/>
    <w:rsid w:val="00850F25"/>
    <w:rsid w:val="008534AA"/>
    <w:rsid w:val="008541C2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D5917"/>
    <w:rsid w:val="008E1234"/>
    <w:rsid w:val="008E7687"/>
    <w:rsid w:val="008F0E3C"/>
    <w:rsid w:val="008F11FA"/>
    <w:rsid w:val="008F33AE"/>
    <w:rsid w:val="008F4ACA"/>
    <w:rsid w:val="008F76AE"/>
    <w:rsid w:val="00912F98"/>
    <w:rsid w:val="00917FBB"/>
    <w:rsid w:val="009219CA"/>
    <w:rsid w:val="009223D3"/>
    <w:rsid w:val="00931D7A"/>
    <w:rsid w:val="00935D8D"/>
    <w:rsid w:val="00942FE8"/>
    <w:rsid w:val="00957E70"/>
    <w:rsid w:val="00962EF0"/>
    <w:rsid w:val="00970DAB"/>
    <w:rsid w:val="0097321D"/>
    <w:rsid w:val="00973827"/>
    <w:rsid w:val="009866BB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D61F2"/>
    <w:rsid w:val="009E278C"/>
    <w:rsid w:val="009E7534"/>
    <w:rsid w:val="009F6EDC"/>
    <w:rsid w:val="009F7C09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1BD"/>
    <w:rsid w:val="00A362F9"/>
    <w:rsid w:val="00A369F5"/>
    <w:rsid w:val="00A36F79"/>
    <w:rsid w:val="00A43EE6"/>
    <w:rsid w:val="00A4585A"/>
    <w:rsid w:val="00A60F49"/>
    <w:rsid w:val="00A61E15"/>
    <w:rsid w:val="00A66F91"/>
    <w:rsid w:val="00A70229"/>
    <w:rsid w:val="00A70D37"/>
    <w:rsid w:val="00A76EC5"/>
    <w:rsid w:val="00A850F0"/>
    <w:rsid w:val="00A918D1"/>
    <w:rsid w:val="00A93A9A"/>
    <w:rsid w:val="00AA219C"/>
    <w:rsid w:val="00AA5C16"/>
    <w:rsid w:val="00AC31D4"/>
    <w:rsid w:val="00AC6098"/>
    <w:rsid w:val="00AD3B26"/>
    <w:rsid w:val="00AE2BF6"/>
    <w:rsid w:val="00AE3370"/>
    <w:rsid w:val="00AE64CA"/>
    <w:rsid w:val="00AF0D9A"/>
    <w:rsid w:val="00AF7092"/>
    <w:rsid w:val="00AF75EA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1231"/>
    <w:rsid w:val="00B83039"/>
    <w:rsid w:val="00BA5B00"/>
    <w:rsid w:val="00BB1A07"/>
    <w:rsid w:val="00BB6DAD"/>
    <w:rsid w:val="00BB7346"/>
    <w:rsid w:val="00BB7D99"/>
    <w:rsid w:val="00BC1555"/>
    <w:rsid w:val="00BC2EBE"/>
    <w:rsid w:val="00BC60A9"/>
    <w:rsid w:val="00BC7778"/>
    <w:rsid w:val="00BC79D0"/>
    <w:rsid w:val="00BD1B7B"/>
    <w:rsid w:val="00BE0C8A"/>
    <w:rsid w:val="00BE334D"/>
    <w:rsid w:val="00BE4988"/>
    <w:rsid w:val="00BE4AE9"/>
    <w:rsid w:val="00BF1C24"/>
    <w:rsid w:val="00BF5E73"/>
    <w:rsid w:val="00C06939"/>
    <w:rsid w:val="00C104B4"/>
    <w:rsid w:val="00C173BF"/>
    <w:rsid w:val="00C2004A"/>
    <w:rsid w:val="00C21E3B"/>
    <w:rsid w:val="00C35B1A"/>
    <w:rsid w:val="00C41022"/>
    <w:rsid w:val="00C41C7D"/>
    <w:rsid w:val="00C500FD"/>
    <w:rsid w:val="00C502E7"/>
    <w:rsid w:val="00C619FF"/>
    <w:rsid w:val="00C63023"/>
    <w:rsid w:val="00C63743"/>
    <w:rsid w:val="00C648EC"/>
    <w:rsid w:val="00C76C6C"/>
    <w:rsid w:val="00C80EC5"/>
    <w:rsid w:val="00C85669"/>
    <w:rsid w:val="00C86BB9"/>
    <w:rsid w:val="00C8772C"/>
    <w:rsid w:val="00C945E8"/>
    <w:rsid w:val="00CA43FD"/>
    <w:rsid w:val="00CA53F3"/>
    <w:rsid w:val="00CB18EB"/>
    <w:rsid w:val="00CB335B"/>
    <w:rsid w:val="00CB441E"/>
    <w:rsid w:val="00CC4151"/>
    <w:rsid w:val="00CC72E9"/>
    <w:rsid w:val="00CD25C2"/>
    <w:rsid w:val="00CD4D4E"/>
    <w:rsid w:val="00CE24E5"/>
    <w:rsid w:val="00CE41DB"/>
    <w:rsid w:val="00CE4D96"/>
    <w:rsid w:val="00CE6E13"/>
    <w:rsid w:val="00CF1EA0"/>
    <w:rsid w:val="00D0124F"/>
    <w:rsid w:val="00D078C4"/>
    <w:rsid w:val="00D15EA5"/>
    <w:rsid w:val="00D16700"/>
    <w:rsid w:val="00D2100B"/>
    <w:rsid w:val="00D22D66"/>
    <w:rsid w:val="00D24220"/>
    <w:rsid w:val="00D27C71"/>
    <w:rsid w:val="00D3089E"/>
    <w:rsid w:val="00D31D7A"/>
    <w:rsid w:val="00D33E60"/>
    <w:rsid w:val="00D460E7"/>
    <w:rsid w:val="00D46A6B"/>
    <w:rsid w:val="00D574C0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9710C"/>
    <w:rsid w:val="00DA36EE"/>
    <w:rsid w:val="00DA452E"/>
    <w:rsid w:val="00DA5128"/>
    <w:rsid w:val="00DB308D"/>
    <w:rsid w:val="00DB5F40"/>
    <w:rsid w:val="00DC23C3"/>
    <w:rsid w:val="00DD1E47"/>
    <w:rsid w:val="00DD61A9"/>
    <w:rsid w:val="00DD6EF1"/>
    <w:rsid w:val="00DE4958"/>
    <w:rsid w:val="00E02033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5CA2"/>
    <w:rsid w:val="00E56701"/>
    <w:rsid w:val="00E62754"/>
    <w:rsid w:val="00E64D2D"/>
    <w:rsid w:val="00E86B53"/>
    <w:rsid w:val="00E9110B"/>
    <w:rsid w:val="00E97FD7"/>
    <w:rsid w:val="00EA2B6F"/>
    <w:rsid w:val="00EB3478"/>
    <w:rsid w:val="00EB4B39"/>
    <w:rsid w:val="00EB6FE3"/>
    <w:rsid w:val="00EE0F65"/>
    <w:rsid w:val="00EE213B"/>
    <w:rsid w:val="00EE3946"/>
    <w:rsid w:val="00EE44DA"/>
    <w:rsid w:val="00EE5651"/>
    <w:rsid w:val="00EE59BD"/>
    <w:rsid w:val="00EF190C"/>
    <w:rsid w:val="00F01358"/>
    <w:rsid w:val="00F024E1"/>
    <w:rsid w:val="00F13E13"/>
    <w:rsid w:val="00F16B9C"/>
    <w:rsid w:val="00F22C86"/>
    <w:rsid w:val="00F246A1"/>
    <w:rsid w:val="00F35D11"/>
    <w:rsid w:val="00F37917"/>
    <w:rsid w:val="00F37BA5"/>
    <w:rsid w:val="00F470A0"/>
    <w:rsid w:val="00F5513E"/>
    <w:rsid w:val="00F60638"/>
    <w:rsid w:val="00F63F3F"/>
    <w:rsid w:val="00F66FA5"/>
    <w:rsid w:val="00F71678"/>
    <w:rsid w:val="00F730E3"/>
    <w:rsid w:val="00F755E9"/>
    <w:rsid w:val="00F909CD"/>
    <w:rsid w:val="00F96673"/>
    <w:rsid w:val="00F97393"/>
    <w:rsid w:val="00F974D1"/>
    <w:rsid w:val="00FA121E"/>
    <w:rsid w:val="00FA16E0"/>
    <w:rsid w:val="00FA67F6"/>
    <w:rsid w:val="00FB4B35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  <w:tabs>
        <w:tab w:val="clear" w:pos="454"/>
        <w:tab w:val="num" w:pos="567"/>
      </w:tabs>
      <w:ind w:left="567" w:hanging="283"/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363BDF44854B99982F5678D7FD21" ma:contentTypeVersion="6" ma:contentTypeDescription="Create a new document." ma:contentTypeScope="" ma:versionID="c9c9c83e8a62446406530ed2a3022379">
  <xsd:schema xmlns:xsd="http://www.w3.org/2001/XMLSchema" xmlns:xs="http://www.w3.org/2001/XMLSchema" xmlns:p="http://schemas.microsoft.com/office/2006/metadata/properties" xmlns:ns2="651aa081-e3c8-4e65-afce-e0ba68f9d1c1" xmlns:ns3="54dc7a47-9ff3-464f-9668-fed98406efc7" targetNamespace="http://schemas.microsoft.com/office/2006/metadata/properties" ma:root="true" ma:fieldsID="daec186fbbf5c7b340906318214151d8" ns2:_="" ns3:_="">
    <xsd:import namespace="651aa081-e3c8-4e65-afce-e0ba68f9d1c1"/>
    <xsd:import namespace="54dc7a47-9ff3-464f-9668-fed98406ef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aa081-e3c8-4e65-afce-e0ba68f9d1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c7a47-9ff3-464f-9668-fed98406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1aa081-e3c8-4e65-afce-e0ba68f9d1c1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F21BB-4103-4E56-9CC2-80A851734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aa081-e3c8-4e65-afce-e0ba68f9d1c1"/>
    <ds:schemaRef ds:uri="54dc7a47-9ff3-464f-9668-fed98406e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651aa081-e3c8-4e65-afce-e0ba68f9d1c1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29DC59-0015-4D42-8B28-BFFA5451B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pusit tientavorn</cp:lastModifiedBy>
  <cp:revision>2</cp:revision>
  <cp:lastPrinted>2019-05-17T03:49:00Z</cp:lastPrinted>
  <dcterms:created xsi:type="dcterms:W3CDTF">2020-05-14T13:37:00Z</dcterms:created>
  <dcterms:modified xsi:type="dcterms:W3CDTF">2020-05-14T13:37:00Z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0x010100DA49363BDF44854B99982F5678D7FD21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