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823DD0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823DD0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823DD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823DD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823DD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823DD0" w14:paraId="2CBC65A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FE447BC" w14:textId="7C5CDB0A" w:rsidR="008443D7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3A0E36A" w14:textId="77777777"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E415DE7" w14:textId="77777777" w:rsidR="008443D7" w:rsidRPr="00823DD0" w:rsidRDefault="00D47EA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8443D7"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443D7" w:rsidRPr="00823DD0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439880CA" w:rsidR="008443D7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870145" w14:textId="77777777" w:rsidR="008443D7" w:rsidRPr="00823DD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823DD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lang w:val="en-US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390CC3" w:rsidRPr="00823DD0" w14:paraId="0CC2373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83AADD0" w14:textId="48CC819E" w:rsidR="00390CC3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2AF3FA" w14:textId="77777777" w:rsidR="00390CC3" w:rsidRPr="00823DD0" w:rsidRDefault="00390C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DEC1EB" w14:textId="77777777" w:rsidR="00390CC3" w:rsidRPr="00823DD0" w:rsidRDefault="00390CC3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47EFE" w:rsidRPr="00823DD0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99230DB" w:rsidR="00147EFE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B45626" w14:textId="77777777" w:rsidR="00147EFE" w:rsidRPr="00823DD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147EFE" w:rsidRPr="00823DD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44C3" w:rsidRPr="00823DD0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6ACC99E0" w:rsidR="004C44C3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205DEC" w14:textId="77777777" w:rsidR="004C44C3" w:rsidRPr="00823DD0" w:rsidRDefault="004C44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0C01A80" w14:textId="77777777" w:rsidR="004C44C3" w:rsidRPr="00823DD0" w:rsidRDefault="004C44C3" w:rsidP="00C01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609FC" w:rsidRPr="00823DD0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3212A287" w:rsidR="001609FC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F3E686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09FC" w:rsidRPr="00823DD0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3D9520BE" w:rsidR="001609FC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4A3368"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609FC" w:rsidRPr="00823DD0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2C1A8065" w:rsidR="001609FC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77777777" w:rsidR="001609FC" w:rsidRPr="00823DD0" w:rsidRDefault="001609FC" w:rsidP="001609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1609FC" w:rsidRPr="00823DD0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3F3615C8" w:rsidR="001609FC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AB8E46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C6936" w:rsidRPr="00823DD0" w14:paraId="0BFF9ED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6C4AE57" w14:textId="2E8E71BB" w:rsidR="009C6936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610AC2" w14:textId="77777777" w:rsidR="009C6936" w:rsidRPr="00823DD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E6956F" w14:textId="77777777" w:rsidR="009C6936" w:rsidRPr="00823DD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609FC" w:rsidRPr="00823DD0" w14:paraId="0052061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87C6315" w14:textId="25B75EE1" w:rsidR="001609FC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F20E73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F2101E2" w14:textId="77777777" w:rsidR="001609FC" w:rsidRPr="00823DD0" w:rsidRDefault="001609FC" w:rsidP="001609FC">
            <w:pPr>
              <w:pStyle w:val="Heading8"/>
              <w:tabs>
                <w:tab w:val="left" w:pos="540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823DD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09FC" w:rsidRPr="00823DD0" w14:paraId="7A25B28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0BF4A418" w:rsidR="001609FC" w:rsidRPr="00823DD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A1604BF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77777777" w:rsidR="001609FC" w:rsidRPr="00823DD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3D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010AC" w:rsidRPr="00823DD0" w14:paraId="4089742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33FFFBA" w14:textId="6C64BD7B" w:rsidR="004010AC" w:rsidRPr="00823DD0" w:rsidRDefault="00D60C54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9424C14" w14:textId="77777777" w:rsidR="004010AC" w:rsidRPr="00D60C54" w:rsidRDefault="004010A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6D5603" w14:textId="743B7E5A" w:rsidR="004010AC" w:rsidRPr="00D60C54" w:rsidRDefault="00D60C54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</w:t>
            </w:r>
            <w:r w:rsidRPr="00D60C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</w:tr>
    </w:tbl>
    <w:p w14:paraId="7439C572" w14:textId="77777777" w:rsidR="00D5699E" w:rsidRPr="00823DD0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br w:type="page"/>
      </w:r>
      <w:r w:rsidR="00D5699E" w:rsidRPr="00823DD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823DD0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1A4AF" w14:textId="4AFF5878" w:rsidR="00D5699E" w:rsidRPr="00823DD0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823DD0">
        <w:rPr>
          <w:rFonts w:ascii="Angsana New" w:hAnsi="Angsana New"/>
          <w:sz w:val="30"/>
          <w:szCs w:val="30"/>
          <w:cs/>
        </w:rPr>
        <w:t>คณะ</w:t>
      </w:r>
      <w:r w:rsidR="0036161D" w:rsidRPr="00823DD0">
        <w:rPr>
          <w:rFonts w:ascii="Angsana New" w:hAnsi="Angsana New"/>
          <w:sz w:val="30"/>
          <w:szCs w:val="30"/>
          <w:cs/>
        </w:rPr>
        <w:t>กรรมการเมื่อ</w:t>
      </w:r>
      <w:r w:rsidR="0036161D" w:rsidRPr="00575752">
        <w:rPr>
          <w:rFonts w:ascii="Angsana New" w:hAnsi="Angsana New"/>
          <w:sz w:val="30"/>
          <w:szCs w:val="30"/>
          <w:cs/>
        </w:rPr>
        <w:t xml:space="preserve">วันที่ </w:t>
      </w:r>
      <w:r w:rsidR="002E4EE2">
        <w:rPr>
          <w:rFonts w:ascii="Angsana New" w:hAnsi="Angsana New"/>
          <w:sz w:val="30"/>
          <w:szCs w:val="30"/>
        </w:rPr>
        <w:t>14</w:t>
      </w:r>
      <w:r w:rsidR="00B143A2" w:rsidRPr="00575752">
        <w:rPr>
          <w:rFonts w:ascii="Angsana New" w:hAnsi="Angsana New"/>
          <w:sz w:val="30"/>
          <w:szCs w:val="30"/>
        </w:rPr>
        <w:t xml:space="preserve"> </w:t>
      </w:r>
      <w:r w:rsidR="008B26BF">
        <w:rPr>
          <w:rFonts w:ascii="Angsana New" w:hAnsi="Angsana New" w:hint="cs"/>
          <w:sz w:val="30"/>
          <w:szCs w:val="30"/>
          <w:cs/>
        </w:rPr>
        <w:t>พฤษภาคม</w:t>
      </w:r>
      <w:r w:rsidR="00CF2079" w:rsidRPr="00575752">
        <w:rPr>
          <w:rFonts w:ascii="Angsana New" w:hAnsi="Angsana New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sz w:val="30"/>
          <w:szCs w:val="30"/>
        </w:rPr>
        <w:t>2563</w:t>
      </w:r>
    </w:p>
    <w:p w14:paraId="6D479CB2" w14:textId="77777777" w:rsidR="002E2563" w:rsidRPr="00823DD0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5351AC" w14:textId="77777777" w:rsidR="00432D09" w:rsidRPr="00823DD0" w:rsidRDefault="00D47EA7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="00432D09" w:rsidRPr="00823DD0">
        <w:rPr>
          <w:rFonts w:ascii="Angsana New" w:hAnsi="Angsana New"/>
          <w:sz w:val="30"/>
          <w:szCs w:val="30"/>
          <w:cs/>
        </w:rPr>
        <w:t>ทั่วไป</w:t>
      </w:r>
    </w:p>
    <w:p w14:paraId="6A711ACF" w14:textId="77777777" w:rsidR="002E2563" w:rsidRPr="00823DD0" w:rsidRDefault="002E2563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1E63A0" w14:textId="77777777" w:rsidR="00702C41" w:rsidRPr="00823DD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บริษัทดำเนินธุรกิจหลักเ</w:t>
      </w:r>
      <w:r w:rsidR="00161E96">
        <w:rPr>
          <w:rFonts w:ascii="Angsana New" w:hAnsi="Angsana New" w:hint="cs"/>
          <w:sz w:val="30"/>
          <w:szCs w:val="30"/>
          <w:cs/>
        </w:rPr>
        <w:t>กี่ยวกับการ</w:t>
      </w:r>
      <w:r w:rsidRPr="00823DD0">
        <w:rPr>
          <w:rFonts w:ascii="Angsana New" w:hAnsi="Angsana New"/>
          <w:sz w:val="30"/>
          <w:szCs w:val="30"/>
          <w:cs/>
        </w:rPr>
        <w:t>ผลิตและ</w:t>
      </w:r>
      <w:r w:rsidR="0060309A" w:rsidRPr="00823DD0">
        <w:rPr>
          <w:rFonts w:ascii="Angsana New" w:hAnsi="Angsana New"/>
          <w:sz w:val="30"/>
          <w:szCs w:val="30"/>
          <w:cs/>
        </w:rPr>
        <w:t>จัดจำหน่าย</w:t>
      </w:r>
      <w:r w:rsidRPr="00823DD0">
        <w:rPr>
          <w:rFonts w:ascii="Angsana New" w:hAnsi="Angsana New"/>
          <w:sz w:val="30"/>
          <w:szCs w:val="30"/>
          <w:cs/>
        </w:rPr>
        <w:t>ซอสปรุงรส น้ำจิ้มปรุงรส น้ำผลไม้ เครื่องกระป๋อง รวมถึงผลิตภัณฑ์จากพืชผักผลไม้</w:t>
      </w:r>
    </w:p>
    <w:p w14:paraId="78E09E3B" w14:textId="77777777" w:rsidR="005F2619" w:rsidRPr="00823DD0" w:rsidRDefault="005F2619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C23249C" w14:textId="77777777" w:rsidR="00F75022" w:rsidRPr="00823DD0" w:rsidRDefault="00F75022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>เกณฑ์</w:t>
      </w:r>
      <w:r w:rsidR="00D5699E" w:rsidRPr="00823DD0">
        <w:rPr>
          <w:rFonts w:ascii="Angsana New" w:hAnsi="Angsana New"/>
          <w:sz w:val="30"/>
          <w:szCs w:val="30"/>
          <w:cs/>
          <w:lang w:val="th-TH"/>
        </w:rPr>
        <w:t>การจัดทำงบการเงินระหว่างกาล</w:t>
      </w:r>
    </w:p>
    <w:p w14:paraId="4B405328" w14:textId="77777777" w:rsidR="00BF0C27" w:rsidRPr="00823DD0" w:rsidRDefault="00BF0C27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C3013D" w14:textId="77777777" w:rsidR="00480A02" w:rsidRPr="00823DD0" w:rsidRDefault="00480A02" w:rsidP="006D2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D138DF3" w14:textId="77777777" w:rsidR="00480A02" w:rsidRPr="00823DD0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23988CE" w14:textId="38AD0D00" w:rsidR="00702C41" w:rsidRPr="00823DD0" w:rsidRDefault="00702C41" w:rsidP="00E1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spacing w:val="-10"/>
          <w:sz w:val="30"/>
          <w:szCs w:val="30"/>
          <w:cs/>
        </w:rPr>
        <w:t>งบการเงินระหว่างกาล</w:t>
      </w:r>
      <w:r w:rsidR="005A23D9" w:rsidRPr="00823DD0">
        <w:rPr>
          <w:rFonts w:ascii="Angsana New" w:hAnsi="Angsana New"/>
          <w:spacing w:val="-10"/>
          <w:sz w:val="30"/>
          <w:szCs w:val="30"/>
          <w:cs/>
        </w:rPr>
        <w:t>แบบย่อ</w:t>
      </w:r>
      <w:r w:rsidRPr="00823DD0">
        <w:rPr>
          <w:rFonts w:ascii="Angsana New" w:hAnsi="Angsana New"/>
          <w:spacing w:val="-10"/>
          <w:sz w:val="30"/>
          <w:szCs w:val="30"/>
          <w:cs/>
        </w:rPr>
        <w:t>นี้</w:t>
      </w:r>
      <w:r w:rsidR="00F04425" w:rsidRPr="00823DD0">
        <w:rPr>
          <w:rFonts w:ascii="Angsana New" w:hAnsi="Angsana New"/>
          <w:spacing w:val="-10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F04425" w:rsidRPr="00823DD0">
        <w:rPr>
          <w:rFonts w:ascii="Angsana New" w:hAnsi="Angsana New"/>
          <w:sz w:val="30"/>
          <w:szCs w:val="30"/>
          <w:cs/>
        </w:rPr>
        <w:t>ประกอบงบการเงินระหว่างกาลในรูปแบบย่อ</w:t>
      </w:r>
      <w:r w:rsidR="005A23D9" w:rsidRPr="00823DD0">
        <w:rPr>
          <w:rFonts w:ascii="Angsana New" w:hAnsi="Angsana New"/>
          <w:sz w:val="30"/>
          <w:szCs w:val="30"/>
          <w:cs/>
        </w:rPr>
        <w:t xml:space="preserve"> </w:t>
      </w:r>
      <w:r w:rsidR="005A23D9" w:rsidRPr="00823DD0">
        <w:rPr>
          <w:rFonts w:ascii="Angsana New" w:hAnsi="Angsana New"/>
          <w:sz w:val="30"/>
          <w:szCs w:val="30"/>
        </w:rPr>
        <w:t xml:space="preserve">(“ </w:t>
      </w:r>
      <w:r w:rsidR="005A23D9" w:rsidRPr="00823DD0">
        <w:rPr>
          <w:rFonts w:ascii="Angsana New" w:hAnsi="Angsana New"/>
          <w:sz w:val="30"/>
          <w:szCs w:val="30"/>
          <w:cs/>
        </w:rPr>
        <w:t>งบการเงินระหว่างกา</w:t>
      </w:r>
      <w:r w:rsidR="00C551DC" w:rsidRPr="00823DD0">
        <w:rPr>
          <w:rFonts w:ascii="Angsana New" w:hAnsi="Angsana New"/>
          <w:sz w:val="30"/>
          <w:szCs w:val="30"/>
          <w:cs/>
        </w:rPr>
        <w:t>ล</w:t>
      </w:r>
      <w:r w:rsidR="005A23D9" w:rsidRPr="00823DD0">
        <w:rPr>
          <w:rFonts w:ascii="Angsana New" w:hAnsi="Angsana New"/>
          <w:sz w:val="30"/>
          <w:szCs w:val="30"/>
        </w:rPr>
        <w:t xml:space="preserve"> ”) </w:t>
      </w:r>
      <w:r w:rsidRPr="00823DD0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306B33"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ฉบับที่ </w:t>
      </w:r>
      <w:r w:rsidR="002E4EE2">
        <w:rPr>
          <w:rFonts w:ascii="Angsana New" w:hAnsi="Angsana New"/>
          <w:sz w:val="30"/>
          <w:szCs w:val="30"/>
        </w:rPr>
        <w:t>34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เรื่อง</w:t>
      </w:r>
      <w:r w:rsidR="003F5486" w:rsidRPr="00823DD0">
        <w:rPr>
          <w:rFonts w:ascii="Angsana New" w:hAnsi="Angsana New"/>
          <w:sz w:val="30"/>
          <w:szCs w:val="30"/>
        </w:rPr>
        <w:t xml:space="preserve"> </w:t>
      </w:r>
      <w:r w:rsidR="00AF3D6D" w:rsidRPr="00823DD0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กา</w:t>
      </w:r>
      <w:r w:rsidR="00F04425" w:rsidRPr="00823DD0">
        <w:rPr>
          <w:rFonts w:ascii="Angsana New" w:hAnsi="Angsana New"/>
          <w:i/>
          <w:iCs/>
          <w:sz w:val="30"/>
          <w:szCs w:val="30"/>
          <w:cs/>
        </w:rPr>
        <w:t>ร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เง</w:t>
      </w:r>
      <w:r w:rsidR="00F04425" w:rsidRPr="00823DD0">
        <w:rPr>
          <w:rFonts w:ascii="Angsana New" w:hAnsi="Angsana New"/>
          <w:i/>
          <w:iCs/>
          <w:sz w:val="30"/>
          <w:szCs w:val="30"/>
          <w:cs/>
        </w:rPr>
        <w:t>ิ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น</w:t>
      </w:r>
      <w:r w:rsidR="00F85178" w:rsidRPr="00823DD0">
        <w:rPr>
          <w:rFonts w:ascii="Angsana New" w:hAnsi="Angsana New"/>
          <w:i/>
          <w:iCs/>
          <w:sz w:val="30"/>
          <w:szCs w:val="30"/>
          <w:cs/>
        </w:rPr>
        <w:t>ร</w:t>
      </w:r>
      <w:r w:rsidR="00ED390A" w:rsidRPr="00823DD0">
        <w:rPr>
          <w:rFonts w:ascii="Angsana New" w:hAnsi="Angsana New"/>
          <w:i/>
          <w:iCs/>
          <w:sz w:val="30"/>
          <w:szCs w:val="30"/>
          <w:cs/>
        </w:rPr>
        <w:t>ะหว่างกา</w:t>
      </w:r>
      <w:r w:rsidR="00F04425" w:rsidRPr="00823DD0">
        <w:rPr>
          <w:rFonts w:ascii="Angsana New" w:hAnsi="Angsana New"/>
          <w:i/>
          <w:iCs/>
          <w:sz w:val="30"/>
          <w:szCs w:val="30"/>
          <w:cs/>
        </w:rPr>
        <w:t>ล</w:t>
      </w:r>
      <w:r w:rsidR="00407485" w:rsidRPr="00823DD0">
        <w:rPr>
          <w:rFonts w:ascii="Angsana New" w:hAnsi="Angsana New"/>
          <w:i/>
          <w:iCs/>
          <w:sz w:val="30"/>
          <w:szCs w:val="30"/>
        </w:rPr>
        <w:t xml:space="preserve"> </w:t>
      </w:r>
      <w:r w:rsidR="00ED390A" w:rsidRPr="00823DD0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23DD0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823DD0">
        <w:rPr>
          <w:rFonts w:ascii="Angsana New" w:hAnsi="Angsana New"/>
          <w:sz w:val="30"/>
          <w:szCs w:val="30"/>
        </w:rPr>
        <w:t xml:space="preserve"> </w:t>
      </w:r>
    </w:p>
    <w:p w14:paraId="64422565" w14:textId="77777777" w:rsidR="00D90BB9" w:rsidRDefault="00D90BB9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8A1765F" w14:textId="17F2A688" w:rsidR="0033760B" w:rsidRPr="0033760B" w:rsidRDefault="00702C41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823DD0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161E96">
        <w:rPr>
          <w:rFonts w:ascii="Angsana New" w:hAnsi="Angsana New" w:hint="cs"/>
          <w:spacing w:val="-6"/>
          <w:sz w:val="30"/>
          <w:szCs w:val="30"/>
          <w:cs/>
        </w:rPr>
        <w:t>ระหว่างกาล</w:t>
      </w:r>
      <w:r w:rsidRPr="00823DD0">
        <w:rPr>
          <w:rFonts w:ascii="Angsana New" w:hAnsi="Angsana New"/>
          <w:spacing w:val="-6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Pr="00823DD0">
        <w:rPr>
          <w:rFonts w:ascii="Angsana New" w:hAnsi="Angsana New"/>
          <w:spacing w:val="4"/>
          <w:sz w:val="30"/>
          <w:szCs w:val="30"/>
          <w:cs/>
        </w:rPr>
        <w:t>กิจกรรม เหตุการณ์และสถานการณ์ใหม่</w:t>
      </w:r>
      <w:r w:rsidR="00ED390A" w:rsidRPr="00823DD0">
        <w:rPr>
          <w:rFonts w:ascii="Angsana New" w:hAnsi="Angsana New"/>
          <w:spacing w:val="4"/>
          <w:sz w:val="30"/>
          <w:szCs w:val="30"/>
        </w:rPr>
        <w:t xml:space="preserve"> </w:t>
      </w:r>
      <w:r w:rsidRPr="00823DD0">
        <w:rPr>
          <w:rFonts w:ascii="Angsana New" w:hAnsi="Angsana New"/>
          <w:spacing w:val="4"/>
          <w:sz w:val="30"/>
          <w:szCs w:val="30"/>
          <w:cs/>
        </w:rPr>
        <w:t xml:space="preserve">ๆ </w:t>
      </w:r>
      <w:r w:rsidR="00554749" w:rsidRPr="00823DD0">
        <w:rPr>
          <w:rFonts w:ascii="Angsana New" w:hAnsi="Angsana New"/>
          <w:spacing w:val="4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554749" w:rsidRPr="00161E96">
        <w:rPr>
          <w:rFonts w:ascii="Angsana New" w:hAnsi="Angsana New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61E9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spacing w:val="-6"/>
          <w:sz w:val="30"/>
          <w:szCs w:val="30"/>
          <w:cs/>
        </w:rPr>
        <w:t>31</w:t>
      </w:r>
      <w:r w:rsidRPr="00161E96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161E96" w:rsidRPr="00161E96">
        <w:rPr>
          <w:rFonts w:ascii="Angsana New" w:hAnsi="Angsana New"/>
          <w:spacing w:val="-6"/>
          <w:sz w:val="30"/>
          <w:szCs w:val="30"/>
        </w:rPr>
        <w:t xml:space="preserve"> </w:t>
      </w:r>
      <w:r w:rsidR="002E4EE2">
        <w:rPr>
          <w:rFonts w:ascii="Angsana New" w:hAnsi="Angsana New"/>
          <w:spacing w:val="-6"/>
          <w:sz w:val="30"/>
          <w:szCs w:val="30"/>
          <w:cs/>
        </w:rPr>
        <w:t>256</w:t>
      </w:r>
      <w:r w:rsidR="002E4EE2">
        <w:rPr>
          <w:rFonts w:ascii="Angsana New" w:hAnsi="Angsana New"/>
          <w:spacing w:val="-6"/>
          <w:sz w:val="30"/>
          <w:szCs w:val="30"/>
        </w:rPr>
        <w:t>2</w:t>
      </w:r>
      <w:r w:rsidR="0033760B">
        <w:rPr>
          <w:rFonts w:ascii="Angsana New" w:hAnsi="Angsana New"/>
          <w:spacing w:val="2"/>
          <w:sz w:val="30"/>
          <w:szCs w:val="30"/>
        </w:rPr>
        <w:br/>
      </w:r>
    </w:p>
    <w:p w14:paraId="4546FCD1" w14:textId="047FBA18" w:rsidR="00390CC3" w:rsidRPr="0033760B" w:rsidRDefault="0033760B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33760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33760B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161E96">
        <w:rPr>
          <w:rFonts w:ascii="Angsana New" w:hAnsi="Angsana New"/>
          <w:sz w:val="30"/>
          <w:szCs w:val="30"/>
        </w:rPr>
        <w:br/>
      </w:r>
      <w:r w:rsidRPr="0033760B">
        <w:rPr>
          <w:rFonts w:ascii="Angsana New" w:hAnsi="Angsana New"/>
          <w:sz w:val="30"/>
          <w:szCs w:val="30"/>
          <w:cs/>
        </w:rPr>
        <w:t>ทางการเงิน</w:t>
      </w:r>
      <w:r w:rsidRPr="0033760B">
        <w:rPr>
          <w:rFonts w:ascii="Angsana New" w:hAnsi="Angsana New" w:hint="cs"/>
          <w:sz w:val="30"/>
          <w:szCs w:val="30"/>
          <w:cs/>
        </w:rPr>
        <w:t xml:space="preserve"> </w:t>
      </w:r>
      <w:r w:rsidRPr="0033760B">
        <w:rPr>
          <w:rFonts w:ascii="Angsana New" w:hAnsi="Angsana New"/>
          <w:sz w:val="30"/>
          <w:szCs w:val="30"/>
          <w:cs/>
        </w:rPr>
        <w:t xml:space="preserve">ฉบับที่ </w:t>
      </w:r>
      <w:r w:rsidR="002E4EE2">
        <w:rPr>
          <w:rFonts w:ascii="Angsana New" w:hAnsi="Angsana New"/>
          <w:sz w:val="30"/>
          <w:szCs w:val="30"/>
        </w:rPr>
        <w:t>16</w:t>
      </w:r>
      <w:r w:rsidRPr="0033760B">
        <w:rPr>
          <w:rFonts w:ascii="Angsana New" w:hAnsi="Angsana New"/>
          <w:sz w:val="30"/>
          <w:szCs w:val="30"/>
        </w:rPr>
        <w:t xml:space="preserve"> </w:t>
      </w:r>
      <w:r w:rsidRPr="0033760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3760B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33760B">
        <w:rPr>
          <w:rFonts w:ascii="Angsana New" w:hAnsi="Angsana New"/>
          <w:i/>
          <w:iCs/>
          <w:sz w:val="30"/>
          <w:szCs w:val="30"/>
        </w:rPr>
        <w:t xml:space="preserve"> </w:t>
      </w:r>
      <w:r w:rsidRPr="0033760B">
        <w:rPr>
          <w:rFonts w:ascii="Angsana New" w:hAnsi="Angsana New"/>
          <w:sz w:val="30"/>
          <w:szCs w:val="30"/>
          <w:cs/>
        </w:rPr>
        <w:t>(</w:t>
      </w:r>
      <w:r w:rsidRPr="0033760B">
        <w:rPr>
          <w:rFonts w:ascii="Angsana New" w:hAnsi="Angsana New"/>
          <w:sz w:val="30"/>
          <w:szCs w:val="30"/>
        </w:rPr>
        <w:t xml:space="preserve">TFRS </w:t>
      </w:r>
      <w:r w:rsidR="002E4EE2">
        <w:rPr>
          <w:rFonts w:ascii="Angsana New" w:hAnsi="Angsana New"/>
          <w:sz w:val="30"/>
          <w:szCs w:val="30"/>
        </w:rPr>
        <w:t>16</w:t>
      </w:r>
      <w:r w:rsidRPr="0033760B">
        <w:rPr>
          <w:rFonts w:ascii="Angsana New" w:hAnsi="Angsana New"/>
          <w:sz w:val="30"/>
          <w:szCs w:val="30"/>
          <w:cs/>
        </w:rPr>
        <w:t>)</w:t>
      </w:r>
      <w:r w:rsidRPr="0033760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3760B">
        <w:rPr>
          <w:rFonts w:ascii="Angsana New" w:hAnsi="Angsana New"/>
          <w:sz w:val="30"/>
          <w:szCs w:val="30"/>
          <w:cs/>
        </w:rPr>
        <w:t>เป็นครั้งแรกซึ่ง</w:t>
      </w:r>
      <w:r w:rsidRPr="0033760B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ได้เปิดเผยผลกระทบจากการเปลี่ยนแปลงนโยบาย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33760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การบัญชีไว้ในหมายเหตุข้อ </w:t>
      </w:r>
      <w:r w:rsidR="002E4EE2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</w:p>
    <w:p w14:paraId="4F5DC3C1" w14:textId="77777777" w:rsidR="00702C41" w:rsidRPr="00823DD0" w:rsidRDefault="00702C41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B2B972E" w14:textId="77777777" w:rsidR="00F374E5" w:rsidRDefault="00F3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253B846" w14:textId="77777777" w:rsidR="00480A02" w:rsidRPr="00823DD0" w:rsidRDefault="00480A02" w:rsidP="006D20D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33760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C2217" w:rsidRPr="00823DD0">
        <w:rPr>
          <w:rFonts w:ascii="Angsana New" w:hAnsi="Angsana New"/>
          <w:i/>
          <w:iCs/>
          <w:sz w:val="30"/>
          <w:szCs w:val="30"/>
          <w:cs/>
        </w:rPr>
        <w:t>กา</w:t>
      </w:r>
      <w:r w:rsidR="00557F4D" w:rsidRPr="00823DD0">
        <w:rPr>
          <w:rFonts w:ascii="Angsana New" w:hAnsi="Angsana New"/>
          <w:i/>
          <w:iCs/>
          <w:sz w:val="30"/>
          <w:szCs w:val="30"/>
          <w:cs/>
        </w:rPr>
        <w:t>ร</w:t>
      </w:r>
      <w:r w:rsidR="008C2217" w:rsidRPr="00823DD0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557F4D" w:rsidRPr="00823DD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D112DF" w14:textId="77777777" w:rsidR="00D5699E" w:rsidRPr="00823DD0" w:rsidRDefault="00D5699E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CDCCC0" w14:textId="73BB0EAA" w:rsidR="00AD1D99" w:rsidRPr="00161E96" w:rsidRDefault="00702C41" w:rsidP="00161E96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161E96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="00C27974" w:rsidRPr="00161E9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61E96">
        <w:rPr>
          <w:rFonts w:asciiTheme="majorBidi" w:eastAsia="Calibri" w:hAnsiTheme="majorBidi" w:cstheme="majorBidi"/>
          <w:sz w:val="30"/>
          <w:szCs w:val="30"/>
          <w:cs/>
        </w:rPr>
        <w:t>ผู้บริหาร</w:t>
      </w:r>
      <w:r w:rsidR="00FA316F" w:rsidRPr="00161E96">
        <w:rPr>
          <w:rFonts w:asciiTheme="majorBidi" w:eastAsia="Calibri" w:hAnsiTheme="majorBidi" w:cstheme="majorBidi"/>
          <w:sz w:val="30"/>
          <w:szCs w:val="30"/>
          <w:cs/>
        </w:rPr>
        <w:t>ได้มีการ</w:t>
      </w:r>
      <w:r w:rsidRPr="00161E96">
        <w:rPr>
          <w:rFonts w:asciiTheme="majorBidi" w:eastAsia="Calibri" w:hAnsiTheme="majorBidi" w:cstheme="majorBidi"/>
          <w:sz w:val="30"/>
          <w:szCs w:val="30"/>
          <w:cs/>
        </w:rPr>
        <w:t>ใช้วิจารณญาณ</w:t>
      </w:r>
      <w:r w:rsidR="00FA316F" w:rsidRPr="00161E96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AF3D6D" w:rsidRPr="00161E96">
        <w:rPr>
          <w:rFonts w:asciiTheme="majorBidi" w:eastAsia="Calibri" w:hAnsiTheme="majorBidi" w:cstheme="majorBidi"/>
          <w:sz w:val="30"/>
          <w:szCs w:val="30"/>
          <w:cs/>
        </w:rPr>
        <w:t>การประมาณ</w:t>
      </w:r>
      <w:r w:rsidR="001B3930" w:rsidRPr="00161E96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FA316F" w:rsidRPr="00161E96">
        <w:rPr>
          <w:rFonts w:asciiTheme="majorBidi" w:eastAsia="Calibri" w:hAnsiTheme="majorBidi" w:cstheme="majorBidi"/>
          <w:sz w:val="30"/>
          <w:szCs w:val="30"/>
          <w:cs/>
        </w:rPr>
        <w:t>ในการถือปฎิบัติตาม</w:t>
      </w:r>
      <w:r w:rsidR="00751A8D"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>นโยบาย</w:t>
      </w:r>
      <w:r w:rsidR="00FA316F"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การบัญชีของบริษัท</w:t>
      </w:r>
      <w:r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ซึ่งผลที่เกิดขึ้นจริงอาจแตกต่างจากที่ประมาณ</w:t>
      </w:r>
      <w:r w:rsidR="00FA316F"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</w:t>
      </w:r>
      <w:r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ไว้</w:t>
      </w:r>
      <w:r w:rsidR="00544D0D" w:rsidRPr="00D90BB9">
        <w:rPr>
          <w:rFonts w:asciiTheme="majorBidi" w:eastAsia="Calibri" w:hAnsiTheme="majorBidi" w:cstheme="majorBidi"/>
          <w:spacing w:val="-6"/>
          <w:sz w:val="30"/>
          <w:szCs w:val="30"/>
          <w:lang w:bidi="th-TH"/>
        </w:rPr>
        <w:t xml:space="preserve"> </w:t>
      </w:r>
      <w:r w:rsidR="00FA316F"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ทั้งนี้ นโยบายการบัญชี วิธีกา</w:t>
      </w:r>
      <w:r w:rsidR="00D90BB9" w:rsidRPr="00D90BB9">
        <w:rPr>
          <w:rFonts w:asciiTheme="majorBidi" w:eastAsia="Calibri" w:hAnsiTheme="majorBidi" w:cstheme="majorBidi" w:hint="cs"/>
          <w:spacing w:val="-6"/>
          <w:sz w:val="30"/>
          <w:szCs w:val="30"/>
          <w:cs/>
          <w:lang w:val="en-US" w:bidi="th-TH"/>
        </w:rPr>
        <w:t>ร</w:t>
      </w:r>
      <w:r w:rsidR="00FA316F" w:rsidRPr="00D90BB9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คำนวณ</w:t>
      </w:r>
      <w:r w:rsidR="00FA316F" w:rsidRPr="00F374E5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AD1D99" w:rsidRPr="00F374E5">
        <w:rPr>
          <w:rFonts w:asciiTheme="majorBidi" w:eastAsia="Calibri" w:hAnsiTheme="majorBidi" w:cstheme="majorBidi" w:hint="cs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="00FA316F" w:rsidRPr="00F374E5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="00FA316F" w:rsidRPr="00F374E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2E4EE2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31</w:t>
      </w:r>
      <w:r w:rsidR="00FA316F" w:rsidRPr="00F374E5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 </w:t>
      </w:r>
      <w:r w:rsidR="00FA316F" w:rsidRPr="00F374E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E4EE2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2562</w:t>
      </w:r>
      <w:r w:rsidR="00FA316F" w:rsidRPr="00F374E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AD1D99" w:rsidRPr="00F374E5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</w:t>
      </w:r>
      <w:r w:rsidR="00AD1D99" w:rsidRPr="00161E96">
        <w:rPr>
          <w:rFonts w:asciiTheme="majorBidi" w:eastAsia="Calibri" w:hAnsiTheme="majorBidi" w:cstheme="majorBidi"/>
          <w:sz w:val="30"/>
          <w:szCs w:val="30"/>
          <w:cs/>
        </w:rPr>
        <w:t xml:space="preserve">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2E4EE2">
        <w:rPr>
          <w:rFonts w:asciiTheme="majorBidi" w:eastAsia="Calibri" w:hAnsiTheme="majorBidi" w:cstheme="majorBidi"/>
          <w:sz w:val="30"/>
          <w:szCs w:val="30"/>
          <w:lang w:bidi="th-TH"/>
        </w:rPr>
        <w:t>3</w:t>
      </w:r>
    </w:p>
    <w:p w14:paraId="1534D67E" w14:textId="77777777" w:rsidR="00AD1D99" w:rsidRPr="00823DD0" w:rsidRDefault="00AD1D99" w:rsidP="0088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27155340" w14:textId="77777777" w:rsidR="00AD1D99" w:rsidRPr="009800BA" w:rsidRDefault="00AD1D99" w:rsidP="00AD1D9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th-TH"/>
        </w:rPr>
      </w:pPr>
      <w:r w:rsidRPr="009800BA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78278FEB" w14:textId="77777777" w:rsidR="00AC1C5D" w:rsidRPr="00161E96" w:rsidRDefault="00AC1C5D" w:rsidP="005F261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24"/>
          <w:szCs w:val="24"/>
          <w:lang w:val="en-US" w:bidi="th-TH"/>
        </w:rPr>
      </w:pPr>
    </w:p>
    <w:p w14:paraId="20C92A20" w14:textId="5A909D25" w:rsidR="00AD1D99" w:rsidRDefault="00AD1D99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81F70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2E4EE2">
        <w:rPr>
          <w:rFonts w:ascii="Angsana New" w:hAnsi="Angsana New"/>
          <w:sz w:val="30"/>
          <w:szCs w:val="30"/>
        </w:rPr>
        <w:t>1</w:t>
      </w:r>
      <w:r w:rsidRPr="00881F70">
        <w:rPr>
          <w:rFonts w:ascii="Angsana New" w:hAnsi="Angsana New"/>
          <w:sz w:val="30"/>
          <w:szCs w:val="30"/>
        </w:rPr>
        <w:t xml:space="preserve"> </w:t>
      </w:r>
      <w:r w:rsidRPr="00881F70">
        <w:rPr>
          <w:rFonts w:ascii="Angsana New" w:hAnsi="Angsana New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/>
          <w:sz w:val="30"/>
          <w:szCs w:val="30"/>
        </w:rPr>
        <w:t>2563</w:t>
      </w:r>
      <w:r w:rsidRPr="00881F70">
        <w:rPr>
          <w:rFonts w:ascii="Angsana New" w:hAnsi="Angsana New"/>
          <w:sz w:val="30"/>
          <w:szCs w:val="30"/>
        </w:rPr>
        <w:t xml:space="preserve"> </w:t>
      </w:r>
      <w:r w:rsidRPr="00881F70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881F70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881F70">
        <w:rPr>
          <w:rFonts w:ascii="Angsana New" w:hAnsi="Angsana New"/>
          <w:sz w:val="30"/>
          <w:szCs w:val="30"/>
        </w:rPr>
        <w:t xml:space="preserve">TFRS </w:t>
      </w:r>
      <w:r w:rsidR="002E4EE2">
        <w:rPr>
          <w:rFonts w:ascii="Angsana New" w:hAnsi="Angsana New"/>
          <w:sz w:val="30"/>
          <w:szCs w:val="30"/>
        </w:rPr>
        <w:t>16</w:t>
      </w:r>
      <w:r w:rsidRPr="00881F70">
        <w:rPr>
          <w:rFonts w:ascii="Angsana New" w:hAnsi="Angsana New"/>
          <w:sz w:val="30"/>
          <w:szCs w:val="30"/>
        </w:rPr>
        <w:t xml:space="preserve"> </w:t>
      </w:r>
      <w:r w:rsidRPr="00881F70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881F70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061DBEC" w14:textId="77777777" w:rsidR="00CE0A80" w:rsidRPr="00881F70" w:rsidRDefault="00CE0A80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710"/>
        <w:gridCol w:w="1260"/>
        <w:gridCol w:w="180"/>
        <w:gridCol w:w="1350"/>
      </w:tblGrid>
      <w:tr w:rsidR="00161E96" w:rsidRPr="00161E96" w14:paraId="6DAB1001" w14:textId="77777777" w:rsidTr="00CE0A80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53EE5D2" w14:textId="77777777" w:rsidR="00161E96" w:rsidRPr="00CE0A8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</w:tcPr>
          <w:p w14:paraId="79037124" w14:textId="77777777" w:rsidR="00161E96" w:rsidRPr="00CE0A80" w:rsidRDefault="00161E96" w:rsidP="002D70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879B4" w14:textId="77777777" w:rsidR="00161E96" w:rsidRPr="00CE0A80" w:rsidRDefault="00161E96" w:rsidP="002D7077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0A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A01992E" w14:textId="77777777" w:rsidR="00161E96" w:rsidRPr="00CE0A8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5E2252" w14:textId="77777777" w:rsidR="00161E96" w:rsidRPr="00CE0A8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E0A8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8578EDE" w14:textId="77777777" w:rsidR="00161E96" w:rsidRPr="00CE0A8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E0A8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22107D7E" w14:textId="77777777" w:rsidR="00161E96" w:rsidRPr="00CE0A8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A80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161E96" w:rsidRPr="00D25F5D" w14:paraId="6E676D4A" w14:textId="77777777" w:rsidTr="00CE0A80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5691F045" w14:textId="77777777" w:rsidR="00161E96" w:rsidRPr="00CE0A8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</w:tcPr>
          <w:p w14:paraId="37BB7549" w14:textId="77777777" w:rsidR="00161E96" w:rsidRPr="00CE0A80" w:rsidRDefault="00161E96" w:rsidP="00CE0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E0A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90" w:type="dxa"/>
            <w:gridSpan w:val="3"/>
            <w:vAlign w:val="bottom"/>
          </w:tcPr>
          <w:p w14:paraId="2D8F52C7" w14:textId="77777777" w:rsidR="00161E96" w:rsidRPr="00CE0A8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lang w:val="en-US" w:bidi="th-TH"/>
              </w:rPr>
            </w:pPr>
            <w:r w:rsidRPr="00CE0A80">
              <w:rPr>
                <w:rFonts w:asciiTheme="majorBidi" w:hAnsi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E0A80" w:rsidRPr="00CE0A80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E0A80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E0A80">
              <w:rPr>
                <w:rFonts w:asciiTheme="majorBidi" w:hAnsi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61E96" w:rsidRPr="00D25F5D" w14:paraId="40029F57" w14:textId="77777777" w:rsidTr="00CE0A80">
        <w:trPr>
          <w:cantSplit/>
          <w:trHeight w:val="20"/>
        </w:trPr>
        <w:tc>
          <w:tcPr>
            <w:tcW w:w="4680" w:type="dxa"/>
          </w:tcPr>
          <w:p w14:paraId="10D89749" w14:textId="32ED071B" w:rsidR="00161E96" w:rsidRPr="00CE0A80" w:rsidRDefault="00161E96" w:rsidP="002D70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E0A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0A8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710" w:type="dxa"/>
            <w:vAlign w:val="bottom"/>
          </w:tcPr>
          <w:p w14:paraId="60309878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562256" w14:textId="36191EEC" w:rsidR="00161E96" w:rsidRPr="00CE0A80" w:rsidRDefault="002E4EE2" w:rsidP="00245105">
            <w:pPr>
              <w:pStyle w:val="acctfourfigures"/>
              <w:tabs>
                <w:tab w:val="clear" w:pos="765"/>
                <w:tab w:val="decimal" w:pos="731"/>
                <w:tab w:val="decimal" w:pos="913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245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  <w:vAlign w:val="bottom"/>
          </w:tcPr>
          <w:p w14:paraId="5A7028EA" w14:textId="77777777" w:rsidR="00161E96" w:rsidRPr="00CE0A8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7386" w14:textId="75B65A13" w:rsidR="00161E96" w:rsidRPr="00CE0A80" w:rsidRDefault="00245105" w:rsidP="00A369C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161E96" w:rsidRPr="00D25F5D" w14:paraId="19ADA484" w14:textId="77777777" w:rsidTr="00CE0A80">
        <w:trPr>
          <w:cantSplit/>
          <w:trHeight w:val="254"/>
        </w:trPr>
        <w:tc>
          <w:tcPr>
            <w:tcW w:w="4680" w:type="dxa"/>
          </w:tcPr>
          <w:p w14:paraId="3FA7A745" w14:textId="77777777" w:rsidR="00161E96" w:rsidRPr="00CE0A8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710" w:type="dxa"/>
            <w:vAlign w:val="bottom"/>
          </w:tcPr>
          <w:p w14:paraId="1DC8D3AA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6CF32E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B9FE0F" w14:textId="77777777" w:rsidR="00161E96" w:rsidRPr="00CE0A8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5450D5" w14:textId="77777777" w:rsidR="00161E96" w:rsidRPr="00CE0A8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96" w:rsidRPr="00D25F5D" w14:paraId="1831E2FC" w14:textId="77777777" w:rsidTr="00CE0A80">
        <w:trPr>
          <w:cantSplit/>
          <w:trHeight w:val="254"/>
        </w:trPr>
        <w:tc>
          <w:tcPr>
            <w:tcW w:w="4680" w:type="dxa"/>
          </w:tcPr>
          <w:p w14:paraId="358D2B14" w14:textId="77777777" w:rsidR="00CE0A80" w:rsidRDefault="00161E96" w:rsidP="002D70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CE0A80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  <w:p w14:paraId="03BA70EA" w14:textId="77777777" w:rsidR="00161E96" w:rsidRPr="00CE0A80" w:rsidRDefault="00CE0A80" w:rsidP="002D70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="00161E96" w:rsidRPr="00CE0A80">
              <w:rPr>
                <w:rFonts w:asciiTheme="majorBidi" w:hAnsiTheme="majorBidi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710" w:type="dxa"/>
            <w:vAlign w:val="bottom"/>
          </w:tcPr>
          <w:p w14:paraId="228A81E6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A61392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4998AA" w14:textId="77777777" w:rsidR="00161E96" w:rsidRPr="00CE0A8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727651" w14:textId="77777777" w:rsidR="00161E96" w:rsidRPr="00CE0A8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96" w:rsidRPr="00D25F5D" w14:paraId="18CF4B8F" w14:textId="77777777" w:rsidTr="00CE0A80">
        <w:trPr>
          <w:cantSplit/>
          <w:trHeight w:val="20"/>
        </w:trPr>
        <w:tc>
          <w:tcPr>
            <w:tcW w:w="4680" w:type="dxa"/>
          </w:tcPr>
          <w:p w14:paraId="4CDDA40E" w14:textId="77777777" w:rsidR="00161E96" w:rsidRPr="00CE0A80" w:rsidRDefault="00161E96" w:rsidP="002D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CE0A8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 w:rsidR="005154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DEB8400" w14:textId="1398D6A3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0A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CE0A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E4E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CE0A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F33E8CF" w14:textId="737CC752" w:rsidR="00161E96" w:rsidRPr="00CE0A80" w:rsidRDefault="00245105" w:rsidP="00245105">
            <w:pPr>
              <w:pStyle w:val="acctfourfigures"/>
              <w:tabs>
                <w:tab w:val="clear" w:pos="765"/>
                <w:tab w:val="decimal" w:pos="733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80" w:type="dxa"/>
            <w:vAlign w:val="bottom"/>
          </w:tcPr>
          <w:p w14:paraId="0577544D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E9AE44" w14:textId="1156B3FD" w:rsidR="00161E96" w:rsidRPr="00CE0A80" w:rsidRDefault="00872585" w:rsidP="002451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96" w:rsidRPr="00D25F5D" w14:paraId="75A29C99" w14:textId="77777777" w:rsidTr="00CE0A80">
        <w:trPr>
          <w:cantSplit/>
          <w:trHeight w:val="20"/>
        </w:trPr>
        <w:tc>
          <w:tcPr>
            <w:tcW w:w="4680" w:type="dxa"/>
          </w:tcPr>
          <w:p w14:paraId="63927328" w14:textId="77777777" w:rsidR="00161E96" w:rsidRPr="00CE0A80" w:rsidRDefault="00161E96" w:rsidP="002D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CE0A8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710" w:type="dxa"/>
            <w:vAlign w:val="bottom"/>
          </w:tcPr>
          <w:p w14:paraId="0458A6F1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09241F" w14:textId="787CEC75" w:rsidR="00161E96" w:rsidRPr="00CE0A80" w:rsidRDefault="00245105" w:rsidP="002866FC">
            <w:pPr>
              <w:pStyle w:val="acctfourfigures"/>
              <w:tabs>
                <w:tab w:val="clear" w:pos="765"/>
                <w:tab w:val="decimal" w:pos="193"/>
                <w:tab w:val="decimal" w:pos="373"/>
                <w:tab w:val="left" w:pos="996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686D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686D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1BB986B" w14:textId="77777777" w:rsidR="00161E96" w:rsidRPr="00CE0A80" w:rsidRDefault="00161E96" w:rsidP="002D70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D334EF" w14:textId="64DAAFD8" w:rsidR="00161E96" w:rsidRPr="00CE0A80" w:rsidRDefault="002E4EE2" w:rsidP="002451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161E96" w:rsidRPr="00D25F5D" w14:paraId="434F03DB" w14:textId="77777777" w:rsidTr="00CE0A80">
        <w:trPr>
          <w:cantSplit/>
          <w:trHeight w:val="20"/>
        </w:trPr>
        <w:tc>
          <w:tcPr>
            <w:tcW w:w="4680" w:type="dxa"/>
          </w:tcPr>
          <w:p w14:paraId="7A5E895F" w14:textId="67183260" w:rsidR="00161E96" w:rsidRPr="00CE0A80" w:rsidRDefault="00161E96" w:rsidP="002D707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E0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E0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E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17C90204" w14:textId="77777777" w:rsidR="00161E96" w:rsidRPr="00CE0A8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AB6" w14:textId="0AFB9239" w:rsidR="00161E96" w:rsidRPr="00CE0A80" w:rsidRDefault="00245105" w:rsidP="002866FC">
            <w:pPr>
              <w:pStyle w:val="acctfourfigures"/>
              <w:tabs>
                <w:tab w:val="decimal" w:pos="731"/>
                <w:tab w:val="left" w:pos="996"/>
                <w:tab w:val="decimal" w:pos="164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2E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2866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80" w:type="dxa"/>
            <w:vAlign w:val="bottom"/>
          </w:tcPr>
          <w:p w14:paraId="7C9087FD" w14:textId="77777777" w:rsidR="00161E96" w:rsidRPr="00CE0A80" w:rsidRDefault="00161E96" w:rsidP="002D70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DE6E0" w14:textId="77777777" w:rsidR="00161E96" w:rsidRPr="00CE0A80" w:rsidRDefault="00245105" w:rsidP="00245105">
            <w:pPr>
              <w:pStyle w:val="acctfourfigures"/>
              <w:tabs>
                <w:tab w:val="clear" w:pos="765"/>
              </w:tabs>
              <w:spacing w:line="240" w:lineRule="auto"/>
              <w:ind w:right="3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-</w:t>
            </w:r>
          </w:p>
        </w:tc>
      </w:tr>
    </w:tbl>
    <w:p w14:paraId="4953B24A" w14:textId="77777777" w:rsidR="00881F70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cyan"/>
        </w:rPr>
      </w:pPr>
    </w:p>
    <w:p w14:paraId="2AEB9088" w14:textId="77777777" w:rsidR="00E92F0C" w:rsidRDefault="00E92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2A148E78" w14:textId="77777777" w:rsidR="00881F70" w:rsidRPr="008A04F1" w:rsidRDefault="00881F70" w:rsidP="00881F7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A04F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8A04F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A04F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1AA5BFF" w14:textId="77777777" w:rsidR="00881F70" w:rsidRPr="0017018D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F982DA3" w14:textId="21735BDB" w:rsidR="00881F70" w:rsidRPr="008A04F1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A04F1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8A04F1">
        <w:rPr>
          <w:rFonts w:ascii="Angsana New" w:hAnsi="Angsana New"/>
          <w:sz w:val="30"/>
          <w:szCs w:val="30"/>
          <w:cs/>
        </w:rPr>
        <w:t>ได้</w:t>
      </w:r>
      <w:r w:rsidRPr="008A04F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8A04F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8A04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E4EE2">
        <w:rPr>
          <w:rFonts w:ascii="Angsana New" w:hAnsi="Angsana New"/>
          <w:sz w:val="30"/>
          <w:szCs w:val="30"/>
        </w:rPr>
        <w:t>1</w:t>
      </w:r>
      <w:r w:rsidRPr="008A04F1">
        <w:rPr>
          <w:rFonts w:ascii="Angsana New" w:hAnsi="Angsana New"/>
          <w:sz w:val="30"/>
          <w:szCs w:val="30"/>
        </w:rPr>
        <w:t xml:space="preserve"> </w:t>
      </w:r>
      <w:r w:rsidRPr="008A04F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/>
          <w:sz w:val="30"/>
          <w:szCs w:val="30"/>
        </w:rPr>
        <w:t>2563</w:t>
      </w:r>
      <w:r w:rsidRPr="008A04F1">
        <w:rPr>
          <w:rFonts w:ascii="Angsana New" w:hAnsi="Angsana New"/>
          <w:sz w:val="30"/>
          <w:szCs w:val="30"/>
        </w:rPr>
        <w:t xml:space="preserve"> </w:t>
      </w:r>
      <w:r w:rsidRPr="008A04F1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8A04F1">
        <w:rPr>
          <w:rFonts w:asciiTheme="majorBidi" w:hAnsiTheme="majorBidi" w:cstheme="majorBidi"/>
          <w:sz w:val="30"/>
          <w:szCs w:val="30"/>
        </w:rPr>
        <w:t xml:space="preserve"> </w:t>
      </w:r>
      <w:r w:rsidR="002E4EE2">
        <w:rPr>
          <w:rFonts w:asciiTheme="majorBidi" w:hAnsiTheme="majorBidi" w:cstheme="majorBidi"/>
          <w:sz w:val="30"/>
          <w:szCs w:val="30"/>
        </w:rPr>
        <w:t>2562</w:t>
      </w:r>
      <w:r w:rsidRPr="008A04F1">
        <w:rPr>
          <w:rFonts w:ascii="Angsana New" w:hAnsi="Angsana New"/>
          <w:sz w:val="30"/>
          <w:szCs w:val="30"/>
        </w:rPr>
        <w:t xml:space="preserve"> </w:t>
      </w:r>
    </w:p>
    <w:p w14:paraId="7C1BA48C" w14:textId="77777777" w:rsidR="00881F70" w:rsidRPr="008A04F1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4B8482FF" w14:textId="77777777" w:rsidR="00881F70" w:rsidRPr="008A04F1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8A04F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A04F1">
        <w:rPr>
          <w:rFonts w:ascii="Angsana New" w:hAnsi="Angsana New" w:hint="cs"/>
          <w:sz w:val="30"/>
          <w:szCs w:val="30"/>
          <w:cs/>
        </w:rPr>
        <w:t>กลุ่ม</w:t>
      </w:r>
      <w:r w:rsidRPr="008A04F1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A04F1">
        <w:rPr>
          <w:rFonts w:ascii="Angsana New" w:hAnsi="Angsana New"/>
          <w:sz w:val="30"/>
          <w:szCs w:val="30"/>
        </w:rPr>
        <w:t xml:space="preserve"> </w:t>
      </w:r>
      <w:r w:rsidRPr="008A04F1">
        <w:rPr>
          <w:rFonts w:ascii="Angsana New" w:hAnsi="Angsana New"/>
          <w:sz w:val="30"/>
          <w:szCs w:val="30"/>
          <w:cs/>
        </w:rPr>
        <w:t>โดย</w:t>
      </w:r>
      <w:r w:rsidRPr="008A04F1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8A04F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8A04F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8A04F1">
        <w:rPr>
          <w:rFonts w:ascii="Angsana New" w:hAnsi="Angsana New" w:hint="cs"/>
          <w:sz w:val="30"/>
          <w:szCs w:val="30"/>
          <w:cs/>
        </w:rPr>
        <w:t>กลุ่ม</w:t>
      </w:r>
      <w:r w:rsidRPr="008A04F1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35A25F75" w14:textId="77777777" w:rsidR="00881F70" w:rsidRDefault="0088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shd w:val="clear" w:color="auto" w:fill="D9D9D9"/>
          <w:cs/>
        </w:rPr>
      </w:pPr>
    </w:p>
    <w:p w14:paraId="3134D7C8" w14:textId="5BE6BC96" w:rsidR="00881F70" w:rsidRPr="0017018D" w:rsidRDefault="00881F70" w:rsidP="00DF6E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018D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346EA0C" w14:textId="77777777" w:rsidR="00881F70" w:rsidRPr="008A04F1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28DB8C1" w14:textId="64B5FFB0" w:rsidR="00881F70" w:rsidRPr="0017018D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17018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2E4EE2">
        <w:rPr>
          <w:rFonts w:ascii="Angsana New" w:hAnsi="Angsana New"/>
          <w:sz w:val="30"/>
          <w:szCs w:val="30"/>
        </w:rPr>
        <w:t>9</w:t>
      </w:r>
      <w:r w:rsidRPr="0017018D">
        <w:rPr>
          <w:rFonts w:ascii="Angsana New" w:hAnsi="Angsana New"/>
          <w:sz w:val="30"/>
          <w:szCs w:val="30"/>
        </w:rPr>
        <w:t xml:space="preserve"> (“TFRS </w:t>
      </w:r>
      <w:r w:rsidR="002E4EE2">
        <w:rPr>
          <w:rFonts w:ascii="Angsana New" w:hAnsi="Angsana New"/>
          <w:sz w:val="30"/>
          <w:szCs w:val="30"/>
        </w:rPr>
        <w:t>9</w:t>
      </w:r>
      <w:r w:rsidRPr="0017018D">
        <w:rPr>
          <w:rFonts w:ascii="Angsana New" w:hAnsi="Angsana New"/>
          <w:sz w:val="30"/>
          <w:szCs w:val="30"/>
        </w:rPr>
        <w:t xml:space="preserve">”) </w:t>
      </w:r>
      <w:r w:rsidRPr="0017018D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2E4EE2">
        <w:rPr>
          <w:rFonts w:ascii="Angsana New" w:hAnsi="Angsana New"/>
          <w:sz w:val="30"/>
          <w:szCs w:val="30"/>
        </w:rPr>
        <w:t>3</w:t>
      </w:r>
      <w:r w:rsidRPr="0017018D">
        <w:rPr>
          <w:rFonts w:ascii="Angsana New" w:hAnsi="Angsana New"/>
          <w:sz w:val="30"/>
          <w:szCs w:val="30"/>
        </w:rPr>
        <w:t xml:space="preserve"> </w:t>
      </w:r>
      <w:r w:rsidRPr="0017018D">
        <w:rPr>
          <w:rFonts w:ascii="Angsana New" w:hAnsi="Angsana New"/>
          <w:sz w:val="30"/>
          <w:szCs w:val="30"/>
          <w:cs/>
        </w:rPr>
        <w:t>ประเภท ได้แก่</w:t>
      </w:r>
      <w:r w:rsidRPr="0017018D">
        <w:rPr>
          <w:rFonts w:ascii="Angsana New" w:hAnsi="Angsana New"/>
          <w:sz w:val="30"/>
          <w:szCs w:val="30"/>
        </w:rPr>
        <w:t xml:space="preserve"> </w:t>
      </w:r>
      <w:r w:rsidRPr="0017018D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17018D">
        <w:rPr>
          <w:rFonts w:ascii="Angsana New" w:hAnsi="Angsana New" w:hint="cs"/>
          <w:sz w:val="30"/>
          <w:szCs w:val="30"/>
          <w:cs/>
        </w:rPr>
        <w:t xml:space="preserve"> </w:t>
      </w:r>
      <w:r w:rsidRPr="0017018D">
        <w:rPr>
          <w:rFonts w:ascii="Angsana New" w:hAnsi="Angsana New"/>
          <w:sz w:val="30"/>
          <w:szCs w:val="30"/>
        </w:rPr>
        <w:t>(FVOCI)</w:t>
      </w:r>
      <w:r w:rsidRPr="0017018D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17018D">
        <w:rPr>
          <w:rFonts w:ascii="Angsana New" w:hAnsi="Angsana New"/>
          <w:sz w:val="30"/>
          <w:szCs w:val="30"/>
        </w:rPr>
        <w:t xml:space="preserve"> (FVTPL) </w:t>
      </w:r>
      <w:r w:rsidRPr="0017018D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17018D">
        <w:rPr>
          <w:rFonts w:ascii="Angsana New" w:hAnsi="Angsana New"/>
          <w:sz w:val="30"/>
          <w:szCs w:val="30"/>
        </w:rPr>
        <w:t xml:space="preserve">TFRS </w:t>
      </w:r>
      <w:r w:rsidR="002E4EE2">
        <w:rPr>
          <w:rFonts w:ascii="Angsana New" w:hAnsi="Angsana New"/>
          <w:sz w:val="30"/>
          <w:szCs w:val="30"/>
        </w:rPr>
        <w:t>9</w:t>
      </w:r>
      <w:r w:rsidRPr="0017018D">
        <w:rPr>
          <w:rFonts w:ascii="Angsana New" w:hAnsi="Angsana New"/>
          <w:sz w:val="30"/>
          <w:szCs w:val="30"/>
        </w:rPr>
        <w:t xml:space="preserve"> </w:t>
      </w:r>
      <w:r w:rsidRPr="0017018D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17018D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8A04F1">
        <w:rPr>
          <w:rFonts w:ascii="Angsana New" w:hAnsi="Angsana New"/>
          <w:sz w:val="30"/>
          <w:szCs w:val="30"/>
        </w:rPr>
        <w:br/>
      </w:r>
      <w:r w:rsidRPr="008A04F1">
        <w:rPr>
          <w:rFonts w:ascii="Angsana New" w:hAnsi="Angsana New"/>
          <w:spacing w:val="-6"/>
          <w:sz w:val="30"/>
          <w:szCs w:val="30"/>
        </w:rPr>
        <w:t xml:space="preserve">TFRS </w:t>
      </w:r>
      <w:r w:rsidR="002E4EE2">
        <w:rPr>
          <w:rFonts w:ascii="Angsana New" w:hAnsi="Angsana New"/>
          <w:spacing w:val="-6"/>
          <w:sz w:val="30"/>
          <w:szCs w:val="30"/>
        </w:rPr>
        <w:t>9</w:t>
      </w:r>
      <w:r w:rsidRPr="008A04F1">
        <w:rPr>
          <w:rFonts w:ascii="Angsana New" w:hAnsi="Angsana New"/>
          <w:spacing w:val="-6"/>
          <w:sz w:val="30"/>
          <w:szCs w:val="30"/>
        </w:rPr>
        <w:t xml:space="preserve"> </w:t>
      </w:r>
      <w:r w:rsidRPr="0017018D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2E4EE2">
        <w:rPr>
          <w:rFonts w:ascii="Angsana New" w:hAnsi="Angsana New" w:hint="cs"/>
          <w:sz w:val="30"/>
          <w:szCs w:val="30"/>
        </w:rPr>
        <w:t>105</w:t>
      </w:r>
    </w:p>
    <w:p w14:paraId="4D43998F" w14:textId="77777777" w:rsidR="0017018D" w:rsidRPr="00DF4E23" w:rsidRDefault="0017018D" w:rsidP="00DF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hd w:val="clear" w:color="auto" w:fill="D9D9D9"/>
        </w:rPr>
      </w:pPr>
    </w:p>
    <w:p w14:paraId="3566D1B3" w14:textId="7EB4B12F" w:rsidR="00881F70" w:rsidRPr="0017018D" w:rsidRDefault="00881F70" w:rsidP="00DF6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161E96">
        <w:rPr>
          <w:rFonts w:ascii="Angsana New" w:hAnsi="Angsana New"/>
          <w:spacing w:val="-2"/>
          <w:sz w:val="30"/>
          <w:szCs w:val="30"/>
          <w:cs/>
        </w:rPr>
        <w:t xml:space="preserve">ตาม </w:t>
      </w:r>
      <w:r w:rsidRPr="00161E96">
        <w:rPr>
          <w:rFonts w:ascii="Angsana New" w:hAnsi="Angsana New"/>
          <w:spacing w:val="-2"/>
          <w:sz w:val="30"/>
          <w:szCs w:val="30"/>
        </w:rPr>
        <w:t xml:space="preserve">TFRS </w:t>
      </w:r>
      <w:r w:rsidR="002E4EE2">
        <w:rPr>
          <w:rFonts w:ascii="Angsana New" w:hAnsi="Angsana New"/>
          <w:spacing w:val="-2"/>
          <w:sz w:val="30"/>
          <w:szCs w:val="30"/>
        </w:rPr>
        <w:t>9</w:t>
      </w:r>
      <w:r w:rsidRPr="00161E96">
        <w:rPr>
          <w:rFonts w:ascii="Angsana New" w:hAnsi="Angsana New"/>
          <w:spacing w:val="-2"/>
          <w:sz w:val="30"/>
          <w:szCs w:val="30"/>
        </w:rPr>
        <w:t xml:space="preserve"> </w:t>
      </w:r>
      <w:r w:rsidRPr="00161E96">
        <w:rPr>
          <w:rFonts w:ascii="Angsana New" w:hAnsi="Angsana New"/>
          <w:spacing w:val="-2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161E96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บริษัท</w:t>
      </w:r>
      <w:r w:rsidRPr="00161E96">
        <w:rPr>
          <w:rFonts w:ascii="Angsana New" w:hAnsi="Angsana New"/>
          <w:spacing w:val="-2"/>
          <w:sz w:val="30"/>
          <w:szCs w:val="30"/>
          <w:cs/>
        </w:rPr>
        <w:t>รับรู้รายการเมื่อ</w:t>
      </w:r>
      <w:r w:rsidRPr="00161E96">
        <w:rPr>
          <w:rFonts w:ascii="Angsana New" w:hAnsi="Angsana New" w:hint="cs"/>
          <w:spacing w:val="-2"/>
          <w:sz w:val="30"/>
          <w:szCs w:val="30"/>
          <w:cs/>
        </w:rPr>
        <w:t>ใช้สิทธิ</w:t>
      </w:r>
      <w:r w:rsidRPr="0017018D">
        <w:rPr>
          <w:rFonts w:ascii="Angsana New" w:hAnsi="Angsana New" w:hint="cs"/>
          <w:sz w:val="30"/>
          <w:szCs w:val="30"/>
          <w:cs/>
        </w:rPr>
        <w:t>ใน</w:t>
      </w:r>
      <w:r w:rsidRPr="0017018D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44879632" w14:textId="77777777" w:rsidR="00881F70" w:rsidRPr="00161E96" w:rsidRDefault="00881F70" w:rsidP="0016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099D1A9" w14:textId="77777777" w:rsidR="00E92F0C" w:rsidRDefault="00E92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80CFD89" w14:textId="593A93D2" w:rsidR="00881F70" w:rsidRPr="00DF6EE7" w:rsidRDefault="00881F70" w:rsidP="00161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DF6EE7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DF6EE7">
        <w:rPr>
          <w:rFonts w:ascii="Angsana New" w:hAnsi="Angsana New"/>
          <w:spacing w:val="-2"/>
          <w:sz w:val="30"/>
          <w:szCs w:val="30"/>
        </w:rPr>
        <w:t xml:space="preserve">TFRS </w:t>
      </w:r>
      <w:r w:rsidR="002E4EE2">
        <w:rPr>
          <w:rFonts w:ascii="Angsana New" w:hAnsi="Angsana New"/>
          <w:spacing w:val="-2"/>
          <w:sz w:val="30"/>
          <w:szCs w:val="30"/>
        </w:rPr>
        <w:t>9</w:t>
      </w:r>
      <w:r w:rsidRPr="00DF6EE7">
        <w:rPr>
          <w:rFonts w:ascii="Angsana New" w:hAnsi="Angsana New"/>
          <w:spacing w:val="-2"/>
          <w:sz w:val="30"/>
          <w:szCs w:val="30"/>
        </w:rPr>
        <w:t xml:space="preserve"> </w:t>
      </w:r>
      <w:r w:rsidRPr="00DF6EE7">
        <w:rPr>
          <w:rFonts w:ascii="Angsana New" w:hAnsi="Angsana New" w:hint="cs"/>
          <w:spacing w:val="-2"/>
          <w:sz w:val="30"/>
          <w:szCs w:val="30"/>
          <w:cs/>
        </w:rPr>
        <w:t>รวมถึงการกระทบยอด</w:t>
      </w:r>
      <w:r w:rsidRPr="00DF6EE7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มูลค่าตามบัญชีของสินทรัพย์ทางการเงินของ</w:t>
      </w:r>
      <w:r w:rsidRPr="00DF6EE7">
        <w:rPr>
          <w:rFonts w:ascii="Angsana New" w:eastAsia="Calibri" w:hAnsi="Angsana New" w:hint="cs"/>
          <w:spacing w:val="-4"/>
          <w:sz w:val="30"/>
          <w:szCs w:val="30"/>
          <w:cs/>
          <w:lang w:val="en-GB"/>
        </w:rPr>
        <w:t>บริษัท</w:t>
      </w:r>
      <w:r w:rsidRPr="00DF6EE7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2E4EE2">
        <w:rPr>
          <w:rFonts w:ascii="Angsana New" w:hAnsi="Angsana New"/>
          <w:spacing w:val="-4"/>
          <w:sz w:val="30"/>
          <w:szCs w:val="30"/>
        </w:rPr>
        <w:t>1</w:t>
      </w:r>
      <w:r w:rsidRPr="00DF6EE7">
        <w:rPr>
          <w:rFonts w:ascii="Angsana New" w:hAnsi="Angsana New"/>
          <w:spacing w:val="-4"/>
          <w:sz w:val="30"/>
          <w:szCs w:val="30"/>
        </w:rPr>
        <w:t xml:space="preserve"> </w:t>
      </w:r>
      <w:r w:rsidRPr="00DF6EE7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/>
          <w:spacing w:val="-4"/>
          <w:sz w:val="30"/>
          <w:szCs w:val="30"/>
        </w:rPr>
        <w:t>2563</w:t>
      </w:r>
    </w:p>
    <w:p w14:paraId="35675300" w14:textId="77777777" w:rsidR="0017018D" w:rsidRPr="0017018D" w:rsidRDefault="0017018D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1377"/>
        <w:gridCol w:w="239"/>
        <w:gridCol w:w="1204"/>
        <w:gridCol w:w="238"/>
        <w:gridCol w:w="1292"/>
        <w:gridCol w:w="236"/>
        <w:gridCol w:w="1294"/>
      </w:tblGrid>
      <w:tr w:rsidR="00DF339E" w:rsidRPr="0017018D" w14:paraId="708B3562" w14:textId="77777777" w:rsidTr="00706A1E">
        <w:trPr>
          <w:tblHeader/>
        </w:trPr>
        <w:tc>
          <w:tcPr>
            <w:tcW w:w="4497" w:type="dxa"/>
            <w:gridSpan w:val="2"/>
            <w:tcBorders>
              <w:bottom w:val="single" w:sz="4" w:space="0" w:color="auto"/>
            </w:tcBorders>
            <w:vAlign w:val="bottom"/>
          </w:tcPr>
          <w:p w14:paraId="57E805DC" w14:textId="47AB5132" w:rsidR="00DF339E" w:rsidRPr="00DF339E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DF339E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การจัดประภทตามมาตรฐานเดิม ณ วันที่ </w:t>
            </w:r>
            <w:r w:rsidR="002E4E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31</w:t>
            </w:r>
            <w:r w:rsidRPr="00DF339E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DF339E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ธันวาคม </w:t>
            </w:r>
            <w:r w:rsidR="002E4EE2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7B35A11C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2A75B" w14:textId="08ADFABC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</w:t>
            </w:r>
            <w:r w:rsidR="00706A1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2E4E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มกราคม </w:t>
            </w:r>
            <w:r w:rsidR="002E4EE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DF339E" w:rsidRPr="0017018D" w14:paraId="33FAC599" w14:textId="77777777" w:rsidTr="00706A1E">
        <w:trPr>
          <w:tblHeader/>
        </w:trPr>
        <w:tc>
          <w:tcPr>
            <w:tcW w:w="3120" w:type="dxa"/>
            <w:tcBorders>
              <w:top w:val="single" w:sz="4" w:space="0" w:color="auto"/>
            </w:tcBorders>
            <w:vAlign w:val="bottom"/>
          </w:tcPr>
          <w:p w14:paraId="278BDCF3" w14:textId="77777777" w:rsidR="00DF339E" w:rsidRPr="0017018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BA822EE" w14:textId="77777777" w:rsidR="00DF339E" w:rsidRPr="0017018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C50D755" w14:textId="77777777" w:rsidR="00DF339E" w:rsidRPr="0017018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ADAD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3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9" w:type="dxa"/>
            <w:shd w:val="clear" w:color="auto" w:fill="auto"/>
          </w:tcPr>
          <w:p w14:paraId="32507880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B983F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77C893F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9FFFD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E7F66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7FA5ADF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A7D0FA7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E5037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7F997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95EE4C2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87AA438" w14:textId="77777777" w:rsidR="00DF339E" w:rsidRPr="001B334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1B334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F339E" w:rsidRPr="0017018D" w14:paraId="14F06C75" w14:textId="77777777" w:rsidTr="00706A1E">
        <w:trPr>
          <w:tblHeader/>
        </w:trPr>
        <w:tc>
          <w:tcPr>
            <w:tcW w:w="3120" w:type="dxa"/>
            <w:vAlign w:val="bottom"/>
          </w:tcPr>
          <w:p w14:paraId="367B3C79" w14:textId="77777777" w:rsidR="00DF339E" w:rsidRPr="0017018D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80" w:type="dxa"/>
            <w:gridSpan w:val="7"/>
            <w:shd w:val="clear" w:color="auto" w:fill="auto"/>
            <w:vAlign w:val="bottom"/>
          </w:tcPr>
          <w:p w14:paraId="30CBC925" w14:textId="77777777" w:rsidR="00DF339E" w:rsidRPr="00DF339E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F339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="00E92F0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DF339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DF339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F6EC6" w:rsidRPr="0017018D" w14:paraId="54A23DE5" w14:textId="77777777" w:rsidTr="00706A1E">
        <w:tc>
          <w:tcPr>
            <w:tcW w:w="3120" w:type="dxa"/>
          </w:tcPr>
          <w:p w14:paraId="667D7A13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3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6C1263B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AE4A4E2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967141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683ADE6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4B2F785" w14:textId="77777777" w:rsidR="004F6EC6" w:rsidRPr="001B334D" w:rsidRDefault="004F6EC6" w:rsidP="00811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CE6E2D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658B69" w14:textId="77777777" w:rsidR="004F6EC6" w:rsidRPr="001B334D" w:rsidRDefault="004F6EC6" w:rsidP="00FD06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F6EC6" w:rsidRPr="0017018D" w14:paraId="6D3C9C8B" w14:textId="77777777" w:rsidTr="006D0B1A">
        <w:tc>
          <w:tcPr>
            <w:tcW w:w="3120" w:type="dxa"/>
          </w:tcPr>
          <w:p w14:paraId="38C6EB09" w14:textId="03496205" w:rsidR="004F6EC6" w:rsidRPr="001B334D" w:rsidRDefault="004F6EC6" w:rsidP="00706A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33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1B334D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ab/>
            </w:r>
            <w:r w:rsidR="00BA527C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GB"/>
              </w:rPr>
              <w:t>เงินลงทุนในหน่</w:t>
            </w:r>
            <w:r w:rsidR="00245105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GB"/>
              </w:rPr>
              <w:t>ว</w:t>
            </w:r>
            <w:r w:rsidR="00BA527C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GB"/>
              </w:rPr>
              <w:t>ยลงทุน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3934F" w14:textId="473375A2" w:rsidR="004F6EC6" w:rsidRPr="001B334D" w:rsidRDefault="002E4EE2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  <w:r w:rsidR="004F6EC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9" w:type="dxa"/>
            <w:shd w:val="clear" w:color="auto" w:fill="auto"/>
          </w:tcPr>
          <w:p w14:paraId="4FA70BC6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8F1C" w14:textId="05386B40" w:rsidR="004F6EC6" w:rsidRPr="001B334D" w:rsidRDefault="002E4EE2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</w:t>
            </w:r>
            <w:r w:rsidR="004F6E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8" w:type="dxa"/>
            <w:shd w:val="clear" w:color="auto" w:fill="auto"/>
          </w:tcPr>
          <w:p w14:paraId="5D2DF964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5176" w14:textId="77777777" w:rsidR="004F6EC6" w:rsidRPr="001B334D" w:rsidRDefault="004F6EC6" w:rsidP="00811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B33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2F76D" w14:textId="77777777" w:rsidR="004F6EC6" w:rsidRPr="001B334D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0F73" w14:textId="77777777" w:rsidR="004F6EC6" w:rsidRPr="001B334D" w:rsidRDefault="004F6EC6" w:rsidP="00FD06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A527C" w:rsidRPr="0017018D" w14:paraId="1EE3E302" w14:textId="77777777" w:rsidTr="006D0B1A">
        <w:trPr>
          <w:trHeight w:val="53"/>
        </w:trPr>
        <w:tc>
          <w:tcPr>
            <w:tcW w:w="3120" w:type="dxa"/>
          </w:tcPr>
          <w:p w14:paraId="494E84BF" w14:textId="77777777" w:rsidR="00BA527C" w:rsidRPr="001B334D" w:rsidRDefault="00BA527C" w:rsidP="001D3D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3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75DCA" w14:textId="6D685C3B" w:rsidR="00BA527C" w:rsidRPr="001B334D" w:rsidRDefault="002E4EE2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131</w:t>
            </w:r>
            <w:r w:rsidR="00BA52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9" w:type="dxa"/>
            <w:shd w:val="clear" w:color="auto" w:fill="auto"/>
          </w:tcPr>
          <w:p w14:paraId="20E5F663" w14:textId="77777777" w:rsidR="00BA527C" w:rsidRPr="001B334D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9EBF0" w14:textId="1EDD698F" w:rsidR="00BA527C" w:rsidRPr="001B334D" w:rsidRDefault="002E4EE2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131</w:t>
            </w:r>
            <w:r w:rsidR="00BA52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8" w:type="dxa"/>
            <w:shd w:val="clear" w:color="auto" w:fill="auto"/>
          </w:tcPr>
          <w:p w14:paraId="304D23F7" w14:textId="77777777" w:rsidR="00BA527C" w:rsidRPr="001B334D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9830A" w14:textId="77777777" w:rsidR="00BA527C" w:rsidRPr="001B334D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B33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D4D4F9" w14:textId="77777777" w:rsidR="00BA527C" w:rsidRPr="001B334D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B3317" w14:textId="77777777" w:rsidR="00BA527C" w:rsidRPr="00BA527C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A52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27887BB3" w14:textId="77777777" w:rsidR="00DF6EE7" w:rsidRDefault="00DF6EE7" w:rsidP="00DF6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9FE4FCE" w14:textId="77777777" w:rsidR="008A04F1" w:rsidRDefault="00DF6EE7" w:rsidP="00303F8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6EE7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ด้อยค่าของสินทรัพย์ทางการเงิน</w:t>
      </w:r>
    </w:p>
    <w:p w14:paraId="6C485A24" w14:textId="77777777" w:rsidR="00303F82" w:rsidRPr="00303F82" w:rsidRDefault="00303F82" w:rsidP="00303F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EB6FBC8" w14:textId="6BE6660D" w:rsidR="00E17E51" w:rsidRDefault="008A04F1" w:rsidP="00E17E5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03F82">
        <w:rPr>
          <w:rFonts w:asciiTheme="majorBidi" w:hAnsiTheme="majorBidi" w:cstheme="majorBidi"/>
          <w:sz w:val="30"/>
          <w:szCs w:val="30"/>
        </w:rPr>
        <w:t xml:space="preserve">TFRS </w:t>
      </w:r>
      <w:r w:rsidR="002E4EE2">
        <w:rPr>
          <w:rFonts w:asciiTheme="majorBidi" w:hAnsiTheme="majorBidi" w:cstheme="majorBidi"/>
          <w:sz w:val="30"/>
          <w:szCs w:val="30"/>
        </w:rPr>
        <w:t>9</w:t>
      </w:r>
      <w:r w:rsidRPr="00303F82">
        <w:rPr>
          <w:rFonts w:asciiTheme="majorBidi" w:hAnsiTheme="majorBidi" w:cstheme="majorBidi"/>
          <w:sz w:val="30"/>
          <w:szCs w:val="30"/>
        </w:rPr>
        <w:t xml:space="preserve"> </w:t>
      </w:r>
      <w:r w:rsidRPr="00303F8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03F82">
        <w:rPr>
          <w:rFonts w:asciiTheme="majorBidi" w:hAnsiTheme="majorBidi" w:cstheme="majorBidi"/>
          <w:sz w:val="30"/>
          <w:szCs w:val="30"/>
        </w:rPr>
        <w:t xml:space="preserve"> </w:t>
      </w:r>
      <w:r w:rsidRPr="00303F82">
        <w:rPr>
          <w:rFonts w:asciiTheme="majorBidi" w:hAnsiTheme="majorBidi" w:cstheme="majorBidi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03F82">
        <w:rPr>
          <w:rFonts w:asciiTheme="majorBidi" w:hAnsiTheme="majorBidi" w:cstheme="majorBidi"/>
          <w:sz w:val="30"/>
          <w:szCs w:val="30"/>
        </w:rPr>
        <w:t xml:space="preserve">TFRS </w:t>
      </w:r>
      <w:r w:rsidR="002E4EE2">
        <w:rPr>
          <w:rFonts w:asciiTheme="majorBidi" w:hAnsiTheme="majorBidi" w:cstheme="majorBidi"/>
          <w:sz w:val="30"/>
          <w:szCs w:val="30"/>
        </w:rPr>
        <w:t>9</w:t>
      </w:r>
      <w:r w:rsidRPr="00303F82">
        <w:rPr>
          <w:rFonts w:asciiTheme="majorBidi" w:hAnsiTheme="majorBidi" w:cstheme="majorBidi"/>
          <w:sz w:val="30"/>
          <w:szCs w:val="30"/>
        </w:rPr>
        <w:t xml:space="preserve"> </w:t>
      </w:r>
      <w:r w:rsidRPr="00303F8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03F82">
        <w:rPr>
          <w:rFonts w:asciiTheme="majorBidi" w:hAnsiTheme="majorBidi" w:cstheme="majorBidi"/>
          <w:sz w:val="30"/>
          <w:szCs w:val="30"/>
        </w:rPr>
        <w:t xml:space="preserve"> </w:t>
      </w:r>
      <w:r w:rsidRPr="00303F82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6C5C37">
        <w:rPr>
          <w:rFonts w:asciiTheme="majorBidi" w:hAnsiTheme="majorBidi" w:cstheme="majorBidi"/>
          <w:sz w:val="30"/>
          <w:szCs w:val="30"/>
        </w:rPr>
        <w:t xml:space="preserve"> </w:t>
      </w:r>
      <w:r w:rsidR="006C5C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03F82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6C5C37">
        <w:rPr>
          <w:rFonts w:asciiTheme="majorBidi" w:hAnsiTheme="majorBidi" w:cstheme="majorBidi" w:hint="cs"/>
          <w:sz w:val="30"/>
          <w:szCs w:val="30"/>
          <w:cs/>
        </w:rPr>
        <w:t>หน่วยลงทุน</w:t>
      </w:r>
      <w:r w:rsidRPr="00303F82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</w:t>
      </w:r>
      <w:r w:rsidR="006C5C37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303F82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3CE6064B" w14:textId="77777777" w:rsidR="00E17E51" w:rsidRPr="00E17E51" w:rsidRDefault="00E17E51" w:rsidP="00E1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8C2E88" w14:textId="0F4EBD6C" w:rsidR="00DF339E" w:rsidRPr="00DF339E" w:rsidRDefault="00E17E51" w:rsidP="00DF3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DF339E">
        <w:rPr>
          <w:rFonts w:ascii="Angsana New" w:hAnsi="Angsana New" w:hint="cs"/>
          <w:sz w:val="30"/>
          <w:szCs w:val="30"/>
          <w:cs/>
        </w:rPr>
        <w:t xml:space="preserve">บริษัทได้ประเมินการด้อยค่าตาม </w:t>
      </w:r>
      <w:r w:rsidRPr="00DF339E">
        <w:rPr>
          <w:rFonts w:ascii="Angsana New" w:hAnsi="Angsana New" w:hint="cs"/>
          <w:sz w:val="30"/>
          <w:szCs w:val="30"/>
        </w:rPr>
        <w:t xml:space="preserve">TFRS </w:t>
      </w:r>
      <w:r w:rsidR="002E4EE2">
        <w:rPr>
          <w:rFonts w:ascii="Angsana New" w:hAnsi="Angsana New" w:hint="cs"/>
          <w:sz w:val="30"/>
          <w:szCs w:val="30"/>
        </w:rPr>
        <w:t>9</w:t>
      </w:r>
      <w:r w:rsidRPr="00DF339E">
        <w:rPr>
          <w:rFonts w:ascii="Angsana New" w:hAnsi="Angsana New" w:hint="cs"/>
          <w:sz w:val="30"/>
          <w:szCs w:val="30"/>
        </w:rPr>
        <w:t xml:space="preserve"> </w:t>
      </w:r>
      <w:r w:rsidRPr="00DF339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E4EE2">
        <w:rPr>
          <w:rFonts w:ascii="Angsana New" w:hAnsi="Angsana New" w:hint="cs"/>
          <w:sz w:val="30"/>
          <w:szCs w:val="30"/>
        </w:rPr>
        <w:t>1</w:t>
      </w:r>
      <w:r w:rsidRPr="00DF339E">
        <w:rPr>
          <w:rFonts w:ascii="Angsana New" w:hAnsi="Angsana New" w:hint="cs"/>
          <w:sz w:val="30"/>
          <w:szCs w:val="30"/>
        </w:rPr>
        <w:t xml:space="preserve"> </w:t>
      </w:r>
      <w:r w:rsidRPr="00DF339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 w:hint="cs"/>
          <w:sz w:val="30"/>
          <w:szCs w:val="30"/>
        </w:rPr>
        <w:t>2563</w:t>
      </w:r>
      <w:r w:rsidRPr="00DF339E">
        <w:rPr>
          <w:rFonts w:ascii="Angsana New" w:hAnsi="Angsana New" w:hint="cs"/>
          <w:sz w:val="30"/>
          <w:szCs w:val="30"/>
        </w:rPr>
        <w:t xml:space="preserve"> </w:t>
      </w:r>
      <w:r w:rsidR="00DF339E" w:rsidRPr="00DF339E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</w:t>
      </w:r>
      <w:r w:rsidR="00DF339E" w:rsidRPr="00DF339E">
        <w:rPr>
          <w:rFonts w:ascii="Angsana New" w:hAnsi="Angsana New"/>
          <w:sz w:val="30"/>
          <w:szCs w:val="30"/>
          <w:cs/>
        </w:rPr>
        <w:br/>
      </w:r>
      <w:r w:rsidR="00DF339E" w:rsidRPr="00DF339E">
        <w:rPr>
          <w:rFonts w:ascii="Angsana New" w:hAnsi="Angsana New" w:hint="cs"/>
          <w:sz w:val="30"/>
          <w:szCs w:val="30"/>
          <w:cs/>
        </w:rPr>
        <w:t>มีสาระสำคัญ</w:t>
      </w:r>
    </w:p>
    <w:p w14:paraId="1FE1F598" w14:textId="77777777" w:rsidR="00E17E51" w:rsidRPr="009E0543" w:rsidRDefault="009E0543" w:rsidP="009E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shd w:val="clear" w:color="auto" w:fill="D9D9D9" w:themeFill="background1" w:themeFillShade="D9"/>
          <w:cs/>
        </w:rPr>
      </w:pPr>
      <w:r>
        <w:rPr>
          <w:rFonts w:ascii="Angsana New" w:hAnsi="Angsana New"/>
          <w:sz w:val="30"/>
          <w:szCs w:val="30"/>
          <w:highlight w:val="yellow"/>
          <w:shd w:val="clear" w:color="auto" w:fill="D9D9D9" w:themeFill="background1" w:themeFillShade="D9"/>
          <w:cs/>
        </w:rPr>
        <w:br w:type="page"/>
      </w:r>
    </w:p>
    <w:p w14:paraId="3A97880F" w14:textId="7099C963" w:rsidR="00E17E51" w:rsidRPr="00433491" w:rsidRDefault="00E17E51" w:rsidP="00E17E5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3349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>TFRS</w:t>
      </w:r>
      <w:r w:rsidRPr="0043349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43349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43349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24B77FF" w14:textId="77777777" w:rsidR="00E17E51" w:rsidRPr="00433491" w:rsidRDefault="00E17E51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4475598" w14:textId="45E21DCE" w:rsidR="00E17E51" w:rsidRPr="00433491" w:rsidRDefault="00E17E51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33491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E4EE2">
        <w:rPr>
          <w:rFonts w:asciiTheme="majorBidi" w:hAnsiTheme="majorBidi" w:cstheme="majorBidi"/>
          <w:sz w:val="30"/>
          <w:szCs w:val="30"/>
        </w:rPr>
        <w:t>1</w:t>
      </w:r>
      <w:r w:rsidRPr="00433491">
        <w:rPr>
          <w:rFonts w:asciiTheme="majorBidi" w:hAnsiTheme="majorBidi" w:cstheme="majorBidi"/>
          <w:sz w:val="30"/>
          <w:szCs w:val="30"/>
        </w:rPr>
        <w:t xml:space="preserve"> </w:t>
      </w:r>
      <w:r w:rsidRPr="0043349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>
        <w:rPr>
          <w:rFonts w:asciiTheme="majorBidi" w:hAnsiTheme="majorBidi" w:cstheme="majorBidi"/>
          <w:sz w:val="30"/>
          <w:szCs w:val="30"/>
        </w:rPr>
        <w:t>2563</w:t>
      </w:r>
      <w:r w:rsidRPr="00433491">
        <w:rPr>
          <w:rFonts w:asciiTheme="majorBidi" w:hAnsiTheme="majorBidi" w:cstheme="majorBidi"/>
          <w:sz w:val="30"/>
          <w:szCs w:val="30"/>
        </w:rPr>
        <w:t xml:space="preserve"> </w:t>
      </w:r>
      <w:r w:rsidRPr="00433491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433491">
        <w:rPr>
          <w:rFonts w:asciiTheme="majorBidi" w:hAnsiTheme="majorBidi" w:cstheme="majorBidi"/>
          <w:sz w:val="30"/>
          <w:szCs w:val="30"/>
        </w:rPr>
        <w:t xml:space="preserve">TFRS </w:t>
      </w:r>
      <w:r w:rsidR="002E4EE2">
        <w:rPr>
          <w:rFonts w:asciiTheme="majorBidi" w:hAnsiTheme="majorBidi" w:cstheme="majorBidi"/>
          <w:sz w:val="30"/>
          <w:szCs w:val="30"/>
        </w:rPr>
        <w:t>16</w:t>
      </w:r>
      <w:r w:rsidRPr="00433491">
        <w:rPr>
          <w:rFonts w:asciiTheme="majorBidi" w:hAnsiTheme="majorBidi" w:cstheme="majorBidi"/>
          <w:sz w:val="30"/>
          <w:szCs w:val="30"/>
        </w:rPr>
        <w:t xml:space="preserve"> </w:t>
      </w:r>
      <w:r w:rsidRPr="00433491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433491">
        <w:rPr>
          <w:rFonts w:asciiTheme="majorBidi" w:hAnsiTheme="majorBidi" w:cstheme="majorBidi" w:hint="cs"/>
          <w:sz w:val="30"/>
          <w:szCs w:val="30"/>
          <w:cs/>
        </w:rPr>
        <w:t>กับสัญญาที่เคยระบุว่าเป็นสัญญาเช่าตาม</w:t>
      </w:r>
      <w:r w:rsidRPr="004334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2E4EE2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4334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334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43349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สัญญาเช่า</w:t>
      </w:r>
      <w:r w:rsidRPr="004334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33491">
        <w:rPr>
          <w:rFonts w:asciiTheme="majorBidi" w:hAnsiTheme="majorBidi" w:cstheme="majorBidi"/>
          <w:spacing w:val="-2"/>
          <w:sz w:val="30"/>
          <w:szCs w:val="30"/>
        </w:rPr>
        <w:t xml:space="preserve">(TAS </w:t>
      </w:r>
      <w:r w:rsidR="002E4EE2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433491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4334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2E4EE2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43349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33491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33491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433491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4334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3491">
        <w:rPr>
          <w:rFonts w:asciiTheme="majorBidi" w:hAnsiTheme="majorBidi" w:cstheme="majorBidi"/>
          <w:sz w:val="30"/>
          <w:szCs w:val="30"/>
        </w:rPr>
        <w:t xml:space="preserve">(TFRIC </w:t>
      </w:r>
      <w:r w:rsidR="002E4EE2">
        <w:rPr>
          <w:rFonts w:asciiTheme="majorBidi" w:hAnsiTheme="majorBidi" w:cstheme="majorBidi"/>
          <w:sz w:val="30"/>
          <w:szCs w:val="30"/>
        </w:rPr>
        <w:t>4</w:t>
      </w:r>
      <w:r w:rsidRPr="00433491">
        <w:rPr>
          <w:rFonts w:asciiTheme="majorBidi" w:hAnsiTheme="majorBidi" w:cstheme="majorBidi"/>
          <w:sz w:val="30"/>
          <w:szCs w:val="30"/>
        </w:rPr>
        <w:t xml:space="preserve">) </w:t>
      </w:r>
      <w:r w:rsidRPr="0043349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433491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4334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3491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FAB6789" w14:textId="77777777" w:rsidR="003C57A4" w:rsidRPr="00433491" w:rsidRDefault="003C57A4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FB8E7" w14:textId="38E303AA" w:rsidR="003C57A4" w:rsidRPr="00433491" w:rsidRDefault="003C57A4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433491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สัญญาเช่า  ตาม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TFRS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2E4EE2">
        <w:rPr>
          <w:rFonts w:asciiTheme="majorBidi" w:eastAsia="Calibri" w:hAnsiTheme="majorBidi" w:cstheme="majorBidi"/>
          <w:spacing w:val="-2"/>
          <w:sz w:val="30"/>
          <w:szCs w:val="30"/>
        </w:rPr>
        <w:t>16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</w:t>
      </w:r>
      <w:r w:rsidRPr="00433491">
        <w:rPr>
          <w:rFonts w:asciiTheme="majorBidi" w:eastAsia="Calibri" w:hAnsiTheme="majorBidi" w:cstheme="majorBidi"/>
          <w:sz w:val="30"/>
          <w:szCs w:val="30"/>
          <w:cs/>
        </w:rPr>
        <w:t>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เป็นเอกเทศ 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(Transaction price) 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</w:t>
      </w:r>
      <w:r w:rsidRPr="00F40F67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F40F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E4EE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40F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40F6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2E4EE2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F40F67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43349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33491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DF339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33491">
        <w:rPr>
          <w:rFonts w:asciiTheme="majorBidi" w:eastAsia="Calibri" w:hAnsiTheme="majorBidi" w:cstheme="majorBidi"/>
          <w:sz w:val="30"/>
          <w:szCs w:val="30"/>
          <w:cs/>
        </w:rPr>
        <w:t>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955505B" w14:textId="77777777" w:rsidR="007E6220" w:rsidRDefault="007E6220" w:rsidP="00DF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color w:val="000000"/>
          <w:sz w:val="30"/>
          <w:szCs w:val="30"/>
        </w:rPr>
      </w:pPr>
    </w:p>
    <w:p w14:paraId="68F8961D" w14:textId="77777777" w:rsidR="003C57A4" w:rsidRPr="00433491" w:rsidRDefault="003C57A4" w:rsidP="00DF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sz w:val="30"/>
          <w:szCs w:val="30"/>
        </w:rPr>
      </w:pPr>
      <w:r w:rsidRPr="00433491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433491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33491">
        <w:rPr>
          <w:rFonts w:ascii="Angsana New" w:hAnsi="Angsana New" w:hint="cs"/>
          <w:color w:val="000000"/>
          <w:sz w:val="30"/>
          <w:szCs w:val="30"/>
          <w:cs/>
        </w:rPr>
        <w:t>ได้เลือกใช้ข้อยกเว้นต่อไปนี้</w:t>
      </w:r>
      <w:r w:rsidRPr="00433491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  <w:r w:rsidRPr="00433491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23A3B552" w14:textId="6771C79A" w:rsidR="003C57A4" w:rsidRPr="00DF339E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pacing w:val="-2"/>
          <w:sz w:val="30"/>
          <w:szCs w:val="30"/>
          <w:shd w:val="clear" w:color="auto" w:fill="CCCCCC"/>
        </w:rPr>
      </w:pPr>
      <w:r w:rsidRPr="00DF339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E4EE2">
        <w:rPr>
          <w:rFonts w:ascii="Angsana New" w:hAnsi="Angsana New" w:hint="cs"/>
          <w:color w:val="000000"/>
          <w:spacing w:val="-2"/>
          <w:sz w:val="30"/>
          <w:szCs w:val="30"/>
        </w:rPr>
        <w:t>12</w:t>
      </w:r>
      <w:r w:rsidRPr="00DF339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DF339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Pr="00DF339E">
        <w:rPr>
          <w:rFonts w:ascii="Angsana New" w:hAnsi="Angsana New" w:hint="cs"/>
          <w:spacing w:val="-2"/>
          <w:sz w:val="30"/>
          <w:szCs w:val="30"/>
          <w:shd w:val="clear" w:color="auto" w:fill="CCCCCC"/>
          <w:cs/>
        </w:rPr>
        <w:t xml:space="preserve"> </w:t>
      </w:r>
      <w:r w:rsidRPr="00DF339E">
        <w:rPr>
          <w:rFonts w:ascii="Angsana New" w:hAnsi="Angsana New" w:hint="cs"/>
          <w:spacing w:val="-2"/>
          <w:sz w:val="30"/>
          <w:szCs w:val="30"/>
          <w:shd w:val="clear" w:color="auto" w:fill="CCCCCC"/>
        </w:rPr>
        <w:t xml:space="preserve"> </w:t>
      </w:r>
    </w:p>
    <w:p w14:paraId="5A6FDC03" w14:textId="77777777" w:rsidR="003C57A4" w:rsidRPr="00DF339E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339E">
        <w:rPr>
          <w:rFonts w:ascii="Angsana New" w:hAnsi="Angsana New" w:hint="cs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DF339E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10583509" w14:textId="77777777" w:rsidR="003C57A4" w:rsidRPr="00DF339E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339E">
        <w:rPr>
          <w:rFonts w:ascii="Angsana New" w:hAnsi="Angsana New" w:hint="cs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6C5C37">
        <w:rPr>
          <w:rFonts w:ascii="Angsana New" w:hAnsi="Angsana New" w:hint="cs"/>
          <w:color w:val="000000"/>
          <w:sz w:val="30"/>
          <w:szCs w:val="30"/>
          <w:cs/>
        </w:rPr>
        <w:t>และ</w:t>
      </w:r>
    </w:p>
    <w:p w14:paraId="22F75ADC" w14:textId="77777777" w:rsidR="003C57A4" w:rsidRPr="00433491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339E">
        <w:rPr>
          <w:rFonts w:ascii="Angsana New" w:hAnsi="Angsana New" w:hint="cs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DF339E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665736E" w14:textId="77777777" w:rsidR="00034948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890"/>
      </w:tblGrid>
      <w:tr w:rsidR="003C57A4" w:rsidRPr="00433491" w14:paraId="33D5DA48" w14:textId="77777777" w:rsidTr="003C57A4">
        <w:trPr>
          <w:cantSplit/>
          <w:trHeight w:val="20"/>
          <w:tblHeader/>
        </w:trPr>
        <w:tc>
          <w:tcPr>
            <w:tcW w:w="6750" w:type="dxa"/>
            <w:shd w:val="clear" w:color="auto" w:fill="auto"/>
            <w:vAlign w:val="bottom"/>
          </w:tcPr>
          <w:p w14:paraId="7D09FDB4" w14:textId="25A5E5FC" w:rsidR="003C57A4" w:rsidRPr="00D9313E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931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D9313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D931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D9313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D931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931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2E4E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16</w:t>
            </w:r>
            <w:r w:rsidRPr="00D9313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0356CBD2" w14:textId="77777777" w:rsidR="003C57A4" w:rsidRPr="00D9313E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7A4" w:rsidRPr="00433491" w14:paraId="52BB04D2" w14:textId="77777777" w:rsidTr="003C57A4">
        <w:trPr>
          <w:cantSplit/>
          <w:trHeight w:val="20"/>
          <w:tblHeader/>
        </w:trPr>
        <w:tc>
          <w:tcPr>
            <w:tcW w:w="6750" w:type="dxa"/>
            <w:shd w:val="clear" w:color="auto" w:fill="auto"/>
            <w:vAlign w:val="bottom"/>
          </w:tcPr>
          <w:p w14:paraId="2E23CF54" w14:textId="77777777" w:rsidR="003C57A4" w:rsidRPr="00D9313E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2ED594D2" w14:textId="77777777" w:rsidR="003C57A4" w:rsidRPr="00D9313E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9313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931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31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57A4" w:rsidRPr="00433491" w14:paraId="6C75138E" w14:textId="77777777" w:rsidTr="003C57A4">
        <w:trPr>
          <w:cantSplit/>
          <w:trHeight w:val="20"/>
          <w:tblHeader/>
        </w:trPr>
        <w:tc>
          <w:tcPr>
            <w:tcW w:w="6750" w:type="dxa"/>
            <w:shd w:val="clear" w:color="auto" w:fill="auto"/>
            <w:vAlign w:val="bottom"/>
          </w:tcPr>
          <w:p w14:paraId="6BB4BF88" w14:textId="613E9EBE" w:rsidR="003C57A4" w:rsidRPr="00D9313E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D9313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E4E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D931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9313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2E4E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90" w:type="dxa"/>
            <w:vAlign w:val="bottom"/>
          </w:tcPr>
          <w:p w14:paraId="1024BD0B" w14:textId="77777777" w:rsidR="003C57A4" w:rsidRPr="00D9313E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C57A4" w:rsidRPr="00433491" w14:paraId="041CFDF1" w14:textId="77777777" w:rsidTr="003C57A4">
        <w:trPr>
          <w:cantSplit/>
          <w:trHeight w:val="20"/>
        </w:trPr>
        <w:tc>
          <w:tcPr>
            <w:tcW w:w="6750" w:type="dxa"/>
            <w:vAlign w:val="bottom"/>
          </w:tcPr>
          <w:p w14:paraId="627C1024" w14:textId="77777777" w:rsidR="003C57A4" w:rsidRPr="00D9313E" w:rsidRDefault="003C57A4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  <w:r w:rsidR="006C5C3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vAlign w:val="bottom"/>
          </w:tcPr>
          <w:p w14:paraId="4C842219" w14:textId="600E8ACD" w:rsidR="003C57A4" w:rsidRPr="006C5C37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6C5C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</w:tr>
      <w:tr w:rsidR="006C5C37" w:rsidRPr="00433491" w14:paraId="35DC6804" w14:textId="77777777" w:rsidTr="003C57A4">
        <w:trPr>
          <w:cantSplit/>
          <w:trHeight w:val="20"/>
        </w:trPr>
        <w:tc>
          <w:tcPr>
            <w:tcW w:w="6750" w:type="dxa"/>
          </w:tcPr>
          <w:p w14:paraId="6746A665" w14:textId="77777777" w:rsidR="006C5C37" w:rsidRPr="00D9313E" w:rsidRDefault="006C5C37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1C6A521A" w14:textId="14FB67A1" w:rsidR="006C5C37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6C5C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  <w:tr w:rsidR="003C57A4" w:rsidRPr="00433491" w14:paraId="098CD800" w14:textId="77777777" w:rsidTr="003C57A4">
        <w:trPr>
          <w:cantSplit/>
          <w:trHeight w:val="20"/>
        </w:trPr>
        <w:tc>
          <w:tcPr>
            <w:tcW w:w="6750" w:type="dxa"/>
          </w:tcPr>
          <w:p w14:paraId="638F409C" w14:textId="77777777" w:rsidR="003C57A4" w:rsidRPr="00D9313E" w:rsidRDefault="003C57A4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931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09AE94BD" w14:textId="620CBC35" w:rsidR="003C57A4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636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D9313E" w:rsidRPr="00433491" w14:paraId="24D77BF3" w14:textId="77777777" w:rsidTr="003C57A4">
        <w:trPr>
          <w:cantSplit/>
          <w:trHeight w:val="20"/>
        </w:trPr>
        <w:tc>
          <w:tcPr>
            <w:tcW w:w="6750" w:type="dxa"/>
          </w:tcPr>
          <w:p w14:paraId="7B473A75" w14:textId="1671ED03" w:rsidR="00D9313E" w:rsidRPr="00D9313E" w:rsidRDefault="00D9313E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="00CB4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6C5C3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การรื้อถอน</w:t>
            </w:r>
            <w:r w:rsidR="00CB4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พื้นที่เช่า</w:t>
            </w:r>
            <w:r w:rsidR="00A77F1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69A9F20" w14:textId="67C9FF93" w:rsidR="00D9313E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D9313E" w:rsidRPr="00433491" w14:paraId="4DDC1CAF" w14:textId="77777777" w:rsidTr="003C57A4">
        <w:trPr>
          <w:cantSplit/>
          <w:trHeight w:val="20"/>
        </w:trPr>
        <w:tc>
          <w:tcPr>
            <w:tcW w:w="6750" w:type="dxa"/>
          </w:tcPr>
          <w:p w14:paraId="79BACD59" w14:textId="77777777" w:rsidR="00D9313E" w:rsidRPr="00D9313E" w:rsidRDefault="00D9313E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890" w:type="dxa"/>
            <w:vAlign w:val="bottom"/>
          </w:tcPr>
          <w:p w14:paraId="0E64D8C1" w14:textId="37DCA4FC" w:rsidR="00D9313E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313E" w:rsidRPr="00D931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</w:tr>
    </w:tbl>
    <w:p w14:paraId="104544BD" w14:textId="77777777" w:rsidR="00034948" w:rsidRDefault="00034948" w:rsidP="00562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C6AADFF" w14:textId="77777777" w:rsidR="00034948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10"/>
        <w:gridCol w:w="1530"/>
      </w:tblGrid>
      <w:tr w:rsidR="00F953DB" w:rsidRPr="00433491" w14:paraId="2E3C7570" w14:textId="77777777" w:rsidTr="00D9313E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33A1F757" w14:textId="77777777" w:rsidR="00F953DB" w:rsidRPr="00D9313E" w:rsidRDefault="00F953DB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9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D931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A8711" w14:textId="77777777" w:rsidR="00F953DB" w:rsidRPr="00D9313E" w:rsidRDefault="00F953DB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53DB" w:rsidRPr="00433491" w14:paraId="0E890CA5" w14:textId="77777777" w:rsidTr="00D9313E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6072107E" w14:textId="77777777" w:rsidR="00F953DB" w:rsidRPr="00D9313E" w:rsidRDefault="00F953DB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EFA491" w14:textId="77777777" w:rsidR="00F953DB" w:rsidRPr="00D9313E" w:rsidRDefault="00F953DB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9313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931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31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953DB" w:rsidRPr="00433491" w14:paraId="10699AC1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3AB6D1BC" w14:textId="5D16D29B" w:rsidR="00F953DB" w:rsidRPr="00D9313E" w:rsidRDefault="00F953DB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3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8F131" w14:textId="04ADA892" w:rsidR="00F953DB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313E" w:rsidRPr="00D931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F953DB" w:rsidRPr="00433491" w14:paraId="6A9003AD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E628933" w14:textId="77777777" w:rsidR="00F953DB" w:rsidRPr="00D9313E" w:rsidRDefault="00F953DB" w:rsidP="00A801C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shd w:val="clear" w:color="auto" w:fill="auto"/>
          </w:tcPr>
          <w:p w14:paraId="65362E03" w14:textId="7408BC36" w:rsidR="00F953DB" w:rsidRPr="00D9313E" w:rsidRDefault="00F953DB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Pr="00D931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53DB" w:rsidRPr="00433491" w14:paraId="206C5C47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1E9F4D7" w14:textId="3D05441B" w:rsidR="00F953DB" w:rsidRPr="00D9313E" w:rsidRDefault="00F953DB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2B2A5" w14:textId="5006BCC6" w:rsidR="00F953DB" w:rsidRPr="006C5C37" w:rsidRDefault="002E4EE2" w:rsidP="00A801C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9313E" w:rsidRPr="00D931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</w:tr>
      <w:tr w:rsidR="00F953DB" w:rsidRPr="00433491" w14:paraId="6F4706F6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781CDED7" w14:textId="77777777" w:rsidR="00F953DB" w:rsidRPr="00D9313E" w:rsidRDefault="00F953DB" w:rsidP="00A801C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D026" w14:textId="7A52E953" w:rsidR="00F953DB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C5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tr w:rsidR="00F953DB" w:rsidRPr="00433491" w14:paraId="0BC5E559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12E2FE4F" w14:textId="77777777" w:rsidR="00F953DB" w:rsidRPr="00D9313E" w:rsidRDefault="00F953DB" w:rsidP="00A801C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2942E8C1" w14:textId="53B6E2FA" w:rsidR="00F953DB" w:rsidRPr="00D9313E" w:rsidRDefault="00F953DB" w:rsidP="00A801CC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3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7F59B" w14:textId="3A318C58" w:rsidR="00F953DB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36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F953DB" w:rsidRPr="00433491" w14:paraId="4FB373FA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41FC36FD" w14:textId="541D2BC7" w:rsidR="00F953DB" w:rsidRPr="00D9313E" w:rsidRDefault="00F953DB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3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03D64F78" w14:textId="5CAF55E2" w:rsidR="00F953DB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9313E" w:rsidRPr="00D931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F953DB" w:rsidRPr="00433491" w14:paraId="4A61166A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32751F4E" w14:textId="799A73AE" w:rsidR="00F953DB" w:rsidRPr="00D9313E" w:rsidRDefault="00F953DB" w:rsidP="00A801C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E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31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931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E4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EB2E0" w14:textId="06D02F31" w:rsidR="00F953DB" w:rsidRPr="00D9313E" w:rsidRDefault="002E4EE2" w:rsidP="00D9313E">
            <w:pPr>
              <w:pStyle w:val="acctfourfigures"/>
              <w:tabs>
                <w:tab w:val="clear" w:pos="765"/>
                <w:tab w:val="decimal" w:pos="136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636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F953DB" w:rsidRPr="00433491" w14:paraId="67BFA0EB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09A5AE96" w14:textId="77777777" w:rsidR="00F953DB" w:rsidRPr="00D9313E" w:rsidRDefault="00F953DB" w:rsidP="00A801CC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31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93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1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93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76E4F" w14:textId="2FD3D1CA" w:rsidR="00F953DB" w:rsidRPr="00D9313E" w:rsidRDefault="002E4EE2" w:rsidP="00A801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D8D3781" w14:textId="77777777" w:rsidR="00F953DB" w:rsidRPr="00433491" w:rsidRDefault="00F953DB" w:rsidP="003C5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972B6C" w14:textId="77777777" w:rsidR="008E67E2" w:rsidRPr="002F3CA4" w:rsidRDefault="002F3CA4" w:rsidP="002F3C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390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0"/>
          <w:szCs w:val="20"/>
        </w:rPr>
      </w:pPr>
    </w:p>
    <w:p w14:paraId="04EDB2C4" w14:textId="57A75523" w:rsidR="00AC1C5D" w:rsidRPr="00823DD0" w:rsidRDefault="0045785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rtl/>
          <w:cs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823DD0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="0022772B" w:rsidRPr="00823DD0">
        <w:rPr>
          <w:rFonts w:ascii="Angsana New" w:hAnsi="Angsana New"/>
          <w:spacing w:val="-6"/>
          <w:sz w:val="30"/>
          <w:szCs w:val="30"/>
          <w:cs/>
        </w:rPr>
        <w:t>ไม่</w:t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>มีการเปลี่ยนแปลงอย่าง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>มีสาระสำคัญในระหว่างงวด</w:t>
      </w:r>
      <w:r w:rsidR="00E81DC1">
        <w:rPr>
          <w:rFonts w:ascii="Angsana New" w:hAnsi="Angsana New" w:hint="cs"/>
          <w:spacing w:val="-6"/>
          <w:sz w:val="30"/>
          <w:szCs w:val="30"/>
          <w:cs/>
        </w:rPr>
        <w:t>สาม</w:t>
      </w:r>
      <w:r w:rsidR="00D2457C" w:rsidRPr="00823DD0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E4EE2">
        <w:rPr>
          <w:rFonts w:ascii="Angsana New" w:hAnsi="Angsana New"/>
          <w:spacing w:val="-6"/>
          <w:sz w:val="30"/>
          <w:szCs w:val="30"/>
        </w:rPr>
        <w:t>3</w:t>
      </w:r>
      <w:r w:rsidR="002E4EE2">
        <w:rPr>
          <w:rFonts w:ascii="Angsana New" w:hAnsi="Angsana New" w:hint="cs"/>
          <w:spacing w:val="-6"/>
          <w:sz w:val="30"/>
          <w:szCs w:val="30"/>
          <w:cs/>
        </w:rPr>
        <w:t>1</w:t>
      </w:r>
      <w:r w:rsidR="00E81DC1">
        <w:rPr>
          <w:rFonts w:ascii="Angsana New" w:hAnsi="Angsana New" w:hint="cs"/>
          <w:spacing w:val="-6"/>
          <w:sz w:val="30"/>
          <w:szCs w:val="30"/>
          <w:cs/>
        </w:rPr>
        <w:t xml:space="preserve"> มีนาคม</w:t>
      </w:r>
      <w:r w:rsidR="00E11819" w:rsidRPr="00823DD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spacing w:val="-6"/>
          <w:sz w:val="30"/>
          <w:szCs w:val="30"/>
        </w:rPr>
        <w:t>256</w:t>
      </w:r>
      <w:r w:rsidR="002E4EE2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E11819" w:rsidRPr="00823DD0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2DEFC0A7" w14:textId="77777777" w:rsidR="00AC1C5D" w:rsidRPr="00823DD0" w:rsidRDefault="00AC1C5D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1BE8A07" w14:textId="7701BBFF" w:rsidR="00AC1C5D" w:rsidRPr="0045785C" w:rsidRDefault="00AC1C5D" w:rsidP="0011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45"/>
        <w:jc w:val="thaiDistribute"/>
        <w:rPr>
          <w:rFonts w:ascii="Angsana New" w:hAnsi="Angsana New"/>
          <w:spacing w:val="-9"/>
          <w:sz w:val="30"/>
          <w:szCs w:val="30"/>
        </w:rPr>
      </w:pPr>
      <w:r w:rsidRPr="0045785C">
        <w:rPr>
          <w:rFonts w:ascii="Angsana New" w:hAnsi="Angsana New"/>
          <w:spacing w:val="-9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551005" w:rsidRPr="0045785C">
        <w:rPr>
          <w:rFonts w:ascii="Angsana New" w:hAnsi="Angsana New"/>
          <w:spacing w:val="-9"/>
          <w:sz w:val="30"/>
          <w:szCs w:val="30"/>
          <w:cs/>
        </w:rPr>
        <w:t>สามเดือน</w:t>
      </w:r>
      <w:r w:rsidRPr="0045785C">
        <w:rPr>
          <w:rFonts w:ascii="Angsana New" w:hAnsi="Angsana New"/>
          <w:spacing w:val="-9"/>
          <w:sz w:val="30"/>
          <w:szCs w:val="30"/>
          <w:cs/>
        </w:rPr>
        <w:t xml:space="preserve">สิ้นสุดวันที่ </w:t>
      </w:r>
      <w:r w:rsidR="002E4EE2">
        <w:rPr>
          <w:rFonts w:ascii="Angsana New" w:hAnsi="Angsana New"/>
          <w:spacing w:val="-9"/>
          <w:sz w:val="30"/>
          <w:szCs w:val="30"/>
        </w:rPr>
        <w:t>31</w:t>
      </w:r>
      <w:r w:rsidR="00E81DC1" w:rsidRPr="0045785C">
        <w:rPr>
          <w:rFonts w:ascii="Angsana New" w:hAnsi="Angsana New" w:hint="cs"/>
          <w:spacing w:val="-9"/>
          <w:sz w:val="30"/>
          <w:szCs w:val="30"/>
          <w:cs/>
        </w:rPr>
        <w:t xml:space="preserve"> มีนาคม </w:t>
      </w:r>
      <w:r w:rsidR="002E4EE2">
        <w:rPr>
          <w:rFonts w:ascii="Angsana New" w:hAnsi="Angsana New"/>
          <w:spacing w:val="-9"/>
          <w:sz w:val="30"/>
          <w:szCs w:val="30"/>
        </w:rPr>
        <w:t>2563</w:t>
      </w:r>
      <w:r w:rsidRPr="0045785C">
        <w:rPr>
          <w:rFonts w:ascii="Angsana New" w:hAnsi="Angsana New"/>
          <w:spacing w:val="-9"/>
          <w:sz w:val="30"/>
          <w:szCs w:val="30"/>
          <w:cs/>
        </w:rPr>
        <w:t xml:space="preserve"> </w:t>
      </w:r>
      <w:r w:rsidR="0045785C" w:rsidRPr="0045785C">
        <w:rPr>
          <w:rFonts w:ascii="Angsana New" w:hAnsi="Angsana New" w:hint="cs"/>
          <w:spacing w:val="-9"/>
          <w:sz w:val="30"/>
          <w:szCs w:val="30"/>
          <w:cs/>
        </w:rPr>
        <w:t xml:space="preserve">และ </w:t>
      </w:r>
      <w:r w:rsidR="002E4EE2">
        <w:rPr>
          <w:rFonts w:ascii="Angsana New" w:hAnsi="Angsana New"/>
          <w:spacing w:val="-9"/>
          <w:sz w:val="30"/>
          <w:szCs w:val="30"/>
        </w:rPr>
        <w:t>2562</w:t>
      </w:r>
      <w:r w:rsidR="0045785C" w:rsidRPr="0045785C">
        <w:rPr>
          <w:rFonts w:ascii="Angsana New" w:hAnsi="Angsana New"/>
          <w:spacing w:val="-9"/>
          <w:sz w:val="30"/>
          <w:szCs w:val="30"/>
        </w:rPr>
        <w:t xml:space="preserve"> </w:t>
      </w:r>
      <w:r w:rsidRPr="0045785C">
        <w:rPr>
          <w:rFonts w:ascii="Angsana New" w:hAnsi="Angsana New"/>
          <w:spacing w:val="-9"/>
          <w:sz w:val="30"/>
          <w:szCs w:val="30"/>
          <w:cs/>
        </w:rPr>
        <w:t>สรุปได้ดังนี้</w:t>
      </w:r>
    </w:p>
    <w:p w14:paraId="65C213B2" w14:textId="77777777" w:rsidR="00D2457C" w:rsidRPr="00823DD0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E81DC1" w:rsidRPr="009C25C4" w14:paraId="5913269A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617A75BE" w14:textId="1A7B067B" w:rsidR="00E81DC1" w:rsidRPr="009C25C4" w:rsidRDefault="00E81DC1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E4E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3F14F" w14:textId="53D1B3DE" w:rsidR="00E81DC1" w:rsidRPr="009C25C4" w:rsidRDefault="002E4EE2" w:rsidP="00B91E2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4D4421" w14:textId="77777777" w:rsidR="00E81DC1" w:rsidRPr="009C25C4" w:rsidRDefault="00E81DC1" w:rsidP="00B91E2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B9D6D" w14:textId="034045A5" w:rsidR="00E81DC1" w:rsidRPr="009C25C4" w:rsidRDefault="002E4EE2" w:rsidP="00B91E2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E81DC1" w:rsidRPr="009C25C4" w14:paraId="4B024587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4EBCD123" w14:textId="77777777" w:rsidR="00E81DC1" w:rsidRPr="009C25C4" w:rsidRDefault="00E81DC1" w:rsidP="00B91E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CB01AD6" w14:textId="77777777" w:rsidR="00E81DC1" w:rsidRPr="009C25C4" w:rsidRDefault="00E81DC1" w:rsidP="00B91E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25C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81DC1" w:rsidRPr="009C25C4" w14:paraId="3354FEDA" w14:textId="77777777" w:rsidTr="00E81DC1">
        <w:trPr>
          <w:cantSplit/>
        </w:trPr>
        <w:tc>
          <w:tcPr>
            <w:tcW w:w="6390" w:type="dxa"/>
          </w:tcPr>
          <w:p w14:paraId="31323851" w14:textId="77777777" w:rsidR="00E81DC1" w:rsidRPr="009C25C4" w:rsidRDefault="00E81DC1" w:rsidP="00B91E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EA740F5" w14:textId="77777777" w:rsidR="00E81DC1" w:rsidRPr="009C25C4" w:rsidRDefault="00E81DC1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73E66D" w14:textId="77777777" w:rsidR="00E81DC1" w:rsidRPr="009C25C4" w:rsidRDefault="00E81DC1" w:rsidP="00B91E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5B9AF7" w14:textId="77777777" w:rsidR="00E81DC1" w:rsidRPr="009C25C4" w:rsidRDefault="00E81DC1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DC1" w:rsidRPr="00680FC0" w14:paraId="53DBEFDF" w14:textId="77777777" w:rsidTr="00E81DC1">
        <w:trPr>
          <w:cantSplit/>
        </w:trPr>
        <w:tc>
          <w:tcPr>
            <w:tcW w:w="6390" w:type="dxa"/>
          </w:tcPr>
          <w:p w14:paraId="5EC1B441" w14:textId="77777777" w:rsidR="00E81DC1" w:rsidRPr="009C25C4" w:rsidRDefault="00E81DC1" w:rsidP="00E81DC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2D1142" w14:textId="0D1D02F5" w:rsidR="00E81DC1" w:rsidRPr="00680FC0" w:rsidRDefault="002E4EE2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FBDD2F" w14:textId="77777777" w:rsidR="00E81DC1" w:rsidRPr="009C25C4" w:rsidRDefault="00E81DC1" w:rsidP="00E81D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60FD22" w14:textId="00844616" w:rsidR="00E81DC1" w:rsidRPr="00680FC0" w:rsidRDefault="002E4EE2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E81DC1" w14:paraId="760CD6E9" w14:textId="77777777" w:rsidTr="00E81DC1">
        <w:trPr>
          <w:cantSplit/>
        </w:trPr>
        <w:tc>
          <w:tcPr>
            <w:tcW w:w="6390" w:type="dxa"/>
          </w:tcPr>
          <w:p w14:paraId="378E14DB" w14:textId="77777777" w:rsidR="00E81DC1" w:rsidRPr="009C25C4" w:rsidRDefault="00E81DC1" w:rsidP="00E81DC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60C2DD0A" w14:textId="76FD9873" w:rsidR="00E81DC1" w:rsidRDefault="002E4EE2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6AD6A" w14:textId="77777777" w:rsidR="00E81DC1" w:rsidRPr="009C25C4" w:rsidRDefault="00E81DC1" w:rsidP="00E81D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577ABF" w14:textId="6244536A" w:rsidR="00E81DC1" w:rsidRDefault="002E4EE2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E81DC1" w:rsidRPr="00680FC0" w14:paraId="0CCDD741" w14:textId="77777777" w:rsidTr="00E81DC1">
        <w:trPr>
          <w:cantSplit/>
        </w:trPr>
        <w:tc>
          <w:tcPr>
            <w:tcW w:w="6390" w:type="dxa"/>
          </w:tcPr>
          <w:p w14:paraId="659DAD91" w14:textId="77777777" w:rsidR="00E81DC1" w:rsidRPr="009C25C4" w:rsidRDefault="00E81DC1" w:rsidP="00E81DC1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D187681" w14:textId="77777777" w:rsidR="00E81DC1" w:rsidRPr="00680FC0" w:rsidRDefault="00E81DC1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87231B" w14:textId="77777777" w:rsidR="00E81DC1" w:rsidRPr="009C25C4" w:rsidRDefault="00E81DC1" w:rsidP="00E81D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5AA08C" w14:textId="77777777" w:rsidR="00E81DC1" w:rsidRPr="00680FC0" w:rsidRDefault="00E81DC1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DC1" w:rsidRPr="009C25C4" w14:paraId="1A871EAC" w14:textId="77777777" w:rsidTr="00E81DC1">
        <w:trPr>
          <w:cantSplit/>
        </w:trPr>
        <w:tc>
          <w:tcPr>
            <w:tcW w:w="6390" w:type="dxa"/>
          </w:tcPr>
          <w:p w14:paraId="4FC79B86" w14:textId="77777777" w:rsidR="00E81DC1" w:rsidRPr="009C25C4" w:rsidRDefault="00E81DC1" w:rsidP="00E81DC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7A650E3" w14:textId="77777777" w:rsidR="00E81DC1" w:rsidRPr="009C25C4" w:rsidRDefault="00E81DC1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79F786" w14:textId="77777777" w:rsidR="00E81DC1" w:rsidRPr="009C25C4" w:rsidRDefault="00E81DC1" w:rsidP="00E81D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19881A" w14:textId="77777777" w:rsidR="00E81DC1" w:rsidRPr="009C25C4" w:rsidRDefault="00E81DC1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DC1" w:rsidRPr="009C25C4" w14:paraId="56E527A1" w14:textId="77777777" w:rsidTr="00E81DC1">
        <w:trPr>
          <w:cantSplit/>
        </w:trPr>
        <w:tc>
          <w:tcPr>
            <w:tcW w:w="6390" w:type="dxa"/>
          </w:tcPr>
          <w:p w14:paraId="4CB07311" w14:textId="7388D1DC" w:rsidR="00E81DC1" w:rsidRPr="009C25C4" w:rsidRDefault="00E81DC1" w:rsidP="00E81D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Hlk39675077"/>
            <w:r w:rsidRPr="009C25C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F1A">
              <w:rPr>
                <w:rFonts w:ascii="Angsana New" w:hAnsi="Angsana New"/>
                <w:sz w:val="30"/>
                <w:szCs w:val="30"/>
              </w:rPr>
              <w:t>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25C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bookmarkEnd w:id="0"/>
          </w:p>
        </w:tc>
        <w:tc>
          <w:tcPr>
            <w:tcW w:w="1350" w:type="dxa"/>
            <w:shd w:val="clear" w:color="auto" w:fill="auto"/>
          </w:tcPr>
          <w:p w14:paraId="283B3110" w14:textId="1B458FC4" w:rsidR="00E81DC1" w:rsidRPr="009C25C4" w:rsidRDefault="002E4EE2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6404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5FD25" w14:textId="77777777" w:rsidR="00E81DC1" w:rsidRPr="009C25C4" w:rsidRDefault="00E81DC1" w:rsidP="00E81D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5D2F1D" w14:textId="2F4F4CF4" w:rsidR="00E81DC1" w:rsidRPr="007A6C72" w:rsidRDefault="002E4EE2" w:rsidP="00E8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81D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</w:tr>
    </w:tbl>
    <w:p w14:paraId="302E2FE2" w14:textId="77777777" w:rsidR="00D2457C" w:rsidRPr="00823DD0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76EFCAF0" w14:textId="77777777" w:rsidR="00034948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495138" w14:textId="03026E23" w:rsidR="002E036C" w:rsidRPr="00823DD0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="002E4EE2">
        <w:rPr>
          <w:rFonts w:ascii="Angsana New" w:hAnsi="Angsana New"/>
          <w:sz w:val="30"/>
          <w:szCs w:val="30"/>
        </w:rPr>
        <w:t>31</w:t>
      </w:r>
      <w:r w:rsidR="00E81DC1">
        <w:rPr>
          <w:rFonts w:ascii="Angsana New" w:hAnsi="Angsana New"/>
          <w:sz w:val="30"/>
          <w:szCs w:val="30"/>
        </w:rPr>
        <w:t xml:space="preserve"> </w:t>
      </w:r>
      <w:r w:rsidR="00E81DC1">
        <w:rPr>
          <w:rFonts w:ascii="Angsana New" w:hAnsi="Angsana New" w:hint="cs"/>
          <w:sz w:val="30"/>
          <w:szCs w:val="30"/>
          <w:cs/>
        </w:rPr>
        <w:t>มีนาคม</w:t>
      </w:r>
      <w:r w:rsidRPr="00823DD0">
        <w:rPr>
          <w:rFonts w:ascii="Angsana New" w:hAnsi="Angsana New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sz w:val="30"/>
          <w:szCs w:val="30"/>
        </w:rPr>
        <w:t>2563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และ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="002E4EE2">
        <w:rPr>
          <w:rFonts w:ascii="Angsana New" w:hAnsi="Angsana New"/>
          <w:sz w:val="30"/>
          <w:szCs w:val="30"/>
        </w:rPr>
        <w:t>31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E4EE2">
        <w:rPr>
          <w:rFonts w:ascii="Angsana New" w:hAnsi="Angsana New"/>
          <w:sz w:val="30"/>
          <w:szCs w:val="30"/>
        </w:rPr>
        <w:t>2562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มีดังนี้</w:t>
      </w:r>
    </w:p>
    <w:p w14:paraId="5FBDD13F" w14:textId="77777777" w:rsidR="00CF0E3C" w:rsidRPr="00352085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0C6B66" w:rsidRPr="00823DD0" w14:paraId="3D88B7FD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10113A0D" w14:textId="77777777" w:rsidR="000C6B66" w:rsidRPr="00823DD0" w:rsidRDefault="000C6B66" w:rsidP="00471D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4B79CA08" w:rsidR="000C6B66" w:rsidRPr="00823DD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31</w:t>
            </w:r>
            <w:r w:rsidR="00E81DC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823DD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823DD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C6B66" w:rsidRPr="0082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C6B66"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823DD0" w14:paraId="31B8BD3C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41073E4D" w14:textId="77777777" w:rsidR="00C21E3B" w:rsidRPr="00823DD0" w:rsidRDefault="00C21E3B" w:rsidP="00C21E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519B5464" w:rsidR="00C21E3B" w:rsidRPr="00823DD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823DD0" w:rsidRDefault="00C21E3B" w:rsidP="00C21E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0553EE1C" w:rsidR="00C21E3B" w:rsidRPr="00823DD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C21E3B" w:rsidRPr="00823DD0" w14:paraId="4987859E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17407B52" w14:textId="77777777" w:rsidR="00C21E3B" w:rsidRPr="00823DD0" w:rsidRDefault="00C21E3B" w:rsidP="00C21E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823DD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823DD0" w14:paraId="45141263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6F1DD863" w14:textId="77777777" w:rsidR="00C21E3B" w:rsidRPr="00823DD0" w:rsidRDefault="00C21E3B" w:rsidP="00C21E3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823DD0" w:rsidRDefault="00C21E3B" w:rsidP="00C21E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823DD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1E3B" w:rsidRPr="00823DD0" w14:paraId="14991899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2E12371C" w14:textId="77777777" w:rsidR="00C21E3B" w:rsidRPr="00823DD0" w:rsidRDefault="00C21E3B" w:rsidP="00C21E3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34FB4C21" w:rsidR="00C21E3B" w:rsidRPr="00823DD0" w:rsidRDefault="002E4EE2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823DD0" w:rsidRDefault="00C21E3B" w:rsidP="00C21E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68C71668" w:rsidR="00C21E3B" w:rsidRPr="00823DD0" w:rsidRDefault="002E4EE2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position w:val="1"/>
                <w:sz w:val="30"/>
                <w:szCs w:val="30"/>
              </w:rPr>
              <w:t>314</w:t>
            </w:r>
          </w:p>
        </w:tc>
      </w:tr>
    </w:tbl>
    <w:p w14:paraId="50515815" w14:textId="77777777" w:rsidR="00E81DC1" w:rsidRPr="00352085" w:rsidRDefault="00E81DC1" w:rsidP="00E81DC1">
      <w:pPr>
        <w:rPr>
          <w:rFonts w:ascii="Angsana New" w:hAnsi="Angsana New"/>
          <w:sz w:val="24"/>
          <w:szCs w:val="24"/>
        </w:rPr>
      </w:pPr>
    </w:p>
    <w:p w14:paraId="5BAD07CD" w14:textId="7B0E3909" w:rsidR="00BB00F4" w:rsidRPr="00823DD0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23DD0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352085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5D49E41" w14:textId="77777777" w:rsidR="00BB00F4" w:rsidRPr="00823DD0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สัญญาประกัน</w:t>
      </w:r>
      <w:r w:rsidR="00BE668D" w:rsidRPr="00823DD0">
        <w:rPr>
          <w:rFonts w:ascii="Angsana New" w:hAnsi="Angsana New"/>
          <w:i/>
          <w:iCs/>
          <w:sz w:val="30"/>
          <w:szCs w:val="30"/>
          <w:cs/>
        </w:rPr>
        <w:t>ชีวิต</w:t>
      </w:r>
      <w:r w:rsidR="00433491">
        <w:rPr>
          <w:rFonts w:ascii="Angsana New" w:hAnsi="Angsana New" w:hint="cs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352085" w:rsidRDefault="00BB00F4" w:rsidP="00BB00F4">
      <w:pPr>
        <w:rPr>
          <w:rFonts w:ascii="Angsana New" w:hAnsi="Angsana New"/>
          <w:sz w:val="24"/>
          <w:szCs w:val="24"/>
        </w:rPr>
      </w:pPr>
    </w:p>
    <w:p w14:paraId="2013061C" w14:textId="1AA17CDF" w:rsidR="00BB00F4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23DD0">
        <w:rPr>
          <w:rFonts w:ascii="Angsana New" w:hAnsi="Angsana New"/>
          <w:spacing w:val="6"/>
          <w:sz w:val="30"/>
          <w:szCs w:val="30"/>
          <w:cs/>
        </w:rPr>
        <w:t>บริษัทได้ทำสัญญารับบริการประกัน</w:t>
      </w:r>
      <w:r w:rsidR="00BE668D" w:rsidRPr="00823DD0">
        <w:rPr>
          <w:rFonts w:ascii="Angsana New" w:hAnsi="Angsana New"/>
          <w:spacing w:val="6"/>
          <w:sz w:val="30"/>
          <w:szCs w:val="30"/>
          <w:cs/>
        </w:rPr>
        <w:t>ชีวิต</w:t>
      </w:r>
      <w:r w:rsidR="00034948">
        <w:rPr>
          <w:rFonts w:ascii="Angsana New" w:hAnsi="Angsana New" w:hint="cs"/>
          <w:spacing w:val="6"/>
          <w:sz w:val="30"/>
          <w:szCs w:val="30"/>
          <w:cs/>
        </w:rPr>
        <w:t>แบบกลุ่ม</w:t>
      </w:r>
      <w:r w:rsidRPr="00823DD0">
        <w:rPr>
          <w:rFonts w:ascii="Angsana New" w:hAnsi="Angsana New"/>
          <w:spacing w:val="6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</w:t>
      </w:r>
      <w:r w:rsidRPr="00823DD0">
        <w:rPr>
          <w:rFonts w:ascii="Angsana New" w:hAnsi="Angsana New"/>
          <w:spacing w:val="-2"/>
          <w:sz w:val="30"/>
          <w:szCs w:val="30"/>
          <w:cs/>
        </w:rPr>
        <w:t>ให้บริการทางด้านการประกัน</w:t>
      </w:r>
      <w:r w:rsidR="00BE668D" w:rsidRPr="00823DD0">
        <w:rPr>
          <w:rFonts w:ascii="Angsana New" w:hAnsi="Angsana New"/>
          <w:spacing w:val="-2"/>
          <w:sz w:val="30"/>
          <w:szCs w:val="30"/>
          <w:cs/>
        </w:rPr>
        <w:t>ชีวิต</w:t>
      </w:r>
      <w:r w:rsidR="00111FF7">
        <w:rPr>
          <w:rFonts w:ascii="Angsana New" w:hAnsi="Angsana New" w:hint="cs"/>
          <w:spacing w:val="-2"/>
          <w:sz w:val="30"/>
          <w:szCs w:val="30"/>
          <w:cs/>
        </w:rPr>
        <w:t>แบบกลุ่ม</w:t>
      </w:r>
      <w:r w:rsidRPr="00823DD0">
        <w:rPr>
          <w:rFonts w:ascii="Angsana New" w:hAnsi="Angsana New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FB41BC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="002E4EE2">
        <w:rPr>
          <w:rFonts w:ascii="Angsana New" w:hAnsi="Angsana New"/>
          <w:spacing w:val="-2"/>
          <w:sz w:val="30"/>
          <w:szCs w:val="30"/>
        </w:rPr>
        <w:t>1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14DE28B5" w14:textId="77777777" w:rsidR="00111FF7" w:rsidRPr="00352085" w:rsidRDefault="00111FF7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9CC54A3" w14:textId="77777777" w:rsidR="00AF6A35" w:rsidRPr="00823DD0" w:rsidRDefault="00DB3383" w:rsidP="006F415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23DD0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1ED7C37D" w14:textId="77777777" w:rsidR="00104C90" w:rsidRPr="00352085" w:rsidRDefault="00104C90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</w:rPr>
      </w:pPr>
    </w:p>
    <w:p w14:paraId="567356D2" w14:textId="651A1355" w:rsidR="00E639E2" w:rsidRDefault="00E639E2" w:rsidP="00DF0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39E2">
        <w:rPr>
          <w:rFonts w:ascii="Angsana New" w:hAnsi="Angsana New"/>
          <w:b/>
          <w:sz w:val="30"/>
          <w:szCs w:val="30"/>
          <w:cs/>
        </w:rPr>
        <w:t>ก</w:t>
      </w:r>
      <w:r w:rsidRPr="00E639E2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639E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E4EE2">
        <w:rPr>
          <w:rFonts w:ascii="Angsana New" w:hAnsi="Angsana New"/>
          <w:sz w:val="30"/>
          <w:szCs w:val="30"/>
          <w:cs/>
        </w:rPr>
        <w:t>3</w:t>
      </w:r>
      <w:r w:rsidR="002E4EE2">
        <w:rPr>
          <w:rFonts w:ascii="Angsana New" w:hAnsi="Angsana New"/>
          <w:sz w:val="30"/>
          <w:szCs w:val="30"/>
        </w:rPr>
        <w:t>1</w:t>
      </w:r>
      <w:r w:rsidRPr="00E639E2"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 w:rsidRPr="00E639E2">
        <w:rPr>
          <w:rFonts w:ascii="Angsana New" w:hAnsi="Angsana New"/>
          <w:sz w:val="30"/>
          <w:szCs w:val="30"/>
          <w:cs/>
        </w:rPr>
        <w:t xml:space="preserve"> </w:t>
      </w:r>
      <w:r w:rsidR="002E4EE2">
        <w:rPr>
          <w:rFonts w:ascii="Angsana New" w:hAnsi="Angsana New"/>
          <w:sz w:val="30"/>
          <w:szCs w:val="30"/>
          <w:cs/>
        </w:rPr>
        <w:t>256</w:t>
      </w:r>
      <w:r w:rsidR="002E4EE2">
        <w:rPr>
          <w:rFonts w:ascii="Angsana New" w:hAnsi="Angsana New" w:hint="cs"/>
          <w:sz w:val="30"/>
          <w:szCs w:val="30"/>
          <w:cs/>
        </w:rPr>
        <w:t>3</w:t>
      </w:r>
      <w:r w:rsidRPr="00E639E2">
        <w:rPr>
          <w:rFonts w:ascii="Angsana New" w:hAnsi="Angsana New"/>
          <w:sz w:val="30"/>
          <w:szCs w:val="30"/>
          <w:cs/>
        </w:rPr>
        <w:t xml:space="preserve"> </w:t>
      </w:r>
      <w:r w:rsidR="0035208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E4EE2">
        <w:rPr>
          <w:rFonts w:ascii="Angsana New" w:hAnsi="Angsana New"/>
          <w:sz w:val="30"/>
          <w:szCs w:val="30"/>
        </w:rPr>
        <w:t>2562</w:t>
      </w:r>
      <w:r w:rsidR="00352085">
        <w:rPr>
          <w:rFonts w:ascii="Angsana New" w:hAnsi="Angsana New"/>
          <w:sz w:val="30"/>
          <w:szCs w:val="30"/>
        </w:rPr>
        <w:t xml:space="preserve"> </w:t>
      </w:r>
      <w:r w:rsidR="00DF0BAA">
        <w:rPr>
          <w:rFonts w:ascii="Angsana New" w:hAnsi="Angsana New"/>
          <w:sz w:val="30"/>
          <w:szCs w:val="30"/>
        </w:rPr>
        <w:br/>
      </w:r>
      <w:r w:rsidRPr="00E639E2">
        <w:rPr>
          <w:rFonts w:ascii="Angsana New" w:hAnsi="Angsana New"/>
          <w:sz w:val="30"/>
          <w:szCs w:val="30"/>
          <w:cs/>
        </w:rPr>
        <w:t>มีดังนี้</w:t>
      </w:r>
    </w:p>
    <w:p w14:paraId="21D689E9" w14:textId="77777777" w:rsidR="00352085" w:rsidRPr="00E639E2" w:rsidRDefault="00352085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274"/>
        <w:gridCol w:w="1079"/>
        <w:gridCol w:w="238"/>
        <w:gridCol w:w="1115"/>
        <w:gridCol w:w="238"/>
        <w:gridCol w:w="1107"/>
        <w:gridCol w:w="238"/>
        <w:gridCol w:w="1042"/>
        <w:gridCol w:w="13"/>
      </w:tblGrid>
      <w:tr w:rsidR="00291F7E" w:rsidRPr="009C25C4" w14:paraId="144C9EA7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3E757E65" w14:textId="1E89DC72" w:rsidR="00291F7E" w:rsidRPr="009C25C4" w:rsidRDefault="00291F7E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3C7EBEDC" w14:textId="77777777" w:rsidR="00291F7E" w:rsidRPr="009C25C4" w:rsidRDefault="00291F7E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vAlign w:val="bottom"/>
          </w:tcPr>
          <w:p w14:paraId="656CD36A" w14:textId="1339D3D7" w:rsidR="00291F7E" w:rsidRPr="009C25C4" w:rsidRDefault="002E4EE2" w:rsidP="00B91E2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28" w:type="pct"/>
            <w:vAlign w:val="bottom"/>
          </w:tcPr>
          <w:p w14:paraId="1AF76D04" w14:textId="77777777" w:rsidR="00291F7E" w:rsidRPr="009C25C4" w:rsidRDefault="00291F7E" w:rsidP="00B91E2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vAlign w:val="bottom"/>
          </w:tcPr>
          <w:p w14:paraId="211DEE53" w14:textId="5BF72AA0" w:rsidR="00291F7E" w:rsidRPr="009C25C4" w:rsidRDefault="002E4EE2" w:rsidP="00B91E2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91F7E" w:rsidRPr="009C25C4" w14:paraId="61AB532C" w14:textId="77777777" w:rsidTr="00291F7E">
        <w:trPr>
          <w:trHeight w:val="1109"/>
          <w:tblHeader/>
        </w:trPr>
        <w:tc>
          <w:tcPr>
            <w:tcW w:w="2128" w:type="pct"/>
          </w:tcPr>
          <w:p w14:paraId="5A6F1E7E" w14:textId="77777777" w:rsidR="00291F7E" w:rsidRPr="009C25C4" w:rsidRDefault="00291F7E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F1BFF5" w14:textId="77777777" w:rsidR="00291F7E" w:rsidRPr="009C25C4" w:rsidRDefault="00291F7E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5E0155" w14:textId="77777777" w:rsidR="00291F7E" w:rsidRPr="009C25C4" w:rsidRDefault="00291F7E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65DFEF" w14:textId="77777777" w:rsidR="00291F7E" w:rsidRPr="009C25C4" w:rsidRDefault="00291F7E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84CCDA9" w14:textId="77777777" w:rsidR="00291F7E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7A8D36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698808A9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C25C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C25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22C13681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954B70C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1FF2C6F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9C25C4">
              <w:rPr>
                <w:rFonts w:ascii="Angsana New" w:hAnsi="Angsana New"/>
                <w:sz w:val="28"/>
                <w:szCs w:val="28"/>
              </w:rPr>
              <w:t>-</w:t>
            </w:r>
            <w:r w:rsidRPr="009C25C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</w:tcPr>
          <w:p w14:paraId="65589FCC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13F75085" w14:textId="77777777" w:rsidR="00291F7E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D8B804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2181FAF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9C25C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C25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32845930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gridSpan w:val="2"/>
          </w:tcPr>
          <w:p w14:paraId="1A5E4D66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2ECBF60E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25C4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9C25C4">
              <w:rPr>
                <w:rFonts w:ascii="Angsana New" w:hAnsi="Angsana New"/>
                <w:sz w:val="28"/>
                <w:szCs w:val="28"/>
              </w:rPr>
              <w:t>-</w:t>
            </w:r>
            <w:r w:rsidRPr="009C25C4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1F7E" w:rsidRPr="009C25C4" w14:paraId="5DB9F868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04A2A1E5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2978AC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pct"/>
            <w:gridSpan w:val="7"/>
          </w:tcPr>
          <w:p w14:paraId="48075E50" w14:textId="77777777" w:rsidR="00291F7E" w:rsidRPr="009C25C4" w:rsidRDefault="00291F7E" w:rsidP="00B91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F7E" w:rsidRPr="009C25C4" w14:paraId="3B80B11F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427B8359" w14:textId="77777777" w:rsidR="00291F7E" w:rsidRPr="009C25C4" w:rsidRDefault="00291F7E" w:rsidP="00291F7E">
            <w:pPr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" w:type="pct"/>
          </w:tcPr>
          <w:p w14:paraId="176AD7CF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8E5D7F1" w14:textId="77777777" w:rsidR="00291F7E" w:rsidRPr="009C25C4" w:rsidRDefault="000D66BD" w:rsidP="000D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49A3E26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C4F0C8C" w14:textId="77777777" w:rsidR="00291F7E" w:rsidRPr="009C25C4" w:rsidRDefault="000D66BD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FA14169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85717DC" w14:textId="0F8C7BC3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291F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28" w:type="pct"/>
            <w:shd w:val="clear" w:color="auto" w:fill="auto"/>
          </w:tcPr>
          <w:p w14:paraId="003B2E0A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7961E44F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F7E" w:rsidRPr="009C25C4" w14:paraId="2C166530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5317D53E" w14:textId="77777777" w:rsidR="00291F7E" w:rsidRPr="009C25C4" w:rsidRDefault="00291F7E" w:rsidP="00291F7E">
            <w:pPr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47" w:type="pct"/>
          </w:tcPr>
          <w:p w14:paraId="545C8357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C2775F2" w14:textId="18FA2069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520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28" w:type="pct"/>
            <w:shd w:val="clear" w:color="auto" w:fill="auto"/>
          </w:tcPr>
          <w:p w14:paraId="10E4C0D9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2C70918" w14:textId="77777777" w:rsidR="00291F7E" w:rsidRPr="009C25C4" w:rsidRDefault="000D66BD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B4A368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4ED7D68" w14:textId="089BD701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291F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28" w:type="pct"/>
            <w:shd w:val="clear" w:color="auto" w:fill="auto"/>
          </w:tcPr>
          <w:p w14:paraId="05F0FA91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8C942DA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F7E" w:rsidRPr="009C25C4" w14:paraId="6C055A97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72349A8E" w14:textId="77777777" w:rsidR="00291F7E" w:rsidRPr="009C25C4" w:rsidRDefault="00291F7E" w:rsidP="00291F7E">
            <w:pPr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9C25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25C4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47" w:type="pct"/>
          </w:tcPr>
          <w:p w14:paraId="671A3BA9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6FA8D2" w14:textId="050A62A4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8" w:type="pct"/>
            <w:shd w:val="clear" w:color="auto" w:fill="auto"/>
          </w:tcPr>
          <w:p w14:paraId="7AAC65BD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2C801C4" w14:textId="41DA6AAC" w:rsidR="00291F7E" w:rsidRPr="009C25C4" w:rsidRDefault="00220872" w:rsidP="0022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sz w:val="30"/>
                <w:szCs w:val="30"/>
              </w:rPr>
              <w:t>130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0DF88AA8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2EC0954" w14:textId="3F3155E9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28" w:type="pct"/>
            <w:shd w:val="clear" w:color="auto" w:fill="auto"/>
          </w:tcPr>
          <w:p w14:paraId="042E9B22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B0222FF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F7E" w:rsidRPr="009C25C4" w14:paraId="3FFDDDD1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24713769" w14:textId="77777777" w:rsidR="00291F7E" w:rsidRPr="009C25C4" w:rsidRDefault="00291F7E" w:rsidP="00291F7E">
            <w:pPr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7" w:type="pct"/>
          </w:tcPr>
          <w:p w14:paraId="266787FE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CD8F4BC" w14:textId="77777777" w:rsidR="00291F7E" w:rsidRPr="009C25C4" w:rsidRDefault="00352085" w:rsidP="00352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31CBDA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3665844" w14:textId="07FFCCDC" w:rsidR="00291F7E" w:rsidRPr="009C25C4" w:rsidRDefault="00220872" w:rsidP="00220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sz w:val="30"/>
                <w:szCs w:val="30"/>
              </w:rPr>
              <w:t>904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4854FC06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F554B6A" w14:textId="10DA9FEB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1F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28" w:type="pct"/>
            <w:shd w:val="clear" w:color="auto" w:fill="auto"/>
          </w:tcPr>
          <w:p w14:paraId="063B2E87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27749ED3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F7E" w:rsidRPr="009C25C4" w14:paraId="61F70576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09337A9D" w14:textId="77777777" w:rsidR="00291F7E" w:rsidRPr="009C25C4" w:rsidRDefault="00291F7E" w:rsidP="00291F7E">
            <w:pPr>
              <w:rPr>
                <w:rFonts w:ascii="Angsana New" w:hAnsi="Angsana New"/>
                <w:sz w:val="30"/>
                <w:szCs w:val="30"/>
              </w:rPr>
            </w:pPr>
            <w:r w:rsidRPr="009C25C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7" w:type="pct"/>
          </w:tcPr>
          <w:p w14:paraId="16F38ACA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820323D" w14:textId="1754A80F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D66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28" w:type="pct"/>
            <w:shd w:val="clear" w:color="auto" w:fill="auto"/>
          </w:tcPr>
          <w:p w14:paraId="2634133F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6D31D7F" w14:textId="185648F6" w:rsidR="00291F7E" w:rsidRPr="009C25C4" w:rsidRDefault="000D66BD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C1F6129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ADF3B6F" w14:textId="312CA0CE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291F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8" w:type="pct"/>
            <w:shd w:val="clear" w:color="auto" w:fill="auto"/>
          </w:tcPr>
          <w:p w14:paraId="20F7ED7D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625E97EB" w14:textId="30BB4E4F" w:rsidR="00291F7E" w:rsidRPr="009C25C4" w:rsidRDefault="00291F7E" w:rsidP="000D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F7E" w:rsidRPr="009C25C4" w14:paraId="37B82689" w14:textId="77777777" w:rsidTr="00291F7E">
        <w:trPr>
          <w:gridAfter w:val="1"/>
          <w:wAfter w:w="7" w:type="pct"/>
          <w:tblHeader/>
        </w:trPr>
        <w:tc>
          <w:tcPr>
            <w:tcW w:w="2128" w:type="pct"/>
          </w:tcPr>
          <w:p w14:paraId="5C9959B4" w14:textId="77777777" w:rsidR="00291F7E" w:rsidRPr="009C25C4" w:rsidRDefault="00291F7E" w:rsidP="00291F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0213466E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19CFD" w14:textId="30CA7835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D66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28" w:type="pct"/>
            <w:shd w:val="clear" w:color="auto" w:fill="auto"/>
          </w:tcPr>
          <w:p w14:paraId="5F706423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E7578" w14:textId="4A0E29D1" w:rsidR="00291F7E" w:rsidRPr="00FD1BD9" w:rsidRDefault="000D66BD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F05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26AD65DF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D76E" w14:textId="50972CF1" w:rsidR="00291F7E" w:rsidRPr="009C25C4" w:rsidRDefault="002E4EE2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291F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28" w:type="pct"/>
            <w:shd w:val="clear" w:color="auto" w:fill="auto"/>
          </w:tcPr>
          <w:p w14:paraId="113A7260" w14:textId="77777777" w:rsidR="00291F7E" w:rsidRPr="009C25C4" w:rsidRDefault="00291F7E" w:rsidP="00291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2976F" w14:textId="5B8C260B" w:rsidR="00291F7E" w:rsidRPr="00FD1BD9" w:rsidRDefault="000D66BD" w:rsidP="000D66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291F7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91F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291F7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EAB2BDD" w14:textId="77777777" w:rsidR="002B3E41" w:rsidRPr="00B726ED" w:rsidRDefault="002B3E41" w:rsidP="00E6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7BE8BCF" w14:textId="50724AD0" w:rsidR="00FC5F7C" w:rsidRPr="00104C90" w:rsidRDefault="00100F63" w:rsidP="00FC5F7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Cs w:val="22"/>
          <w:cs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ณ วันที่ </w:t>
      </w:r>
      <w:r w:rsidR="002E4EE2">
        <w:rPr>
          <w:rFonts w:ascii="Angsana New" w:hAnsi="Angsana New"/>
          <w:sz w:val="30"/>
          <w:szCs w:val="30"/>
          <w:lang w:val="en-US" w:bidi="th-TH"/>
        </w:rPr>
        <w:t>31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2E4EE2">
        <w:rPr>
          <w:rFonts w:ascii="Angsana New" w:hAnsi="Angsana New"/>
          <w:sz w:val="30"/>
          <w:szCs w:val="30"/>
          <w:lang w:val="en-US" w:bidi="th-TH"/>
        </w:rPr>
        <w:t>2563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207C3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อาคารและอุปกรณ์ ซึ่งมีมูลค่าตามบัญ</w:t>
      </w:r>
      <w:r w:rsidR="00F50B3A">
        <w:rPr>
          <w:rFonts w:ascii="Angsana New" w:hAnsi="Angsana New" w:hint="cs"/>
          <w:sz w:val="30"/>
          <w:szCs w:val="30"/>
          <w:cs/>
          <w:lang w:bidi="th-TH"/>
        </w:rPr>
        <w:t>ชีจำนวน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2E4EE2">
        <w:rPr>
          <w:rFonts w:ascii="Angsana New" w:hAnsi="Angsana New"/>
          <w:sz w:val="30"/>
          <w:szCs w:val="30"/>
          <w:lang w:val="en-US" w:bidi="th-TH"/>
        </w:rPr>
        <w:t>206</w:t>
      </w:r>
      <w:r>
        <w:rPr>
          <w:rFonts w:ascii="Angsana New" w:hAnsi="Angsana New"/>
          <w:sz w:val="30"/>
          <w:szCs w:val="30"/>
          <w:lang w:val="en-US" w:bidi="th-TH"/>
        </w:rPr>
        <w:t>.</w:t>
      </w:r>
      <w:r w:rsidR="002E4EE2">
        <w:rPr>
          <w:rFonts w:ascii="Angsana New" w:hAnsi="Angsana New"/>
          <w:sz w:val="30"/>
          <w:szCs w:val="30"/>
          <w:lang w:val="en-US" w:bidi="th-TH"/>
        </w:rPr>
        <w:t>9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5F78B9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="002E4EE2">
        <w:rPr>
          <w:rFonts w:asciiTheme="majorBidi" w:hAnsiTheme="majorBidi" w:cstheme="majorBidi"/>
          <w:i/>
          <w:iCs/>
          <w:spacing w:val="-8"/>
          <w:sz w:val="30"/>
          <w:szCs w:val="30"/>
        </w:rPr>
        <w:t>31</w:t>
      </w:r>
      <w:r w:rsidRPr="005F78B9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5F78B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ธันวาคม </w:t>
      </w:r>
      <w:r w:rsidR="002E4EE2">
        <w:rPr>
          <w:rFonts w:asciiTheme="majorBidi" w:hAnsiTheme="majorBidi" w:cstheme="majorBidi"/>
          <w:i/>
          <w:iCs/>
          <w:spacing w:val="-8"/>
          <w:sz w:val="30"/>
          <w:szCs w:val="30"/>
        </w:rPr>
        <w:t>2562</w:t>
      </w:r>
      <w:r w:rsidRPr="005F78B9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:  </w:t>
      </w:r>
      <w:r w:rsidR="002E4EE2">
        <w:rPr>
          <w:rFonts w:asciiTheme="majorBidi" w:hAnsiTheme="majorBidi" w:cstheme="majorBidi"/>
          <w:i/>
          <w:iCs/>
          <w:spacing w:val="-8"/>
          <w:sz w:val="30"/>
          <w:szCs w:val="30"/>
        </w:rPr>
        <w:t>209</w:t>
      </w:r>
      <w:r>
        <w:rPr>
          <w:rFonts w:asciiTheme="majorBidi" w:hAnsiTheme="majorBidi" w:cstheme="majorBidi"/>
          <w:i/>
          <w:iCs/>
          <w:spacing w:val="-8"/>
          <w:sz w:val="30"/>
          <w:szCs w:val="30"/>
        </w:rPr>
        <w:t>.</w:t>
      </w:r>
      <w:r w:rsidR="002E4EE2">
        <w:rPr>
          <w:rFonts w:asciiTheme="majorBidi" w:hAnsiTheme="majorBidi" w:cstheme="majorBidi"/>
          <w:i/>
          <w:iCs/>
          <w:spacing w:val="-8"/>
          <w:sz w:val="30"/>
          <w:szCs w:val="30"/>
        </w:rPr>
        <w:t>9</w:t>
      </w:r>
      <w:r w:rsidRPr="005F78B9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5F78B9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</w:t>
      </w:r>
      <w:r w:rsidRPr="00BC3B6B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บาท</w:t>
      </w:r>
      <w:r w:rsidRPr="00BC3B6B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</w:p>
    <w:p w14:paraId="64066BD3" w14:textId="77777777" w:rsidR="00104C90" w:rsidRPr="00104C90" w:rsidRDefault="00104C90" w:rsidP="00104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635F95" w14:textId="77777777" w:rsidR="00D75BB6" w:rsidRPr="00823DD0" w:rsidRDefault="00D75BB6" w:rsidP="00C27CE8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23DD0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14:paraId="3056C07B" w14:textId="77777777" w:rsidR="00104C90" w:rsidRDefault="00104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B22F100" w14:textId="451076C0" w:rsidR="008516DF" w:rsidRPr="00F50B3A" w:rsidRDefault="00F5517F" w:rsidP="008516D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0B3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50B3A">
        <w:rPr>
          <w:rFonts w:asciiTheme="majorBidi" w:hAnsiTheme="majorBidi" w:cstheme="majorBidi"/>
          <w:sz w:val="30"/>
          <w:szCs w:val="30"/>
        </w:rPr>
        <w:t xml:space="preserve"> </w:t>
      </w:r>
      <w:r w:rsidR="002E4EE2">
        <w:rPr>
          <w:rFonts w:asciiTheme="majorBidi" w:hAnsiTheme="majorBidi" w:cstheme="majorBidi"/>
          <w:sz w:val="30"/>
          <w:szCs w:val="30"/>
        </w:rPr>
        <w:t>31</w:t>
      </w:r>
      <w:r w:rsidR="003D72DE" w:rsidRPr="00F50B3A">
        <w:rPr>
          <w:rFonts w:asciiTheme="majorBidi" w:hAnsiTheme="majorBidi" w:cstheme="majorBidi"/>
          <w:sz w:val="30"/>
          <w:szCs w:val="30"/>
        </w:rPr>
        <w:t xml:space="preserve"> </w:t>
      </w:r>
      <w:r w:rsidR="003D72DE" w:rsidRPr="00F50B3A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F50B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>
        <w:rPr>
          <w:rFonts w:asciiTheme="majorBidi" w:hAnsiTheme="majorBidi" w:cstheme="majorBidi"/>
          <w:sz w:val="30"/>
          <w:szCs w:val="30"/>
        </w:rPr>
        <w:t>2563</w:t>
      </w:r>
      <w:r w:rsidRPr="00F50B3A">
        <w:rPr>
          <w:rFonts w:asciiTheme="majorBidi" w:hAnsiTheme="majorBidi" w:cstheme="majorBidi"/>
          <w:sz w:val="30"/>
          <w:szCs w:val="30"/>
        </w:rPr>
        <w:t xml:space="preserve"> </w:t>
      </w:r>
      <w:r w:rsidRPr="00F50B3A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6D5FF3" w:rsidRPr="00F50B3A">
        <w:rPr>
          <w:rFonts w:asciiTheme="majorBidi" w:hAnsiTheme="majorBidi" w:cstheme="majorBidi"/>
          <w:sz w:val="30"/>
          <w:szCs w:val="30"/>
        </w:rPr>
        <w:t xml:space="preserve"> </w:t>
      </w:r>
      <w:r w:rsidR="002E4EE2">
        <w:rPr>
          <w:rFonts w:asciiTheme="majorBidi" w:hAnsiTheme="majorBidi" w:cstheme="majorBidi"/>
          <w:sz w:val="30"/>
          <w:szCs w:val="30"/>
        </w:rPr>
        <w:t>97</w:t>
      </w:r>
      <w:r w:rsidR="00BC3B6B" w:rsidRPr="00F50B3A">
        <w:rPr>
          <w:rFonts w:asciiTheme="majorBidi" w:hAnsiTheme="majorBidi" w:cstheme="majorBidi"/>
          <w:sz w:val="30"/>
          <w:szCs w:val="30"/>
        </w:rPr>
        <w:t>.</w:t>
      </w:r>
      <w:r w:rsidR="002E4EE2">
        <w:rPr>
          <w:rFonts w:asciiTheme="majorBidi" w:hAnsiTheme="majorBidi" w:cstheme="majorBidi"/>
          <w:sz w:val="30"/>
          <w:szCs w:val="30"/>
        </w:rPr>
        <w:t>1</w:t>
      </w:r>
      <w:r w:rsidR="00BC3B6B" w:rsidRPr="00F50B3A">
        <w:rPr>
          <w:rFonts w:asciiTheme="majorBidi" w:hAnsiTheme="majorBidi" w:cstheme="majorBidi"/>
          <w:sz w:val="30"/>
          <w:szCs w:val="30"/>
        </w:rPr>
        <w:t xml:space="preserve"> </w:t>
      </w:r>
      <w:r w:rsidRPr="00F50B3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50B3A">
        <w:rPr>
          <w:rFonts w:asciiTheme="majorBidi" w:hAnsiTheme="majorBidi" w:cstheme="majorBidi"/>
          <w:sz w:val="30"/>
          <w:szCs w:val="30"/>
        </w:rPr>
        <w:t xml:space="preserve"> </w:t>
      </w:r>
      <w:r w:rsidRPr="00F50B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4E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50B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50B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E4EE2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50B3A">
        <w:rPr>
          <w:rFonts w:asciiTheme="majorBidi" w:hAnsiTheme="majorBidi" w:cstheme="majorBidi"/>
          <w:i/>
          <w:iCs/>
          <w:sz w:val="30"/>
          <w:szCs w:val="30"/>
        </w:rPr>
        <w:t xml:space="preserve">:  </w:t>
      </w:r>
      <w:r w:rsidR="002E4EE2">
        <w:rPr>
          <w:rFonts w:asciiTheme="majorBidi" w:hAnsiTheme="majorBidi" w:cstheme="majorBidi"/>
          <w:i/>
          <w:iCs/>
          <w:sz w:val="30"/>
          <w:szCs w:val="30"/>
        </w:rPr>
        <w:t>157</w:t>
      </w:r>
      <w:r w:rsidR="00104C90" w:rsidRPr="00F50B3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4EE2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50B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50B3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50B3A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516DF" w:rsidRPr="00F50B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6DF" w:rsidRPr="00F50B3A">
        <w:rPr>
          <w:rFonts w:asciiTheme="majorBidi" w:hAnsiTheme="majorBidi" w:cstheme="majorBidi"/>
          <w:sz w:val="30"/>
          <w:szCs w:val="30"/>
          <w:cs/>
        </w:rPr>
        <w:t>วงเงินสินเชื่อดังกล่าวค้ำประกันโดย</w:t>
      </w:r>
      <w:r w:rsidR="0045785C">
        <w:rPr>
          <w:rFonts w:asciiTheme="majorBidi" w:hAnsiTheme="majorBidi" w:cstheme="majorBidi" w:hint="cs"/>
          <w:sz w:val="30"/>
          <w:szCs w:val="30"/>
          <w:cs/>
        </w:rPr>
        <w:t>ที่ดิน และ</w:t>
      </w:r>
      <w:r w:rsidR="008516DF" w:rsidRPr="00F50B3A">
        <w:rPr>
          <w:rFonts w:asciiTheme="majorBidi" w:hAnsiTheme="majorBidi" w:cstheme="majorBidi"/>
          <w:sz w:val="30"/>
          <w:szCs w:val="30"/>
          <w:cs/>
        </w:rPr>
        <w:t>อาคารสิ่งปลูกสร้างของบริษัท</w:t>
      </w:r>
    </w:p>
    <w:p w14:paraId="568436F5" w14:textId="77777777" w:rsidR="00183390" w:rsidRDefault="00183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3D4A6B" w14:textId="77777777" w:rsidR="00F5517F" w:rsidRPr="00823DD0" w:rsidRDefault="00F5517F" w:rsidP="00F5517F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  <w:sectPr w:rsidR="00F5517F" w:rsidRPr="00823DD0" w:rsidSect="008E2B6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823DD0" w:rsidRDefault="00841F0C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28"/>
          <w:szCs w:val="28"/>
          <w:lang w:val="th-TH"/>
        </w:rPr>
      </w:pPr>
      <w:r w:rsidRPr="00823DD0">
        <w:rPr>
          <w:rFonts w:ascii="Angsana New" w:hAnsi="Angsana New"/>
          <w:sz w:val="28"/>
          <w:szCs w:val="28"/>
          <w:cs/>
          <w:lang w:val="th-TH"/>
        </w:rPr>
        <w:lastRenderedPageBreak/>
        <w:t>ส่วนงานดำเนินงาน</w:t>
      </w:r>
      <w:r w:rsidR="00737C2E" w:rsidRPr="00823DD0">
        <w:rPr>
          <w:rFonts w:ascii="Angsana New" w:hAnsi="Angsana New"/>
          <w:sz w:val="28"/>
          <w:szCs w:val="28"/>
          <w:cs/>
          <w:lang w:val="th-TH"/>
        </w:rPr>
        <w:t>และการจำแนกรายได้</w:t>
      </w:r>
    </w:p>
    <w:p w14:paraId="12D4043C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6AB3306F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3DD0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77560CD4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90AA58E" w14:textId="40EA2624" w:rsidR="003C2825" w:rsidRDefault="003C2825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</w:t>
      </w:r>
      <w:r>
        <w:rPr>
          <w:rFonts w:ascii="Angsana New" w:hAnsi="Angsana New"/>
          <w:sz w:val="26"/>
          <w:szCs w:val="26"/>
          <w:cs/>
        </w:rPr>
        <w:br/>
      </w:r>
      <w:r>
        <w:rPr>
          <w:rFonts w:ascii="Angsana New" w:hAnsi="Angsana New" w:hint="cs"/>
          <w:sz w:val="26"/>
          <w:szCs w:val="26"/>
          <w:cs/>
        </w:rPr>
        <w:t>ที่รายงานเพียงส่วนงานเดียว</w:t>
      </w:r>
    </w:p>
    <w:p w14:paraId="4CE85454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07F80092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3DD0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14:paraId="503AA3A6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4A50380" w14:textId="1B8DA3CF" w:rsidR="00F5517F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  <w:r w:rsidRPr="00823DD0">
        <w:rPr>
          <w:rFonts w:ascii="Angsana New" w:hAnsi="Angsana New"/>
          <w:sz w:val="26"/>
          <w:szCs w:val="26"/>
          <w:cs/>
        </w:rPr>
        <w:t xml:space="preserve"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สามเดือนสิ้นสุดวันที่ </w:t>
      </w:r>
      <w:r w:rsidR="002E4EE2">
        <w:rPr>
          <w:rFonts w:ascii="Angsana New" w:hAnsi="Angsana New"/>
          <w:sz w:val="26"/>
          <w:szCs w:val="26"/>
        </w:rPr>
        <w:t>31</w:t>
      </w:r>
      <w:r w:rsidR="003E289C">
        <w:rPr>
          <w:rFonts w:ascii="Angsana New" w:hAnsi="Angsana New"/>
          <w:sz w:val="26"/>
          <w:szCs w:val="26"/>
        </w:rPr>
        <w:t xml:space="preserve"> </w:t>
      </w:r>
      <w:r w:rsidR="003E289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2E4EE2">
        <w:rPr>
          <w:rFonts w:ascii="Angsana New" w:hAnsi="Angsana New"/>
          <w:sz w:val="26"/>
          <w:szCs w:val="26"/>
        </w:rPr>
        <w:t>2563</w:t>
      </w:r>
      <w:r w:rsidRPr="00823DD0">
        <w:rPr>
          <w:rFonts w:ascii="Angsana New" w:hAnsi="Angsana New"/>
          <w:sz w:val="26"/>
          <w:szCs w:val="26"/>
        </w:rPr>
        <w:t xml:space="preserve"> </w:t>
      </w:r>
      <w:r w:rsidRPr="00823DD0">
        <w:rPr>
          <w:rFonts w:ascii="Angsana New" w:hAnsi="Angsana New"/>
          <w:sz w:val="26"/>
          <w:szCs w:val="26"/>
          <w:cs/>
        </w:rPr>
        <w:t xml:space="preserve">และ </w:t>
      </w:r>
      <w:r w:rsidR="002E4EE2">
        <w:rPr>
          <w:rFonts w:ascii="Angsana New" w:hAnsi="Angsana New"/>
          <w:sz w:val="26"/>
          <w:szCs w:val="26"/>
        </w:rPr>
        <w:t>2562</w:t>
      </w:r>
      <w:r w:rsidRPr="00823DD0">
        <w:rPr>
          <w:rFonts w:ascii="Angsana New" w:hAnsi="Angsana New"/>
          <w:sz w:val="26"/>
          <w:szCs w:val="26"/>
        </w:rPr>
        <w:t xml:space="preserve"> </w:t>
      </w:r>
      <w:r w:rsidRPr="00823DD0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79842A6D" w14:textId="77777777" w:rsidR="003E289C" w:rsidRPr="00183390" w:rsidRDefault="003E289C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tbl>
      <w:tblPr>
        <w:tblW w:w="145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810"/>
        <w:gridCol w:w="270"/>
        <w:gridCol w:w="846"/>
      </w:tblGrid>
      <w:tr w:rsidR="003E289C" w:rsidRPr="009C25C4" w14:paraId="2D5A7812" w14:textId="77777777" w:rsidTr="00ED0933">
        <w:tc>
          <w:tcPr>
            <w:tcW w:w="3240" w:type="dxa"/>
          </w:tcPr>
          <w:p w14:paraId="5E5C8B36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86" w:type="dxa"/>
            <w:gridSpan w:val="23"/>
          </w:tcPr>
          <w:p w14:paraId="1F557AF3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3E289C" w:rsidRPr="009C25C4" w14:paraId="4B53270F" w14:textId="77777777" w:rsidTr="005B6375">
        <w:trPr>
          <w:tblHeader/>
        </w:trPr>
        <w:tc>
          <w:tcPr>
            <w:tcW w:w="3240" w:type="dxa"/>
          </w:tcPr>
          <w:p w14:paraId="02BD226F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CDEB246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7669F8E0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5A7DAB39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อเมริกา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เหนือ</w:t>
            </w:r>
          </w:p>
        </w:tc>
        <w:tc>
          <w:tcPr>
            <w:tcW w:w="270" w:type="dxa"/>
          </w:tcPr>
          <w:p w14:paraId="221EA1AB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0C2CEF8C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32EE79D8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01C51EDA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023D3A56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14:paraId="01F39E02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7A017601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26" w:type="dxa"/>
            <w:gridSpan w:val="3"/>
          </w:tcPr>
          <w:p w14:paraId="25190149" w14:textId="77777777" w:rsidR="003E289C" w:rsidRPr="009C25C4" w:rsidRDefault="003E289C" w:rsidP="00B7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289C" w:rsidRPr="009C25C4" w14:paraId="7A55F39A" w14:textId="77777777" w:rsidTr="005B6375">
        <w:trPr>
          <w:tblHeader/>
        </w:trPr>
        <w:tc>
          <w:tcPr>
            <w:tcW w:w="3240" w:type="dxa"/>
          </w:tcPr>
          <w:p w14:paraId="500E469C" w14:textId="774D1B19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2E4EE2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720" w:type="dxa"/>
          </w:tcPr>
          <w:p w14:paraId="4EB7B88C" w14:textId="499C5DBB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792F9F95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30A1755" w14:textId="2CB90101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252DE9A1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D687F7B" w14:textId="4C6DE0DA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5CEF8226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B60DE5E" w14:textId="7AFD92D4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7E3FB1EF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C9A0C57" w14:textId="537B48E3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6CD862CF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538D1E" w14:textId="375A37C5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5459A3B8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DEAB24C" w14:textId="59C97EF5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7FC6C906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1AECF6" w14:textId="1B9764D5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0C013D90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26A36686" w14:textId="25FE3C6C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65A0F8C5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6B749274" w14:textId="093DCC3E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</w:tcPr>
          <w:p w14:paraId="722353C4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516822" w14:textId="49249796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</w:tcPr>
          <w:p w14:paraId="5E14C9C6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5E8DA092" w14:textId="52AA7E60" w:rsidR="003E289C" w:rsidRPr="009C25C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</w:tr>
      <w:tr w:rsidR="003E289C" w:rsidRPr="009C25C4" w14:paraId="00ACACE9" w14:textId="77777777" w:rsidTr="005B6375">
        <w:trPr>
          <w:trHeight w:val="299"/>
          <w:tblHeader/>
        </w:trPr>
        <w:tc>
          <w:tcPr>
            <w:tcW w:w="3240" w:type="dxa"/>
          </w:tcPr>
          <w:p w14:paraId="4E6F50BB" w14:textId="77777777" w:rsidR="003E289C" w:rsidRPr="009C25C4" w:rsidRDefault="003E289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86" w:type="dxa"/>
            <w:gridSpan w:val="23"/>
          </w:tcPr>
          <w:p w14:paraId="1F790475" w14:textId="77777777" w:rsidR="003E289C" w:rsidRPr="009C25C4" w:rsidRDefault="003E289C" w:rsidP="00B91E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C25C4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B6375" w:rsidRPr="004820B4" w14:paraId="25C0F84E" w14:textId="77777777" w:rsidTr="00AA5CA0">
        <w:tc>
          <w:tcPr>
            <w:tcW w:w="3240" w:type="dxa"/>
            <w:shd w:val="clear" w:color="auto" w:fill="auto"/>
          </w:tcPr>
          <w:p w14:paraId="7B722728" w14:textId="77777777" w:rsidR="005B6375" w:rsidRPr="009C25C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6555126E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B0F6BB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EF62593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0C305F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2A8A0A7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27EEF9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907AB29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3E2287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8BF7EB1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6C2A7C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1A6BD3F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B710CC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0C4611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E8B97E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620DCE9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C78AB8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32197E6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CD3156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CEAA7D4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3545F5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9AEF5" w14:textId="77777777" w:rsidR="005B6375" w:rsidRDefault="005B6375" w:rsidP="0051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49B682" w14:textId="77777777" w:rsidR="005B6375" w:rsidRPr="004820B4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35EB7A56" w14:textId="77777777" w:rsidR="005B6375" w:rsidRDefault="005B6375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289C" w:rsidRPr="004820B4" w14:paraId="24F53CC9" w14:textId="77777777" w:rsidTr="00B008D8">
        <w:tc>
          <w:tcPr>
            <w:tcW w:w="3240" w:type="dxa"/>
            <w:shd w:val="clear" w:color="auto" w:fill="auto"/>
          </w:tcPr>
          <w:p w14:paraId="7702919D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</w:tcPr>
          <w:p w14:paraId="3899269A" w14:textId="136AEA12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666AB171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626318A" w14:textId="4684C76A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22474DC8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47FB28C" w14:textId="44092A5B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51F163E0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4915900" w14:textId="14AF4940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4710198F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FB16481" w14:textId="7F48F2EB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636995BB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4A22436" w14:textId="7E226650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3B54206E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56CFC9F" w14:textId="48CD62A8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61241F60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D487E2" w14:textId="0852BC19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116DB30F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87B04A4" w14:textId="425ABB35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626DD846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B0EE753" w14:textId="31D51858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75CD1239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4101F4" w14:textId="35BB7165" w:rsidR="003E289C" w:rsidRPr="004820B4" w:rsidRDefault="002E4EE2" w:rsidP="0051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73F4C12F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0FA41639" w14:textId="53C68CA2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3E289C" w:rsidRPr="004820B4" w14:paraId="449D87A6" w14:textId="77777777" w:rsidTr="00B008D8">
        <w:tc>
          <w:tcPr>
            <w:tcW w:w="3240" w:type="dxa"/>
            <w:shd w:val="clear" w:color="auto" w:fill="auto"/>
          </w:tcPr>
          <w:p w14:paraId="6F29A7B5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B008D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3CFE7" w14:textId="2A69A61C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229</w:t>
            </w:r>
            <w:r w:rsidR="00516FF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0F1BA238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AF4E5" w14:textId="0D314362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254</w:t>
            </w:r>
            <w:r w:rsidR="003E289C" w:rsidRPr="00113E8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3501B1A9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96A47" w14:textId="0838E915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0D3EDD05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1B746" w14:textId="3A5DF402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3E28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1FD0C396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C0C17" w14:textId="198E900E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516FF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4898837B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8D735" w14:textId="66598BD5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3E28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6E64D7B4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41139" w14:textId="4C85D996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248</w:t>
            </w:r>
            <w:r w:rsidR="00516FF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700582DC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A12E2" w14:textId="022699E4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278</w:t>
            </w:r>
            <w:r w:rsidR="003E28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4C331D60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ACB55" w14:textId="28A5A1B0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516FF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33576574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BEA5C" w14:textId="4E3BB63A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3E28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21BA8F62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B72C7" w14:textId="00A900AE" w:rsidR="003E289C" w:rsidRPr="00113E8B" w:rsidRDefault="002E4EE2" w:rsidP="0051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272</w:t>
            </w:r>
            <w:r w:rsidR="00516FF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710EFD67" w14:textId="77777777" w:rsidR="003E289C" w:rsidRPr="00113E8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C52B3" w14:textId="29F619A5" w:rsidR="003E289C" w:rsidRPr="00113E8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  <w:r w:rsidR="003E28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</w:p>
        </w:tc>
      </w:tr>
      <w:tr w:rsidR="00B008D8" w:rsidRPr="004820B4" w14:paraId="5A4E6F79" w14:textId="77777777" w:rsidTr="00183390">
        <w:trPr>
          <w:trHeight w:val="170"/>
        </w:trPr>
        <w:tc>
          <w:tcPr>
            <w:tcW w:w="3240" w:type="dxa"/>
            <w:shd w:val="clear" w:color="auto" w:fill="auto"/>
          </w:tcPr>
          <w:p w14:paraId="6A69D759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776EAF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5DE2B5A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7321E98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8CC93A6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B490665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B872849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B2138F4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492F0EF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431EA3F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9F46288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F74C79C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E1A7B18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8F1363C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8BA98EE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89A2F9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303E135C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8796F49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5AF2C92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C4DA9D7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7A797DE9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E04790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342612CA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</w:tcPr>
          <w:p w14:paraId="33ABA10E" w14:textId="77777777" w:rsidR="00B008D8" w:rsidRPr="00183390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183390" w:rsidRPr="004820B4" w14:paraId="3830F400" w14:textId="77777777" w:rsidTr="00183390">
        <w:tc>
          <w:tcPr>
            <w:tcW w:w="3240" w:type="dxa"/>
            <w:shd w:val="clear" w:color="auto" w:fill="auto"/>
          </w:tcPr>
          <w:p w14:paraId="0E17698C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18339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720" w:type="dxa"/>
            <w:shd w:val="clear" w:color="auto" w:fill="auto"/>
          </w:tcPr>
          <w:p w14:paraId="3338EB9D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B3B204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C0FDF8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DC0DFA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8110576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0B7150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206BDAF" w14:textId="77777777" w:rsid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A7E88D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F911402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B95FB4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1994119" w14:textId="77777777" w:rsid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634B93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F572B08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1AA993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FE833D0" w14:textId="77777777" w:rsid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186A03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5A7B874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5BF8EF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969A48A" w14:textId="77777777" w:rsid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DA396B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2D99E4E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9AE769" w14:textId="77777777" w:rsidR="00183390" w:rsidRPr="00113E8B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7EAC6F26" w14:textId="77777777" w:rsid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008D8" w:rsidRPr="004820B4" w14:paraId="7C0E86A4" w14:textId="77777777" w:rsidTr="00B008D8">
        <w:tc>
          <w:tcPr>
            <w:tcW w:w="3240" w:type="dxa"/>
            <w:shd w:val="clear" w:color="auto" w:fill="auto"/>
          </w:tcPr>
          <w:p w14:paraId="490D6CC1" w14:textId="77777777" w:rsidR="00B008D8" w:rsidRPr="009C25C4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</w:tcPr>
          <w:p w14:paraId="23121044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06C69D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9FE3A92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19BC19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B51C262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9ADF06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26AD694" w14:textId="77777777" w:rsidR="00B008D8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B6A6BC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5275245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8BCEA0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E829463" w14:textId="77777777" w:rsidR="00B008D8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835FA5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4F93A4B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83E4B07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D12815" w14:textId="77777777" w:rsidR="00B008D8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FB6D9F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AA924E3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F8CDD1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4FC8AFE" w14:textId="77777777" w:rsidR="00B008D8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6CF15C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745460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D5CDAD" w14:textId="77777777" w:rsidR="00B008D8" w:rsidRPr="00113E8B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4B4047C7" w14:textId="77777777" w:rsidR="00B008D8" w:rsidRDefault="00B008D8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2297C" w:rsidRPr="004820B4" w14:paraId="7E7ED3AD" w14:textId="77777777" w:rsidTr="0082297C">
        <w:tc>
          <w:tcPr>
            <w:tcW w:w="3240" w:type="dxa"/>
            <w:shd w:val="clear" w:color="auto" w:fill="auto"/>
          </w:tcPr>
          <w:p w14:paraId="54502A41" w14:textId="77777777" w:rsidR="0082297C" w:rsidRPr="0082297C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297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shd w:val="clear" w:color="auto" w:fill="auto"/>
          </w:tcPr>
          <w:p w14:paraId="2271D003" w14:textId="73EC3FB7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0345D91D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9A6CEBB" w14:textId="78F69E97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</w:t>
            </w:r>
            <w:r w:rsidR="00954EC2" w:rsidRPr="00AB292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7F55A151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31A98EA" w14:textId="0952E55A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7E68FF7A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D1DED8C" w14:textId="2DC46C7E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954EC2" w:rsidRPr="00AB292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202EE203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1A151E0" w14:textId="66803988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64CECE79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CD3D876" w14:textId="146F673D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954EC2" w:rsidRPr="00AB292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16242546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3B6B265" w14:textId="671831D9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12E67681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E5CF3FA" w14:textId="19477788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</w:t>
            </w:r>
            <w:r w:rsidR="00954EC2" w:rsidRPr="00AB292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3F0891BE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6CBEA48" w14:textId="1EA5411A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17E7B835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F9279E2" w14:textId="538418C2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  <w:r w:rsidR="00954EC2" w:rsidRPr="00AB292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70" w:type="dxa"/>
            <w:shd w:val="clear" w:color="auto" w:fill="auto"/>
          </w:tcPr>
          <w:p w14:paraId="215AA886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FFD2DB" w14:textId="38CFD0B7" w:rsidR="0082297C" w:rsidRPr="00AB2928" w:rsidRDefault="002E4EE2" w:rsidP="008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</w:t>
            </w:r>
            <w:r w:rsidR="0082232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4A48DB8C" w14:textId="77777777" w:rsidR="0082297C" w:rsidRPr="00AB2928" w:rsidRDefault="0082297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681B6858" w14:textId="65CD5DFC" w:rsidR="0082297C" w:rsidRPr="00AB2928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</w:t>
            </w:r>
            <w:r w:rsidR="00954EC2" w:rsidRPr="00AB292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183390" w:rsidRPr="004820B4" w14:paraId="10AFB2DF" w14:textId="77777777" w:rsidTr="0082297C">
        <w:tc>
          <w:tcPr>
            <w:tcW w:w="3240" w:type="dxa"/>
            <w:shd w:val="clear" w:color="auto" w:fill="auto"/>
          </w:tcPr>
          <w:p w14:paraId="628BA0A3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19E72BF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6A4C195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9A353D0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9D30E81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10E050B2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8846A60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5AF190B5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0495390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18176CB1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5B190AD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180824E8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B7C9F18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6F001C8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08139FD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89A5AB3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4968348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2D374915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CFB81FF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17B6E589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E9080B3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68A63B40" w14:textId="77777777" w:rsidR="00183390" w:rsidRPr="00183390" w:rsidRDefault="00183390" w:rsidP="008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3BF97D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846" w:type="dxa"/>
            <w:shd w:val="clear" w:color="auto" w:fill="auto"/>
          </w:tcPr>
          <w:p w14:paraId="33DF1830" w14:textId="77777777" w:rsidR="00183390" w:rsidRPr="00183390" w:rsidRDefault="00183390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3E289C" w:rsidRPr="004820B4" w14:paraId="3FD9400E" w14:textId="77777777" w:rsidTr="0082297C">
        <w:tc>
          <w:tcPr>
            <w:tcW w:w="3240" w:type="dxa"/>
            <w:shd w:val="clear" w:color="auto" w:fill="auto"/>
            <w:vAlign w:val="bottom"/>
          </w:tcPr>
          <w:p w14:paraId="3F6DC8CA" w14:textId="77777777" w:rsidR="003E289C" w:rsidRPr="009C25C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14:paraId="71BCB490" w14:textId="018F2CB0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6F67E794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02C0EEF" w14:textId="7F517FDA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3545852C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712B21E" w14:textId="27D86A22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3347F58D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A3F517" w14:textId="3F5EF139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2EFE6F83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208CD9A" w14:textId="2C3D496D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56C4850E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C314A85" w14:textId="39CC5458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1A04A164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EB04156" w14:textId="321B30FD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0AC74913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4B26A9" w14:textId="3CB19CD0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5016E32E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91647FC" w14:textId="6FFD0072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516F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06D45416" w14:textId="77777777" w:rsidR="003E289C" w:rsidRPr="009A1AEB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AAA72B0" w14:textId="23539A75" w:rsidR="003E289C" w:rsidRPr="009A1AEB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17FE813D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B0B696" w14:textId="156472BE" w:rsidR="003E289C" w:rsidRPr="004820B4" w:rsidRDefault="002E4EE2" w:rsidP="008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  <w:r w:rsidR="0082232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2B595F87" w14:textId="77777777" w:rsidR="003E289C" w:rsidRPr="004820B4" w:rsidRDefault="003E289C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1EB27904" w14:textId="3DB788BF" w:rsidR="003E289C" w:rsidRPr="004820B4" w:rsidRDefault="002E4EE2" w:rsidP="003E2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  <w:r w:rsidR="003E28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ED0933" w:rsidRPr="009C25C4" w14:paraId="256EF7F9" w14:textId="77777777" w:rsidTr="004C1EA7">
        <w:tc>
          <w:tcPr>
            <w:tcW w:w="3240" w:type="dxa"/>
            <w:shd w:val="clear" w:color="auto" w:fill="auto"/>
          </w:tcPr>
          <w:p w14:paraId="56CB6C55" w14:textId="77777777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286" w:type="dxa"/>
            <w:gridSpan w:val="23"/>
            <w:shd w:val="clear" w:color="auto" w:fill="auto"/>
          </w:tcPr>
          <w:p w14:paraId="5853E46C" w14:textId="15665598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ED0933" w:rsidRPr="009C25C4" w14:paraId="2CCD28CC" w14:textId="77777777" w:rsidTr="000326BD">
        <w:tc>
          <w:tcPr>
            <w:tcW w:w="3240" w:type="dxa"/>
            <w:shd w:val="clear" w:color="auto" w:fill="auto"/>
          </w:tcPr>
          <w:p w14:paraId="430B9D36" w14:textId="77777777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CFFB7C2" w14:textId="1DF89B8B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  <w:shd w:val="clear" w:color="auto" w:fill="auto"/>
          </w:tcPr>
          <w:p w14:paraId="593980A4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B886CB8" w14:textId="2B7D586D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อเมริกา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เหนือ</w:t>
            </w:r>
          </w:p>
        </w:tc>
        <w:tc>
          <w:tcPr>
            <w:tcW w:w="270" w:type="dxa"/>
            <w:shd w:val="clear" w:color="auto" w:fill="auto"/>
          </w:tcPr>
          <w:p w14:paraId="7BBF998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EB9F610" w14:textId="212224B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5F21897F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748151" w14:textId="045928CF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0A91E6C8" w14:textId="3BC301C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A5FF0CA" w14:textId="0B8502A9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0DA55AE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3AC82F58" w14:textId="5B43603B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0933" w:rsidRPr="009C25C4" w14:paraId="1F81FF81" w14:textId="77777777" w:rsidTr="00700678">
        <w:tc>
          <w:tcPr>
            <w:tcW w:w="3240" w:type="dxa"/>
            <w:shd w:val="clear" w:color="auto" w:fill="auto"/>
          </w:tcPr>
          <w:p w14:paraId="7E9807FB" w14:textId="1804057D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9771DAC" w14:textId="04F877C3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BA222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4BC333D" w14:textId="4B171C13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306908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DE3CEC2" w14:textId="509CF37F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77FAD09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81E13D4" w14:textId="30362CE0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EB7286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7955598" w14:textId="296449C5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019D08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3F21CA3" w14:textId="076ECD7B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A41862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C4B0C8" w14:textId="40CDA30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ABEB2FD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E54E94" w14:textId="2BF417FD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8046639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BD26642" w14:textId="4E491396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1A9CBBD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9FA02BA" w14:textId="648130B1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747771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BB02E7B" w14:textId="4B35CFEA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0F3F3F6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49E2DE96" w14:textId="6A762723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</w:tr>
      <w:tr w:rsidR="00A4425B" w:rsidRPr="009C25C4" w14:paraId="1BDCB149" w14:textId="77777777" w:rsidTr="003424F6">
        <w:tc>
          <w:tcPr>
            <w:tcW w:w="3240" w:type="dxa"/>
            <w:shd w:val="clear" w:color="auto" w:fill="auto"/>
          </w:tcPr>
          <w:p w14:paraId="66B332B4" w14:textId="77777777" w:rsidR="00A4425B" w:rsidRDefault="00A4425B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286" w:type="dxa"/>
            <w:gridSpan w:val="23"/>
            <w:shd w:val="clear" w:color="auto" w:fill="auto"/>
          </w:tcPr>
          <w:p w14:paraId="5B27AB1F" w14:textId="2410150B" w:rsidR="00A4425B" w:rsidRPr="009C25C4" w:rsidRDefault="00A4425B" w:rsidP="00A4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25C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D0933" w:rsidRPr="009C25C4" w14:paraId="26319686" w14:textId="77777777" w:rsidTr="003E289C">
        <w:tc>
          <w:tcPr>
            <w:tcW w:w="3240" w:type="dxa"/>
            <w:shd w:val="clear" w:color="auto" w:fill="auto"/>
            <w:vAlign w:val="bottom"/>
          </w:tcPr>
          <w:p w14:paraId="0C7B3C5F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6EC7AF79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A3A02D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944DBD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B31DA0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F845E63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25DEF2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BE6C1B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A2F846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D1B915C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A4610C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E2BCF1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B58FD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D5CBC39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AD8D4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10D97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72B44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A7B7ED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BD864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7D4FD8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0FE70F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200650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9EF910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72C5B80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0933" w:rsidRPr="009C25C4" w14:paraId="6DFFE918" w14:textId="77777777" w:rsidTr="003E289C">
        <w:tc>
          <w:tcPr>
            <w:tcW w:w="3240" w:type="dxa"/>
            <w:shd w:val="clear" w:color="auto" w:fill="auto"/>
          </w:tcPr>
          <w:p w14:paraId="57684C26" w14:textId="68A590C4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5C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9C25C4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9C25C4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มีนาคม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9C25C4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573E33D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584189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CD6EA9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F2FAE0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38F308D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466E82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40A508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C07368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4183C3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CBD9BC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76CD884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BB03E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291F82F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EAE430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240D95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DF62A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0D99942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D9501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9E37242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A2FBE8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8A6DA63" w14:textId="1BBACF1A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1,029,381</w:t>
            </w:r>
          </w:p>
        </w:tc>
        <w:tc>
          <w:tcPr>
            <w:tcW w:w="270" w:type="dxa"/>
            <w:shd w:val="clear" w:color="auto" w:fill="auto"/>
          </w:tcPr>
          <w:p w14:paraId="5414B90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14:paraId="3A0BB3DD" w14:textId="07A035E9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933,730</w:t>
            </w:r>
          </w:p>
        </w:tc>
      </w:tr>
      <w:tr w:rsidR="00ED0933" w:rsidRPr="009C25C4" w14:paraId="307E099D" w14:textId="77777777" w:rsidTr="003E289C">
        <w:tc>
          <w:tcPr>
            <w:tcW w:w="3240" w:type="dxa"/>
            <w:shd w:val="clear" w:color="auto" w:fill="auto"/>
            <w:vAlign w:val="bottom"/>
          </w:tcPr>
          <w:p w14:paraId="0D9E2652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0730E126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3A1B9C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422157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05CF37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AEB24D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F0CD87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6099F3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2CEAE7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83C5A1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57EFD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E99687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48A69F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42CE713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A9780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6F74C0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DE9E0C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A622A52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FE5E49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373EFD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C4ABFF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074BE0" w14:textId="77777777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F69C2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shd w:val="clear" w:color="auto" w:fill="auto"/>
          </w:tcPr>
          <w:p w14:paraId="22D069F8" w14:textId="77777777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0933" w:rsidRPr="009C25C4" w14:paraId="23FC2156" w14:textId="77777777" w:rsidTr="003E289C">
        <w:tc>
          <w:tcPr>
            <w:tcW w:w="3240" w:type="dxa"/>
            <w:shd w:val="clear" w:color="auto" w:fill="auto"/>
          </w:tcPr>
          <w:p w14:paraId="6E43A08D" w14:textId="01AA7D45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25C4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9C25C4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9C25C4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มีนาคม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9C25C4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9C25C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33733D3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0CB96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48F1A74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F68944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CFCC73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73C78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CBA3627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BC1AF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716309F5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81FDD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38F48C28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B1AD08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47BEDB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71C52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A645A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CB36F7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9088204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70A20E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A05BB51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EFF028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7DD37A7" w14:textId="4912B113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202,511</w:t>
            </w:r>
          </w:p>
        </w:tc>
        <w:tc>
          <w:tcPr>
            <w:tcW w:w="270" w:type="dxa"/>
            <w:shd w:val="clear" w:color="auto" w:fill="auto"/>
          </w:tcPr>
          <w:p w14:paraId="6CACC4BA" w14:textId="77777777" w:rsidR="00ED0933" w:rsidRPr="009C25C4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shd w:val="clear" w:color="auto" w:fill="auto"/>
          </w:tcPr>
          <w:p w14:paraId="3B040337" w14:textId="5CFE6B73" w:rsidR="00ED0933" w:rsidRDefault="00ED0933" w:rsidP="00ED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132,931</w:t>
            </w:r>
          </w:p>
        </w:tc>
      </w:tr>
    </w:tbl>
    <w:p w14:paraId="1A97973E" w14:textId="77777777" w:rsidR="003E289C" w:rsidRPr="00211C07" w:rsidRDefault="003E289C" w:rsidP="003E289C">
      <w:pPr>
        <w:spacing w:line="240" w:lineRule="auto"/>
        <w:ind w:left="540" w:right="65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4491E570" w14:textId="77777777" w:rsidR="003E289C" w:rsidRPr="009C25C4" w:rsidRDefault="003E289C" w:rsidP="003E289C">
      <w:pPr>
        <w:spacing w:line="240" w:lineRule="auto"/>
        <w:ind w:left="540" w:right="65"/>
        <w:rPr>
          <w:rFonts w:ascii="Angsana New" w:hAnsi="Angsana New"/>
          <w:b/>
          <w:bCs/>
          <w:i/>
          <w:iCs/>
          <w:sz w:val="30"/>
          <w:szCs w:val="30"/>
        </w:rPr>
      </w:pPr>
      <w:r w:rsidRPr="009C25C4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C1BD135" w14:textId="77777777" w:rsidR="003E289C" w:rsidRPr="00BA5928" w:rsidRDefault="003E289C" w:rsidP="003E289C">
      <w:pPr>
        <w:spacing w:line="240" w:lineRule="auto"/>
        <w:ind w:left="540" w:right="65"/>
        <w:jc w:val="thaiDistribute"/>
        <w:rPr>
          <w:rFonts w:ascii="Angsana New" w:hAnsi="Angsana New"/>
          <w:sz w:val="16"/>
          <w:szCs w:val="16"/>
        </w:rPr>
      </w:pPr>
    </w:p>
    <w:p w14:paraId="423597B9" w14:textId="7B37E657" w:rsidR="00DE03B3" w:rsidRPr="003E289C" w:rsidRDefault="003E289C" w:rsidP="0021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DE03B3" w:rsidRPr="003E289C" w:rsidSect="00056AD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223E1">
        <w:rPr>
          <w:rFonts w:ascii="Angsana New" w:hAnsi="Angsana New"/>
          <w:spacing w:val="-10"/>
          <w:sz w:val="30"/>
          <w:szCs w:val="30"/>
          <w:cs/>
        </w:rPr>
        <w:t>รายได้จากลูกค้ารายใหญ่</w:t>
      </w:r>
      <w:r w:rsidRPr="007223E1">
        <w:rPr>
          <w:rFonts w:ascii="Angsana New" w:hAnsi="Angsana New"/>
          <w:spacing w:val="-10"/>
          <w:sz w:val="30"/>
          <w:szCs w:val="30"/>
        </w:rPr>
        <w:t> </w:t>
      </w:r>
      <w:r w:rsidR="002E4EE2">
        <w:rPr>
          <w:rFonts w:ascii="Angsana New" w:hAnsi="Angsana New"/>
          <w:spacing w:val="-10"/>
          <w:sz w:val="30"/>
          <w:szCs w:val="30"/>
        </w:rPr>
        <w:t>2</w:t>
      </w:r>
      <w:r w:rsidRPr="007223E1">
        <w:rPr>
          <w:rFonts w:ascii="Angsana New" w:hAnsi="Angsana New"/>
          <w:spacing w:val="-10"/>
          <w:sz w:val="30"/>
          <w:szCs w:val="30"/>
        </w:rPr>
        <w:t> </w:t>
      </w:r>
      <w:r w:rsidRPr="007223E1">
        <w:rPr>
          <w:rFonts w:ascii="Angsana New" w:hAnsi="Angsana New"/>
          <w:spacing w:val="-10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รายตามส่วนงานภูมิศาสตร์จากประเทศในแถบยุโรปของบริษัทสำหรับงวดสามเดือนสิ้นสุดวันที่</w:t>
      </w:r>
      <w:r w:rsidRPr="007223E1">
        <w:rPr>
          <w:rFonts w:ascii="Angsana New" w:hAnsi="Angsana New"/>
          <w:spacing w:val="-10"/>
          <w:sz w:val="30"/>
          <w:szCs w:val="30"/>
        </w:rPr>
        <w:t> </w:t>
      </w:r>
      <w:r w:rsidR="002E4EE2">
        <w:rPr>
          <w:rFonts w:ascii="Angsana New" w:hAnsi="Angsana New"/>
          <w:spacing w:val="-10"/>
          <w:sz w:val="30"/>
          <w:szCs w:val="30"/>
        </w:rPr>
        <w:t>31</w:t>
      </w:r>
      <w:r w:rsidRPr="007223E1">
        <w:rPr>
          <w:rFonts w:ascii="Angsana New" w:hAnsi="Angsana New"/>
          <w:spacing w:val="-10"/>
          <w:sz w:val="30"/>
          <w:szCs w:val="30"/>
        </w:rPr>
        <w:t> </w:t>
      </w:r>
      <w:r w:rsidRPr="007223E1">
        <w:rPr>
          <w:rFonts w:ascii="Angsana New" w:hAnsi="Angsana New"/>
          <w:spacing w:val="-10"/>
          <w:sz w:val="30"/>
          <w:szCs w:val="30"/>
          <w:cs/>
        </w:rPr>
        <w:t>มีนาคม</w:t>
      </w:r>
      <w:r w:rsidRPr="007223E1">
        <w:rPr>
          <w:rFonts w:ascii="Angsana New" w:hAnsi="Angsana New"/>
          <w:spacing w:val="-10"/>
          <w:sz w:val="30"/>
          <w:szCs w:val="30"/>
        </w:rPr>
        <w:t> </w:t>
      </w:r>
      <w:r w:rsidR="002E4EE2">
        <w:rPr>
          <w:rFonts w:ascii="Angsana New" w:hAnsi="Angsana New"/>
          <w:spacing w:val="-10"/>
          <w:sz w:val="30"/>
          <w:szCs w:val="30"/>
        </w:rPr>
        <w:t>2563</w:t>
      </w:r>
      <w:r w:rsidRPr="007223E1">
        <w:rPr>
          <w:rFonts w:ascii="Angsana New" w:hAnsi="Angsana New"/>
          <w:spacing w:val="-10"/>
          <w:sz w:val="30"/>
          <w:szCs w:val="30"/>
        </w:rPr>
        <w:t xml:space="preserve">  </w:t>
      </w:r>
      <w:r w:rsidRPr="007223E1">
        <w:rPr>
          <w:rFonts w:ascii="Angsana New" w:hAnsi="Angsana New"/>
          <w:spacing w:val="-10"/>
          <w:sz w:val="30"/>
          <w:szCs w:val="30"/>
          <w:cs/>
        </w:rPr>
        <w:t>มีจำนวน</w:t>
      </w:r>
      <w:r w:rsidRPr="0068057F">
        <w:rPr>
          <w:rFonts w:ascii="Angsana New" w:hAnsi="Angsana New"/>
          <w:spacing w:val="-10"/>
          <w:sz w:val="30"/>
          <w:szCs w:val="30"/>
          <w:cs/>
        </w:rPr>
        <w:t>เงินประมา</w:t>
      </w:r>
      <w:r w:rsidRPr="0068057F">
        <w:rPr>
          <w:rFonts w:ascii="Angsana New" w:hAnsi="Angsana New" w:hint="cs"/>
          <w:spacing w:val="-10"/>
          <w:sz w:val="30"/>
          <w:szCs w:val="30"/>
          <w:cs/>
        </w:rPr>
        <w:t xml:space="preserve">ณ </w:t>
      </w:r>
      <w:r w:rsidR="002E4EE2">
        <w:rPr>
          <w:rFonts w:ascii="Angsana New" w:hAnsi="Angsana New"/>
          <w:spacing w:val="-10"/>
          <w:sz w:val="30"/>
          <w:szCs w:val="30"/>
        </w:rPr>
        <w:t>150</w:t>
      </w:r>
      <w:r w:rsidRPr="007223E1">
        <w:rPr>
          <w:rFonts w:ascii="Angsana New" w:hAnsi="Angsana New"/>
          <w:spacing w:val="-10"/>
          <w:sz w:val="30"/>
          <w:szCs w:val="30"/>
        </w:rPr>
        <w:t xml:space="preserve"> </w:t>
      </w:r>
      <w:r w:rsidRPr="007223E1">
        <w:rPr>
          <w:rFonts w:ascii="Angsana New" w:hAnsi="Angsana New"/>
          <w:spacing w:val="-10"/>
          <w:sz w:val="30"/>
          <w:szCs w:val="30"/>
          <w:cs/>
        </w:rPr>
        <w:t>ล้า</w:t>
      </w:r>
      <w:r w:rsidRPr="007223E1">
        <w:rPr>
          <w:rFonts w:ascii="Angsana New" w:hAnsi="Angsana New" w:hint="cs"/>
          <w:spacing w:val="-10"/>
          <w:sz w:val="30"/>
          <w:szCs w:val="30"/>
          <w:cs/>
        </w:rPr>
        <w:t>น</w:t>
      </w:r>
      <w:r w:rsidRPr="007223E1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6751AD">
        <w:rPr>
          <w:rFonts w:ascii="Angsana New" w:hAnsi="Angsana New"/>
          <w:sz w:val="30"/>
          <w:szCs w:val="30"/>
        </w:rPr>
        <w:t> </w:t>
      </w:r>
      <w:r w:rsidRPr="006751AD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9C25C4">
        <w:rPr>
          <w:rFonts w:ascii="Angsana New" w:hAnsi="Angsana New"/>
          <w:i/>
          <w:iCs/>
          <w:sz w:val="30"/>
          <w:szCs w:val="30"/>
        </w:rPr>
        <w:t>(</w:t>
      </w:r>
      <w:r w:rsidR="003C2825">
        <w:rPr>
          <w:rFonts w:ascii="Angsana New" w:hAnsi="Angsana New" w:hint="cs"/>
          <w:i/>
          <w:iCs/>
          <w:sz w:val="30"/>
          <w:szCs w:val="30"/>
          <w:cs/>
        </w:rPr>
        <w:t xml:space="preserve">งวดสามเดือนสิ้นสุดวันที่ </w:t>
      </w:r>
      <w:r w:rsidR="002E4EE2">
        <w:rPr>
          <w:rFonts w:ascii="Angsana New" w:hAnsi="Angsana New"/>
          <w:i/>
          <w:iCs/>
          <w:sz w:val="30"/>
          <w:szCs w:val="30"/>
        </w:rPr>
        <w:t>31</w:t>
      </w:r>
      <w:r w:rsidRPr="009C25C4">
        <w:rPr>
          <w:rFonts w:ascii="Angsana New" w:hAnsi="Angsana New"/>
          <w:i/>
          <w:iCs/>
          <w:sz w:val="30"/>
          <w:szCs w:val="30"/>
        </w:rPr>
        <w:t> </w:t>
      </w:r>
      <w:r w:rsidRPr="009C25C4">
        <w:rPr>
          <w:rFonts w:ascii="Angsana New" w:hAnsi="Angsana New"/>
          <w:i/>
          <w:iCs/>
          <w:sz w:val="30"/>
          <w:szCs w:val="30"/>
          <w:cs/>
        </w:rPr>
        <w:t>มีนาคม</w:t>
      </w:r>
      <w:r>
        <w:rPr>
          <w:rFonts w:ascii="Angsana New" w:hAnsi="Angsana New"/>
          <w:i/>
          <w:iCs/>
          <w:sz w:val="30"/>
          <w:szCs w:val="30"/>
        </w:rPr>
        <w:t> </w:t>
      </w:r>
      <w:r w:rsidR="002E4EE2">
        <w:rPr>
          <w:rFonts w:ascii="Angsana New" w:hAnsi="Angsana New"/>
          <w:i/>
          <w:iCs/>
          <w:sz w:val="30"/>
          <w:szCs w:val="30"/>
        </w:rPr>
        <w:t>2562</w:t>
      </w:r>
      <w:r w:rsidRPr="009C25C4">
        <w:rPr>
          <w:rFonts w:ascii="Angsana New" w:hAnsi="Angsana New"/>
          <w:i/>
          <w:iCs/>
          <w:sz w:val="30"/>
          <w:szCs w:val="30"/>
        </w:rPr>
        <w:t xml:space="preserve">: </w:t>
      </w:r>
      <w:r w:rsidRPr="009C25C4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  <w:r w:rsidRPr="009C25C4">
        <w:rPr>
          <w:rFonts w:ascii="Angsana New" w:hAnsi="Angsana New"/>
          <w:i/>
          <w:iCs/>
          <w:sz w:val="30"/>
          <w:szCs w:val="30"/>
        </w:rPr>
        <w:t> </w:t>
      </w:r>
      <w:r w:rsidR="002E4EE2">
        <w:rPr>
          <w:rFonts w:ascii="Angsana New" w:hAnsi="Angsana New"/>
          <w:i/>
          <w:iCs/>
          <w:sz w:val="30"/>
          <w:szCs w:val="30"/>
        </w:rPr>
        <w:t>2</w:t>
      </w:r>
      <w:r w:rsidRPr="009C25C4">
        <w:rPr>
          <w:rFonts w:ascii="Angsana New" w:hAnsi="Angsana New"/>
          <w:i/>
          <w:iCs/>
          <w:sz w:val="30"/>
          <w:szCs w:val="30"/>
        </w:rPr>
        <w:t> </w:t>
      </w:r>
      <w:r w:rsidRPr="009C25C4">
        <w:rPr>
          <w:rFonts w:ascii="Angsana New" w:hAnsi="Angsana New"/>
          <w:i/>
          <w:iCs/>
          <w:sz w:val="30"/>
          <w:szCs w:val="30"/>
          <w:cs/>
        </w:rPr>
        <w:t>รายตามส่วนงานภูมิศาสตร์จากประเทศในแถบยุโรปมีจำนวนเงินประมาณ</w:t>
      </w:r>
      <w:r w:rsidRPr="009C25C4">
        <w:rPr>
          <w:rFonts w:ascii="Angsana New" w:hAnsi="Angsana New"/>
          <w:i/>
          <w:iCs/>
          <w:sz w:val="30"/>
          <w:szCs w:val="30"/>
        </w:rPr>
        <w:t> </w:t>
      </w:r>
      <w:r w:rsidR="002E4EE2">
        <w:rPr>
          <w:rFonts w:ascii="Angsana New" w:hAnsi="Angsana New"/>
          <w:i/>
          <w:iCs/>
          <w:sz w:val="30"/>
          <w:szCs w:val="30"/>
        </w:rPr>
        <w:t>143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C25C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C25C4">
        <w:rPr>
          <w:rFonts w:ascii="Angsana New" w:hAnsi="Angsana New"/>
          <w:sz w:val="30"/>
          <w:szCs w:val="30"/>
        </w:rPr>
        <w:t> </w:t>
      </w:r>
      <w:r w:rsidRPr="009C25C4">
        <w:rPr>
          <w:rFonts w:ascii="Angsana New" w:hAnsi="Angsana New"/>
          <w:sz w:val="30"/>
          <w:szCs w:val="30"/>
          <w:cs/>
        </w:rPr>
        <w:t>จากรายได้รวมของบริษั</w:t>
      </w:r>
      <w:r w:rsidR="00211C07">
        <w:rPr>
          <w:rFonts w:ascii="Angsana New" w:hAnsi="Angsana New" w:hint="cs"/>
          <w:sz w:val="30"/>
          <w:szCs w:val="30"/>
          <w:cs/>
        </w:rPr>
        <w:t>ท</w:t>
      </w:r>
    </w:p>
    <w:p w14:paraId="1D0A7A43" w14:textId="77777777" w:rsidR="00F5517F" w:rsidRPr="00B03C3E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B03C3E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ภาษีเงินได้ </w:t>
      </w:r>
    </w:p>
    <w:p w14:paraId="36011EF4" w14:textId="77777777" w:rsidR="00892910" w:rsidRDefault="0089291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40D3C79" w14:textId="744085BC" w:rsidR="00C52B80" w:rsidRPr="009433A1" w:rsidRDefault="00C52B8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</w:t>
      </w:r>
      <w:r w:rsidRPr="003C2825">
        <w:rPr>
          <w:rFonts w:ascii="Angsana New" w:hAnsi="Angsana New" w:hint="cs"/>
          <w:sz w:val="28"/>
          <w:szCs w:val="28"/>
          <w:cs/>
        </w:rPr>
        <w:t>ตามบัญชี เนื่องจากกำไรสุทธิส่วนใหญ่ของบริษัทเกิดจากกิจการที่ได้รับการส่งเสริมการลงทุนซึ่ง</w:t>
      </w:r>
      <w:r w:rsidR="003C2825" w:rsidRPr="003C2825">
        <w:rPr>
          <w:rFonts w:ascii="Angsana New" w:hAnsi="Angsana New" w:hint="cs"/>
          <w:sz w:val="28"/>
          <w:szCs w:val="28"/>
          <w:cs/>
        </w:rPr>
        <w:t>ได้รับยกเว้น</w:t>
      </w:r>
      <w:r w:rsidRPr="003C2825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3C2825" w:rsidRPr="003C2825">
        <w:rPr>
          <w:rFonts w:ascii="Angsana New" w:hAnsi="Angsana New"/>
          <w:sz w:val="28"/>
          <w:szCs w:val="28"/>
          <w:cs/>
        </w:rPr>
        <w:br/>
      </w:r>
      <w:r w:rsidR="003C2825" w:rsidRPr="003C2825">
        <w:rPr>
          <w:rFonts w:ascii="Angsana New" w:hAnsi="Angsana New" w:hint="cs"/>
          <w:sz w:val="28"/>
          <w:szCs w:val="28"/>
          <w:cs/>
        </w:rPr>
        <w:t>นิติบุคคล</w:t>
      </w:r>
    </w:p>
    <w:p w14:paraId="6AD5D2E2" w14:textId="77777777" w:rsidR="00354356" w:rsidRDefault="003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8081BA5" w14:textId="77777777" w:rsidR="00F5517F" w:rsidRPr="00E21CE8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E21CE8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</w:p>
    <w:p w14:paraId="5A194003" w14:textId="77777777" w:rsidR="00F5517F" w:rsidRPr="00727C26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5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300"/>
        <w:gridCol w:w="1348"/>
        <w:gridCol w:w="317"/>
        <w:gridCol w:w="1350"/>
      </w:tblGrid>
      <w:tr w:rsidR="00611E0C" w:rsidRPr="009C25C4" w14:paraId="1DFE0393" w14:textId="77777777" w:rsidTr="00611E0C">
        <w:tc>
          <w:tcPr>
            <w:tcW w:w="6300" w:type="dxa"/>
          </w:tcPr>
          <w:p w14:paraId="15B9A057" w14:textId="3A634264" w:rsidR="00611E0C" w:rsidRPr="009C25C4" w:rsidRDefault="00611E0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C25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8" w:type="dxa"/>
            <w:shd w:val="clear" w:color="auto" w:fill="auto"/>
          </w:tcPr>
          <w:p w14:paraId="0D48D6A4" w14:textId="6E46F657" w:rsidR="00611E0C" w:rsidRPr="009C25C4" w:rsidRDefault="002E4EE2" w:rsidP="00B91E2B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317" w:type="dxa"/>
            <w:shd w:val="clear" w:color="auto" w:fill="auto"/>
          </w:tcPr>
          <w:p w14:paraId="3E5F0B6C" w14:textId="77777777" w:rsidR="00611E0C" w:rsidRPr="009C25C4" w:rsidRDefault="00611E0C" w:rsidP="00B91E2B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610C3" w14:textId="5346ADA4" w:rsidR="00611E0C" w:rsidRPr="009C25C4" w:rsidRDefault="002E4EE2" w:rsidP="00B91E2B">
            <w:pPr>
              <w:pStyle w:val="acctmergecolhdg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611E0C" w:rsidRPr="009C25C4" w14:paraId="6A822203" w14:textId="77777777" w:rsidTr="00611E0C">
        <w:tc>
          <w:tcPr>
            <w:tcW w:w="6300" w:type="dxa"/>
          </w:tcPr>
          <w:p w14:paraId="34DBE61C" w14:textId="77777777" w:rsidR="00611E0C" w:rsidRPr="009C25C4" w:rsidRDefault="00611E0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7317937D" w14:textId="77777777" w:rsidR="00611E0C" w:rsidRPr="009C25C4" w:rsidRDefault="00611E0C" w:rsidP="00B91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C2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C25C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C25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11E0C" w:rsidRPr="009C25C4" w14:paraId="3068EC57" w14:textId="77777777" w:rsidTr="00611E0C">
        <w:tc>
          <w:tcPr>
            <w:tcW w:w="6300" w:type="dxa"/>
          </w:tcPr>
          <w:p w14:paraId="1D5FB3D2" w14:textId="77777777" w:rsidR="00611E0C" w:rsidRPr="009C25C4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221A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B8233E3" w14:textId="19B1E5EB" w:rsidR="00611E0C" w:rsidRPr="009C25C4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286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317" w:type="dxa"/>
          </w:tcPr>
          <w:p w14:paraId="4D0D78EF" w14:textId="77777777" w:rsidR="00611E0C" w:rsidRPr="009C25C4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E55134" w14:textId="332300D5" w:rsidR="00611E0C" w:rsidRPr="009C25C4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611E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672</w:t>
            </w:r>
          </w:p>
        </w:tc>
      </w:tr>
      <w:tr w:rsidR="00221AD7" w:rsidRPr="009C25C4" w14:paraId="406C48D0" w14:textId="77777777" w:rsidTr="00611E0C">
        <w:tc>
          <w:tcPr>
            <w:tcW w:w="6300" w:type="dxa"/>
          </w:tcPr>
          <w:p w14:paraId="443FA524" w14:textId="77777777" w:rsidR="00221AD7" w:rsidRPr="009C25C4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58AF2042" w14:textId="78148E39" w:rsidR="00221AD7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286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317" w:type="dxa"/>
          </w:tcPr>
          <w:p w14:paraId="51755712" w14:textId="77777777" w:rsidR="00221AD7" w:rsidRPr="009C25C4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D9A383D" w14:textId="261364CC" w:rsidR="00221AD7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672</w:t>
            </w:r>
          </w:p>
        </w:tc>
      </w:tr>
      <w:tr w:rsidR="00611E0C" w:rsidRPr="00727C26" w14:paraId="3E819379" w14:textId="77777777" w:rsidTr="00611E0C">
        <w:tc>
          <w:tcPr>
            <w:tcW w:w="6300" w:type="dxa"/>
          </w:tcPr>
          <w:p w14:paraId="15322670" w14:textId="77777777" w:rsidR="00611E0C" w:rsidRPr="00727C26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FF9461E" w14:textId="77777777" w:rsidR="00611E0C" w:rsidRPr="00727C26" w:rsidRDefault="00611E0C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17" w:type="dxa"/>
          </w:tcPr>
          <w:p w14:paraId="5903C5E9" w14:textId="77777777" w:rsidR="00611E0C" w:rsidRPr="00727C26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0CC73C2" w14:textId="77777777" w:rsidR="00611E0C" w:rsidRPr="00727C26" w:rsidRDefault="00611E0C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11E0C" w:rsidRPr="00745B49" w14:paraId="34034EC8" w14:textId="77777777" w:rsidTr="00611E0C">
        <w:tc>
          <w:tcPr>
            <w:tcW w:w="6300" w:type="dxa"/>
          </w:tcPr>
          <w:p w14:paraId="0C035311" w14:textId="36EB7B43" w:rsidR="00611E0C" w:rsidRPr="00294D51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2E4EE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auto"/>
          </w:tcPr>
          <w:p w14:paraId="76966467" w14:textId="38DED8E3" w:rsidR="00611E0C" w:rsidRPr="00703CB3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  <w:r w:rsidR="00B25C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  <w:tc>
          <w:tcPr>
            <w:tcW w:w="317" w:type="dxa"/>
          </w:tcPr>
          <w:p w14:paraId="0296AA39" w14:textId="77777777" w:rsidR="00611E0C" w:rsidRPr="00745B49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90D0846" w14:textId="0978B36A" w:rsidR="00611E0C" w:rsidRPr="00703CB3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61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611E0C" w:rsidRPr="00745B49" w14:paraId="5892FDB0" w14:textId="77777777" w:rsidTr="00221AD7">
        <w:tc>
          <w:tcPr>
            <w:tcW w:w="6300" w:type="dxa"/>
          </w:tcPr>
          <w:p w14:paraId="7DF227F8" w14:textId="77777777" w:rsidR="00611E0C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DF442B7" w14:textId="77777777" w:rsidR="00611E0C" w:rsidRPr="00745B49" w:rsidRDefault="00B25C2F" w:rsidP="00B25C2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      -</w:t>
            </w:r>
          </w:p>
        </w:tc>
        <w:tc>
          <w:tcPr>
            <w:tcW w:w="317" w:type="dxa"/>
          </w:tcPr>
          <w:p w14:paraId="2EB0366E" w14:textId="77777777" w:rsidR="00611E0C" w:rsidRPr="00745B49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24EC88" w14:textId="3899BA9B" w:rsidR="00611E0C" w:rsidRPr="00745B49" w:rsidRDefault="002E4EE2" w:rsidP="00611E0C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611E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611E0C" w:rsidRPr="009C25C4" w14:paraId="29299849" w14:textId="77777777" w:rsidTr="00221AD7">
        <w:tc>
          <w:tcPr>
            <w:tcW w:w="6300" w:type="dxa"/>
          </w:tcPr>
          <w:p w14:paraId="1A1B3270" w14:textId="287BDA30" w:rsidR="00611E0C" w:rsidRPr="009C25C4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21A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21A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206AC2F0" w14:textId="45297882" w:rsidR="00611E0C" w:rsidRPr="009C25C4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</w:t>
            </w:r>
            <w:r w:rsidR="00B25C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317" w:type="dxa"/>
          </w:tcPr>
          <w:p w14:paraId="3AC53945" w14:textId="77777777" w:rsidR="00611E0C" w:rsidRPr="009C25C4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32DBDE" w14:textId="064A9B91" w:rsidR="00611E0C" w:rsidRPr="009C25C4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  <w:r w:rsidR="00611E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</w:tr>
      <w:tr w:rsidR="00611E0C" w:rsidRPr="00727C26" w14:paraId="33436735" w14:textId="77777777" w:rsidTr="00221AD7">
        <w:tc>
          <w:tcPr>
            <w:tcW w:w="6300" w:type="dxa"/>
          </w:tcPr>
          <w:p w14:paraId="3BC3EAAF" w14:textId="77777777" w:rsidR="00611E0C" w:rsidRPr="00221AD7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60EFDF5" w14:textId="77777777" w:rsidR="00611E0C" w:rsidRPr="00221AD7" w:rsidRDefault="00221AD7" w:rsidP="00A77F1A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AD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7" w:type="dxa"/>
          </w:tcPr>
          <w:p w14:paraId="68319DA8" w14:textId="77777777" w:rsidR="00611E0C" w:rsidRPr="00221AD7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7A2752" w14:textId="76F9681B" w:rsidR="00611E0C" w:rsidRPr="00221AD7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221AD7" w:rsidRPr="00221A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221AD7" w:rsidRPr="00727C26" w14:paraId="55DDB55E" w14:textId="77777777" w:rsidTr="00221AD7">
        <w:tc>
          <w:tcPr>
            <w:tcW w:w="6300" w:type="dxa"/>
          </w:tcPr>
          <w:p w14:paraId="3BDB1DBE" w14:textId="178E08F9" w:rsidR="00221AD7" w:rsidRPr="00221AD7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0D26B" w14:textId="16734BCB" w:rsidR="00221AD7" w:rsidRPr="00221AD7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317" w:type="dxa"/>
          </w:tcPr>
          <w:p w14:paraId="00654F42" w14:textId="77777777" w:rsidR="00221AD7" w:rsidRPr="00221AD7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E382B" w14:textId="14558159" w:rsidR="00221AD7" w:rsidRPr="00221AD7" w:rsidRDefault="002E4EE2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406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</w:tr>
      <w:tr w:rsidR="00221AD7" w:rsidRPr="00727C26" w14:paraId="3FE4EEBC" w14:textId="77777777" w:rsidTr="00221AD7">
        <w:tc>
          <w:tcPr>
            <w:tcW w:w="6300" w:type="dxa"/>
          </w:tcPr>
          <w:p w14:paraId="3583C704" w14:textId="77777777" w:rsidR="00221AD7" w:rsidRPr="00727C26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1B76C590" w14:textId="77777777" w:rsidR="00221AD7" w:rsidRPr="00727C26" w:rsidRDefault="00221AD7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17" w:type="dxa"/>
          </w:tcPr>
          <w:p w14:paraId="3685E860" w14:textId="77777777" w:rsidR="00221AD7" w:rsidRPr="00727C26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A307428" w14:textId="77777777" w:rsidR="00221AD7" w:rsidRPr="00727C26" w:rsidRDefault="00221AD7" w:rsidP="00611E0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11E0C" w:rsidRPr="009C25C4" w14:paraId="5C8DCBFB" w14:textId="77777777" w:rsidTr="00221AD7">
        <w:tc>
          <w:tcPr>
            <w:tcW w:w="6300" w:type="dxa"/>
          </w:tcPr>
          <w:p w14:paraId="4CA771B8" w14:textId="77777777" w:rsidR="00611E0C" w:rsidRPr="009C25C4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C2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EC28E5D" w14:textId="5999CF56" w:rsidR="00611E0C" w:rsidRPr="009C25C4" w:rsidRDefault="002E4EE2" w:rsidP="00611E0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25C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317" w:type="dxa"/>
          </w:tcPr>
          <w:p w14:paraId="18DC5C8E" w14:textId="77777777" w:rsidR="00611E0C" w:rsidRPr="009C25C4" w:rsidRDefault="00611E0C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8D77419" w14:textId="57635788" w:rsidR="00611E0C" w:rsidRPr="009C25C4" w:rsidRDefault="002E4EE2" w:rsidP="00611E0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1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</w:tr>
      <w:tr w:rsidR="00221AD7" w:rsidRPr="009C25C4" w14:paraId="5003B3AF" w14:textId="77777777" w:rsidTr="00221AD7">
        <w:tc>
          <w:tcPr>
            <w:tcW w:w="6300" w:type="dxa"/>
          </w:tcPr>
          <w:p w14:paraId="46D74169" w14:textId="77777777" w:rsidR="00221AD7" w:rsidRPr="009C25C4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221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21A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221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AF54232" w14:textId="1D29989F" w:rsidR="00221AD7" w:rsidRDefault="002E4EE2" w:rsidP="00611E0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317" w:type="dxa"/>
          </w:tcPr>
          <w:p w14:paraId="3DF944F7" w14:textId="77777777" w:rsidR="00221AD7" w:rsidRPr="009C25C4" w:rsidRDefault="00221AD7" w:rsidP="0061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ED7988A" w14:textId="28141C56" w:rsidR="00221AD7" w:rsidRDefault="002E4EE2" w:rsidP="00611E0C">
            <w:pPr>
              <w:pStyle w:val="acctfourfigures"/>
              <w:tabs>
                <w:tab w:val="clear" w:pos="765"/>
              </w:tabs>
              <w:spacing w:line="240" w:lineRule="auto"/>
              <w:ind w:left="-63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221A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</w:tr>
    </w:tbl>
    <w:p w14:paraId="39111A57" w14:textId="77777777" w:rsidR="00E310D8" w:rsidRPr="00354356" w:rsidRDefault="00E310D8" w:rsidP="00E310D8">
      <w:pPr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02C464F" w14:textId="77777777" w:rsidR="007D2647" w:rsidRPr="00727C26" w:rsidRDefault="009F2402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727C26">
        <w:rPr>
          <w:rFonts w:ascii="Angsana New" w:hAnsi="Angsana New"/>
          <w:sz w:val="30"/>
          <w:szCs w:val="30"/>
          <w:cs/>
          <w:lang w:val="en-US"/>
        </w:rPr>
        <w:t>เงินปันผล</w:t>
      </w:r>
    </w:p>
    <w:p w14:paraId="1D922236" w14:textId="77777777" w:rsidR="000E34F7" w:rsidRPr="000E34F7" w:rsidRDefault="000E34F7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0A373F79" w14:textId="77777777" w:rsidR="009F2402" w:rsidRPr="00727C26" w:rsidRDefault="00FA723B" w:rsidP="0011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คณะกรรมการของบริษัทได้อนุมัติเงินปันผล ดังต่อไปนี้</w:t>
      </w:r>
    </w:p>
    <w:p w14:paraId="048AADDF" w14:textId="77777777" w:rsidR="00727C26" w:rsidRPr="000E34F7" w:rsidRDefault="00727C26" w:rsidP="002E7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710"/>
        <w:gridCol w:w="1440"/>
        <w:gridCol w:w="270"/>
        <w:gridCol w:w="1350"/>
      </w:tblGrid>
      <w:tr w:rsidR="009F2402" w:rsidRPr="00823DD0" w14:paraId="7952D8BC" w14:textId="77777777" w:rsidTr="009C72E7">
        <w:tc>
          <w:tcPr>
            <w:tcW w:w="2808" w:type="dxa"/>
            <w:shd w:val="clear" w:color="auto" w:fill="auto"/>
            <w:vAlign w:val="bottom"/>
          </w:tcPr>
          <w:p w14:paraId="573CFE3B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F1FC71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6E612E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C92EB4B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95DF6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9C72E7" w:rsidRPr="00823DD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4E76654E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9515B" w14:textId="77777777" w:rsidR="009F2402" w:rsidRPr="00823DD0" w:rsidDel="00D43E7A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F2402" w:rsidRPr="00823DD0" w14:paraId="56ECC228" w14:textId="77777777" w:rsidTr="009C72E7">
        <w:tc>
          <w:tcPr>
            <w:tcW w:w="2808" w:type="dxa"/>
            <w:shd w:val="clear" w:color="auto" w:fill="auto"/>
          </w:tcPr>
          <w:p w14:paraId="7A51ABD7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A3A4793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8D89E9B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496FBB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1504774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D203E9" w14:textId="77777777" w:rsidR="009F2402" w:rsidRPr="00823DD0" w:rsidRDefault="009F240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72E7"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3AA6" w:rsidRPr="00823DD0" w14:paraId="00B06C56" w14:textId="77777777" w:rsidTr="003C2825">
        <w:tc>
          <w:tcPr>
            <w:tcW w:w="2808" w:type="dxa"/>
            <w:shd w:val="clear" w:color="auto" w:fill="auto"/>
          </w:tcPr>
          <w:p w14:paraId="53E1616E" w14:textId="10DD1A95" w:rsidR="00253AA6" w:rsidRPr="000063D7" w:rsidRDefault="00253AA6" w:rsidP="0025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63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0063D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8639E31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B8807C" w14:textId="77777777" w:rsidR="00253AA6" w:rsidRPr="00253AA6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260836" w14:textId="77777777" w:rsidR="00253AA6" w:rsidRPr="00253AA6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15E080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1526317" w14:textId="77777777" w:rsidR="00253AA6" w:rsidRPr="00253AA6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3AA6" w:rsidRPr="00823DD0" w14:paraId="230DFA7E" w14:textId="77777777" w:rsidTr="003C2825">
        <w:tc>
          <w:tcPr>
            <w:tcW w:w="2808" w:type="dxa"/>
            <w:shd w:val="clear" w:color="auto" w:fill="auto"/>
          </w:tcPr>
          <w:p w14:paraId="0B38BFD7" w14:textId="77777777" w:rsidR="00253AA6" w:rsidRPr="00823DD0" w:rsidRDefault="00FB4657" w:rsidP="00FB4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1B244F1C" w14:textId="0903A8DF" w:rsidR="00253AA6" w:rsidRPr="00823DD0" w:rsidRDefault="002E4EE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FB46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465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5AFBA665" w14:textId="75579741" w:rsidR="00253AA6" w:rsidRPr="00823DD0" w:rsidRDefault="002E4EE2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FB4657" w:rsidRPr="00253A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4657" w:rsidRPr="00253AA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32B6240" w14:textId="5DFC3039" w:rsidR="00253AA6" w:rsidRPr="00823DD0" w:rsidRDefault="002E4EE2" w:rsidP="004D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5"/>
              </w:tabs>
              <w:spacing w:line="240" w:lineRule="auto"/>
              <w:ind w:left="235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FB4657" w:rsidRPr="00253AA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3264DC1C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25CF41D" w14:textId="5C4CB4A6" w:rsidR="00253AA6" w:rsidRPr="00823DD0" w:rsidRDefault="002E4EE2" w:rsidP="0084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7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FB4657" w:rsidRPr="00253AA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253AA6" w:rsidRPr="00823DD0" w14:paraId="62BDF837" w14:textId="77777777" w:rsidTr="003C2825">
        <w:tc>
          <w:tcPr>
            <w:tcW w:w="2808" w:type="dxa"/>
            <w:shd w:val="clear" w:color="auto" w:fill="auto"/>
          </w:tcPr>
          <w:p w14:paraId="6A4F7436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2A1D8D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BBC6D36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B672EE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63E4C8" w14:textId="77777777" w:rsidR="00253AA6" w:rsidRPr="00823DD0" w:rsidRDefault="00253AA6" w:rsidP="00E42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4CC211" w14:textId="77777777" w:rsidR="00253AA6" w:rsidRPr="00823DD0" w:rsidRDefault="00253AA6" w:rsidP="0084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</w:tbl>
    <w:p w14:paraId="51943C5A" w14:textId="53B8AE3D" w:rsidR="000E34F7" w:rsidRDefault="000E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6F014D2C" w14:textId="77777777" w:rsidR="003C2825" w:rsidRPr="0093374C" w:rsidRDefault="003C2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eastAsia="x-none"/>
        </w:rPr>
      </w:pPr>
    </w:p>
    <w:p w14:paraId="3EDC242F" w14:textId="77777777" w:rsidR="00F5517F" w:rsidRPr="00823DD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color w:val="0000FF"/>
          <w:sz w:val="30"/>
          <w:szCs w:val="30"/>
          <w:lang w:val="en-US"/>
        </w:rPr>
      </w:pPr>
      <w:r w:rsidRPr="00823DD0">
        <w:rPr>
          <w:rFonts w:ascii="Angsana New" w:hAnsi="Angsana New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E45952" w:rsidRDefault="00F5517F" w:rsidP="00F5517F">
      <w:pPr>
        <w:spacing w:line="240" w:lineRule="auto"/>
        <w:rPr>
          <w:rFonts w:ascii="Angsana New" w:hAnsi="Angsana New"/>
          <w:sz w:val="28"/>
          <w:szCs w:val="28"/>
          <w:highlight w:val="yellow"/>
          <w:lang w:eastAsia="x-none"/>
        </w:rPr>
      </w:pPr>
    </w:p>
    <w:p w14:paraId="216EE909" w14:textId="77777777" w:rsidR="00F05E18" w:rsidRPr="00823DD0" w:rsidRDefault="00F05E18" w:rsidP="00F05E1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F26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E45952" w:rsidRDefault="00F05E18" w:rsidP="00F05E18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036421AB" w14:textId="31E8D40B" w:rsidR="00892910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F2676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</w:t>
      </w:r>
      <w:r w:rsidRPr="005F267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5F2676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F2676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5F2676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336C49C8" w14:textId="77777777" w:rsidR="00EF2C52" w:rsidRPr="00E45952" w:rsidRDefault="00EF2C52" w:rsidP="005F267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442"/>
        <w:gridCol w:w="182"/>
        <w:gridCol w:w="986"/>
        <w:gridCol w:w="180"/>
        <w:gridCol w:w="978"/>
        <w:gridCol w:w="181"/>
        <w:gridCol w:w="990"/>
        <w:gridCol w:w="180"/>
        <w:gridCol w:w="1080"/>
      </w:tblGrid>
      <w:tr w:rsidR="00EF2C52" w14:paraId="68772629" w14:textId="77777777" w:rsidTr="00EF2C52">
        <w:trPr>
          <w:cantSplit/>
          <w:trHeight w:val="191"/>
          <w:tblHeader/>
        </w:trPr>
        <w:tc>
          <w:tcPr>
            <w:tcW w:w="3150" w:type="dxa"/>
          </w:tcPr>
          <w:p w14:paraId="5C573B05" w14:textId="77777777" w:rsidR="00EF2C52" w:rsidRDefault="00EF2C52" w:rsidP="002D7077">
            <w:pPr>
              <w:ind w:left="180" w:hanging="180"/>
              <w:rPr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hideMark/>
          </w:tcPr>
          <w:p w14:paraId="198025F4" w14:textId="77777777" w:rsidR="00EF2C52" w:rsidRPr="009A57B8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43CD423" w14:textId="77777777" w:rsidR="00EF2C52" w:rsidRPr="009A57B8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31C08" w14:textId="77777777" w:rsidR="00EF2C52" w:rsidRPr="009A57B8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2C52" w14:paraId="04D2C70A" w14:textId="77777777" w:rsidTr="00EF2C52">
        <w:trPr>
          <w:cantSplit/>
          <w:tblHeader/>
        </w:trPr>
        <w:tc>
          <w:tcPr>
            <w:tcW w:w="3150" w:type="dxa"/>
          </w:tcPr>
          <w:p w14:paraId="3DFFE922" w14:textId="77777777" w:rsidR="00EF2C52" w:rsidRDefault="00EF2C52" w:rsidP="002D7077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9F88F5" w14:textId="77777777" w:rsidR="00EF2C52" w:rsidRPr="00EF2C52" w:rsidRDefault="00EF2C52" w:rsidP="00EF2C5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30"/>
                <w:szCs w:val="30"/>
                <w:cs/>
                <w:lang w:val="en-US" w:bidi="th-TH"/>
              </w:rPr>
            </w:pPr>
            <w:r>
              <w:rPr>
                <w:rFonts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2" w:type="dxa"/>
          </w:tcPr>
          <w:p w14:paraId="0C55DD0C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DD81F" w14:textId="15855CFC" w:rsidR="00EF2C52" w:rsidRPr="009A57B8" w:rsidRDefault="00EF2C52" w:rsidP="00EF2C52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8F109" w14:textId="77777777" w:rsidR="00EF2C52" w:rsidRPr="009A57B8" w:rsidRDefault="00EF2C52" w:rsidP="00EF2C52">
            <w:pPr>
              <w:pStyle w:val="acctfourfigures"/>
              <w:spacing w:line="240" w:lineRule="atLeast"/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B39C98" w14:textId="009C0CC7" w:rsidR="00EF2C52" w:rsidRPr="009A57B8" w:rsidRDefault="00EF2C52" w:rsidP="00EF2C52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B4124" w14:textId="77777777" w:rsidR="00EF2C52" w:rsidRPr="009A57B8" w:rsidRDefault="00EF2C52" w:rsidP="00EF2C52">
            <w:pPr>
              <w:pStyle w:val="acctfourfigures"/>
              <w:spacing w:line="240" w:lineRule="atLeast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4EFEAE" w14:textId="0D15F7DF" w:rsidR="00EF2C52" w:rsidRPr="009A57B8" w:rsidRDefault="00EF2C52" w:rsidP="00EF2C52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D5C1C" w14:textId="77777777" w:rsidR="00EF2C52" w:rsidRPr="009A57B8" w:rsidRDefault="00EF2C52" w:rsidP="00EF2C52">
            <w:pPr>
              <w:pStyle w:val="acctfourfigures"/>
              <w:spacing w:line="240" w:lineRule="atLeast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13849A" w14:textId="77777777" w:rsidR="00EF2C52" w:rsidRPr="009A57B8" w:rsidRDefault="00EF2C52" w:rsidP="00EF2C52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2C52" w14:paraId="19EFD424" w14:textId="77777777" w:rsidTr="00EF2C52">
        <w:trPr>
          <w:cantSplit/>
          <w:tblHeader/>
        </w:trPr>
        <w:tc>
          <w:tcPr>
            <w:tcW w:w="3150" w:type="dxa"/>
          </w:tcPr>
          <w:p w14:paraId="252A7BDD" w14:textId="77777777" w:rsidR="00EF2C52" w:rsidRDefault="00EF2C52" w:rsidP="002D7077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6199" w:type="dxa"/>
            <w:gridSpan w:val="9"/>
            <w:hideMark/>
          </w:tcPr>
          <w:p w14:paraId="69DE8DB9" w14:textId="77777777" w:rsidR="00EF2C52" w:rsidRPr="009A57B8" w:rsidRDefault="00EF2C52" w:rsidP="002D7077">
            <w:pPr>
              <w:pStyle w:val="acctfourfigures"/>
              <w:ind w:left="-79" w:right="-73"/>
              <w:jc w:val="center"/>
            </w:pP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2C52" w:rsidRPr="009A57B8" w14:paraId="6458C359" w14:textId="77777777" w:rsidTr="00EF2C52">
        <w:trPr>
          <w:cantSplit/>
        </w:trPr>
        <w:tc>
          <w:tcPr>
            <w:tcW w:w="3150" w:type="dxa"/>
            <w:hideMark/>
          </w:tcPr>
          <w:p w14:paraId="20AA2C11" w14:textId="49164C27" w:rsidR="00EF2C52" w:rsidRPr="009A57B8" w:rsidRDefault="003C2825" w:rsidP="002D7077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F2C52"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F2C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F2C52"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2" w:type="dxa"/>
          </w:tcPr>
          <w:p w14:paraId="3B694A7D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14:paraId="515B6DBC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14:paraId="3B8D9459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4180E603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14:paraId="0904C61A" w14:textId="77777777" w:rsidR="00EF2C52" w:rsidRPr="009A57B8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14:paraId="17309217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14:paraId="3D612A23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39A59E1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14:paraId="6376EC6B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F2C52" w:rsidRPr="009A57B8" w14:paraId="4BEC79CD" w14:textId="77777777" w:rsidTr="00EF2C52">
        <w:trPr>
          <w:cantSplit/>
        </w:trPr>
        <w:tc>
          <w:tcPr>
            <w:tcW w:w="3150" w:type="dxa"/>
            <w:hideMark/>
          </w:tcPr>
          <w:p w14:paraId="3C4B1E8D" w14:textId="77777777" w:rsidR="00EF2C52" w:rsidRPr="009A57B8" w:rsidRDefault="00EF2C52" w:rsidP="002D7077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5F26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2" w:type="dxa"/>
          </w:tcPr>
          <w:p w14:paraId="28DFCC4F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14:paraId="2CADB84F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14:paraId="1F847EBA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38FE58BF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14:paraId="109F738D" w14:textId="77777777" w:rsidR="00EF2C52" w:rsidRPr="009A57B8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14:paraId="5020ABBB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14:paraId="10691807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ACB7805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14:paraId="5AC8297D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F2C52" w14:paraId="5D8C9203" w14:textId="77777777" w:rsidTr="00EF2C52">
        <w:trPr>
          <w:cantSplit/>
        </w:trPr>
        <w:tc>
          <w:tcPr>
            <w:tcW w:w="3150" w:type="dxa"/>
            <w:vAlign w:val="bottom"/>
            <w:hideMark/>
          </w:tcPr>
          <w:p w14:paraId="68DB4DC7" w14:textId="4EC74431" w:rsidR="00EF2C52" w:rsidRPr="00A77F1A" w:rsidRDefault="00A146C8" w:rsidP="00A77F1A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442" w:type="dxa"/>
            <w:vAlign w:val="bottom"/>
            <w:hideMark/>
          </w:tcPr>
          <w:p w14:paraId="4043BDA2" w14:textId="5701AB18" w:rsidR="00EF2C52" w:rsidRPr="005F2676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FB2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2" w:type="dxa"/>
            <w:vAlign w:val="bottom"/>
          </w:tcPr>
          <w:p w14:paraId="01CED0BD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vAlign w:val="bottom"/>
            <w:hideMark/>
          </w:tcPr>
          <w:p w14:paraId="762A90D0" w14:textId="77777777" w:rsidR="00EF2C52" w:rsidRPr="005F2676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27792" w14:textId="77777777" w:rsidR="00EF2C52" w:rsidRPr="009A57B8" w:rsidRDefault="00EF2C52" w:rsidP="002D7077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78" w:type="dxa"/>
            <w:vAlign w:val="bottom"/>
            <w:hideMark/>
          </w:tcPr>
          <w:p w14:paraId="2BB1FE1F" w14:textId="00E69484" w:rsidR="00EF2C52" w:rsidRPr="005F2676" w:rsidRDefault="002E4EE2" w:rsidP="00EF2C5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FB2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1" w:type="dxa"/>
            <w:vAlign w:val="bottom"/>
          </w:tcPr>
          <w:p w14:paraId="666EBC2F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vAlign w:val="bottom"/>
            <w:hideMark/>
          </w:tcPr>
          <w:p w14:paraId="41363782" w14:textId="77777777" w:rsidR="00EF2C52" w:rsidRPr="005F2676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FC474C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vAlign w:val="bottom"/>
            <w:hideMark/>
          </w:tcPr>
          <w:p w14:paraId="04481CFC" w14:textId="21D98EE6" w:rsidR="00EF2C52" w:rsidRPr="005F2676" w:rsidRDefault="002E4EE2" w:rsidP="00EF2C5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FB252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14:paraId="74CA6C35" w14:textId="77777777" w:rsidR="00EF2C52" w:rsidRPr="00E45952" w:rsidRDefault="00EF2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2"/>
        <w:gridCol w:w="986"/>
        <w:gridCol w:w="180"/>
        <w:gridCol w:w="978"/>
        <w:gridCol w:w="181"/>
        <w:gridCol w:w="990"/>
        <w:gridCol w:w="180"/>
        <w:gridCol w:w="1082"/>
      </w:tblGrid>
      <w:tr w:rsidR="00EF2C52" w14:paraId="7054112C" w14:textId="77777777" w:rsidTr="00030019">
        <w:trPr>
          <w:cantSplit/>
          <w:trHeight w:val="191"/>
          <w:tblHeader/>
        </w:trPr>
        <w:tc>
          <w:tcPr>
            <w:tcW w:w="3150" w:type="dxa"/>
          </w:tcPr>
          <w:p w14:paraId="14A61568" w14:textId="77777777" w:rsidR="00EF2C52" w:rsidRDefault="00EF2C52" w:rsidP="002D7077">
            <w:pPr>
              <w:ind w:left="180" w:hanging="180"/>
              <w:rPr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28FFCD7" w14:textId="77777777" w:rsidR="00EF2C52" w:rsidRPr="009A57B8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8E39794" w14:textId="77777777" w:rsidR="00EF2C52" w:rsidRPr="009A57B8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AC994" w14:textId="77777777" w:rsidR="00EF2C52" w:rsidRPr="009A57B8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2C52" w14:paraId="0233E396" w14:textId="77777777" w:rsidTr="00030019">
        <w:trPr>
          <w:cantSplit/>
          <w:tblHeader/>
        </w:trPr>
        <w:tc>
          <w:tcPr>
            <w:tcW w:w="3150" w:type="dxa"/>
          </w:tcPr>
          <w:p w14:paraId="6423C017" w14:textId="77777777" w:rsidR="00EF2C52" w:rsidRDefault="00EF2C52" w:rsidP="002D7077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1440" w:type="dxa"/>
          </w:tcPr>
          <w:p w14:paraId="4A8D1CFA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14:paraId="229D8EDE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7EB1A5" w14:textId="4856DFBC" w:rsidR="00EF2C52" w:rsidRPr="009A57B8" w:rsidRDefault="00EF2C52" w:rsidP="002D7077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1B5FF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FD42C" w14:textId="2A39D7ED" w:rsidR="00EF2C52" w:rsidRPr="009A57B8" w:rsidRDefault="00EF2C52" w:rsidP="002D7077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B8256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A3FBB9" w14:textId="53E565A5" w:rsidR="00EF2C52" w:rsidRPr="009A57B8" w:rsidRDefault="00EF2C52" w:rsidP="002D7077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F2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CEA48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4B295" w14:textId="77777777" w:rsidR="00EF2C52" w:rsidRPr="009A57B8" w:rsidRDefault="00EF2C52" w:rsidP="002D7077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5F267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2C52" w14:paraId="5F13ADA8" w14:textId="77777777" w:rsidTr="00030019">
        <w:trPr>
          <w:cantSplit/>
          <w:tblHeader/>
        </w:trPr>
        <w:tc>
          <w:tcPr>
            <w:tcW w:w="3150" w:type="dxa"/>
          </w:tcPr>
          <w:p w14:paraId="1BAEA2DF" w14:textId="77777777" w:rsidR="00EF2C52" w:rsidRDefault="00EF2C52" w:rsidP="002D7077">
            <w:pPr>
              <w:ind w:left="180" w:hanging="180"/>
              <w:rPr>
                <w:b/>
                <w:bCs/>
                <w:highlight w:val="cyan"/>
              </w:rPr>
            </w:pPr>
          </w:p>
        </w:tc>
        <w:tc>
          <w:tcPr>
            <w:tcW w:w="6199" w:type="dxa"/>
            <w:gridSpan w:val="9"/>
            <w:hideMark/>
          </w:tcPr>
          <w:p w14:paraId="15AB1364" w14:textId="77777777" w:rsidR="00EF2C52" w:rsidRPr="009A57B8" w:rsidRDefault="00EF2C52" w:rsidP="002D7077">
            <w:pPr>
              <w:pStyle w:val="acctfourfigures"/>
              <w:ind w:left="-79" w:right="-73"/>
              <w:jc w:val="center"/>
            </w:pP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F267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2C52" w:rsidRPr="009A57B8" w14:paraId="0B4A2AE5" w14:textId="77777777" w:rsidTr="00030019">
        <w:trPr>
          <w:cantSplit/>
        </w:trPr>
        <w:tc>
          <w:tcPr>
            <w:tcW w:w="3150" w:type="dxa"/>
            <w:hideMark/>
          </w:tcPr>
          <w:p w14:paraId="10F9E711" w14:textId="457C81E8" w:rsidR="00EF2C52" w:rsidRPr="009A57B8" w:rsidRDefault="003C2825" w:rsidP="002D7077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F2C52"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F2C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F2C52" w:rsidRPr="005F26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5E223344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14:paraId="6115AB77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14:paraId="175FE66D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517902E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14:paraId="0403117A" w14:textId="77777777" w:rsidR="00EF2C52" w:rsidRPr="009A57B8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14:paraId="04C223DB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14:paraId="26E63452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6871E443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14:paraId="744EBA33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F2C52" w:rsidRPr="009A57B8" w14:paraId="66529641" w14:textId="77777777" w:rsidTr="00030019">
        <w:trPr>
          <w:cantSplit/>
        </w:trPr>
        <w:tc>
          <w:tcPr>
            <w:tcW w:w="3150" w:type="dxa"/>
            <w:hideMark/>
          </w:tcPr>
          <w:p w14:paraId="375C4A1D" w14:textId="77777777" w:rsidR="00EF2C52" w:rsidRPr="009A57B8" w:rsidRDefault="00EF2C52" w:rsidP="002D7077">
            <w:pPr>
              <w:tabs>
                <w:tab w:val="decimal" w:pos="510"/>
              </w:tabs>
              <w:ind w:left="180" w:hanging="180"/>
              <w:rPr>
                <w:b/>
                <w:bCs/>
                <w:i/>
                <w:iCs/>
              </w:rPr>
            </w:pPr>
            <w:r w:rsidRPr="005F26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</w:tcPr>
          <w:p w14:paraId="6A9419D7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14:paraId="4EB04F1B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14:paraId="5CD79E44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6DF8047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78" w:type="dxa"/>
          </w:tcPr>
          <w:p w14:paraId="5748FB02" w14:textId="77777777" w:rsidR="00EF2C52" w:rsidRPr="009A57B8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1" w:type="dxa"/>
          </w:tcPr>
          <w:p w14:paraId="25D2660D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14:paraId="13A1D0E6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41D7C8AB" w14:textId="77777777" w:rsidR="00EF2C52" w:rsidRPr="009A57B8" w:rsidRDefault="00EF2C52" w:rsidP="002D707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1080" w:type="dxa"/>
          </w:tcPr>
          <w:p w14:paraId="0E3A1C0B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F2C52" w14:paraId="11A50AB6" w14:textId="77777777" w:rsidTr="00030019">
        <w:trPr>
          <w:cantSplit/>
        </w:trPr>
        <w:tc>
          <w:tcPr>
            <w:tcW w:w="3150" w:type="dxa"/>
            <w:vAlign w:val="bottom"/>
            <w:hideMark/>
          </w:tcPr>
          <w:p w14:paraId="090D5564" w14:textId="2427793A" w:rsidR="00EF2C52" w:rsidRPr="00A77F1A" w:rsidRDefault="00030019" w:rsidP="00A77F1A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440" w:type="dxa"/>
            <w:vAlign w:val="bottom"/>
            <w:hideMark/>
          </w:tcPr>
          <w:p w14:paraId="5F918C62" w14:textId="591954AE" w:rsidR="00EF2C52" w:rsidRPr="005F2676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="00EF2C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2" w:type="dxa"/>
            <w:vAlign w:val="bottom"/>
          </w:tcPr>
          <w:p w14:paraId="6DC36823" w14:textId="77777777" w:rsidR="00EF2C52" w:rsidRPr="009A57B8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vAlign w:val="bottom"/>
            <w:hideMark/>
          </w:tcPr>
          <w:p w14:paraId="7C7EED10" w14:textId="77777777" w:rsidR="00EF2C52" w:rsidRPr="005F2676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5983D0" w14:textId="77777777" w:rsidR="00EF2C52" w:rsidRPr="009A57B8" w:rsidRDefault="00EF2C52" w:rsidP="002D7077">
            <w:pPr>
              <w:pStyle w:val="acctfourfigures"/>
              <w:spacing w:line="240" w:lineRule="atLeast"/>
              <w:ind w:right="101"/>
            </w:pPr>
          </w:p>
        </w:tc>
        <w:tc>
          <w:tcPr>
            <w:tcW w:w="978" w:type="dxa"/>
            <w:vAlign w:val="bottom"/>
            <w:hideMark/>
          </w:tcPr>
          <w:p w14:paraId="012285ED" w14:textId="30A6808F" w:rsidR="00EF2C52" w:rsidRPr="005F2676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="00EF2C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1" w:type="dxa"/>
            <w:vAlign w:val="bottom"/>
          </w:tcPr>
          <w:p w14:paraId="247893E4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vAlign w:val="bottom"/>
            <w:hideMark/>
          </w:tcPr>
          <w:p w14:paraId="40CE4D8C" w14:textId="77777777" w:rsidR="00EF2C52" w:rsidRPr="005F2676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F267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81D049" w14:textId="77777777" w:rsidR="00EF2C52" w:rsidRPr="009A57B8" w:rsidRDefault="00EF2C52" w:rsidP="002D7077">
            <w:pPr>
              <w:pStyle w:val="acctfourfigures"/>
              <w:spacing w:line="240" w:lineRule="atLeast"/>
            </w:pPr>
          </w:p>
        </w:tc>
        <w:tc>
          <w:tcPr>
            <w:tcW w:w="1080" w:type="dxa"/>
            <w:vAlign w:val="bottom"/>
            <w:hideMark/>
          </w:tcPr>
          <w:p w14:paraId="20204934" w14:textId="72EA218C" w:rsidR="00EF2C52" w:rsidRPr="005F2676" w:rsidRDefault="002E4EE2" w:rsidP="002D707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="00EF2C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</w:tr>
    </w:tbl>
    <w:p w14:paraId="0398B226" w14:textId="77777777" w:rsidR="00EF2C52" w:rsidRPr="00E45952" w:rsidRDefault="00EF2C52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3F720F7" w14:textId="77777777" w:rsidR="00E45952" w:rsidRDefault="00E45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B87050" w14:textId="77777777" w:rsidR="00C5641F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0B9529A" w14:textId="77777777" w:rsidR="00A146C8" w:rsidRPr="00E45952" w:rsidRDefault="00A146C8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1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270"/>
        <w:gridCol w:w="4230"/>
      </w:tblGrid>
      <w:tr w:rsidR="00B066CA" w:rsidRPr="00040331" w14:paraId="22E72ABB" w14:textId="77777777" w:rsidTr="00FD4BE8">
        <w:trPr>
          <w:tblHeader/>
        </w:trPr>
        <w:tc>
          <w:tcPr>
            <w:tcW w:w="4770" w:type="dxa"/>
          </w:tcPr>
          <w:p w14:paraId="40A2B7DC" w14:textId="77777777" w:rsidR="00B066CA" w:rsidRPr="00B066CA" w:rsidRDefault="00B066CA" w:rsidP="00B103F2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B066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B066CA" w:rsidRDefault="00B066CA" w:rsidP="00A801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30" w:type="dxa"/>
          </w:tcPr>
          <w:p w14:paraId="3183A895" w14:textId="77777777" w:rsidR="00B066CA" w:rsidRPr="00B066CA" w:rsidRDefault="00B066CA" w:rsidP="00B103F2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066C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040331" w14:paraId="3E8FF4F8" w14:textId="77777777" w:rsidTr="00FD4BE8">
        <w:tc>
          <w:tcPr>
            <w:tcW w:w="4770" w:type="dxa"/>
          </w:tcPr>
          <w:p w14:paraId="195F102B" w14:textId="5BF7E79B" w:rsidR="00B066CA" w:rsidRPr="00B066CA" w:rsidRDefault="00B066CA" w:rsidP="00A801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066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 w:rsidRPr="00172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="00F81AF3" w:rsidRPr="00172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172B2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172B2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172B2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B066CA" w:rsidRDefault="00B066CA" w:rsidP="00A801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30" w:type="dxa"/>
          </w:tcPr>
          <w:p w14:paraId="538C0B07" w14:textId="77777777" w:rsidR="00B066CA" w:rsidRPr="00B066CA" w:rsidRDefault="00FD4BE8" w:rsidP="00A801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B066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B066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bookmarkEnd w:id="1"/>
    </w:tbl>
    <w:p w14:paraId="33B59760" w14:textId="77777777" w:rsidR="00C90B52" w:rsidRPr="00E45952" w:rsidRDefault="00C90B52" w:rsidP="008A7E79">
      <w:pPr>
        <w:spacing w:line="240" w:lineRule="auto"/>
        <w:rPr>
          <w:rFonts w:ascii="Angsana New" w:hAnsi="Angsana New"/>
          <w:sz w:val="28"/>
          <w:szCs w:val="28"/>
          <w:lang w:val="en-GB"/>
        </w:rPr>
      </w:pPr>
    </w:p>
    <w:p w14:paraId="587D0A13" w14:textId="77777777" w:rsidR="00A801CC" w:rsidRDefault="00E45952" w:rsidP="00A8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FF870B0" w14:textId="77777777" w:rsidR="00A146C8" w:rsidRPr="00E45952" w:rsidRDefault="00A146C8" w:rsidP="00E45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07FE76" w14:textId="77777777" w:rsidR="008A7E79" w:rsidRDefault="00A801CC" w:rsidP="0076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5462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285462">
        <w:rPr>
          <w:rFonts w:asciiTheme="majorBidi" w:hAnsiTheme="majorBidi" w:cstheme="majorBidi"/>
          <w:sz w:val="30"/>
          <w:szCs w:val="30"/>
        </w:rPr>
        <w:t xml:space="preserve"> </w:t>
      </w:r>
      <w:r w:rsidRPr="00285462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85462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5462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2B9A546" w14:textId="77777777" w:rsidR="00A146C8" w:rsidRPr="00285462" w:rsidRDefault="00A146C8" w:rsidP="0076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30"/>
      </w:tblGrid>
      <w:tr w:rsidR="00172B23" w:rsidRPr="00285462" w14:paraId="38213282" w14:textId="77777777" w:rsidTr="00172B23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77062EF1" w14:textId="33EE9A2A" w:rsidR="00172B23" w:rsidRPr="00285462" w:rsidRDefault="00172B23" w:rsidP="00A8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854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2E4E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2563</w:t>
            </w:r>
          </w:p>
        </w:tc>
        <w:tc>
          <w:tcPr>
            <w:tcW w:w="1440" w:type="dxa"/>
            <w:vAlign w:val="bottom"/>
          </w:tcPr>
          <w:p w14:paraId="4343BC73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18A16D02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DFA86B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364CB74F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A146C8" w:rsidRPr="00285462" w14:paraId="664E084D" w14:textId="77777777" w:rsidTr="00364113">
        <w:trPr>
          <w:trHeight w:val="20"/>
        </w:trPr>
        <w:tc>
          <w:tcPr>
            <w:tcW w:w="5940" w:type="dxa"/>
          </w:tcPr>
          <w:p w14:paraId="6C9B72C6" w14:textId="77777777" w:rsidR="00A146C8" w:rsidRPr="00285462" w:rsidRDefault="00A146C8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28F160F" w14:textId="77777777" w:rsidR="00A146C8" w:rsidRDefault="00A146C8" w:rsidP="00A1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72B23" w:rsidRPr="00285462" w14:paraId="7B29974C" w14:textId="77777777" w:rsidTr="00172B23">
        <w:trPr>
          <w:trHeight w:val="20"/>
        </w:trPr>
        <w:tc>
          <w:tcPr>
            <w:tcW w:w="5940" w:type="dxa"/>
          </w:tcPr>
          <w:p w14:paraId="5AA15D6B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B89BDD7" w14:textId="79582306" w:rsidR="00172B23" w:rsidRPr="00285462" w:rsidRDefault="002E4EE2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172B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6E44D77D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BD650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2B23" w:rsidRPr="00285462" w14:paraId="5B977045" w14:textId="77777777" w:rsidTr="00172B23">
        <w:trPr>
          <w:trHeight w:val="20"/>
        </w:trPr>
        <w:tc>
          <w:tcPr>
            <w:tcW w:w="5940" w:type="dxa"/>
          </w:tcPr>
          <w:p w14:paraId="059E2F75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208F3DE6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66258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378FE0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2B23" w:rsidRPr="00285462" w14:paraId="7A558E5F" w14:textId="77777777" w:rsidTr="00172B23">
        <w:trPr>
          <w:trHeight w:val="20"/>
        </w:trPr>
        <w:tc>
          <w:tcPr>
            <w:tcW w:w="5940" w:type="dxa"/>
          </w:tcPr>
          <w:p w14:paraId="5BBAF67C" w14:textId="490143E4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9736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2E4EE2">
              <w:rPr>
                <w:rFonts w:ascii="Angsana New" w:hAnsi="Angsana New"/>
                <w:sz w:val="30"/>
                <w:szCs w:val="30"/>
              </w:rPr>
              <w:t>3</w:t>
            </w:r>
            <w:r w:rsidR="0029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36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E8ED0B5" w14:textId="40F72E23" w:rsidR="00172B23" w:rsidRPr="00285462" w:rsidRDefault="002E4EE2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172B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37E98B8B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9B1A88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C57" w:rsidRPr="00285462" w14:paraId="4BBE8F48" w14:textId="77777777" w:rsidTr="00172B23">
        <w:trPr>
          <w:trHeight w:val="20"/>
        </w:trPr>
        <w:tc>
          <w:tcPr>
            <w:tcW w:w="5940" w:type="dxa"/>
          </w:tcPr>
          <w:p w14:paraId="3F43D0D7" w14:textId="6259EA2E" w:rsidR="00B20C57" w:rsidRPr="00285462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E4EE2">
              <w:rPr>
                <w:rFonts w:ascii="Angsana New" w:hAnsi="Angsana New" w:hint="cs"/>
                <w:sz w:val="30"/>
                <w:szCs w:val="30"/>
              </w:rPr>
              <w:t>3</w:t>
            </w:r>
            <w:r w:rsidR="002973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D0EDC">
              <w:rPr>
                <w:rFonts w:ascii="Angsana New" w:hAnsi="Angsana New"/>
                <w:sz w:val="30"/>
                <w:szCs w:val="30"/>
              </w:rPr>
              <w:t>-</w:t>
            </w:r>
            <w:r w:rsidR="0029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6</w:t>
            </w:r>
            <w:r w:rsidR="0029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36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7AFAB8A" w14:textId="123857BD" w:rsidR="00B20C57" w:rsidRPr="00285462" w:rsidRDefault="002E494E" w:rsidP="002E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left="-1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="002E4EE2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19548209" w14:textId="77777777" w:rsidR="00B20C57" w:rsidRPr="00285462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0D4FE3" w14:textId="77777777" w:rsidR="00B20C57" w:rsidRPr="00285462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C57" w:rsidRPr="00285462" w14:paraId="5DB8B3BD" w14:textId="77777777" w:rsidTr="00172B23">
        <w:trPr>
          <w:trHeight w:val="20"/>
        </w:trPr>
        <w:tc>
          <w:tcPr>
            <w:tcW w:w="5940" w:type="dxa"/>
          </w:tcPr>
          <w:p w14:paraId="688B927F" w14:textId="61CCF0EF" w:rsidR="00B20C57" w:rsidRPr="00285462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E4EE2">
              <w:rPr>
                <w:rFonts w:ascii="Angsana New" w:hAnsi="Angsana New" w:hint="cs"/>
                <w:sz w:val="30"/>
                <w:szCs w:val="30"/>
              </w:rPr>
              <w:t>6</w:t>
            </w:r>
            <w:r w:rsidR="0029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0EDC">
              <w:rPr>
                <w:rFonts w:ascii="Angsana New" w:hAnsi="Angsana New"/>
                <w:sz w:val="30"/>
                <w:szCs w:val="30"/>
              </w:rPr>
              <w:t>-</w:t>
            </w:r>
            <w:r w:rsidR="0029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E4EE2">
              <w:rPr>
                <w:rFonts w:ascii="Angsana New" w:hAnsi="Angsana New"/>
                <w:sz w:val="30"/>
                <w:szCs w:val="30"/>
              </w:rPr>
              <w:t>12</w:t>
            </w:r>
            <w:r w:rsidR="0029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36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4D800E11" w14:textId="0AC90FBC" w:rsidR="00B20C57" w:rsidRPr="00285462" w:rsidRDefault="002E494E" w:rsidP="002E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spacing w:line="240" w:lineRule="auto"/>
              <w:ind w:left="-129" w:right="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B20C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88CA6" w14:textId="6BBB31D4" w:rsidR="00B20C57" w:rsidRPr="00285462" w:rsidRDefault="00B20C57" w:rsidP="00B20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289A6B" w14:textId="77777777" w:rsidR="00B20C57" w:rsidRPr="00285462" w:rsidRDefault="00B20C57" w:rsidP="002E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2B23" w:rsidRPr="00285462" w14:paraId="379F8AAA" w14:textId="77777777" w:rsidTr="00172B23">
        <w:trPr>
          <w:trHeight w:val="20"/>
        </w:trPr>
        <w:tc>
          <w:tcPr>
            <w:tcW w:w="5940" w:type="dxa"/>
          </w:tcPr>
          <w:p w14:paraId="11D454B2" w14:textId="15AB0C56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2E4EE2">
              <w:rPr>
                <w:rFonts w:ascii="Angsana New" w:hAnsi="Angsana New"/>
                <w:sz w:val="30"/>
                <w:szCs w:val="30"/>
              </w:rPr>
              <w:t>12</w:t>
            </w: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736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1EDE2" w14:textId="66E6204D" w:rsidR="00172B23" w:rsidRPr="00285462" w:rsidRDefault="002E4EE2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E494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3FCFB9F0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1D06EE" w14:textId="4DE92A42" w:rsidR="00172B23" w:rsidRPr="00285462" w:rsidRDefault="002E4EE2" w:rsidP="0017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72B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172B23" w:rsidRPr="00285462" w14:paraId="452A50EF" w14:textId="77777777" w:rsidTr="00172B23">
        <w:trPr>
          <w:trHeight w:val="20"/>
        </w:trPr>
        <w:tc>
          <w:tcPr>
            <w:tcW w:w="5940" w:type="dxa"/>
          </w:tcPr>
          <w:p w14:paraId="7E976A0E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C942C" w14:textId="7E8D78EC" w:rsidR="00172B23" w:rsidRPr="00285462" w:rsidRDefault="002E4EE2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172B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705D23D7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34D05D" w14:textId="60EE3836" w:rsidR="00172B23" w:rsidRPr="00285462" w:rsidRDefault="002E4EE2" w:rsidP="0017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72B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</w:tr>
      <w:tr w:rsidR="00172B23" w:rsidRPr="00285462" w14:paraId="3BCC1CFC" w14:textId="77777777" w:rsidTr="00172B23">
        <w:trPr>
          <w:trHeight w:val="20"/>
        </w:trPr>
        <w:tc>
          <w:tcPr>
            <w:tcW w:w="5940" w:type="dxa"/>
          </w:tcPr>
          <w:p w14:paraId="036FAFCD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8102E" w14:textId="18B2B020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sz w:val="30"/>
                <w:szCs w:val="30"/>
              </w:rPr>
              <w:t>887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51A435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154385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2B23" w:rsidRPr="00A801CC" w14:paraId="41D098C0" w14:textId="77777777" w:rsidTr="00172B23">
        <w:trPr>
          <w:trHeight w:val="20"/>
        </w:trPr>
        <w:tc>
          <w:tcPr>
            <w:tcW w:w="5940" w:type="dxa"/>
          </w:tcPr>
          <w:p w14:paraId="2080B6F5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46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F78C74" w14:textId="7A3A4DC7" w:rsidR="00172B23" w:rsidRPr="00285462" w:rsidRDefault="002E4EE2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172B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27D40181" w14:textId="77777777" w:rsidR="00172B23" w:rsidRPr="00285462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4A70A8" w14:textId="77777777" w:rsidR="00172B23" w:rsidRPr="00A801CC" w:rsidRDefault="00172B23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A80CEAB" w14:textId="77777777" w:rsidR="00A801CC" w:rsidRDefault="00A8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A857CEB" w14:textId="77777777" w:rsidR="001D4306" w:rsidRDefault="001D4306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3A37B8" w:rsidRPr="00BD5A52" w14:paraId="3A245EF5" w14:textId="77777777" w:rsidTr="003A37B8">
        <w:trPr>
          <w:trHeight w:val="20"/>
          <w:tblHeader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1485" w14:textId="7777777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7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014B" w14:textId="77777777" w:rsidR="003A37B8" w:rsidRPr="003A37B8" w:rsidRDefault="003A37B8" w:rsidP="003A37B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37B8" w:rsidRPr="00BD5A52" w14:paraId="07A656DA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BA623" w14:textId="5E33A5E4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3A37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A37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7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E4E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014AFA" w14:textId="77777777" w:rsidR="003A37B8" w:rsidRPr="003A37B8" w:rsidRDefault="003A37B8" w:rsidP="00A1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A146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A37B8" w:rsidRPr="00BD5A52" w14:paraId="16D3669F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B0C1" w14:textId="7777777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7B8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3A37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AFA17F" w14:textId="1D3A7881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3A37B8" w:rsidRPr="003A37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3A37B8" w:rsidRPr="00BD5A52" w14:paraId="3AF75B2A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A14D" w14:textId="7777777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7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7CE202" w14:textId="77777777" w:rsidR="003A37B8" w:rsidRPr="003A37B8" w:rsidRDefault="003A37B8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7B8" w:rsidRPr="00BD5A52" w14:paraId="1A55D233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E96" w14:textId="2FD659E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7B8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2E4E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A37B8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AE2A7" w14:textId="01443E0A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3A37B8" w:rsidRPr="003A37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3A37B8" w:rsidRPr="00BD5A52" w14:paraId="2856230D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A479" w14:textId="2AB455D3" w:rsidR="003A37B8" w:rsidRPr="003A37B8" w:rsidRDefault="002E4EE2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A37B8" w:rsidRPr="003A37B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="003A37B8" w:rsidRPr="003A37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A37B8" w:rsidRPr="003A37B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4BADC5" w14:textId="2ECCC5D6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A37B8" w:rsidRPr="003A37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3A37B8" w:rsidRPr="00BD5A52" w14:paraId="2DB04BD8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8451" w14:textId="29078D1A" w:rsidR="003A37B8" w:rsidRPr="003A37B8" w:rsidRDefault="002E4EE2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A37B8" w:rsidRPr="003A37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37B8" w:rsidRPr="003A37B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</w:rPr>
              <w:t>12</w:t>
            </w:r>
            <w:r w:rsidR="003A37B8" w:rsidRPr="003A37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A37B8" w:rsidRPr="003A37B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5FBBB2" w14:textId="4F4A4CEC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3A37B8" w:rsidRPr="00BD5A52" w14:paraId="557396AD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6F71" w14:textId="749E506C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7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2E4EE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3A37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A37B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227F4" w14:textId="7F17D3AA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A37B8" w:rsidRPr="003A37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3A37B8" w:rsidRPr="00BD5A52" w14:paraId="7B5D423E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5F49" w14:textId="7777777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C57B4" w14:textId="09AA031B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3A37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  <w:tr w:rsidR="003A37B8" w:rsidRPr="00BD5A52" w14:paraId="4BC67399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4B05" w14:textId="7777777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A37B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3A37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1DA74" w14:textId="63795480" w:rsidR="003A37B8" w:rsidRPr="003A37B8" w:rsidRDefault="003A37B8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7B8">
              <w:rPr>
                <w:rFonts w:ascii="Angsana New" w:hAnsi="Angsana New"/>
                <w:sz w:val="30"/>
                <w:szCs w:val="30"/>
              </w:rPr>
              <w:t>(</w:t>
            </w:r>
            <w:r w:rsidR="002E4EE2">
              <w:rPr>
                <w:rFonts w:ascii="Angsana New" w:hAnsi="Angsana New"/>
                <w:sz w:val="30"/>
                <w:szCs w:val="30"/>
              </w:rPr>
              <w:t>2</w:t>
            </w:r>
            <w:r w:rsidRPr="003A37B8">
              <w:rPr>
                <w:rFonts w:ascii="Angsana New" w:hAnsi="Angsana New"/>
                <w:sz w:val="30"/>
                <w:szCs w:val="30"/>
              </w:rPr>
              <w:t>,</w:t>
            </w:r>
            <w:r w:rsidR="002E4EE2">
              <w:rPr>
                <w:rFonts w:ascii="Angsana New" w:hAnsi="Angsana New"/>
                <w:sz w:val="30"/>
                <w:szCs w:val="30"/>
              </w:rPr>
              <w:t>887</w:t>
            </w:r>
            <w:r w:rsidRPr="003A37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7B8" w:rsidRPr="00BD5A52" w14:paraId="3835F8B6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9E29" w14:textId="77777777" w:rsidR="003A37B8" w:rsidRPr="003A37B8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93BC0" w14:textId="79AE99F3" w:rsidR="003A37B8" w:rsidRPr="003A37B8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A37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742</w:t>
            </w:r>
          </w:p>
        </w:tc>
      </w:tr>
    </w:tbl>
    <w:p w14:paraId="09932E4B" w14:textId="79A21EF4" w:rsidR="003A37B8" w:rsidRDefault="003A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B8A6E13" w14:textId="3CF2EE06" w:rsidR="00810D0A" w:rsidRDefault="00810D0A" w:rsidP="00810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2E4EE2">
        <w:rPr>
          <w:rFonts w:ascii="Angsana New" w:hAnsi="Angsana New"/>
          <w:sz w:val="30"/>
          <w:szCs w:val="30"/>
          <w:lang w:eastAsia="x-none"/>
        </w:rPr>
        <w:t>20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วันถึง </w:t>
      </w:r>
      <w:r w:rsidR="002E4EE2">
        <w:rPr>
          <w:rFonts w:ascii="Angsana New" w:hAnsi="Angsana New"/>
          <w:sz w:val="30"/>
          <w:szCs w:val="30"/>
          <w:lang w:eastAsia="x-none"/>
        </w:rPr>
        <w:t>60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5FCCF369" w14:textId="77777777" w:rsidR="00810D0A" w:rsidRPr="00810D0A" w:rsidRDefault="00810D0A" w:rsidP="00810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eastAsia="x-none"/>
        </w:rPr>
      </w:pPr>
    </w:p>
    <w:p w14:paraId="6E63B45B" w14:textId="77777777" w:rsidR="008A7E79" w:rsidRDefault="00F5517F" w:rsidP="003A37B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 w:rsidRPr="00570A64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20B0158" w14:textId="77777777" w:rsidR="001D4306" w:rsidRPr="00B02B31" w:rsidRDefault="001D4306" w:rsidP="001D4306">
      <w:pPr>
        <w:rPr>
          <w:rFonts w:ascii="Angsana New" w:hAnsi="Angsana New"/>
          <w:sz w:val="28"/>
          <w:szCs w:val="28"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259"/>
        <w:gridCol w:w="272"/>
        <w:gridCol w:w="1348"/>
      </w:tblGrid>
      <w:tr w:rsidR="004060A7" w:rsidRPr="0038759D" w14:paraId="2299A2C0" w14:textId="77777777" w:rsidTr="004060A7">
        <w:trPr>
          <w:trHeight w:val="668"/>
          <w:tblHeader/>
        </w:trPr>
        <w:tc>
          <w:tcPr>
            <w:tcW w:w="3432" w:type="pct"/>
            <w:vAlign w:val="bottom"/>
          </w:tcPr>
          <w:p w14:paraId="7B3F513A" w14:textId="77777777" w:rsidR="004060A7" w:rsidRPr="004060A7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vAlign w:val="bottom"/>
          </w:tcPr>
          <w:p w14:paraId="471C0A1F" w14:textId="3CB21583" w:rsidR="004060A7" w:rsidRPr="004060A7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4060A7" w:rsidRPr="004060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060A7" w:rsidRPr="004060A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8" w:type="pct"/>
            <w:vAlign w:val="bottom"/>
          </w:tcPr>
          <w:p w14:paraId="19BD0EF9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04F4136B" w14:textId="12071616" w:rsidR="004060A7" w:rsidRPr="004060A7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4060A7" w:rsidRPr="004060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060A7" w:rsidRPr="004060A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4060A7" w:rsidRPr="0038759D" w14:paraId="3EC372CB" w14:textId="77777777" w:rsidTr="004060A7">
        <w:trPr>
          <w:trHeight w:val="209"/>
          <w:tblHeader/>
        </w:trPr>
        <w:tc>
          <w:tcPr>
            <w:tcW w:w="3432" w:type="pct"/>
            <w:vAlign w:val="bottom"/>
          </w:tcPr>
          <w:p w14:paraId="7B056009" w14:textId="77777777" w:rsidR="004060A7" w:rsidRPr="004060A7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68" w:type="pct"/>
            <w:gridSpan w:val="3"/>
            <w:vAlign w:val="bottom"/>
          </w:tcPr>
          <w:p w14:paraId="184233A1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60A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060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060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60A7" w:rsidRPr="0038759D" w14:paraId="573415CF" w14:textId="77777777" w:rsidTr="004060A7">
        <w:tc>
          <w:tcPr>
            <w:tcW w:w="3432" w:type="pct"/>
          </w:tcPr>
          <w:p w14:paraId="6B179E46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60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060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6" w:type="pct"/>
          </w:tcPr>
          <w:p w14:paraId="041FDD0B" w14:textId="77777777" w:rsidR="004060A7" w:rsidRPr="004060A7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6F9AFA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4" w:type="pct"/>
          </w:tcPr>
          <w:p w14:paraId="35995A90" w14:textId="77777777" w:rsidR="004060A7" w:rsidRPr="004060A7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0A7" w:rsidRPr="0038759D" w14:paraId="1A9C4C06" w14:textId="77777777" w:rsidTr="004060A7">
        <w:tc>
          <w:tcPr>
            <w:tcW w:w="3432" w:type="pct"/>
          </w:tcPr>
          <w:p w14:paraId="04359BB1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17A28196" w14:textId="2028CD24" w:rsidR="004060A7" w:rsidRPr="004060A7" w:rsidRDefault="002E4EE2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8" w:type="pct"/>
          </w:tcPr>
          <w:p w14:paraId="50521861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4" w:type="pct"/>
          </w:tcPr>
          <w:p w14:paraId="787E269D" w14:textId="451671CD" w:rsidR="004060A7" w:rsidRPr="004060A7" w:rsidRDefault="002E4EE2" w:rsidP="004060A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060A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</w:tr>
      <w:tr w:rsidR="004060A7" w:rsidRPr="0038759D" w14:paraId="4E9338A3" w14:textId="77777777" w:rsidTr="004060A7">
        <w:tc>
          <w:tcPr>
            <w:tcW w:w="3432" w:type="pct"/>
          </w:tcPr>
          <w:p w14:paraId="791D46BC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686" w:type="pct"/>
          </w:tcPr>
          <w:p w14:paraId="732FA237" w14:textId="11991429" w:rsidR="004060A7" w:rsidRPr="004060A7" w:rsidRDefault="002E4EE2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148" w:type="pct"/>
          </w:tcPr>
          <w:p w14:paraId="056F0501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4" w:type="pct"/>
          </w:tcPr>
          <w:p w14:paraId="0F1FB5EF" w14:textId="0EA4E8C2" w:rsidR="004060A7" w:rsidRPr="004060A7" w:rsidRDefault="002E4EE2" w:rsidP="004060A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4060A7" w:rsidRPr="0038759D" w14:paraId="2024BA4A" w14:textId="77777777" w:rsidTr="00DC1BC2">
        <w:tc>
          <w:tcPr>
            <w:tcW w:w="3432" w:type="pct"/>
          </w:tcPr>
          <w:p w14:paraId="00F0A281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0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A96E7CF" w14:textId="03FF1413" w:rsidR="004060A7" w:rsidRPr="004060A7" w:rsidRDefault="002E4EE2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26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8" w:type="pct"/>
          </w:tcPr>
          <w:p w14:paraId="7A47CBD6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F63BBB4" w14:textId="28989F4D" w:rsidR="004060A7" w:rsidRPr="004060A7" w:rsidRDefault="002E4EE2" w:rsidP="004060A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060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</w:tr>
      <w:tr w:rsidR="004060A7" w:rsidRPr="009573C6" w14:paraId="22C9658C" w14:textId="77777777" w:rsidTr="00DC1BC2">
        <w:tc>
          <w:tcPr>
            <w:tcW w:w="3432" w:type="pct"/>
          </w:tcPr>
          <w:p w14:paraId="3C0B70D1" w14:textId="77777777" w:rsidR="004060A7" w:rsidRPr="004060A7" w:rsidRDefault="004060A7" w:rsidP="0021173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DF3C3CA" w14:textId="77777777" w:rsidR="004060A7" w:rsidRPr="004060A7" w:rsidRDefault="004060A7" w:rsidP="0021173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AAE943" w14:textId="77777777" w:rsidR="004060A7" w:rsidRPr="004060A7" w:rsidRDefault="004060A7" w:rsidP="00211731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</w:tcPr>
          <w:p w14:paraId="56C370C0" w14:textId="77777777" w:rsidR="004060A7" w:rsidRPr="004060A7" w:rsidRDefault="004060A7" w:rsidP="00211731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0A7" w:rsidRPr="0038759D" w14:paraId="34DA1B63" w14:textId="77777777" w:rsidTr="004060A7">
        <w:tc>
          <w:tcPr>
            <w:tcW w:w="3432" w:type="pct"/>
          </w:tcPr>
          <w:p w14:paraId="23495FA3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060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6" w:type="pct"/>
          </w:tcPr>
          <w:p w14:paraId="50E6B765" w14:textId="77777777" w:rsidR="004060A7" w:rsidRPr="004060A7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168CF6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4" w:type="pct"/>
          </w:tcPr>
          <w:p w14:paraId="022A8918" w14:textId="77777777" w:rsidR="004060A7" w:rsidRPr="004060A7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0A7" w:rsidRPr="0038759D" w14:paraId="3CB251D2" w14:textId="77777777" w:rsidTr="004060A7">
        <w:tc>
          <w:tcPr>
            <w:tcW w:w="3432" w:type="pct"/>
          </w:tcPr>
          <w:p w14:paraId="2E596B40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060A7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6" w:type="pct"/>
          </w:tcPr>
          <w:p w14:paraId="37744F44" w14:textId="3FB56DF3" w:rsidR="004060A7" w:rsidRPr="004060A7" w:rsidRDefault="002E4EE2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615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148" w:type="pct"/>
          </w:tcPr>
          <w:p w14:paraId="0411B574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66ADD23" w14:textId="17620069" w:rsidR="004060A7" w:rsidRPr="004060A7" w:rsidRDefault="002E4EE2" w:rsidP="004060A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060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  <w:tr w:rsidR="004060A7" w:rsidRPr="0038759D" w14:paraId="06C5AB1E" w14:textId="77777777" w:rsidTr="004060A7">
        <w:tc>
          <w:tcPr>
            <w:tcW w:w="3432" w:type="pct"/>
          </w:tcPr>
          <w:p w14:paraId="1FF9B16B" w14:textId="77777777" w:rsidR="004060A7" w:rsidRPr="004060A7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0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1E54" w14:textId="64C222F7" w:rsidR="004060A7" w:rsidRPr="004060A7" w:rsidRDefault="002E4EE2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615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48" w:type="pct"/>
            <w:vAlign w:val="bottom"/>
          </w:tcPr>
          <w:p w14:paraId="3D5048CB" w14:textId="77777777" w:rsidR="004060A7" w:rsidRPr="004060A7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6A23" w14:textId="317AA35E" w:rsidR="004060A7" w:rsidRPr="004060A7" w:rsidRDefault="002E4EE2" w:rsidP="004060A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060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</w:tr>
    </w:tbl>
    <w:p w14:paraId="68424EAD" w14:textId="77777777" w:rsidR="003A37B8" w:rsidRPr="003A37B8" w:rsidRDefault="003A37B8" w:rsidP="003A37B8">
      <w:pPr>
        <w:rPr>
          <w:cs/>
          <w:lang w:val="th-TH" w:eastAsia="x-none"/>
        </w:rPr>
      </w:pPr>
    </w:p>
    <w:p w14:paraId="52D12634" w14:textId="77777777" w:rsidR="001D4306" w:rsidRDefault="001D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CB36D2F" w14:textId="77777777" w:rsidR="00F5517F" w:rsidRPr="00823DD0" w:rsidRDefault="00F5517F" w:rsidP="0022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14:paraId="4A708B2D" w14:textId="77777777"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A9814CA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17626240" w14:textId="77777777"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45FF510" w14:textId="6E73318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E4EE2">
        <w:rPr>
          <w:rFonts w:ascii="Angsana New" w:hAnsi="Angsana New"/>
          <w:spacing w:val="-2"/>
          <w:sz w:val="30"/>
          <w:szCs w:val="30"/>
        </w:rPr>
        <w:t>1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ปี</w:t>
      </w:r>
      <w:r w:rsidRPr="00823DD0">
        <w:rPr>
          <w:rFonts w:ascii="Angsana New" w:hAnsi="Angsana New"/>
          <w:spacing w:val="-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823DD0">
        <w:rPr>
          <w:rFonts w:ascii="Angsana New" w:hAnsi="Angsana New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6049290C" w14:textId="77777777" w:rsidR="0018372D" w:rsidRPr="008A7E79" w:rsidRDefault="0018372D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1B8A113" w14:textId="77777777" w:rsidR="00F5517F" w:rsidRPr="00823DD0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3084F6F" w14:textId="77777777"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0DC4725" w14:textId="77698F6C" w:rsidR="00EE69DF" w:rsidRPr="00EE69DF" w:rsidRDefault="00F5517F" w:rsidP="00EE6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3DD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E4EE2">
        <w:rPr>
          <w:rFonts w:ascii="Angsana New" w:hAnsi="Angsana New"/>
          <w:sz w:val="30"/>
          <w:szCs w:val="30"/>
        </w:rPr>
        <w:t>1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/>
          <w:sz w:val="30"/>
          <w:szCs w:val="30"/>
        </w:rPr>
        <w:t>2553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823DD0">
        <w:rPr>
          <w:rFonts w:ascii="Angsana New" w:hAnsi="Angsana New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823DD0">
        <w:rPr>
          <w:rFonts w:ascii="Angsana New" w:hAnsi="Angsana New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="002E4EE2">
        <w:rPr>
          <w:rFonts w:ascii="Angsana New" w:hAnsi="Angsana New"/>
          <w:sz w:val="30"/>
          <w:szCs w:val="30"/>
        </w:rPr>
        <w:t>1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 xml:space="preserve">มกราคม </w:t>
      </w:r>
      <w:r w:rsidR="002E4EE2">
        <w:rPr>
          <w:rFonts w:ascii="Angsana New" w:hAnsi="Angsana New"/>
          <w:sz w:val="30"/>
          <w:szCs w:val="30"/>
        </w:rPr>
        <w:t>2553</w:t>
      </w:r>
      <w:r w:rsidRPr="00823DD0">
        <w:rPr>
          <w:rFonts w:ascii="Angsana New" w:hAnsi="Angsana New"/>
          <w:sz w:val="30"/>
          <w:szCs w:val="30"/>
        </w:rPr>
        <w:t xml:space="preserve"> </w:t>
      </w:r>
      <w:r w:rsidRPr="00823DD0">
        <w:rPr>
          <w:rFonts w:ascii="Angsana New" w:hAnsi="Angsana New"/>
          <w:sz w:val="30"/>
          <w:szCs w:val="30"/>
          <w:cs/>
        </w:rPr>
        <w:t>และ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 xml:space="preserve">มีผลบังคับใช้เป็นเวลา </w:t>
      </w:r>
      <w:r w:rsidR="002E4EE2">
        <w:rPr>
          <w:rFonts w:ascii="Angsana New" w:eastAsia="Batang" w:hAnsi="Angsana New"/>
          <w:sz w:val="30"/>
          <w:szCs w:val="30"/>
          <w:lang w:eastAsia="ko-KR"/>
        </w:rPr>
        <w:t>3</w:t>
      </w:r>
      <w:r w:rsidRPr="00823DD0">
        <w:rPr>
          <w:rFonts w:ascii="Angsana New" w:eastAsia="Batang" w:hAnsi="Angsana New"/>
          <w:sz w:val="30"/>
          <w:szCs w:val="30"/>
          <w:lang w:eastAsia="ko-KR"/>
        </w:rPr>
        <w:t xml:space="preserve"> 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 xml:space="preserve">ปี   </w:t>
      </w:r>
      <w:r w:rsidRPr="00823DD0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="002E4EE2">
        <w:rPr>
          <w:rFonts w:ascii="Angsana New" w:eastAsia="Batang" w:hAnsi="Angsana New"/>
          <w:spacing w:val="-6"/>
          <w:sz w:val="30"/>
          <w:szCs w:val="30"/>
          <w:lang w:eastAsia="ko-KR"/>
        </w:rPr>
        <w:t>1</w:t>
      </w:r>
      <w:r w:rsidRPr="00823DD0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 </w:t>
      </w:r>
      <w:r w:rsidRPr="00823DD0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823DD0">
        <w:rPr>
          <w:rFonts w:ascii="Angsana New" w:eastAsia="Batang" w:hAnsi="Angsana New"/>
          <w:spacing w:val="-6"/>
          <w:sz w:val="30"/>
          <w:szCs w:val="30"/>
          <w:lang w:eastAsia="ko-KR"/>
        </w:rPr>
        <w:t xml:space="preserve">   </w:t>
      </w:r>
      <w:r w:rsidRPr="00823DD0">
        <w:rPr>
          <w:rFonts w:ascii="Angsana New" w:eastAsia="Batang" w:hAnsi="Angsana New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="002E4EE2">
        <w:rPr>
          <w:rFonts w:ascii="Angsana New" w:eastAsia="Batang" w:hAnsi="Angsana New"/>
          <w:sz w:val="30"/>
          <w:szCs w:val="30"/>
          <w:lang w:eastAsia="ko-KR"/>
        </w:rPr>
        <w:t>6</w:t>
      </w:r>
      <w:r w:rsidRPr="00823DD0">
        <w:rPr>
          <w:rFonts w:ascii="Angsana New" w:eastAsia="Batang" w:hAnsi="Angsana New"/>
          <w:sz w:val="30"/>
          <w:szCs w:val="30"/>
          <w:lang w:eastAsia="ko-KR"/>
        </w:rPr>
        <w:t xml:space="preserve"> </w:t>
      </w:r>
      <w:r w:rsidRPr="00823DD0">
        <w:rPr>
          <w:rFonts w:ascii="Angsana New" w:eastAsia="Batang" w:hAnsi="Angsana New"/>
          <w:sz w:val="30"/>
          <w:szCs w:val="30"/>
          <w:cs/>
          <w:lang w:eastAsia="ko-KR"/>
        </w:rPr>
        <w:t>เดือน</w:t>
      </w:r>
      <w:r w:rsidRPr="00823DD0">
        <w:rPr>
          <w:rFonts w:ascii="Angsana New" w:hAnsi="Angsana New"/>
          <w:sz w:val="30"/>
          <w:szCs w:val="30"/>
          <w:cs/>
        </w:rPr>
        <w:t>ก่อนวันสิ้นสุดสัญญา</w:t>
      </w:r>
    </w:p>
    <w:p w14:paraId="1DA2068C" w14:textId="77777777" w:rsidR="001D4306" w:rsidRDefault="001D4306" w:rsidP="00EE6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BE1F3DD" w14:textId="77777777" w:rsidR="00F5517F" w:rsidRPr="00823DD0" w:rsidRDefault="00F5517F" w:rsidP="00EE6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14:paraId="565543CE" w14:textId="77777777" w:rsidR="00F5517F" w:rsidRPr="008A7E79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0172841" w14:textId="1E359436" w:rsidR="0008199D" w:rsidRDefault="00F5517F" w:rsidP="00081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823DD0">
        <w:rPr>
          <w:rFonts w:ascii="Angsana New" w:hAnsi="Angsana New"/>
          <w:sz w:val="30"/>
          <w:szCs w:val="30"/>
          <w:cs/>
        </w:rPr>
        <w:t>บริษัทมีสัญญาแต่งตั้งตัวแทนกับบริษัทในต่างประเทศต่างๆ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77659D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2E4EE2" w:rsidRPr="0077659D">
        <w:rPr>
          <w:rFonts w:ascii="Angsana New" w:hAnsi="Angsana New"/>
          <w:spacing w:val="2"/>
          <w:sz w:val="30"/>
          <w:szCs w:val="30"/>
        </w:rPr>
        <w:t>31</w:t>
      </w:r>
      <w:r w:rsidRPr="0077659D">
        <w:rPr>
          <w:rFonts w:ascii="Angsana New" w:hAnsi="Angsana New"/>
          <w:spacing w:val="2"/>
          <w:sz w:val="30"/>
          <w:szCs w:val="30"/>
        </w:rPr>
        <w:t xml:space="preserve"> </w:t>
      </w:r>
      <w:r w:rsidRPr="0077659D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2E4EE2" w:rsidRPr="0077659D">
        <w:rPr>
          <w:rFonts w:ascii="Angsana New" w:hAnsi="Angsana New"/>
          <w:spacing w:val="2"/>
          <w:sz w:val="30"/>
          <w:szCs w:val="30"/>
        </w:rPr>
        <w:t>2558</w:t>
      </w:r>
      <w:r w:rsidRPr="0077659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F847C5" w:rsidRPr="0077659D">
        <w:rPr>
          <w:rFonts w:ascii="Angsana New" w:eastAsia="Batang" w:hAnsi="Angsana New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="00F847C5" w:rsidRPr="0077659D">
        <w:rPr>
          <w:rFonts w:ascii="Angsana New" w:eastAsia="Batang" w:hAnsi="Angsana New"/>
          <w:spacing w:val="2"/>
          <w:sz w:val="30"/>
          <w:szCs w:val="30"/>
          <w:lang w:eastAsia="ko-KR"/>
        </w:rPr>
        <w:t xml:space="preserve">1 </w:t>
      </w:r>
      <w:r w:rsidR="00F847C5" w:rsidRPr="0077659D">
        <w:rPr>
          <w:rFonts w:ascii="Angsana New" w:eastAsia="Batang" w:hAnsi="Angsana New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="00F847C5" w:rsidRPr="0077659D">
        <w:rPr>
          <w:rFonts w:ascii="Angsana New" w:eastAsia="Batang" w:hAnsi="Angsana New"/>
          <w:spacing w:val="2"/>
          <w:sz w:val="30"/>
          <w:szCs w:val="30"/>
          <w:lang w:eastAsia="ko-KR"/>
        </w:rPr>
        <w:t xml:space="preserve"> </w:t>
      </w:r>
      <w:r w:rsidRPr="0077659D">
        <w:rPr>
          <w:rFonts w:ascii="Angsana New" w:hAnsi="Angsana New"/>
          <w:spacing w:val="2"/>
          <w:sz w:val="30"/>
          <w:szCs w:val="30"/>
          <w:cs/>
        </w:rPr>
        <w:t>และสามารถบอกเลิก</w:t>
      </w:r>
      <w:r w:rsidRPr="00823DD0">
        <w:rPr>
          <w:rFonts w:ascii="Angsana New" w:hAnsi="Angsana New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823DD0">
        <w:rPr>
          <w:rFonts w:ascii="Angsana New" w:hAnsi="Angsana New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="002E4EE2">
        <w:rPr>
          <w:rFonts w:ascii="Angsana New" w:hAnsi="Angsana New"/>
          <w:spacing w:val="2"/>
          <w:sz w:val="30"/>
          <w:szCs w:val="30"/>
        </w:rPr>
        <w:t>2</w:t>
      </w:r>
      <w:r w:rsidRPr="00823DD0">
        <w:rPr>
          <w:rFonts w:ascii="Angsana New" w:hAnsi="Angsana New"/>
          <w:spacing w:val="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2"/>
          <w:sz w:val="30"/>
          <w:szCs w:val="30"/>
          <w:cs/>
        </w:rPr>
        <w:t>ถึง</w:t>
      </w:r>
      <w:r w:rsidRPr="00823DD0">
        <w:rPr>
          <w:rFonts w:ascii="Angsana New" w:hAnsi="Angsana New"/>
          <w:spacing w:val="2"/>
          <w:sz w:val="30"/>
          <w:szCs w:val="30"/>
        </w:rPr>
        <w:t xml:space="preserve"> </w:t>
      </w:r>
      <w:r w:rsidR="002E4EE2">
        <w:rPr>
          <w:rFonts w:ascii="Angsana New" w:hAnsi="Angsana New"/>
          <w:spacing w:val="2"/>
          <w:sz w:val="30"/>
          <w:szCs w:val="30"/>
        </w:rPr>
        <w:t>3</w:t>
      </w:r>
      <w:r w:rsidRPr="00823DD0">
        <w:rPr>
          <w:rFonts w:ascii="Angsana New" w:hAnsi="Angsana New"/>
          <w:spacing w:val="2"/>
          <w:sz w:val="30"/>
          <w:szCs w:val="30"/>
        </w:rPr>
        <w:t xml:space="preserve"> </w:t>
      </w:r>
      <w:r w:rsidRPr="00823DD0">
        <w:rPr>
          <w:rFonts w:ascii="Angsana New" w:hAnsi="Angsana New"/>
          <w:spacing w:val="2"/>
          <w:sz w:val="30"/>
          <w:szCs w:val="30"/>
          <w:cs/>
        </w:rPr>
        <w:t>เดือน</w:t>
      </w:r>
    </w:p>
    <w:p w14:paraId="3370071A" w14:textId="77777777" w:rsidR="008A7E79" w:rsidRDefault="008A7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BCD40D7" w14:textId="77777777" w:rsidR="001D4306" w:rsidRDefault="001D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C3D747D" w14:textId="77777777" w:rsidR="00F5517F" w:rsidRPr="00823DD0" w:rsidRDefault="00F5517F" w:rsidP="00081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DD0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สัญญาการจัดหาไอน้ำ  </w:t>
      </w:r>
    </w:p>
    <w:p w14:paraId="1CAAA6F8" w14:textId="77777777" w:rsidR="00F5517F" w:rsidRPr="005C6A8C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9D43D7A" w14:textId="36499108" w:rsidR="00F5517F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C6A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E4EE2">
        <w:rPr>
          <w:rFonts w:ascii="Angsana New" w:hAnsi="Angsana New"/>
          <w:sz w:val="30"/>
          <w:szCs w:val="30"/>
        </w:rPr>
        <w:t>5</w:t>
      </w:r>
      <w:r w:rsidRPr="005C6A8C">
        <w:rPr>
          <w:rFonts w:ascii="Angsana New" w:hAnsi="Angsana New"/>
          <w:sz w:val="30"/>
          <w:szCs w:val="30"/>
        </w:rPr>
        <w:t xml:space="preserve"> </w:t>
      </w:r>
      <w:r w:rsidRPr="005C6A8C">
        <w:rPr>
          <w:rFonts w:ascii="Angsana New" w:hAnsi="Angsana New"/>
          <w:sz w:val="30"/>
          <w:szCs w:val="30"/>
          <w:cs/>
        </w:rPr>
        <w:t xml:space="preserve">กันยายน </w:t>
      </w:r>
      <w:r w:rsidR="002E4EE2">
        <w:rPr>
          <w:rFonts w:ascii="Angsana New" w:hAnsi="Angsana New"/>
          <w:sz w:val="30"/>
          <w:szCs w:val="30"/>
        </w:rPr>
        <w:t>2550</w:t>
      </w:r>
      <w:r w:rsidRPr="005C6A8C">
        <w:rPr>
          <w:rFonts w:ascii="Angsana New" w:hAnsi="Angsana New"/>
          <w:sz w:val="30"/>
          <w:szCs w:val="30"/>
        </w:rPr>
        <w:t xml:space="preserve"> </w:t>
      </w:r>
      <w:r w:rsidRPr="005C6A8C">
        <w:rPr>
          <w:rFonts w:ascii="Angsana New" w:hAnsi="Angsana New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       มีผลบังคับใช้ตั้งแต่วันที่ </w:t>
      </w:r>
      <w:r w:rsidR="002E4EE2">
        <w:rPr>
          <w:rFonts w:ascii="Angsana New" w:hAnsi="Angsana New"/>
          <w:sz w:val="30"/>
          <w:szCs w:val="30"/>
        </w:rPr>
        <w:t>5</w:t>
      </w:r>
      <w:r w:rsidRPr="005C6A8C">
        <w:rPr>
          <w:rFonts w:ascii="Angsana New" w:hAnsi="Angsana New"/>
          <w:sz w:val="30"/>
          <w:szCs w:val="30"/>
        </w:rPr>
        <w:t xml:space="preserve"> </w:t>
      </w:r>
      <w:r w:rsidRPr="005C6A8C">
        <w:rPr>
          <w:rFonts w:ascii="Angsana New" w:hAnsi="Angsana New"/>
          <w:sz w:val="30"/>
          <w:szCs w:val="30"/>
          <w:cs/>
        </w:rPr>
        <w:t xml:space="preserve">กันยายน </w:t>
      </w:r>
      <w:r w:rsidR="002E4EE2">
        <w:rPr>
          <w:rFonts w:ascii="Angsana New" w:hAnsi="Angsana New"/>
          <w:sz w:val="30"/>
          <w:szCs w:val="30"/>
        </w:rPr>
        <w:t>2550</w:t>
      </w:r>
      <w:r w:rsidRPr="005C6A8C">
        <w:rPr>
          <w:rFonts w:ascii="Angsana New" w:hAnsi="Angsana New"/>
          <w:sz w:val="30"/>
          <w:szCs w:val="30"/>
        </w:rPr>
        <w:t xml:space="preserve"> </w:t>
      </w:r>
      <w:r w:rsidRPr="005C6A8C">
        <w:rPr>
          <w:rFonts w:ascii="Angsana New" w:hAnsi="Angsana New"/>
          <w:sz w:val="30"/>
          <w:szCs w:val="30"/>
          <w:cs/>
        </w:rPr>
        <w:t>และมีผลบังคับใช้เป็นเวลา</w:t>
      </w:r>
      <w:r w:rsidRPr="005C6A8C">
        <w:rPr>
          <w:rFonts w:ascii="Angsana New" w:hAnsi="Angsana New"/>
          <w:sz w:val="30"/>
          <w:szCs w:val="30"/>
        </w:rPr>
        <w:t xml:space="preserve"> </w:t>
      </w:r>
      <w:r w:rsidR="002E4EE2">
        <w:rPr>
          <w:rFonts w:ascii="Angsana New" w:hAnsi="Angsana New"/>
          <w:sz w:val="30"/>
          <w:szCs w:val="30"/>
        </w:rPr>
        <w:t>15</w:t>
      </w:r>
      <w:r w:rsidRPr="005C6A8C">
        <w:rPr>
          <w:rFonts w:ascii="Angsana New" w:hAnsi="Angsana New"/>
          <w:sz w:val="30"/>
          <w:szCs w:val="30"/>
        </w:rPr>
        <w:t xml:space="preserve"> </w:t>
      </w:r>
      <w:r w:rsidRPr="005C6A8C">
        <w:rPr>
          <w:rFonts w:ascii="Angsana New" w:hAnsi="Angsana New"/>
          <w:sz w:val="30"/>
          <w:szCs w:val="30"/>
          <w:cs/>
        </w:rPr>
        <w:t>ปีนับจากวันที่เริ่มต้นสัญญาและสามารถ</w:t>
      </w:r>
      <w:r w:rsidRPr="005C6A8C">
        <w:rPr>
          <w:rFonts w:ascii="Angsana New" w:hAnsi="Angsana New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="002E4EE2">
        <w:rPr>
          <w:rFonts w:ascii="Angsana New" w:hAnsi="Angsana New"/>
          <w:spacing w:val="4"/>
          <w:sz w:val="30"/>
          <w:szCs w:val="30"/>
        </w:rPr>
        <w:t>12</w:t>
      </w:r>
      <w:r w:rsidRPr="005C6A8C">
        <w:rPr>
          <w:rFonts w:ascii="Angsana New" w:hAnsi="Angsana New"/>
          <w:spacing w:val="4"/>
          <w:sz w:val="30"/>
          <w:szCs w:val="30"/>
        </w:rPr>
        <w:t xml:space="preserve"> </w:t>
      </w:r>
      <w:r w:rsidRPr="005C6A8C">
        <w:rPr>
          <w:rFonts w:ascii="Angsana New" w:hAnsi="Angsana New"/>
          <w:spacing w:val="4"/>
          <w:sz w:val="30"/>
          <w:szCs w:val="30"/>
          <w:cs/>
        </w:rPr>
        <w:t>เดือน</w:t>
      </w:r>
      <w:r w:rsidRPr="005C6A8C">
        <w:rPr>
          <w:rFonts w:ascii="Angsana New" w:hAnsi="Angsana New"/>
          <w:sz w:val="30"/>
          <w:szCs w:val="30"/>
          <w:cs/>
        </w:rPr>
        <w:t xml:space="preserve"> </w:t>
      </w:r>
    </w:p>
    <w:p w14:paraId="21BF3E60" w14:textId="77777777" w:rsidR="00D60C54" w:rsidRPr="00810D0A" w:rsidRDefault="00D60C54" w:rsidP="00D60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eastAsia="x-none"/>
        </w:rPr>
      </w:pPr>
    </w:p>
    <w:p w14:paraId="78CEDFD3" w14:textId="68C0D6F1" w:rsidR="00D60C54" w:rsidRDefault="00D60C54" w:rsidP="00D60C5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เรื่องอื่น ๆ</w:t>
      </w:r>
    </w:p>
    <w:p w14:paraId="4902D802" w14:textId="77777777" w:rsidR="00917B8A" w:rsidRPr="00917B8A" w:rsidRDefault="00917B8A" w:rsidP="00917B8A">
      <w:pPr>
        <w:rPr>
          <w:lang w:val="th-TH" w:eastAsia="x-none"/>
        </w:rPr>
      </w:pPr>
    </w:p>
    <w:p w14:paraId="5CF4C47F" w14:textId="77777777" w:rsidR="00B339D2" w:rsidRDefault="00B339D2" w:rsidP="00B3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คณะกรรมการบริษัทมีมติอนุมัติโครงการซื้อหุ้นคืน ในวงเงินไม่เกิน </w:t>
      </w:r>
      <w:r>
        <w:rPr>
          <w:rFonts w:ascii="Angsana New" w:hAnsi="Angsana New"/>
          <w:sz w:val="30"/>
          <w:szCs w:val="30"/>
        </w:rPr>
        <w:t xml:space="preserve">135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และจำนวนหุ้นที่ซื้อไม่เกิน </w:t>
      </w:r>
      <w:r>
        <w:rPr>
          <w:rFonts w:ascii="Angsana New" w:hAnsi="Angsana New"/>
          <w:sz w:val="30"/>
          <w:szCs w:val="30"/>
        </w:rPr>
        <w:t xml:space="preserve">38.25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และมีกำหนดระยะเวลาซื้อหุ้นคืนนับตั้งแต่วันที่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2563</w:t>
      </w:r>
    </w:p>
    <w:p w14:paraId="352312E8" w14:textId="77777777" w:rsidR="00B339D2" w:rsidRPr="00CF5F2D" w:rsidRDefault="00B339D2" w:rsidP="00B3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990ECC" w14:textId="77777777" w:rsidR="00B339D2" w:rsidRDefault="00B339D2" w:rsidP="00B3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คณะกรรมการบริษัทมีมติอนุมัติเรื่องต่าง ๆ ดังนี้</w:t>
      </w:r>
      <w:r>
        <w:rPr>
          <w:rFonts w:ascii="Angsana New" w:hAnsi="Angsana New"/>
          <w:sz w:val="30"/>
          <w:szCs w:val="30"/>
        </w:rPr>
        <w:t xml:space="preserve"> </w:t>
      </w:r>
    </w:p>
    <w:p w14:paraId="13D96AA6" w14:textId="77777777" w:rsidR="00B339D2" w:rsidRPr="00BC791D" w:rsidRDefault="00B339D2" w:rsidP="00B339D2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276"/>
        <w:jc w:val="thaiDistribute"/>
        <w:rPr>
          <w:rFonts w:ascii="Angsana New" w:hAnsi="Angsana New" w:hint="cs"/>
          <w:sz w:val="30"/>
          <w:szCs w:val="30"/>
        </w:rPr>
      </w:pPr>
      <w:r w:rsidRPr="00BC791D">
        <w:rPr>
          <w:rFonts w:ascii="Angsana New" w:hAnsi="Angsana New" w:hint="cs"/>
          <w:sz w:val="30"/>
          <w:szCs w:val="30"/>
          <w:cs/>
        </w:rPr>
        <w:t>ให้ยกเลิกการออกและเสนอขายใบสำคัญแสดงส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BC791D">
        <w:rPr>
          <w:rFonts w:ascii="Angsana New" w:hAnsi="Angsana New" w:hint="cs"/>
          <w:sz w:val="30"/>
          <w:szCs w:val="30"/>
          <w:cs/>
        </w:rPr>
        <w:t xml:space="preserve">ทธิที่จะซื้อหุ้นสามัญให้แก่พนักงานของบริษัทสำหรับปี </w:t>
      </w:r>
      <w:r w:rsidRPr="00BC791D">
        <w:rPr>
          <w:rFonts w:ascii="Angsana New" w:hAnsi="Angsana New"/>
          <w:sz w:val="30"/>
          <w:szCs w:val="30"/>
        </w:rPr>
        <w:t xml:space="preserve">2563 </w:t>
      </w:r>
      <w:r w:rsidRPr="00BC791D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BC791D">
        <w:rPr>
          <w:rFonts w:ascii="Angsana New" w:hAnsi="Angsana New"/>
          <w:sz w:val="30"/>
          <w:szCs w:val="30"/>
        </w:rPr>
        <w:t xml:space="preserve">3.5 </w:t>
      </w:r>
      <w:r w:rsidRPr="00BC791D">
        <w:rPr>
          <w:rFonts w:ascii="Angsana New" w:hAnsi="Angsana New" w:hint="cs"/>
          <w:sz w:val="30"/>
          <w:szCs w:val="30"/>
          <w:cs/>
        </w:rPr>
        <w:t>ล้านหน่วย</w:t>
      </w:r>
    </w:p>
    <w:p w14:paraId="16DD212C" w14:textId="77777777" w:rsidR="00B339D2" w:rsidRPr="00BC791D" w:rsidRDefault="00B339D2" w:rsidP="00B339D2">
      <w:pPr>
        <w:pStyle w:val="ListParagraph"/>
        <w:numPr>
          <w:ilvl w:val="0"/>
          <w:numId w:val="45"/>
        </w:numPr>
        <w:ind w:hanging="276"/>
        <w:rPr>
          <w:rFonts w:hint="cs"/>
          <w:sz w:val="30"/>
          <w:szCs w:val="30"/>
          <w:lang w:eastAsia="x-none"/>
        </w:rPr>
      </w:pPr>
      <w:r w:rsidRPr="00BC791D">
        <w:rPr>
          <w:rFonts w:ascii="Angsana New" w:hAnsi="Angsana New" w:hint="cs"/>
          <w:sz w:val="30"/>
          <w:szCs w:val="30"/>
          <w:cs/>
        </w:rPr>
        <w:t xml:space="preserve">เปลี่ยนแปลงวาระการประชุมสามัญผู้ถือหุ้นประจำปี </w:t>
      </w:r>
      <w:r w:rsidRPr="00BC791D">
        <w:rPr>
          <w:rFonts w:ascii="Angsana New" w:hAnsi="Angsana New"/>
          <w:sz w:val="30"/>
          <w:szCs w:val="30"/>
        </w:rPr>
        <w:t xml:space="preserve">2563 </w:t>
      </w:r>
      <w:r w:rsidRPr="00BC791D">
        <w:rPr>
          <w:rFonts w:ascii="Angsana New" w:hAnsi="Angsana New" w:hint="cs"/>
          <w:sz w:val="30"/>
          <w:szCs w:val="30"/>
          <w:cs/>
        </w:rPr>
        <w:t>โดยยกเลิกวาระ ดังต่อไปนี้</w:t>
      </w:r>
    </w:p>
    <w:p w14:paraId="3C4E57AC" w14:textId="77777777" w:rsidR="00B339D2" w:rsidRPr="00BC791D" w:rsidRDefault="00B339D2" w:rsidP="00B33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Pr="00BC791D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 โดยการตัดหุ้นจดทะเบียนที่ยังมิได้นำออกจำหน่าย</w:t>
      </w:r>
    </w:p>
    <w:p w14:paraId="24862E4A" w14:textId="77777777" w:rsidR="00B339D2" w:rsidRPr="00BC791D" w:rsidRDefault="00B339D2" w:rsidP="00B33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Pr="001A0E47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การเพิ่มทุนจดทะเบียนของบริษัทจำนน </w:t>
      </w:r>
      <w:r w:rsidRPr="001A0E47">
        <w:rPr>
          <w:rFonts w:ascii="Angsana New" w:hAnsi="Angsana New"/>
          <w:sz w:val="30"/>
          <w:szCs w:val="30"/>
        </w:rPr>
        <w:t xml:space="preserve">1.75 </w:t>
      </w:r>
      <w:r w:rsidRPr="001A0E47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1A0E47">
        <w:rPr>
          <w:rFonts w:ascii="Angsana New" w:hAnsi="Angsana New"/>
          <w:sz w:val="30"/>
          <w:szCs w:val="30"/>
        </w:rPr>
        <w:t xml:space="preserve">3.50 </w:t>
      </w:r>
      <w:r w:rsidRPr="001A0E47">
        <w:rPr>
          <w:rFonts w:ascii="Angsana New" w:hAnsi="Angsana New" w:hint="cs"/>
          <w:sz w:val="30"/>
          <w:szCs w:val="30"/>
          <w:cs/>
        </w:rPr>
        <w:t>ล้าน</w:t>
      </w:r>
      <w:r w:rsidRPr="00CF5F2D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BC791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BC791D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BC791D">
        <w:rPr>
          <w:rFonts w:ascii="Angsana New" w:hAnsi="Angsana New"/>
          <w:sz w:val="30"/>
          <w:szCs w:val="30"/>
        </w:rPr>
        <w:t xml:space="preserve">0.50 </w:t>
      </w:r>
      <w:r w:rsidRPr="00BC791D">
        <w:rPr>
          <w:rFonts w:ascii="Angsana New" w:hAnsi="Angsana New" w:hint="cs"/>
          <w:sz w:val="30"/>
          <w:szCs w:val="30"/>
          <w:cs/>
        </w:rPr>
        <w:t>บาท</w:t>
      </w:r>
    </w:p>
    <w:p w14:paraId="4AED414C" w14:textId="0AEEDAC0" w:rsidR="00D60C54" w:rsidRDefault="00D60C54" w:rsidP="00D60C54">
      <w:pPr>
        <w:rPr>
          <w:sz w:val="30"/>
          <w:szCs w:val="30"/>
          <w:lang w:eastAsia="x-none"/>
        </w:rPr>
      </w:pPr>
      <w:bookmarkStart w:id="2" w:name="_GoBack"/>
      <w:bookmarkEnd w:id="2"/>
    </w:p>
    <w:p w14:paraId="084ABEF0" w14:textId="33ABB119" w:rsidR="00D60C54" w:rsidRPr="00D60C54" w:rsidRDefault="00D60C54" w:rsidP="00D60C54">
      <w:pPr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ab/>
      </w:r>
      <w:r>
        <w:rPr>
          <w:sz w:val="30"/>
          <w:szCs w:val="30"/>
          <w:lang w:eastAsia="x-none"/>
        </w:rPr>
        <w:tab/>
      </w:r>
    </w:p>
    <w:p w14:paraId="3F4DABA9" w14:textId="77777777" w:rsidR="00D60C54" w:rsidRPr="005C6A8C" w:rsidRDefault="00D60C54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D60C54" w:rsidRPr="005C6A8C" w:rsidSect="00096D0C"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16623" w14:textId="77777777" w:rsidR="00604986" w:rsidRDefault="00604986">
      <w:r>
        <w:separator/>
      </w:r>
    </w:p>
  </w:endnote>
  <w:endnote w:type="continuationSeparator" w:id="0">
    <w:p w14:paraId="45A7F800" w14:textId="77777777" w:rsidR="00604986" w:rsidRDefault="0060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090D0" w14:textId="20A3E294" w:rsidR="0045785C" w:rsidRPr="003921C6" w:rsidRDefault="0045785C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2E4EE2"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45785C" w:rsidRPr="002211E5" w:rsidRDefault="0045785C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C4B49" w14:textId="54816712" w:rsidR="0045785C" w:rsidRPr="009F42D8" w:rsidRDefault="0045785C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1C0EC3">
      <w:rPr>
        <w:rFonts w:ascii="Angsana New" w:hAnsi="Angsana New"/>
        <w:i/>
        <w:iCs/>
        <w:noProof/>
        <w:sz w:val="30"/>
        <w:szCs w:val="30"/>
      </w:rPr>
      <w:t>xot3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2E4EE2">
      <w:rPr>
        <w:rStyle w:val="PageNumber"/>
        <w:rFonts w:ascii="Angsana New" w:hAnsi="Angsana New"/>
        <w:noProof/>
        <w:sz w:val="30"/>
        <w:szCs w:val="30"/>
      </w:rPr>
      <w:t>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B58F" w14:textId="50A91E37" w:rsidR="0045785C" w:rsidRPr="003921C6" w:rsidRDefault="0045785C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2E4EE2">
      <w:rPr>
        <w:rStyle w:val="PageNumber"/>
        <w:rFonts w:ascii="Angsana New" w:hAnsi="Angsana New"/>
        <w:noProof/>
        <w:sz w:val="30"/>
        <w:szCs w:val="30"/>
      </w:rPr>
      <w:t>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45785C" w:rsidRPr="002211E5" w:rsidRDefault="0045785C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F70D9" w14:textId="77777777" w:rsidR="00604986" w:rsidRDefault="00604986">
      <w:r>
        <w:separator/>
      </w:r>
    </w:p>
  </w:footnote>
  <w:footnote w:type="continuationSeparator" w:id="0">
    <w:p w14:paraId="07C55A4D" w14:textId="77777777" w:rsidR="00604986" w:rsidRDefault="0060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2C3E3" w14:textId="77777777" w:rsidR="0045785C" w:rsidRDefault="00457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0D19" w14:textId="77777777" w:rsidR="0045785C" w:rsidRPr="007D2544" w:rsidRDefault="0045785C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45785C" w:rsidRPr="007D2544" w:rsidRDefault="0045785C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74464E" w14:textId="2EA02B04" w:rsidR="0045785C" w:rsidRPr="007D2544" w:rsidRDefault="0045785C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BD2647">
      <w:rPr>
        <w:rFonts w:ascii="Angsana New" w:hAnsi="Angsana New" w:cs="Angsana New"/>
        <w:b w:val="0"/>
        <w:bCs/>
        <w:sz w:val="32"/>
        <w:szCs w:val="32"/>
        <w:lang w:bidi="th-TH"/>
      </w:rPr>
      <w:t>31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BD2647">
      <w:rPr>
        <w:rFonts w:ascii="Angsana New" w:hAnsi="Angsana New" w:cs="Angsana New"/>
        <w:b w:val="0"/>
        <w:bCs/>
        <w:sz w:val="32"/>
        <w:szCs w:val="32"/>
        <w:lang w:bidi="th-TH"/>
      </w:rPr>
      <w:t>25</w:t>
    </w:r>
    <w:r w:rsidR="002E4EE2">
      <w:rPr>
        <w:rFonts w:ascii="Angsana New" w:hAnsi="Angsana New" w:cs="Angsana New"/>
        <w:sz w:val="32"/>
        <w:szCs w:val="32"/>
        <w:lang w:bidi="th-TH"/>
      </w:rPr>
      <w:t>63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45785C" w:rsidRPr="00553987" w:rsidRDefault="0045785C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19E6D" w14:textId="77777777" w:rsidR="0045785C" w:rsidRDefault="004578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2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5"/>
  </w:num>
  <w:num w:numId="14">
    <w:abstractNumId w:val="20"/>
  </w:num>
  <w:num w:numId="15">
    <w:abstractNumId w:val="25"/>
  </w:num>
  <w:num w:numId="16">
    <w:abstractNumId w:val="11"/>
  </w:num>
  <w:num w:numId="17">
    <w:abstractNumId w:val="24"/>
  </w:num>
  <w:num w:numId="18">
    <w:abstractNumId w:val="15"/>
  </w:num>
  <w:num w:numId="19">
    <w:abstractNumId w:val="17"/>
  </w:num>
  <w:num w:numId="20">
    <w:abstractNumId w:val="26"/>
  </w:num>
  <w:num w:numId="21">
    <w:abstractNumId w:val="27"/>
  </w:num>
  <w:num w:numId="22">
    <w:abstractNumId w:val="41"/>
  </w:num>
  <w:num w:numId="23">
    <w:abstractNumId w:val="32"/>
  </w:num>
  <w:num w:numId="24">
    <w:abstractNumId w:val="13"/>
  </w:num>
  <w:num w:numId="25">
    <w:abstractNumId w:val="16"/>
  </w:num>
  <w:num w:numId="26">
    <w:abstractNumId w:val="12"/>
  </w:num>
  <w:num w:numId="27">
    <w:abstractNumId w:val="28"/>
  </w:num>
  <w:num w:numId="28">
    <w:abstractNumId w:val="22"/>
  </w:num>
  <w:num w:numId="29">
    <w:abstractNumId w:val="14"/>
  </w:num>
  <w:num w:numId="30">
    <w:abstractNumId w:val="42"/>
  </w:num>
  <w:num w:numId="31">
    <w:abstractNumId w:val="39"/>
  </w:num>
  <w:num w:numId="32">
    <w:abstractNumId w:val="36"/>
  </w:num>
  <w:num w:numId="33">
    <w:abstractNumId w:val="28"/>
  </w:num>
  <w:num w:numId="34">
    <w:abstractNumId w:val="29"/>
  </w:num>
  <w:num w:numId="35">
    <w:abstractNumId w:val="34"/>
  </w:num>
  <w:num w:numId="36">
    <w:abstractNumId w:val="40"/>
  </w:num>
  <w:num w:numId="37">
    <w:abstractNumId w:val="21"/>
  </w:num>
  <w:num w:numId="38">
    <w:abstractNumId w:val="19"/>
  </w:num>
  <w:num w:numId="39">
    <w:abstractNumId w:val="10"/>
  </w:num>
  <w:num w:numId="40">
    <w:abstractNumId w:val="38"/>
  </w:num>
  <w:num w:numId="41">
    <w:abstractNumId w:val="43"/>
  </w:num>
  <w:num w:numId="42">
    <w:abstractNumId w:val="30"/>
  </w:num>
  <w:num w:numId="43">
    <w:abstractNumId w:val="33"/>
  </w:num>
  <w:num w:numId="44">
    <w:abstractNumId w:val="37"/>
  </w:num>
  <w:num w:numId="45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74"/>
    <w:rsid w:val="00026559"/>
    <w:rsid w:val="00026817"/>
    <w:rsid w:val="0002739C"/>
    <w:rsid w:val="00027810"/>
    <w:rsid w:val="00027932"/>
    <w:rsid w:val="00027D09"/>
    <w:rsid w:val="00027D81"/>
    <w:rsid w:val="00030019"/>
    <w:rsid w:val="0003001A"/>
    <w:rsid w:val="000305FC"/>
    <w:rsid w:val="00030F26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A49"/>
    <w:rsid w:val="00051D4B"/>
    <w:rsid w:val="000522F7"/>
    <w:rsid w:val="00052667"/>
    <w:rsid w:val="00052946"/>
    <w:rsid w:val="0005303C"/>
    <w:rsid w:val="0005354C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72F"/>
    <w:rsid w:val="000B5A91"/>
    <w:rsid w:val="000B5D2C"/>
    <w:rsid w:val="000B64A9"/>
    <w:rsid w:val="000B719C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7A6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734A"/>
    <w:rsid w:val="000E0F6E"/>
    <w:rsid w:val="000E12AC"/>
    <w:rsid w:val="000E24B3"/>
    <w:rsid w:val="000E328B"/>
    <w:rsid w:val="000E34F7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4AD1"/>
    <w:rsid w:val="00144B46"/>
    <w:rsid w:val="00144D50"/>
    <w:rsid w:val="00144F82"/>
    <w:rsid w:val="00145926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5095"/>
    <w:rsid w:val="00155876"/>
    <w:rsid w:val="00155B99"/>
    <w:rsid w:val="0015620F"/>
    <w:rsid w:val="00157099"/>
    <w:rsid w:val="00157470"/>
    <w:rsid w:val="00157A13"/>
    <w:rsid w:val="001607EA"/>
    <w:rsid w:val="001609FC"/>
    <w:rsid w:val="00161E96"/>
    <w:rsid w:val="00162039"/>
    <w:rsid w:val="00162B94"/>
    <w:rsid w:val="00162F88"/>
    <w:rsid w:val="00164215"/>
    <w:rsid w:val="001651BB"/>
    <w:rsid w:val="00165366"/>
    <w:rsid w:val="00165545"/>
    <w:rsid w:val="0016628A"/>
    <w:rsid w:val="00167109"/>
    <w:rsid w:val="00167112"/>
    <w:rsid w:val="00167A99"/>
    <w:rsid w:val="00167F0F"/>
    <w:rsid w:val="0017018D"/>
    <w:rsid w:val="001703A3"/>
    <w:rsid w:val="0017148E"/>
    <w:rsid w:val="001714E3"/>
    <w:rsid w:val="00171AC1"/>
    <w:rsid w:val="001724B3"/>
    <w:rsid w:val="00172AB8"/>
    <w:rsid w:val="00172B23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34D"/>
    <w:rsid w:val="001B3930"/>
    <w:rsid w:val="001B46CB"/>
    <w:rsid w:val="001B493A"/>
    <w:rsid w:val="001B5173"/>
    <w:rsid w:val="001B5ED4"/>
    <w:rsid w:val="001B5F8B"/>
    <w:rsid w:val="001B60FC"/>
    <w:rsid w:val="001B6A1A"/>
    <w:rsid w:val="001B6BC2"/>
    <w:rsid w:val="001B72BA"/>
    <w:rsid w:val="001B774B"/>
    <w:rsid w:val="001C0688"/>
    <w:rsid w:val="001C0EC3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BE0"/>
    <w:rsid w:val="001E12E2"/>
    <w:rsid w:val="001E2E68"/>
    <w:rsid w:val="001E2FB0"/>
    <w:rsid w:val="001E3213"/>
    <w:rsid w:val="001E326F"/>
    <w:rsid w:val="001E3852"/>
    <w:rsid w:val="001E3DAE"/>
    <w:rsid w:val="001E4732"/>
    <w:rsid w:val="001E537E"/>
    <w:rsid w:val="001E5B19"/>
    <w:rsid w:val="001E5DFF"/>
    <w:rsid w:val="001E5EBE"/>
    <w:rsid w:val="001E62E1"/>
    <w:rsid w:val="001E685F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9C1"/>
    <w:rsid w:val="001F5C64"/>
    <w:rsid w:val="001F6357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14A"/>
    <w:rsid w:val="002273C9"/>
    <w:rsid w:val="0022772B"/>
    <w:rsid w:val="0023022F"/>
    <w:rsid w:val="002307CD"/>
    <w:rsid w:val="00230B56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4A08"/>
    <w:rsid w:val="00254F7F"/>
    <w:rsid w:val="0025575A"/>
    <w:rsid w:val="00255D63"/>
    <w:rsid w:val="00256050"/>
    <w:rsid w:val="0025674A"/>
    <w:rsid w:val="002572C1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8E8"/>
    <w:rsid w:val="00262E6E"/>
    <w:rsid w:val="002636B0"/>
    <w:rsid w:val="0026404D"/>
    <w:rsid w:val="00264132"/>
    <w:rsid w:val="00264910"/>
    <w:rsid w:val="00264AD2"/>
    <w:rsid w:val="00264B28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0EDC"/>
    <w:rsid w:val="002D291A"/>
    <w:rsid w:val="002D2B9D"/>
    <w:rsid w:val="002D2DC4"/>
    <w:rsid w:val="002D3D34"/>
    <w:rsid w:val="002D489B"/>
    <w:rsid w:val="002D560E"/>
    <w:rsid w:val="002D58DE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5164"/>
    <w:rsid w:val="002F52DE"/>
    <w:rsid w:val="002F55B9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7614"/>
    <w:rsid w:val="00317A75"/>
    <w:rsid w:val="00317C33"/>
    <w:rsid w:val="00317FF1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B3"/>
    <w:rsid w:val="003315C2"/>
    <w:rsid w:val="00331719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659D"/>
    <w:rsid w:val="00357923"/>
    <w:rsid w:val="00357933"/>
    <w:rsid w:val="00357FC7"/>
    <w:rsid w:val="00361206"/>
    <w:rsid w:val="0036129F"/>
    <w:rsid w:val="003614F0"/>
    <w:rsid w:val="0036161D"/>
    <w:rsid w:val="00361A24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90558"/>
    <w:rsid w:val="0039056E"/>
    <w:rsid w:val="00390CC3"/>
    <w:rsid w:val="0039142F"/>
    <w:rsid w:val="003916D0"/>
    <w:rsid w:val="003921C6"/>
    <w:rsid w:val="00393536"/>
    <w:rsid w:val="003940F4"/>
    <w:rsid w:val="003941DF"/>
    <w:rsid w:val="00394C19"/>
    <w:rsid w:val="00395145"/>
    <w:rsid w:val="00395DBC"/>
    <w:rsid w:val="00395FA2"/>
    <w:rsid w:val="00395FF4"/>
    <w:rsid w:val="00396636"/>
    <w:rsid w:val="00396AE3"/>
    <w:rsid w:val="003971C1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806"/>
    <w:rsid w:val="003A59A3"/>
    <w:rsid w:val="003A6476"/>
    <w:rsid w:val="003A65BF"/>
    <w:rsid w:val="003A6D70"/>
    <w:rsid w:val="003B03A1"/>
    <w:rsid w:val="003B0BA9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5744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7A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60062"/>
    <w:rsid w:val="00460090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981"/>
    <w:rsid w:val="00466551"/>
    <w:rsid w:val="00466B1E"/>
    <w:rsid w:val="00466B3D"/>
    <w:rsid w:val="004676BF"/>
    <w:rsid w:val="00470058"/>
    <w:rsid w:val="0047141E"/>
    <w:rsid w:val="00471496"/>
    <w:rsid w:val="00471B4E"/>
    <w:rsid w:val="00471D0F"/>
    <w:rsid w:val="00471EEE"/>
    <w:rsid w:val="00472EB9"/>
    <w:rsid w:val="0047303F"/>
    <w:rsid w:val="004736F3"/>
    <w:rsid w:val="00473C32"/>
    <w:rsid w:val="004746E6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A69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7717"/>
    <w:rsid w:val="004C78D5"/>
    <w:rsid w:val="004C7E20"/>
    <w:rsid w:val="004D09DB"/>
    <w:rsid w:val="004D121C"/>
    <w:rsid w:val="004D14D9"/>
    <w:rsid w:val="004D1F69"/>
    <w:rsid w:val="004D20B2"/>
    <w:rsid w:val="004D2AD4"/>
    <w:rsid w:val="004D3E1E"/>
    <w:rsid w:val="004D67A7"/>
    <w:rsid w:val="004D78EF"/>
    <w:rsid w:val="004E0A8A"/>
    <w:rsid w:val="004E0EF2"/>
    <w:rsid w:val="004E116F"/>
    <w:rsid w:val="004E16F7"/>
    <w:rsid w:val="004E1747"/>
    <w:rsid w:val="004E17CC"/>
    <w:rsid w:val="004E1AC0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5A0"/>
    <w:rsid w:val="00564041"/>
    <w:rsid w:val="0056434A"/>
    <w:rsid w:val="005655A6"/>
    <w:rsid w:val="00565F50"/>
    <w:rsid w:val="005666B3"/>
    <w:rsid w:val="0056678A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E16"/>
    <w:rsid w:val="005B0415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375"/>
    <w:rsid w:val="005B670C"/>
    <w:rsid w:val="005B6B50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730C"/>
    <w:rsid w:val="005F78B9"/>
    <w:rsid w:val="005F791F"/>
    <w:rsid w:val="005F7ED9"/>
    <w:rsid w:val="00600CAF"/>
    <w:rsid w:val="00600CC0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3CDB"/>
    <w:rsid w:val="00604986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922"/>
    <w:rsid w:val="00665C4D"/>
    <w:rsid w:val="00665C5B"/>
    <w:rsid w:val="00667747"/>
    <w:rsid w:val="00667759"/>
    <w:rsid w:val="00667947"/>
    <w:rsid w:val="00670475"/>
    <w:rsid w:val="00670D3D"/>
    <w:rsid w:val="00671608"/>
    <w:rsid w:val="006717D9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4CD1"/>
    <w:rsid w:val="006854AA"/>
    <w:rsid w:val="006858AC"/>
    <w:rsid w:val="00686223"/>
    <w:rsid w:val="00686527"/>
    <w:rsid w:val="00686DB2"/>
    <w:rsid w:val="006874E0"/>
    <w:rsid w:val="00691598"/>
    <w:rsid w:val="00691964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7898"/>
    <w:rsid w:val="006A2247"/>
    <w:rsid w:val="006A275C"/>
    <w:rsid w:val="006A29B3"/>
    <w:rsid w:val="006A3AC7"/>
    <w:rsid w:val="006A3C74"/>
    <w:rsid w:val="006A55BF"/>
    <w:rsid w:val="006A5696"/>
    <w:rsid w:val="006A61E3"/>
    <w:rsid w:val="006A6910"/>
    <w:rsid w:val="006A70B1"/>
    <w:rsid w:val="006A76CB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C007B"/>
    <w:rsid w:val="006C04DF"/>
    <w:rsid w:val="006C0670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4D"/>
    <w:rsid w:val="006C77BE"/>
    <w:rsid w:val="006D0047"/>
    <w:rsid w:val="006D007B"/>
    <w:rsid w:val="006D0B1A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415D"/>
    <w:rsid w:val="006F461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2C"/>
    <w:rsid w:val="00703461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9E7"/>
    <w:rsid w:val="00730BBD"/>
    <w:rsid w:val="0073100B"/>
    <w:rsid w:val="00733143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5AD2"/>
    <w:rsid w:val="0077659D"/>
    <w:rsid w:val="00776EEE"/>
    <w:rsid w:val="00777B32"/>
    <w:rsid w:val="00777D6E"/>
    <w:rsid w:val="0078089B"/>
    <w:rsid w:val="007809F6"/>
    <w:rsid w:val="00781185"/>
    <w:rsid w:val="00782E40"/>
    <w:rsid w:val="007833FD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F00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60C9"/>
    <w:rsid w:val="007A629A"/>
    <w:rsid w:val="007A6C72"/>
    <w:rsid w:val="007A6CA8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3566"/>
    <w:rsid w:val="007C378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33B6"/>
    <w:rsid w:val="0080368C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1954"/>
    <w:rsid w:val="00811DCC"/>
    <w:rsid w:val="00811FAE"/>
    <w:rsid w:val="00812788"/>
    <w:rsid w:val="008128AD"/>
    <w:rsid w:val="008138B3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1F0C"/>
    <w:rsid w:val="00843642"/>
    <w:rsid w:val="0084395F"/>
    <w:rsid w:val="008440A7"/>
    <w:rsid w:val="008443D7"/>
    <w:rsid w:val="00844AE4"/>
    <w:rsid w:val="00845453"/>
    <w:rsid w:val="00845C25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904E5"/>
    <w:rsid w:val="00890D1D"/>
    <w:rsid w:val="00890D7D"/>
    <w:rsid w:val="0089265D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4F1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26D"/>
    <w:rsid w:val="008B563E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88D"/>
    <w:rsid w:val="008C49A5"/>
    <w:rsid w:val="008C4EA7"/>
    <w:rsid w:val="008C59F7"/>
    <w:rsid w:val="008C5EB9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3032"/>
    <w:rsid w:val="00913585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F35"/>
    <w:rsid w:val="00923541"/>
    <w:rsid w:val="00924403"/>
    <w:rsid w:val="00924560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5C8D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43AF"/>
    <w:rsid w:val="00954731"/>
    <w:rsid w:val="00954A7E"/>
    <w:rsid w:val="00954EC2"/>
    <w:rsid w:val="0095519F"/>
    <w:rsid w:val="0095596E"/>
    <w:rsid w:val="0095661A"/>
    <w:rsid w:val="00956F96"/>
    <w:rsid w:val="0095734E"/>
    <w:rsid w:val="00957953"/>
    <w:rsid w:val="00957F47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6AF"/>
    <w:rsid w:val="009648A0"/>
    <w:rsid w:val="00965732"/>
    <w:rsid w:val="009657B5"/>
    <w:rsid w:val="00965C8B"/>
    <w:rsid w:val="00965F8A"/>
    <w:rsid w:val="009660C7"/>
    <w:rsid w:val="00966FEC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6A8"/>
    <w:rsid w:val="009908D1"/>
    <w:rsid w:val="00990B76"/>
    <w:rsid w:val="0099186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47B"/>
    <w:rsid w:val="009C15B2"/>
    <w:rsid w:val="009C1F86"/>
    <w:rsid w:val="009C2482"/>
    <w:rsid w:val="009C25C4"/>
    <w:rsid w:val="009C29DC"/>
    <w:rsid w:val="009C3F18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C82"/>
    <w:rsid w:val="00A20703"/>
    <w:rsid w:val="00A2203A"/>
    <w:rsid w:val="00A223B7"/>
    <w:rsid w:val="00A225E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EAC"/>
    <w:rsid w:val="00A4266A"/>
    <w:rsid w:val="00A42F52"/>
    <w:rsid w:val="00A4352B"/>
    <w:rsid w:val="00A43CE6"/>
    <w:rsid w:val="00A4425B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4A6"/>
    <w:rsid w:val="00A70A19"/>
    <w:rsid w:val="00A70C43"/>
    <w:rsid w:val="00A710AC"/>
    <w:rsid w:val="00A712D6"/>
    <w:rsid w:val="00A718F6"/>
    <w:rsid w:val="00A71A26"/>
    <w:rsid w:val="00A72167"/>
    <w:rsid w:val="00A73611"/>
    <w:rsid w:val="00A736F1"/>
    <w:rsid w:val="00A73BE6"/>
    <w:rsid w:val="00A7453A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0C57"/>
    <w:rsid w:val="00B214E8"/>
    <w:rsid w:val="00B21C16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AB2"/>
    <w:rsid w:val="00B3374E"/>
    <w:rsid w:val="00B33810"/>
    <w:rsid w:val="00B339D2"/>
    <w:rsid w:val="00B33AC9"/>
    <w:rsid w:val="00B35192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50404"/>
    <w:rsid w:val="00B5061C"/>
    <w:rsid w:val="00B51078"/>
    <w:rsid w:val="00B52652"/>
    <w:rsid w:val="00B52FC2"/>
    <w:rsid w:val="00B52FDD"/>
    <w:rsid w:val="00B533B8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E93"/>
    <w:rsid w:val="00BD1432"/>
    <w:rsid w:val="00BD14D8"/>
    <w:rsid w:val="00BD157B"/>
    <w:rsid w:val="00BD1828"/>
    <w:rsid w:val="00BD225D"/>
    <w:rsid w:val="00BD2647"/>
    <w:rsid w:val="00BD2975"/>
    <w:rsid w:val="00BD299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463"/>
    <w:rsid w:val="00BE5C5B"/>
    <w:rsid w:val="00BE6435"/>
    <w:rsid w:val="00BE6604"/>
    <w:rsid w:val="00BE668D"/>
    <w:rsid w:val="00BE7B0E"/>
    <w:rsid w:val="00BE7C3A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20143"/>
    <w:rsid w:val="00C21E28"/>
    <w:rsid w:val="00C21E3B"/>
    <w:rsid w:val="00C22A7F"/>
    <w:rsid w:val="00C239DC"/>
    <w:rsid w:val="00C23A44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491"/>
    <w:rsid w:val="00C41F7D"/>
    <w:rsid w:val="00C420C5"/>
    <w:rsid w:val="00C4325C"/>
    <w:rsid w:val="00C4416C"/>
    <w:rsid w:val="00C4447F"/>
    <w:rsid w:val="00C45BE7"/>
    <w:rsid w:val="00C45C72"/>
    <w:rsid w:val="00C47A6F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B93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C0202"/>
    <w:rsid w:val="00CC139D"/>
    <w:rsid w:val="00CC276E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548F"/>
    <w:rsid w:val="00D05BFE"/>
    <w:rsid w:val="00D05EC0"/>
    <w:rsid w:val="00D05FC9"/>
    <w:rsid w:val="00D06027"/>
    <w:rsid w:val="00D06DA8"/>
    <w:rsid w:val="00D07724"/>
    <w:rsid w:val="00D07EDB"/>
    <w:rsid w:val="00D114F5"/>
    <w:rsid w:val="00D1164A"/>
    <w:rsid w:val="00D1198D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6098"/>
    <w:rsid w:val="00D16424"/>
    <w:rsid w:val="00D16CBD"/>
    <w:rsid w:val="00D174C9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3A9E"/>
    <w:rsid w:val="00D33DB3"/>
    <w:rsid w:val="00D3483A"/>
    <w:rsid w:val="00D349D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6D0"/>
    <w:rsid w:val="00D477AC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4B9"/>
    <w:rsid w:val="00D6791B"/>
    <w:rsid w:val="00D67ED5"/>
    <w:rsid w:val="00D70840"/>
    <w:rsid w:val="00D70B9E"/>
    <w:rsid w:val="00D70BF5"/>
    <w:rsid w:val="00D71636"/>
    <w:rsid w:val="00D71747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5AC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38"/>
    <w:rsid w:val="00DC1B94"/>
    <w:rsid w:val="00DC1BC2"/>
    <w:rsid w:val="00DC205E"/>
    <w:rsid w:val="00DC2B36"/>
    <w:rsid w:val="00DC2D1D"/>
    <w:rsid w:val="00DC3390"/>
    <w:rsid w:val="00DC3464"/>
    <w:rsid w:val="00DC3B2C"/>
    <w:rsid w:val="00DC3D2C"/>
    <w:rsid w:val="00DC4A5B"/>
    <w:rsid w:val="00DC5883"/>
    <w:rsid w:val="00DC6225"/>
    <w:rsid w:val="00DC6839"/>
    <w:rsid w:val="00DC69EA"/>
    <w:rsid w:val="00DC6C89"/>
    <w:rsid w:val="00DC74E4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3B3"/>
    <w:rsid w:val="00DE06BE"/>
    <w:rsid w:val="00DE07D2"/>
    <w:rsid w:val="00DE1706"/>
    <w:rsid w:val="00DE18C4"/>
    <w:rsid w:val="00DE1B44"/>
    <w:rsid w:val="00DE1CEF"/>
    <w:rsid w:val="00DE1DAB"/>
    <w:rsid w:val="00DE2A20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EE7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8E5"/>
    <w:rsid w:val="00E162F5"/>
    <w:rsid w:val="00E163B8"/>
    <w:rsid w:val="00E165C1"/>
    <w:rsid w:val="00E16FE2"/>
    <w:rsid w:val="00E17CD7"/>
    <w:rsid w:val="00E17E5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D08"/>
    <w:rsid w:val="00E25D9D"/>
    <w:rsid w:val="00E26882"/>
    <w:rsid w:val="00E27049"/>
    <w:rsid w:val="00E27779"/>
    <w:rsid w:val="00E2788C"/>
    <w:rsid w:val="00E27A8F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F6F"/>
    <w:rsid w:val="00E573F9"/>
    <w:rsid w:val="00E60916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451F"/>
    <w:rsid w:val="00EA517E"/>
    <w:rsid w:val="00EA52D5"/>
    <w:rsid w:val="00EA55E6"/>
    <w:rsid w:val="00EA58AE"/>
    <w:rsid w:val="00EA5EE2"/>
    <w:rsid w:val="00EA6008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3DDA"/>
    <w:rsid w:val="00EB3F65"/>
    <w:rsid w:val="00EB4055"/>
    <w:rsid w:val="00EB4AB2"/>
    <w:rsid w:val="00EB4CDD"/>
    <w:rsid w:val="00EB550E"/>
    <w:rsid w:val="00EB5AE5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8CD"/>
    <w:rsid w:val="00F02B51"/>
    <w:rsid w:val="00F04311"/>
    <w:rsid w:val="00F04425"/>
    <w:rsid w:val="00F0454D"/>
    <w:rsid w:val="00F05805"/>
    <w:rsid w:val="00F05E18"/>
    <w:rsid w:val="00F06957"/>
    <w:rsid w:val="00F06F20"/>
    <w:rsid w:val="00F07718"/>
    <w:rsid w:val="00F07DED"/>
    <w:rsid w:val="00F10232"/>
    <w:rsid w:val="00F10444"/>
    <w:rsid w:val="00F105BC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89A"/>
    <w:rsid w:val="00F47038"/>
    <w:rsid w:val="00F50B3A"/>
    <w:rsid w:val="00F50C86"/>
    <w:rsid w:val="00F50F02"/>
    <w:rsid w:val="00F50FD8"/>
    <w:rsid w:val="00F51A32"/>
    <w:rsid w:val="00F51E88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7EF1"/>
    <w:rsid w:val="00F70449"/>
    <w:rsid w:val="00F708CC"/>
    <w:rsid w:val="00F7169C"/>
    <w:rsid w:val="00F71852"/>
    <w:rsid w:val="00F71AFF"/>
    <w:rsid w:val="00F72006"/>
    <w:rsid w:val="00F72ABE"/>
    <w:rsid w:val="00F74117"/>
    <w:rsid w:val="00F75022"/>
    <w:rsid w:val="00F75253"/>
    <w:rsid w:val="00F76E8D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317F"/>
    <w:rsid w:val="00F9376A"/>
    <w:rsid w:val="00F94036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7EA"/>
    <w:rsid w:val="00FA302E"/>
    <w:rsid w:val="00FA316F"/>
    <w:rsid w:val="00FA3199"/>
    <w:rsid w:val="00FA35F7"/>
    <w:rsid w:val="00FA3E5A"/>
    <w:rsid w:val="00FA5161"/>
    <w:rsid w:val="00FA62FD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52E"/>
    <w:rsid w:val="00FB41BC"/>
    <w:rsid w:val="00FB4657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BF31-D917-4A8C-80D5-2D2B7360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Wassika Puttan</cp:lastModifiedBy>
  <cp:revision>4</cp:revision>
  <cp:lastPrinted>2020-05-11T04:30:00Z</cp:lastPrinted>
  <dcterms:created xsi:type="dcterms:W3CDTF">2020-05-14T06:55:00Z</dcterms:created>
  <dcterms:modified xsi:type="dcterms:W3CDTF">2020-05-14T08:37:00Z</dcterms:modified>
</cp:coreProperties>
</file>