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1B468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631A48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E36CF1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B73F33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B73F33">
        <w:rPr>
          <w:rFonts w:ascii="Angsana New" w:hAnsi="Angsana New"/>
          <w:sz w:val="30"/>
          <w:szCs w:val="30"/>
        </w:rPr>
        <w:t>2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0A3D0E">
        <w:rPr>
          <w:rFonts w:ascii="Angsana New" w:hAnsi="Angsana New"/>
          <w:sz w:val="30"/>
          <w:szCs w:val="30"/>
          <w:cs/>
        </w:rPr>
        <w:t>25</w:t>
      </w:r>
      <w:r w:rsidR="00155428" w:rsidRPr="000A3D0E">
        <w:rPr>
          <w:rFonts w:ascii="Angsana New" w:hAnsi="Angsana New"/>
          <w:sz w:val="30"/>
          <w:szCs w:val="30"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3</w:t>
      </w:r>
      <w:r w:rsidRPr="000A3D0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0A3D0E">
        <w:rPr>
          <w:rFonts w:ascii="Angsana New" w:hAnsi="Angsana New"/>
          <w:sz w:val="30"/>
          <w:szCs w:val="30"/>
        </w:rPr>
        <w:t>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2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2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="000A3D0E" w:rsidRPr="000A3D0E">
        <w:rPr>
          <w:rFonts w:ascii="Angsana New" w:hAnsi="Angsana New"/>
          <w:sz w:val="30"/>
          <w:szCs w:val="30"/>
        </w:rPr>
        <w:t>7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73F33" w:rsidRDefault="00B73F33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 w:rsidR="00590F7F" w:rsidRPr="00C8793A">
        <w:rPr>
          <w:rFonts w:ascii="Angsana New" w:hAnsi="Angsana New" w:hint="cs"/>
          <w:sz w:val="30"/>
          <w:szCs w:val="30"/>
          <w:cs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590F7F" w:rsidRPr="00C8793A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C8793A">
        <w:rPr>
          <w:rFonts w:ascii="Angsana New" w:hAnsi="Angsana New" w:hint="cs"/>
          <w:sz w:val="30"/>
          <w:szCs w:val="30"/>
          <w:cs/>
        </w:rPr>
        <w:t>ที่ออกและปร</w:t>
      </w:r>
      <w:r w:rsidR="00590F7F" w:rsidRPr="00C8793A">
        <w:rPr>
          <w:rFonts w:ascii="Angsana New" w:hAnsi="Angsana New" w:hint="cs"/>
          <w:sz w:val="30"/>
          <w:szCs w:val="30"/>
          <w:cs/>
        </w:rPr>
        <w:t>ับปรุงใหม่โดยสภาวิชาชีพบัญชี</w:t>
      </w:r>
      <w:r w:rsidRPr="00C8793A">
        <w:rPr>
          <w:rFonts w:ascii="Angsana New" w:hAnsi="Angsana New" w:hint="cs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</w:t>
      </w:r>
      <w:r w:rsidR="00590F7F" w:rsidRPr="00C8793A">
        <w:rPr>
          <w:rFonts w:ascii="Angsana New" w:hAnsi="Angsana New" w:hint="cs"/>
          <w:sz w:val="30"/>
          <w:szCs w:val="30"/>
          <w:cs/>
        </w:rPr>
        <w:t xml:space="preserve">วมถึงการตีความมาตรฐานการบัญชี 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C8793A" w:rsidRPr="00C8793A">
        <w:rPr>
          <w:rFonts w:ascii="Angsana New" w:hAnsi="Angsana New" w:hint="cs"/>
          <w:sz w:val="30"/>
          <w:szCs w:val="30"/>
          <w:cs/>
        </w:rPr>
        <w:t>และแนวปฏิบัติทางการ</w:t>
      </w:r>
      <w:r w:rsidR="009A78CF">
        <w:rPr>
          <w:rFonts w:ascii="Angsana New" w:hAnsi="Angsana New" w:hint="cs"/>
          <w:sz w:val="30"/>
          <w:szCs w:val="30"/>
          <w:cs/>
        </w:rPr>
        <w:t>บัญ</w:t>
      </w:r>
      <w:r w:rsidR="00C8793A" w:rsidRPr="00C8793A">
        <w:rPr>
          <w:rFonts w:ascii="Angsana New" w:hAnsi="Angsana New" w:hint="cs"/>
          <w:sz w:val="30"/>
          <w:szCs w:val="30"/>
          <w:cs/>
        </w:rPr>
        <w:t>ชี</w:t>
      </w:r>
      <w:r w:rsidRPr="00C8793A">
        <w:rPr>
          <w:rFonts w:ascii="Angsana New" w:hAnsi="Angsana New" w:hint="cs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 w:rsidR="00C8793A" w:rsidRPr="00C8793A"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="00590F7F" w:rsidRPr="00C8793A">
        <w:rPr>
          <w:rFonts w:ascii="Angsana New" w:hAnsi="Angsana New" w:hint="cs"/>
          <w:sz w:val="30"/>
          <w:szCs w:val="30"/>
          <w:cs/>
        </w:rPr>
        <w:t>ยกเว้น</w:t>
      </w:r>
    </w:p>
    <w:p w:rsidR="00D52472" w:rsidRDefault="00D52472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8793A" w:rsidRDefault="00C8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</w:pPr>
      <w:r w:rsidRPr="00C8793A"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i/>
          <w:iCs/>
          <w:sz w:val="30"/>
          <w:szCs w:val="30"/>
          <w:u w:val="single"/>
        </w:rPr>
        <w:t xml:space="preserve"> 9 </w:t>
      </w:r>
      <w:r w:rsidRPr="00C8793A">
        <w:rPr>
          <w:rFonts w:ascii="Angsana New" w:eastAsia="SimSun" w:hAnsi="Angsana New" w:cs="Angsana New" w:hint="cs"/>
          <w:i/>
          <w:iCs/>
          <w:sz w:val="30"/>
          <w:szCs w:val="30"/>
          <w:u w:val="single"/>
          <w:cs/>
        </w:rPr>
        <w:t>และฉบับอื่นๆ ที่เกี่ยวข้อง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9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9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แบ่ง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ออก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เป็น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ส่วน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จัดประเภท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รายการและการวัดมูลค่า</w:t>
      </w: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การด้อยค่า</w:t>
      </w: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สินทรัพย์ทางการเงินให้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จัดประเภท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และวัดมูลค่า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โดยแบ่งออกเป็นสามวิธีคือ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มูลค่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มูลค่ายุติธรรมผ่านกำไรหรือขาดทุน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มีการ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จะ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ต้อง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มีการ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จัดประเภทรายการสินทรัพย์ทางการเงิน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ใหม่ในส่วน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ที่ได้รับผลกระทบ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หนี้สินทางการเงินให้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จัดประเภทและ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(โดย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หนี้สินดังกล่าว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รวมถึงหนี้สินอนุพันธ์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)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 กิจการไม่สามารถจัดประเภท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รายการ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ใหม่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ได้</w:t>
      </w:r>
    </w:p>
    <w:p w:rsidR="00C8793A" w:rsidRPr="00C8793A" w:rsidRDefault="00C8793A" w:rsidP="00C8793A">
      <w:pPr>
        <w:pStyle w:val="NoSpacing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ขาดทุนจา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การด้อยค่า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ซึ่งเดิมบางรายการในงบการเงินหมายถึง หนี้สงสัยจะสูญ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)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(Expected credit loss)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ของสินทรัพย์ทางการเงินให้รับรู้เป็นขั้น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ตามวิธีการทั่วไป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(General approach)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1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(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performing)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12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เดือนข้างหน้าในกำไรหรือขาดทุน 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2 (under-performing)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คำนวณเช่นเดียวกับขั้นที่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>1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3 (credit-impaired)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จากการด้อยค่า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สำหรับลูกหนี้การค้าและสินทรัพย์ที่เกิดจากสัญญา กิจการสามารถใช้วิธีการอย่างง่าย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(Simplified approach)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ในอดีต (</w:t>
      </w:r>
      <w:r w:rsidRPr="0038467B">
        <w:rPr>
          <w:rFonts w:ascii="Angsana New" w:eastAsia="SimSun" w:hAnsi="Angsana New" w:cs="Angsana New"/>
          <w:sz w:val="30"/>
          <w:szCs w:val="30"/>
        </w:rPr>
        <w:t>Historical credit loss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(Forward-looking information)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ทั้งนี้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9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ได้ระบุความสัมพันธ์ของการป้องกันความเสี่ยง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และวิธีการทางบัญชีที่เกี่ยวข้องออก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 xml:space="preserve">เป็น 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ประเภท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ได้แก่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การป้องกันความเสี่ยงในมูลค่ายุติธรรม</w:t>
      </w:r>
      <w:r w:rsidRPr="0038467B">
        <w:rPr>
          <w:rFonts w:ascii="Angsana New" w:eastAsia="SimSun" w:hAnsi="Angsana New" w:cs="Angsana New"/>
          <w:sz w:val="30"/>
          <w:szCs w:val="30"/>
        </w:rPr>
        <w:t> 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 xml:space="preserve">การป้องกันความเสี่ยงในกระแสเงินสด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ซึ่งในส่วนของ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นี้ไม่มีผลกระทบที่เป็นสาระสำคัญต่อบริษัท</w:t>
      </w:r>
      <w:r w:rsidR="007E5992" w:rsidRPr="0038467B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9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ส่งผลกระทบให้บริษัทและบริษัทย่อยต้อง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จัดประเภท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รายการ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และวัดมูลค่าสินทรัพย์ทางการเงิน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ของสินทรัพย์ทางการเงิน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38467B">
        <w:rPr>
          <w:rFonts w:ascii="Angsana New" w:eastAsia="SimSun" w:hAnsi="Angsana New" w:cs="Angsana New"/>
          <w:i/>
          <w:iCs/>
          <w:sz w:val="30"/>
          <w:szCs w:val="30"/>
          <w:cs/>
        </w:rPr>
        <w:t>การ</w:t>
      </w:r>
      <w:r w:rsidRPr="0038467B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จัดประเภท</w:t>
      </w:r>
      <w:r w:rsidRPr="0038467B">
        <w:rPr>
          <w:rFonts w:ascii="Angsana New" w:eastAsia="SimSun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สินทรัพย์ที่จัดประเภทรายการและวัดมูลค่าด้วย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</w:p>
    <w:p w:rsidR="00C8793A" w:rsidRPr="0038467B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C8793A" w:rsidRPr="0038467B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เงินฝากธนาคาร</w:t>
      </w:r>
      <w:r w:rsidR="007E5992" w:rsidRPr="0038467B">
        <w:rPr>
          <w:rFonts w:ascii="Angsana New" w:eastAsia="SimSun" w:hAnsi="Angsana New" w:cs="Angsana New" w:hint="cs"/>
          <w:sz w:val="30"/>
          <w:szCs w:val="30"/>
          <w:cs/>
        </w:rPr>
        <w:t>ที่มีข้อจำกัดในการใช้</w:t>
      </w:r>
    </w:p>
    <w:p w:rsidR="007E5992" w:rsidRPr="0038467B" w:rsidRDefault="007E599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เงินลงทุนในตราสารหนี้ระยะสั้น</w:t>
      </w:r>
    </w:p>
    <w:p w:rsidR="00C8793A" w:rsidRPr="0038467B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ลูกหนี้การค้า</w:t>
      </w:r>
    </w:p>
    <w:p w:rsidR="00C8793A" w:rsidRPr="0038467B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ลูกหนี้อื่นๆ (รวมถึงเงินทดรองจ่าย</w:t>
      </w:r>
      <w:r w:rsidR="001233D9" w:rsidRPr="0038467B">
        <w:rPr>
          <w:rFonts w:ascii="Angsana New" w:eastAsia="SimSun" w:hAnsi="Angsana New" w:cs="Angsana New" w:hint="cs"/>
          <w:sz w:val="30"/>
          <w:szCs w:val="30"/>
          <w:cs/>
        </w:rPr>
        <w:t>หรือเงินจ่ายล่วงหน้า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และเงินมัดจำหรือเงินประกันที่ขอคืนได้)</w:t>
      </w:r>
    </w:p>
    <w:p w:rsidR="002E04A2" w:rsidRPr="0038467B" w:rsidRDefault="002E04A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เงินให้กู้ยืม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- ไม่มี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สินทรัพย์ที่จัดประเภทรายการและวัดมูลค่า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ยุติธรรมผ่านกำไรหรือขาดทุน</w:t>
      </w:r>
      <w:r w:rsidR="002E04A2"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- ไม่มี</w:t>
      </w:r>
    </w:p>
    <w:p w:rsid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หนี้สินที่จัดประเภทรายการและวัดมูลค่าด้วย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</w:p>
    <w:p w:rsidR="00C8793A" w:rsidRPr="002E04A2" w:rsidRDefault="001233D9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>
        <w:rPr>
          <w:rFonts w:ascii="Angsana New" w:eastAsia="SimSun" w:hAnsi="Angsana New" w:cs="Angsana New" w:hint="cs"/>
          <w:sz w:val="30"/>
          <w:szCs w:val="30"/>
          <w:cs/>
        </w:rPr>
        <w:t>เงินเบิกเกินบัญชีและ</w:t>
      </w:r>
      <w:r w:rsidR="00C8793A" w:rsidRPr="002E04A2">
        <w:rPr>
          <w:rFonts w:ascii="Angsana New" w:eastAsia="SimSun" w:hAnsi="Angsana New" w:cs="Angsana New"/>
          <w:sz w:val="30"/>
          <w:szCs w:val="30"/>
          <w:cs/>
        </w:rPr>
        <w:t>เงินกู้ยืมระยะสั้น</w:t>
      </w:r>
    </w:p>
    <w:p w:rsidR="00C8793A" w:rsidRPr="002E04A2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E04A2">
        <w:rPr>
          <w:rFonts w:ascii="Angsana New" w:eastAsia="SimSun" w:hAnsi="Angsana New" w:cs="Angsana New" w:hint="cs"/>
          <w:sz w:val="30"/>
          <w:szCs w:val="30"/>
          <w:cs/>
        </w:rPr>
        <w:t>เจ้าหนี้การค้า</w:t>
      </w:r>
    </w:p>
    <w:p w:rsidR="00C8793A" w:rsidRPr="002E04A2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E04A2">
        <w:rPr>
          <w:rFonts w:ascii="Angsana New" w:eastAsia="SimSun" w:hAnsi="Angsana New" w:cs="Angsana New" w:hint="cs"/>
          <w:sz w:val="30"/>
          <w:szCs w:val="30"/>
          <w:cs/>
        </w:rPr>
        <w:t>เจ้าหนี้อื่นๆ (รวมถึงรายการค้างจ่ายต่างๆ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 xml:space="preserve"> และเงินมัดจำหรือเงินประกันรับที่มีข้อกำหนดชำระคืน</w:t>
      </w:r>
      <w:r w:rsidRPr="002E04A2">
        <w:rPr>
          <w:rFonts w:ascii="Angsana New" w:eastAsia="SimSun" w:hAnsi="Angsana New" w:cs="Angsana New" w:hint="cs"/>
          <w:sz w:val="30"/>
          <w:szCs w:val="30"/>
          <w:cs/>
        </w:rPr>
        <w:t>)</w:t>
      </w:r>
    </w:p>
    <w:p w:rsidR="00C8793A" w:rsidRPr="002E04A2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E04A2">
        <w:rPr>
          <w:rFonts w:ascii="Angsana New" w:eastAsia="SimSun" w:hAnsi="Angsana New" w:cs="Angsana New"/>
          <w:sz w:val="30"/>
          <w:szCs w:val="30"/>
          <w:cs/>
        </w:rPr>
        <w:t>เงินกู้ยืมระยะ</w:t>
      </w:r>
      <w:r w:rsidRPr="002E04A2">
        <w:rPr>
          <w:rFonts w:ascii="Angsana New" w:eastAsia="SimSun" w:hAnsi="Angsana New" w:cs="Angsana New" w:hint="cs"/>
          <w:sz w:val="30"/>
          <w:szCs w:val="30"/>
          <w:cs/>
        </w:rPr>
        <w:t>ยาว</w:t>
      </w:r>
    </w:p>
    <w:p w:rsidR="002E04A2" w:rsidRPr="002E04A2" w:rsidRDefault="002E04A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E04A2">
        <w:rPr>
          <w:rFonts w:ascii="Angsana New" w:eastAsia="SimSun" w:hAnsi="Angsana New" w:cs="Angsana New" w:hint="cs"/>
          <w:sz w:val="30"/>
          <w:szCs w:val="30"/>
          <w:cs/>
        </w:rPr>
        <w:t>หุ้นกู้</w:t>
      </w:r>
    </w:p>
    <w:p w:rsidR="00C8793A" w:rsidRPr="002E04A2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E04A2">
        <w:rPr>
          <w:rFonts w:ascii="Angsana New" w:eastAsia="SimSun" w:hAnsi="Angsana New" w:cs="Angsana New"/>
          <w:sz w:val="30"/>
          <w:szCs w:val="30"/>
          <w:cs/>
        </w:rPr>
        <w:t>หนี้สิน</w:t>
      </w:r>
      <w:r w:rsidRPr="002E04A2">
        <w:rPr>
          <w:rFonts w:ascii="Angsana New" w:eastAsia="SimSun" w:hAnsi="Angsana New" w:cs="Angsana New" w:hint="cs"/>
          <w:sz w:val="30"/>
          <w:szCs w:val="30"/>
          <w:cs/>
        </w:rPr>
        <w:t>ตาม</w:t>
      </w:r>
      <w:r w:rsidRPr="002E04A2">
        <w:rPr>
          <w:rFonts w:ascii="Angsana New" w:eastAsia="SimSun" w:hAnsi="Angsana New" w:cs="Angsana New"/>
          <w:sz w:val="30"/>
          <w:szCs w:val="30"/>
          <w:cs/>
        </w:rPr>
        <w:t>สัญญาเช่า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E04A2">
        <w:rPr>
          <w:rFonts w:ascii="Angsana New" w:eastAsia="SimSun" w:hAnsi="Angsana New" w:cs="Angsana New" w:hint="cs"/>
          <w:sz w:val="30"/>
          <w:szCs w:val="30"/>
          <w:cs/>
        </w:rPr>
        <w:t>หนี้สินที่จัดประเภทรายการและวัดมูลค่า</w:t>
      </w:r>
      <w:r w:rsidRPr="002E04A2">
        <w:rPr>
          <w:rFonts w:ascii="Angsana New" w:eastAsia="SimSun" w:hAnsi="Angsana New" w:cs="Angsana New"/>
          <w:sz w:val="30"/>
          <w:szCs w:val="30"/>
          <w:cs/>
        </w:rPr>
        <w:t>ยุติธรรมผ่านกำไรหรือขาดทุน</w:t>
      </w:r>
      <w:r w:rsidRPr="002E04A2">
        <w:rPr>
          <w:rFonts w:ascii="Angsana New" w:eastAsia="SimSun" w:hAnsi="Angsana New" w:cs="Angsana New" w:hint="cs"/>
          <w:sz w:val="30"/>
          <w:szCs w:val="30"/>
          <w:cs/>
        </w:rPr>
        <w:t xml:space="preserve"> - ไม่มี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ไม่มีการปรับตัวเลขของข้อมูลเปรียบเทียบงวดก่อนๆ ใหม่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การจัดประเภทรายการและการวัดมูลค่าเนื่องจากบริษัท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9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8793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การด้อยค่า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ในส่วนของลูกหนี้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และเงินให้กู้ยืมรวมถึงเงินลงทุนในตราสารหนี้ระยะสั้น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ต่างๆ 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มีการจัดกลุ่มประชากรโดยให้ความสำคัญไปที่ข้อมูลยอดคงค้างตามอายุหนี้ </w:t>
      </w:r>
      <w:r w:rsidRPr="00C8793A">
        <w:rPr>
          <w:rFonts w:ascii="Angsana New" w:eastAsia="SimSun" w:hAnsi="Angsana New" w:cs="Angsana New"/>
          <w:sz w:val="30"/>
          <w:szCs w:val="30"/>
        </w:rPr>
        <w:t>(Aging balance information)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โดยมีการจัดเก็บข้อมูลย้อนหลังสำหรับ </w:t>
      </w:r>
      <w:r w:rsidRPr="00C8793A">
        <w:rPr>
          <w:rFonts w:ascii="Angsana New" w:eastAsia="SimSun" w:hAnsi="Angsana New" w:cs="Angsana New"/>
          <w:sz w:val="30"/>
          <w:szCs w:val="30"/>
        </w:rPr>
        <w:t>Historical credit loss</w:t>
      </w:r>
      <w:r w:rsidR="001233D9">
        <w:rPr>
          <w:rFonts w:ascii="Angsana New" w:eastAsia="SimSun" w:hAnsi="Angsana New" w:cs="Angsana New"/>
          <w:sz w:val="30"/>
          <w:szCs w:val="30"/>
        </w:rPr>
        <w:t xml:space="preserve"> 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ประมาณ 1 ปี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อย่างไรก็ดี 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ใช้ข้อผ่อนปรนบางประการของ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แนวปฏิบัติทางการบัญชีเรื่อง </w:t>
      </w:r>
      <w:r w:rsidRPr="00C8793A">
        <w:rPr>
          <w:rFonts w:ascii="Angsana New" w:eastAsia="SimSun" w:hAnsi="Angsana New" w:cs="Angsana New"/>
          <w:sz w:val="30"/>
          <w:szCs w:val="30"/>
        </w:rPr>
        <w:t>“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มาตรการผ่อนปรนชั่วคราวส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ำ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ค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โรนา </w:t>
      </w:r>
      <w:r w:rsidRPr="00C8793A">
        <w:rPr>
          <w:rFonts w:ascii="Angsana New" w:eastAsia="SimSun" w:hAnsi="Angsana New" w:cs="Angsana New"/>
          <w:sz w:val="30"/>
          <w:szCs w:val="30"/>
        </w:rPr>
        <w:t>2019 (COVID-19)”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ซึ่งออกโดยสภาวิชาชีพบัญชี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ในเดือนเมษายน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ในส่วนของการไม่ต้องนำ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Forward-looking information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มาประกอบ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การพิจารณาและ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วัดมูลค่า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1233D9">
        <w:rPr>
          <w:rFonts w:ascii="Angsana New" w:eastAsia="SimSun" w:hAnsi="Angsana New" w:cs="Angsana New" w:hint="cs"/>
          <w:sz w:val="30"/>
          <w:szCs w:val="30"/>
          <w:cs/>
        </w:rPr>
        <w:t>ณ วันที่ 31 ธันวาคม 2562 ผลกระทบจากการด้อยค่าสำหรับ</w:t>
      </w:r>
      <w:r w:rsidRPr="001233D9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EF2509" w:rsidRPr="001233D9">
        <w:rPr>
          <w:rFonts w:ascii="Angsana New" w:eastAsia="SimSun" w:hAnsi="Angsana New" w:cs="Angsana New" w:hint="cs"/>
          <w:sz w:val="30"/>
          <w:szCs w:val="30"/>
          <w:cs/>
        </w:rPr>
        <w:t>ของบัญชี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ตามที่กล่าวถึงในวรรคก่อนไม่เป็นสาระสำคัญ</w:t>
      </w:r>
      <w:r w:rsidR="00EF2509" w:rsidRPr="001233D9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>ไม่มีการปรับตัวเลขของข้อมูลเปรียบเทียบงวดก่อนๆ ใหม่เนื่องจากบริษัท</w:t>
      </w:r>
      <w:r w:rsidR="000B360B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>ใช้ทางเลือกการปรับปรุงย้อนหลังโดยรับรู้ผลกระทบสะสมจากการนำ</w:t>
      </w:r>
      <w:r w:rsidRPr="001233D9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1233D9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 xml:space="preserve">9 มาใช้ครั้งแรก ณ วันที่นำมาถือปฏิบัติใช้ครั้งแรก (วันที่ 1 มกราคม 2563) </w:t>
      </w:r>
    </w:p>
    <w:p w:rsidR="00C8793A" w:rsidRPr="00C8793A" w:rsidRDefault="00C8793A" w:rsidP="00C8793A">
      <w:pPr>
        <w:tabs>
          <w:tab w:val="left" w:pos="34"/>
          <w:tab w:val="left" w:pos="567"/>
          <w:tab w:val="left" w:pos="4500"/>
        </w:tabs>
        <w:rPr>
          <w:rFonts w:ascii="Angsana New" w:hAnsi="Angsana New"/>
          <w:sz w:val="30"/>
          <w:szCs w:val="30"/>
        </w:rPr>
      </w:pPr>
    </w:p>
    <w:p w:rsidR="0083341B" w:rsidRDefault="00833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u w:val="single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u w:val="single"/>
          <w:cs/>
        </w:rPr>
        <w:br w:type="page"/>
      </w:r>
    </w:p>
    <w:p w:rsidR="00C8793A" w:rsidRPr="0038467B" w:rsidRDefault="00C8793A" w:rsidP="00C8793A">
      <w:pPr>
        <w:pStyle w:val="NoSpacing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38467B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38467B"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  <w:t xml:space="preserve"> 16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16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9A78CF" w:rsidRPr="0038467B" w:rsidRDefault="009A78CF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16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ส่งผลกระทบให้บริษัทต้องบันทึกรับรู้รายการสินทรัพย์สิทธิการใช้ (สินทรัพย์ไม่หมุนเวียน) และหนี้สินตามสัญญา</w:t>
      </w:r>
      <w:r w:rsidR="006F0876"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เช่ายานพาหนะ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(หนี้สินไม่หมุนเวียน) ซึ่งมีอายุของสัญญาเช่าคงเหลือ </w:t>
      </w:r>
      <w:r w:rsidR="006F0876"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31 ธันวาคม 2562 จำนวน </w:t>
      </w:r>
      <w:r w:rsidR="00A245B6" w:rsidRPr="0038467B">
        <w:rPr>
          <w:rFonts w:ascii="Angsana New" w:eastAsia="SimSun" w:hAnsi="Angsana New" w:cs="Angsana New" w:hint="cs"/>
          <w:sz w:val="30"/>
          <w:szCs w:val="30"/>
          <w:cs/>
        </w:rPr>
        <w:t>18 เดือนและ 29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เดือน โดยยอดคงเหลือของสินทรัพย์ไม่หมุนเวียนและหนี้สินไม่หมุนเวียนในงบแสดงฐานะการเงิน</w:t>
      </w:r>
      <w:r w:rsidR="002907CD">
        <w:rPr>
          <w:rFonts w:ascii="Angsana New" w:eastAsia="SimSun" w:hAnsi="Angsana New" w:cs="Angsana New" w:hint="cs"/>
          <w:sz w:val="30"/>
          <w:szCs w:val="30"/>
          <w:cs/>
        </w:rPr>
        <w:t>รวมและเฉพาะกิจการ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ณ วันที่ 31 ธันวาคม 2562 เพิ่มขึ้นจากที่เคยรายงานไว้ประมาณ </w:t>
      </w:r>
      <w:r w:rsidR="006F0876" w:rsidRPr="0038467B">
        <w:rPr>
          <w:rFonts w:ascii="Angsana New" w:eastAsia="SimSun" w:hAnsi="Angsana New" w:cs="Angsana New" w:hint="cs"/>
          <w:sz w:val="30"/>
          <w:szCs w:val="30"/>
          <w:cs/>
        </w:rPr>
        <w:t>1.87</w:t>
      </w:r>
      <w:r w:rsidR="00A245B6"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="00682B99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ส่วนผลกระทบที่มีต่องบกำไรขาดทุนเบ็ดเสร็จ</w:t>
      </w:r>
      <w:r w:rsidR="00607645" w:rsidRPr="0038467B">
        <w:rPr>
          <w:rFonts w:ascii="Angsana New" w:eastAsia="SimSun" w:hAnsi="Angsana New" w:cs="Angsana New" w:hint="cs"/>
          <w:sz w:val="30"/>
          <w:szCs w:val="30"/>
          <w:cs/>
        </w:rPr>
        <w:t>รวมและเฉพาะกิจการ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ไม่เป็นสาระสำคัญ</w:t>
      </w:r>
    </w:p>
    <w:p w:rsidR="009A78CF" w:rsidRPr="0038467B" w:rsidRDefault="009A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highlight w:val="green"/>
          <w:cs/>
        </w:rPr>
      </w:pPr>
    </w:p>
    <w:p w:rsidR="00D63833" w:rsidRPr="0038467B" w:rsidRDefault="00D63833" w:rsidP="00D63833">
      <w:pPr>
        <w:pStyle w:val="NoSpacing"/>
        <w:rPr>
          <w:rFonts w:ascii="Angsana New" w:hAnsi="Angsana New" w:cs="Angsana New"/>
          <w:sz w:val="30"/>
          <w:szCs w:val="30"/>
        </w:rPr>
      </w:pPr>
      <w:r w:rsidRPr="0038467B">
        <w:rPr>
          <w:rFonts w:ascii="Angsana New" w:hAnsi="Angsana New" w:cs="Angsana New"/>
          <w:sz w:val="30"/>
          <w:szCs w:val="30"/>
          <w:cs/>
        </w:rPr>
        <w:t>ข้อมูลกระทบยอด</w:t>
      </w:r>
      <w:r w:rsidRPr="0038467B">
        <w:rPr>
          <w:rFonts w:ascii="Angsana New" w:hAnsi="Angsana New" w:cs="Angsana New" w:hint="cs"/>
          <w:sz w:val="30"/>
          <w:szCs w:val="30"/>
          <w:cs/>
        </w:rPr>
        <w:t>ของ</w:t>
      </w:r>
      <w:r w:rsidRPr="0038467B">
        <w:rPr>
          <w:rFonts w:ascii="Angsana New" w:hAnsi="Angsana New" w:cs="Angsana New"/>
          <w:sz w:val="30"/>
          <w:szCs w:val="30"/>
          <w:cs/>
        </w:rPr>
        <w:t>หนี้สินตามสัญญาเช่า ณ วันที่ 31 ธันวาคม 2562 (หรือ</w:t>
      </w:r>
      <w:r w:rsidRPr="0038467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8467B">
        <w:rPr>
          <w:rFonts w:ascii="Angsana New" w:hAnsi="Angsana New" w:cs="Angsana New"/>
          <w:sz w:val="30"/>
          <w:szCs w:val="30"/>
          <w:cs/>
        </w:rPr>
        <w:t xml:space="preserve"> 1 มกราคม 2563)</w:t>
      </w:r>
    </w:p>
    <w:p w:rsidR="00D63833" w:rsidRPr="0038467B" w:rsidRDefault="00D63833" w:rsidP="00D63833">
      <w:pPr>
        <w:pStyle w:val="NoSpacing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284"/>
        <w:gridCol w:w="1559"/>
        <w:gridCol w:w="284"/>
        <w:gridCol w:w="1559"/>
      </w:tblGrid>
      <w:tr w:rsidR="00D63833" w:rsidRPr="0038467B" w:rsidTr="006726AD">
        <w:tc>
          <w:tcPr>
            <w:tcW w:w="5920" w:type="dxa"/>
          </w:tcPr>
          <w:p w:rsidR="00D63833" w:rsidRPr="0038467B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3833" w:rsidRPr="0038467B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D63833" w:rsidRPr="0038467B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63833" w:rsidRPr="0038467B" w:rsidTr="006726AD">
        <w:tc>
          <w:tcPr>
            <w:tcW w:w="5920" w:type="dxa"/>
          </w:tcPr>
          <w:p w:rsidR="00D63833" w:rsidRPr="0038467B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3833" w:rsidRPr="0038467B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3833" w:rsidRPr="0038467B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63833" w:rsidRPr="0038467B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63833" w:rsidRPr="0038467B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3833" w:rsidRPr="0038467B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  <w:p w:rsidR="00D63833" w:rsidRPr="0038467B" w:rsidRDefault="00D63833" w:rsidP="001233D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</w:t>
            </w:r>
            <w:r w:rsidR="001233D9"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233D9" w:rsidRPr="0038467B" w:rsidTr="006726AD">
        <w:tc>
          <w:tcPr>
            <w:tcW w:w="5920" w:type="dxa"/>
          </w:tcPr>
          <w:p w:rsidR="001233D9" w:rsidRPr="0038467B" w:rsidRDefault="001233D9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ภาระผูกพันตามสัญญาเช่าระยะยาวที่เปิดเผยไว้ ณ วันที่ 1 มกราคม 2563</w:t>
            </w:r>
          </w:p>
        </w:tc>
        <w:tc>
          <w:tcPr>
            <w:tcW w:w="284" w:type="dxa"/>
          </w:tcPr>
          <w:p w:rsidR="001233D9" w:rsidRPr="0038467B" w:rsidRDefault="001233D9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233D9" w:rsidRPr="0038467B" w:rsidRDefault="001233D9" w:rsidP="001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67B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  <w:tc>
          <w:tcPr>
            <w:tcW w:w="284" w:type="dxa"/>
          </w:tcPr>
          <w:p w:rsidR="001233D9" w:rsidRPr="0038467B" w:rsidRDefault="001233D9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233D9" w:rsidRPr="0038467B" w:rsidRDefault="001233D9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67B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</w:tr>
      <w:tr w:rsidR="003036FE" w:rsidRPr="0038467B" w:rsidTr="006726AD">
        <w:tc>
          <w:tcPr>
            <w:tcW w:w="5920" w:type="dxa"/>
          </w:tcPr>
          <w:p w:rsidR="003036FE" w:rsidRPr="0038467B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284" w:type="dxa"/>
          </w:tcPr>
          <w:p w:rsidR="003036FE" w:rsidRPr="0038467B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036FE" w:rsidRPr="0038467B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67B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="006325D5" w:rsidRPr="0038467B">
              <w:rPr>
                <w:rFonts w:ascii="Angsana New" w:hAnsi="Angsana New"/>
                <w:sz w:val="30"/>
                <w:szCs w:val="30"/>
              </w:rPr>
              <w:t>0.</w:t>
            </w:r>
            <w:r w:rsidRPr="0038467B">
              <w:rPr>
                <w:rFonts w:ascii="Angsana New" w:hAnsi="Angsana New"/>
                <w:sz w:val="30"/>
                <w:szCs w:val="30"/>
              </w:rPr>
              <w:t>1</w:t>
            </w:r>
            <w:r w:rsidR="006325D5" w:rsidRPr="0038467B">
              <w:rPr>
                <w:rFonts w:ascii="Angsana New" w:hAnsi="Angsana New"/>
                <w:sz w:val="30"/>
                <w:szCs w:val="30"/>
              </w:rPr>
              <w:t>0</w:t>
            </w:r>
            <w:r w:rsidRPr="003846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3036FE" w:rsidRPr="0038467B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036FE" w:rsidRPr="0038467B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67B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38467B">
              <w:rPr>
                <w:rFonts w:ascii="Angsana New" w:hAnsi="Angsana New"/>
                <w:sz w:val="30"/>
                <w:szCs w:val="30"/>
              </w:rPr>
              <w:t>0.10</w:t>
            </w:r>
            <w:r w:rsidRPr="003846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036FE" w:rsidRPr="0038467B" w:rsidTr="006726AD">
        <w:tc>
          <w:tcPr>
            <w:tcW w:w="5920" w:type="dxa"/>
          </w:tcPr>
          <w:p w:rsidR="003036FE" w:rsidRPr="0038467B" w:rsidRDefault="001233D9" w:rsidP="001233D9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บวก หนี้สินตามสัญญาเช่าเงินทุน </w:t>
            </w:r>
            <w:r w:rsidR="003036FE"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1 มกราคม 2563</w:t>
            </w:r>
          </w:p>
        </w:tc>
        <w:tc>
          <w:tcPr>
            <w:tcW w:w="284" w:type="dxa"/>
          </w:tcPr>
          <w:p w:rsidR="003036FE" w:rsidRPr="0038467B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036FE" w:rsidRPr="0038467B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67B">
              <w:rPr>
                <w:rFonts w:ascii="Angsana New" w:hAnsi="Angsana New"/>
                <w:sz w:val="30"/>
                <w:szCs w:val="30"/>
              </w:rPr>
              <w:t>2.51</w:t>
            </w:r>
          </w:p>
        </w:tc>
        <w:tc>
          <w:tcPr>
            <w:tcW w:w="284" w:type="dxa"/>
          </w:tcPr>
          <w:p w:rsidR="003036FE" w:rsidRPr="0038467B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036FE" w:rsidRPr="0038467B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67B">
              <w:rPr>
                <w:rFonts w:ascii="Angsana New" w:hAnsi="Angsana New"/>
                <w:sz w:val="30"/>
                <w:szCs w:val="30"/>
              </w:rPr>
              <w:t>2.51</w:t>
            </w:r>
          </w:p>
        </w:tc>
      </w:tr>
      <w:tr w:rsidR="003036FE" w:rsidRPr="0038467B" w:rsidTr="006726AD">
        <w:tc>
          <w:tcPr>
            <w:tcW w:w="5920" w:type="dxa"/>
          </w:tcPr>
          <w:p w:rsidR="003036FE" w:rsidRPr="0038467B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38467B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 ณ วันที่ 1 มกราคม 2563</w:t>
            </w:r>
          </w:p>
        </w:tc>
        <w:tc>
          <w:tcPr>
            <w:tcW w:w="284" w:type="dxa"/>
          </w:tcPr>
          <w:p w:rsidR="003036FE" w:rsidRPr="0038467B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36FE" w:rsidRPr="0038467B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67B">
              <w:rPr>
                <w:rFonts w:ascii="Angsana New" w:hAnsi="Angsana New"/>
                <w:sz w:val="30"/>
                <w:szCs w:val="30"/>
              </w:rPr>
              <w:t>4.38</w:t>
            </w:r>
          </w:p>
        </w:tc>
        <w:tc>
          <w:tcPr>
            <w:tcW w:w="284" w:type="dxa"/>
          </w:tcPr>
          <w:p w:rsidR="003036FE" w:rsidRPr="0038467B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36FE" w:rsidRPr="0038467B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67B">
              <w:rPr>
                <w:rFonts w:ascii="Angsana New" w:hAnsi="Angsana New"/>
                <w:sz w:val="30"/>
                <w:szCs w:val="30"/>
              </w:rPr>
              <w:t>4.38</w:t>
            </w:r>
          </w:p>
        </w:tc>
      </w:tr>
    </w:tbl>
    <w:p w:rsidR="003036FE" w:rsidRDefault="0030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9A78CF" w:rsidRPr="009A78CF" w:rsidRDefault="009A78CF" w:rsidP="009A78CF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9A78CF">
        <w:rPr>
          <w:rFonts w:ascii="Angsana New" w:eastAsia="SimSun" w:hAnsi="Angsana New" w:cs="Angsana New" w:hint="cs"/>
          <w:sz w:val="30"/>
          <w:szCs w:val="30"/>
          <w:cs/>
          <w:lang w:val="th-TH"/>
        </w:rPr>
        <w:lastRenderedPageBreak/>
        <w:t xml:space="preserve">ทั้งนี้ อัตราดอกเบี้ยเงินกู้ยืมส่วนเพิ่มถัวเฉลี่ยถ่วงน้ำหนักที่บริษัทนำมาใช้การคิดลดกระแสเงินสดเท่ากับร้อยละ </w:t>
      </w:r>
      <w:r w:rsidRPr="009A78CF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        </w:t>
      </w:r>
      <w:r w:rsidRPr="009A78CF">
        <w:rPr>
          <w:rFonts w:ascii="Angsana New" w:eastAsia="SimSun" w:hAnsi="Angsana New" w:cs="Angsana New" w:hint="cs"/>
          <w:sz w:val="30"/>
          <w:szCs w:val="30"/>
          <w:cs/>
          <w:lang w:val="th-TH"/>
        </w:rPr>
        <w:t>6.025</w:t>
      </w:r>
      <w:r w:rsidRPr="009A78CF">
        <w:rPr>
          <w:rFonts w:ascii="Angsana New" w:eastAsia="SimSun" w:hAnsi="Angsana New" w:cs="Angsana New"/>
          <w:sz w:val="30"/>
          <w:szCs w:val="30"/>
          <w:cs/>
          <w:lang w:val="th-TH"/>
        </w:rPr>
        <w:t>%</w:t>
      </w:r>
      <w:r w:rsidRPr="009A78CF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Pr="009A78CF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ต่อปี </w:t>
      </w:r>
      <w:r w:rsidRPr="009A78CF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9A78CF">
        <w:rPr>
          <w:rFonts w:ascii="Angsana New" w:eastAsia="SimSun" w:hAnsi="Angsana New" w:cs="Angsana New"/>
          <w:sz w:val="30"/>
          <w:szCs w:val="30"/>
          <w:cs/>
          <w:lang w:val="th-TH"/>
        </w:rPr>
        <w:t>มาตรฐานการรายงานทางการเงินฉบับที่ 16</w:t>
      </w:r>
      <w:r w:rsidRPr="009A78CF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9A78CF" w:rsidRDefault="009A78CF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40DF0" w:rsidRPr="006C0551" w:rsidRDefault="00D40DF0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C0551">
        <w:rPr>
          <w:rFonts w:ascii="Angsana New" w:hAnsi="Angsana New" w:hint="cs"/>
          <w:b/>
          <w:bCs/>
          <w:szCs w:val="30"/>
          <w:cs/>
        </w:rPr>
        <w:t>การเปลี่ยนแปลงนโยบายการบัญชี</w:t>
      </w:r>
    </w:p>
    <w:p w:rsidR="00D40DF0" w:rsidRPr="006C0551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0DF0" w:rsidRPr="006C0551" w:rsidRDefault="00D40DF0" w:rsidP="00D40DF0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เริ่มตั้งแต่วันที่ 1 มกราคม 2563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บริษัทได้เปลี่ยนแปลงนโยบายการบัญชีเกี่ยวกับการแสดงมูลค่า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ที่ดิน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อาคารและเครื่องจักรจากวิธี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ตี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ราคา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ใหม่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เป็นวิธีราคาทุน</w:t>
      </w:r>
      <w:r w:rsidR="00BA0B3A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(ได้รับอนุมัติโดยที่ประชุมคณะกรรมการบริษัทเมื่อวันที่ 30 มีนาคม 2563)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ซึ่งสามารถกระทำได้ภายใต้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ประกาศสภาวิชาชีพบัญชีฉบับที่ 18/2554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ลงวันที่ 12 เมษายน 2554 เรื่อง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“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การบันทึกบัญชีเมื่อมีการตีราคาใหม่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”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ทั้งนี้ เหตุผลหลักของการเปลี่ยนแปลงนโยบายการบัญชีดังกล่าวเกี่ยวเนื่องกับ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(1)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พื่อให้เกิดความเป็นไปได้ในทางปฏิบัติและขจัดความยุ่งยากรวมถึงต้นทุนที่เกินจำเป็นอย่างมากสำหรับการปิดบัญชีด้วยนโยบายการบัญชีเดียวกันของกิจการภายในกลุ่มและ (2) ฝ่ายบริหารของ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บริษัทเห็นว่าการบันทึกบัญชีด้วยวิธีราคาทุน</w:t>
      </w:r>
      <w:r w:rsidR="00607645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สอดคล้องกับ</w:t>
      </w:r>
      <w:r w:rsidR="002907C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วิธีปฏิบัติของอุตสาหกรรมเดียวกัน</w:t>
      </w:r>
      <w:r w:rsidR="00607645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และยัง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สะท้อนให้เห็นถึงความสามารถ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ในการบริหารจัดการและผล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การดำเนินงานของบริษัท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ที่มีความชัดเจนและ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เหมาะ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สม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กว่าวิธี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การตี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ราคาใหม่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โดย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บริษัทได้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ปรับปรุงย้อนหลัง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งบการเงินงวดก่อนๆ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ที่นำมาแสดงเปรียบเทียบเสมือนว่าบริษัทได้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บันทึกและแสดงมูลค่าที่ดิน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อาคารและเครื่องจักรโดยใช้วิธีราคาทุนมาโดยตลอด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ตั้งแต่ต้น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การปรับปรุง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ย้อนหลังดังกล่าวมี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ผลกระทบต่อ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ายการ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ที่สำคัญบางรายการ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ใน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งบการเงินงวดก่อนๆ ที่นำมาแสดงเปรียบเทียบดัง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นี้</w:t>
      </w:r>
    </w:p>
    <w:p w:rsidR="00D40DF0" w:rsidRPr="006C0551" w:rsidRDefault="00D40DF0" w:rsidP="00D40DF0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7088"/>
        <w:gridCol w:w="2268"/>
      </w:tblGrid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40DF0" w:rsidRPr="006C0551" w:rsidRDefault="00D40DF0" w:rsidP="00C35CE9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D40DF0" w:rsidRPr="006C0551" w:rsidRDefault="00D40DF0" w:rsidP="00C35CE9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D40DF0" w:rsidRPr="006C0551" w:rsidRDefault="00D40DF0" w:rsidP="009A78CF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 (ลดลง)</w:t>
            </w:r>
            <w:r w:rsidR="009A78CF"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D15922"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07645" w:rsidRDefault="00D40DF0" w:rsidP="00C35CE9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0764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งบแสดงฐานะการเงิน ณ วันที่ 31 ธันวาคม 2562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40DF0" w:rsidRPr="006C0551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ส่วนเกินทุนจากการตีราคาสินทรัพย์ - สุทธิ / รวมสินทรัพย์ </w:t>
            </w:r>
          </w:p>
        </w:tc>
        <w:tc>
          <w:tcPr>
            <w:tcW w:w="2268" w:type="dxa"/>
            <w:vAlign w:val="bottom"/>
          </w:tcPr>
          <w:p w:rsidR="00D40DF0" w:rsidRPr="006C0551" w:rsidRDefault="00D40DF0" w:rsidP="00C35CE9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(242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,661)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 / รวมหนี้สิน</w:t>
            </w:r>
          </w:p>
        </w:tc>
        <w:tc>
          <w:tcPr>
            <w:tcW w:w="2268" w:type="dxa"/>
            <w:vAlign w:val="center"/>
          </w:tcPr>
          <w:p w:rsidR="00D40DF0" w:rsidRPr="006C0551" w:rsidRDefault="00D40DF0" w:rsidP="00C35CE9">
            <w:pPr>
              <w:ind w:left="-108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  29,937)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องค์ประกอบอื่นของส่วนของผู้ถือหุ้น / รวมส่วนของผู้ถือหุ้น</w:t>
            </w:r>
          </w:p>
        </w:tc>
        <w:tc>
          <w:tcPr>
            <w:tcW w:w="2268" w:type="dxa"/>
            <w:vAlign w:val="bottom"/>
          </w:tcPr>
          <w:p w:rsidR="00D40DF0" w:rsidRPr="006C0551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(212,724)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D40DF0" w:rsidRPr="006C0551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3341B" w:rsidRPr="006C0551" w:rsidRDefault="0083341B" w:rsidP="00044076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83341B" w:rsidRPr="006C0551" w:rsidRDefault="0083341B" w:rsidP="00044076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83341B" w:rsidRPr="006C0551" w:rsidRDefault="0083341B" w:rsidP="00044076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เพิ่มขึ้น (ลดลง) </w:t>
            </w:r>
            <w:r w:rsidR="00D15922"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DA5143" w:rsidRDefault="0083341B" w:rsidP="00044076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A51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งบกำไรขาดทุนเบ็ดเสร็จสำหรับงวดสามเดือนสิ้นสุดวันที่ 31 มีนาคม 2562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ต้นทุนขาย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="00DA5143" w:rsidRPr="00DA5143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8,182)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="00DA5143" w:rsidRPr="00DA5143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000</w:t>
            </w:r>
            <w:r w:rsidR="00DA5143" w:rsidRPr="000B360B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,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327)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กำไรก่อนค่าใช้จ่ายภาษีเงินได้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8,509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1,257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7,252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และกำไรเบ็ดเสร็จรวมส่วนที่เป็นของบริษัทใหญ่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7,252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กำไรต่อหุ้นขั้นพื้นฐาน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และกำไรต่อหุ้นปรับลด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(บาท)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0.00</w:t>
            </w:r>
            <w:r w:rsidR="00DA51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76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  <w:p w:rsidR="0083341B" w:rsidRPr="00DA5143" w:rsidRDefault="0083341B" w:rsidP="0038467B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A51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งบแสดงการเปลี่ยนแปลงส่วนของผู้ถือหุ้นสำหรับงวดสามเดือนสิ้นสุด</w:t>
            </w:r>
            <w:r w:rsidR="0038467B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DA51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วันที่ 31 มีนาคม </w:t>
            </w:r>
            <w:r w:rsidR="00DA51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2563 และ </w:t>
            </w:r>
            <w:r w:rsidRPr="00DA51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2268" w:type="dxa"/>
            <w:vAlign w:val="bottom"/>
          </w:tcPr>
          <w:p w:rsidR="0083341B" w:rsidRPr="006C0551" w:rsidRDefault="0083341B" w:rsidP="0004407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6C0551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2563</w:t>
            </w:r>
          </w:p>
        </w:tc>
        <w:tc>
          <w:tcPr>
            <w:tcW w:w="2268" w:type="dxa"/>
            <w:vAlign w:val="bottom"/>
          </w:tcPr>
          <w:p w:rsidR="00DA5143" w:rsidRPr="006C0551" w:rsidRDefault="00DA5143" w:rsidP="00DA5143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212,724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6C0551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2562</w:t>
            </w:r>
          </w:p>
        </w:tc>
        <w:tc>
          <w:tcPr>
            <w:tcW w:w="2268" w:type="dxa"/>
            <w:vAlign w:val="bottom"/>
          </w:tcPr>
          <w:p w:rsidR="00DA5143" w:rsidRPr="006C0551" w:rsidRDefault="00DA5143" w:rsidP="00DA5143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242,325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6C0551" w:rsidRDefault="00DA5143" w:rsidP="0038467B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โอนไปกำไรสะสม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(2562)</w:t>
            </w:r>
          </w:p>
        </w:tc>
        <w:tc>
          <w:tcPr>
            <w:tcW w:w="2268" w:type="dxa"/>
            <w:vAlign w:val="bottom"/>
          </w:tcPr>
          <w:p w:rsidR="00DA5143" w:rsidRPr="006C0551" w:rsidRDefault="00DA5143" w:rsidP="0038467B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DA5143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,252)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6C0551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กำไรเบ็ดเสร็จรวม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เข้ากำไรสะสม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(2562)</w:t>
            </w:r>
          </w:p>
        </w:tc>
        <w:tc>
          <w:tcPr>
            <w:tcW w:w="2268" w:type="dxa"/>
            <w:vAlign w:val="bottom"/>
          </w:tcPr>
          <w:p w:rsidR="00DA5143" w:rsidRPr="006C0551" w:rsidRDefault="00DA5143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,252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6C0551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  <w:p w:rsidR="00DA5143" w:rsidRPr="00DA5143" w:rsidRDefault="00DA5143" w:rsidP="00044076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A51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งบกระแสเงินสดสำหรับงวดสามเดือนสิ้นสุดวันที่ 31 มีนาคม 2562</w:t>
            </w:r>
          </w:p>
        </w:tc>
        <w:tc>
          <w:tcPr>
            <w:tcW w:w="2268" w:type="dxa"/>
            <w:vAlign w:val="bottom"/>
          </w:tcPr>
          <w:p w:rsidR="00DA5143" w:rsidRPr="006C0551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6C0551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กำไรสำหรับงวด</w:t>
            </w:r>
          </w:p>
        </w:tc>
        <w:tc>
          <w:tcPr>
            <w:tcW w:w="2268" w:type="dxa"/>
            <w:vAlign w:val="bottom"/>
          </w:tcPr>
          <w:p w:rsidR="00DA5143" w:rsidRPr="006C0551" w:rsidRDefault="00DA5143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7,252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6C0551" w:rsidRDefault="00DA5143" w:rsidP="0038467B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DA5143" w:rsidRPr="006C0551" w:rsidRDefault="00DA5143" w:rsidP="0038467B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1,257</w:t>
            </w:r>
          </w:p>
        </w:tc>
      </w:tr>
      <w:tr w:rsidR="00DA5143" w:rsidRPr="00D40DF0" w:rsidTr="0038467B">
        <w:tc>
          <w:tcPr>
            <w:tcW w:w="7088" w:type="dxa"/>
            <w:vAlign w:val="bottom"/>
          </w:tcPr>
          <w:p w:rsidR="00DA5143" w:rsidRPr="006C0551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ค่าเสื่อมราคาและค่าใช้จ่ายตัดบัญชี</w:t>
            </w:r>
          </w:p>
        </w:tc>
        <w:tc>
          <w:tcPr>
            <w:tcW w:w="2268" w:type="dxa"/>
            <w:vAlign w:val="bottom"/>
          </w:tcPr>
          <w:p w:rsidR="00DA5143" w:rsidRPr="00D40DF0" w:rsidRDefault="00DA5143" w:rsidP="0004407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DA5143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</w:t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8,509)</w:t>
            </w:r>
          </w:p>
        </w:tc>
      </w:tr>
    </w:tbl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BF128E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822D7">
        <w:rPr>
          <w:rFonts w:ascii="Angsana New" w:hAnsi="Angsana New"/>
          <w:sz w:val="30"/>
          <w:szCs w:val="30"/>
          <w:cs/>
        </w:rPr>
        <w:t>บริษัท</w:t>
      </w:r>
      <w:r w:rsidRPr="009822D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9822D7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9822D7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9822D7">
        <w:rPr>
          <w:rFonts w:ascii="Angsana New" w:hAnsi="Angsana New"/>
          <w:sz w:val="30"/>
          <w:szCs w:val="30"/>
          <w:cs/>
        </w:rPr>
        <w:t>ใน</w:t>
      </w:r>
      <w:r w:rsidRPr="009822D7">
        <w:rPr>
          <w:rFonts w:ascii="Angsana New" w:hAnsi="Angsana New" w:hint="cs"/>
          <w:sz w:val="30"/>
          <w:szCs w:val="30"/>
          <w:cs/>
        </w:rPr>
        <w:t>การจัดทำ</w:t>
      </w:r>
      <w:r w:rsidRPr="009822D7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9822D7">
        <w:rPr>
          <w:rFonts w:ascii="Angsana New" w:hAnsi="Angsana New" w:hint="cs"/>
          <w:sz w:val="30"/>
          <w:szCs w:val="30"/>
          <w:cs/>
        </w:rPr>
        <w:t>งวด</w:t>
      </w:r>
      <w:r w:rsidR="008B467A" w:rsidRPr="009822D7">
        <w:rPr>
          <w:rFonts w:ascii="Angsana New" w:hAnsi="Angsana New" w:hint="cs"/>
          <w:sz w:val="30"/>
          <w:szCs w:val="30"/>
          <w:cs/>
        </w:rPr>
        <w:t>สามเดือน</w:t>
      </w:r>
      <w:r w:rsidRPr="009822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A3C4B" w:rsidRPr="009822D7">
        <w:rPr>
          <w:rFonts w:ascii="Angsana New" w:hAnsi="Angsana New" w:hint="cs"/>
          <w:sz w:val="30"/>
          <w:szCs w:val="30"/>
          <w:cs/>
        </w:rPr>
        <w:t>31 มีนาคม</w:t>
      </w:r>
      <w:r w:rsidR="00155428" w:rsidRPr="009822D7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9822D7">
        <w:rPr>
          <w:rFonts w:ascii="Angsana New" w:hAnsi="Angsana New"/>
          <w:sz w:val="30"/>
          <w:szCs w:val="30"/>
        </w:rPr>
        <w:t>6</w:t>
      </w:r>
      <w:r w:rsidR="009822D7" w:rsidRPr="009822D7">
        <w:rPr>
          <w:rFonts w:ascii="Angsana New" w:hAnsi="Angsana New"/>
          <w:sz w:val="30"/>
          <w:szCs w:val="30"/>
        </w:rPr>
        <w:t>3</w:t>
      </w:r>
      <w:r w:rsidRPr="009822D7">
        <w:rPr>
          <w:rFonts w:ascii="Angsana New" w:hAnsi="Angsana New"/>
          <w:sz w:val="30"/>
          <w:szCs w:val="30"/>
        </w:rPr>
        <w:t xml:space="preserve"> </w:t>
      </w:r>
      <w:r w:rsidRPr="009822D7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9822D7">
        <w:rPr>
          <w:rFonts w:ascii="Angsana New" w:hAnsi="Angsana New"/>
          <w:sz w:val="30"/>
          <w:szCs w:val="30"/>
        </w:rPr>
        <w:t>25</w:t>
      </w:r>
      <w:r w:rsidR="00FA3C4B" w:rsidRPr="009822D7">
        <w:rPr>
          <w:rFonts w:ascii="Angsana New" w:hAnsi="Angsana New" w:hint="cs"/>
          <w:sz w:val="30"/>
          <w:szCs w:val="30"/>
          <w:cs/>
        </w:rPr>
        <w:t>6</w:t>
      </w:r>
      <w:r w:rsidR="009822D7" w:rsidRPr="009822D7">
        <w:rPr>
          <w:rFonts w:ascii="Angsana New" w:hAnsi="Angsana New" w:hint="cs"/>
          <w:sz w:val="30"/>
          <w:szCs w:val="30"/>
          <w:cs/>
        </w:rPr>
        <w:t>2</w:t>
      </w:r>
      <w:r w:rsidRPr="009822D7">
        <w:rPr>
          <w:rFonts w:ascii="Angsana New" w:hAnsi="Angsana New"/>
          <w:sz w:val="30"/>
          <w:szCs w:val="30"/>
        </w:rPr>
        <w:t xml:space="preserve"> </w:t>
      </w:r>
      <w:r w:rsidRPr="009822D7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9822D7">
        <w:rPr>
          <w:rFonts w:ascii="Angsana New" w:hAnsi="Angsana New" w:hint="cs"/>
          <w:sz w:val="30"/>
          <w:szCs w:val="30"/>
          <w:cs/>
        </w:rPr>
        <w:t>ในการจัดทำ</w:t>
      </w:r>
      <w:r w:rsidRPr="009822D7">
        <w:rPr>
          <w:rFonts w:ascii="Angsana New" w:hAnsi="Angsana New"/>
          <w:sz w:val="30"/>
          <w:szCs w:val="30"/>
          <w:cs/>
        </w:rPr>
        <w:t>งบการเงิน</w:t>
      </w:r>
      <w:r w:rsidRPr="009822D7">
        <w:rPr>
          <w:rFonts w:ascii="Angsana New" w:hAnsi="Angsana New" w:hint="cs"/>
          <w:sz w:val="30"/>
          <w:szCs w:val="30"/>
          <w:cs/>
        </w:rPr>
        <w:t>สำหรับปี</w:t>
      </w:r>
      <w:r w:rsidRPr="009822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822D7">
        <w:rPr>
          <w:rFonts w:ascii="Angsana New" w:hAnsi="Angsana New"/>
          <w:sz w:val="30"/>
          <w:szCs w:val="30"/>
        </w:rPr>
        <w:t xml:space="preserve">31 </w:t>
      </w:r>
      <w:r w:rsidRPr="009822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9822D7">
        <w:rPr>
          <w:rFonts w:ascii="Angsana New" w:hAnsi="Angsana New"/>
          <w:sz w:val="30"/>
          <w:szCs w:val="30"/>
        </w:rPr>
        <w:t>25</w:t>
      </w:r>
      <w:r w:rsidR="00D96C84" w:rsidRPr="009822D7">
        <w:rPr>
          <w:rFonts w:ascii="Angsana New" w:hAnsi="Angsana New" w:hint="cs"/>
          <w:sz w:val="30"/>
          <w:szCs w:val="30"/>
          <w:cs/>
        </w:rPr>
        <w:t>6</w:t>
      </w:r>
      <w:r w:rsidR="009822D7" w:rsidRPr="009822D7">
        <w:rPr>
          <w:rFonts w:ascii="Angsana New" w:hAnsi="Angsana New" w:hint="cs"/>
          <w:sz w:val="30"/>
          <w:szCs w:val="30"/>
          <w:cs/>
        </w:rPr>
        <w:t>2</w:t>
      </w:r>
      <w:r w:rsidR="003758E2" w:rsidRPr="009822D7">
        <w:rPr>
          <w:rFonts w:ascii="Angsana New" w:hAnsi="Angsana New"/>
          <w:sz w:val="30"/>
          <w:szCs w:val="30"/>
        </w:rPr>
        <w:t xml:space="preserve"> </w:t>
      </w:r>
      <w:r w:rsidR="00EE0A94" w:rsidRPr="009822D7">
        <w:rPr>
          <w:rFonts w:ascii="Angsana New" w:hAnsi="Angsana New"/>
          <w:sz w:val="30"/>
          <w:szCs w:val="30"/>
          <w:cs/>
        </w:rPr>
        <w:t>ยกเว้น</w:t>
      </w:r>
      <w:r w:rsidR="00FC489D" w:rsidRPr="009822D7">
        <w:rPr>
          <w:rFonts w:ascii="Angsana New" w:hAnsi="Angsana New" w:hint="cs"/>
          <w:sz w:val="30"/>
          <w:szCs w:val="30"/>
          <w:cs/>
        </w:rPr>
        <w:t xml:space="preserve"> (1) </w:t>
      </w:r>
      <w:r w:rsidR="001F6C28" w:rsidRPr="009822D7">
        <w:rPr>
          <w:rFonts w:ascii="Angsana New" w:hAnsi="Angsana New" w:hint="cs"/>
          <w:sz w:val="30"/>
          <w:szCs w:val="30"/>
          <w:cs/>
        </w:rPr>
        <w:t>เรื่องที่เกี่ยวข้องกับ</w:t>
      </w:r>
      <w:r w:rsidR="00EE0A94" w:rsidRPr="009822D7">
        <w:rPr>
          <w:rFonts w:ascii="Angsana New" w:hAnsi="Angsana New"/>
          <w:sz w:val="30"/>
          <w:szCs w:val="30"/>
          <w:cs/>
        </w:rPr>
        <w:t>การนำมาตรฐานการบัญชีและมาตรฐานการรายงานทางการเงินรวมถึงการตีความมาตรฐานการบัญชี</w:t>
      </w:r>
      <w:r w:rsidR="001F6C28" w:rsidRPr="009822D7">
        <w:rPr>
          <w:rFonts w:ascii="Angsana New" w:hAnsi="Angsana New" w:hint="cs"/>
          <w:sz w:val="30"/>
          <w:szCs w:val="30"/>
          <w:cs/>
        </w:rPr>
        <w:t xml:space="preserve"> </w:t>
      </w:r>
      <w:r w:rsidR="00EE0A94" w:rsidRPr="009822D7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1F6C28" w:rsidRPr="009822D7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="00EE0A94" w:rsidRPr="009822D7">
        <w:rPr>
          <w:rFonts w:ascii="Angsana New" w:hAnsi="Angsana New"/>
          <w:sz w:val="30"/>
          <w:szCs w:val="30"/>
          <w:cs/>
        </w:rPr>
        <w:t>ที่</w:t>
      </w:r>
      <w:r w:rsidR="00F143BE" w:rsidRPr="009822D7">
        <w:rPr>
          <w:rFonts w:ascii="Angsana New" w:hAnsi="Angsana New" w:hint="cs"/>
          <w:sz w:val="30"/>
          <w:szCs w:val="30"/>
          <w:cs/>
        </w:rPr>
        <w:t>ออกและ</w:t>
      </w:r>
      <w:r w:rsidR="00EE0A94" w:rsidRPr="009822D7">
        <w:rPr>
          <w:rFonts w:ascii="Angsana New" w:hAnsi="Angsana New"/>
          <w:sz w:val="30"/>
          <w:szCs w:val="30"/>
          <w:cs/>
        </w:rPr>
        <w:t>ปรับปรุงใหม่ตามที่กล่าวในหมายเหตุ 1 มาเริ่มถือปฏิบัติซึ่งผลกระทบ</w:t>
      </w:r>
      <w:r w:rsidR="004D5310" w:rsidRPr="009822D7">
        <w:rPr>
          <w:rFonts w:ascii="Angsana New" w:hAnsi="Angsana New" w:hint="cs"/>
          <w:sz w:val="30"/>
          <w:szCs w:val="30"/>
          <w:cs/>
        </w:rPr>
        <w:t>ได้กล่าวถึงไ</w:t>
      </w:r>
      <w:r w:rsidR="009822D7" w:rsidRPr="009822D7">
        <w:rPr>
          <w:rFonts w:ascii="Angsana New" w:hAnsi="Angsana New" w:hint="cs"/>
          <w:sz w:val="30"/>
          <w:szCs w:val="30"/>
          <w:cs/>
        </w:rPr>
        <w:t>ว้แ</w:t>
      </w:r>
      <w:r w:rsidR="004D5310" w:rsidRPr="009822D7">
        <w:rPr>
          <w:rFonts w:ascii="Angsana New" w:hAnsi="Angsana New" w:hint="cs"/>
          <w:sz w:val="30"/>
          <w:szCs w:val="30"/>
          <w:cs/>
        </w:rPr>
        <w:t xml:space="preserve">ล้วในหมายเหตุ 1 </w:t>
      </w:r>
      <w:r w:rsidR="00FC489D" w:rsidRPr="009822D7">
        <w:rPr>
          <w:rFonts w:ascii="Angsana New" w:hAnsi="Angsana New" w:hint="cs"/>
          <w:sz w:val="30"/>
          <w:szCs w:val="30"/>
          <w:cs/>
        </w:rPr>
        <w:t>และ (2) นโยบายการบัญชีส่วนเพิ่มเติมเกี่ยวกับ</w:t>
      </w:r>
      <w:r w:rsidR="00E91DEE">
        <w:rPr>
          <w:rFonts w:ascii="Angsana New" w:eastAsia="Arial Unicode MS" w:hAnsi="Angsana New"/>
          <w:sz w:val="30"/>
          <w:szCs w:val="30"/>
          <w:cs/>
          <w:lang w:val="en-GB"/>
        </w:rPr>
        <w:t>สินทรัพย์ไม่หมุนเวียน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ที่ถือไว้เพื่อขาย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ซึ่ง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มูลค่าตามบัญชีที่จะได้รับคืนส่วนใหญ่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จะ</w:t>
      </w:r>
      <w:r w:rsidR="00722ACB">
        <w:rPr>
          <w:rFonts w:ascii="Angsana New" w:eastAsia="Arial Unicode MS" w:hAnsi="Angsana New"/>
          <w:sz w:val="30"/>
          <w:szCs w:val="30"/>
          <w:cs/>
          <w:lang w:val="en-GB"/>
        </w:rPr>
        <w:t>มาจากการขาย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โดย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การขายนั้นมีความเป็นไปได้ค่อนข้างแน่ในระดับสูงมาก สินทรัพย์ไม่หมุนเวียน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ที่ถือไว้เพื่อขาย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วัดมูลค่าด้วยจำนวนที่ต</w:t>
      </w:r>
      <w:r w:rsidR="00E91DEE">
        <w:rPr>
          <w:rFonts w:ascii="Angsana New" w:eastAsia="Arial Unicode MS" w:hAnsi="Angsana New"/>
          <w:sz w:val="30"/>
          <w:szCs w:val="30"/>
          <w:cs/>
          <w:lang w:val="en-GB"/>
        </w:rPr>
        <w:t>่ำกว่าระหว่างมูลค่าตามบัญชี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หรือ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มูลค่ายุติธรรมหักต้นทุนในการขาย</w:t>
      </w:r>
      <w:r w:rsidR="00E91DEE">
        <w:rPr>
          <w:rFonts w:ascii="Angsana New" w:hAnsi="Angsana New" w:hint="cs"/>
          <w:sz w:val="30"/>
          <w:szCs w:val="30"/>
          <w:cs/>
        </w:rPr>
        <w:t xml:space="preserve"> (ดูหมายเหตุ 7)</w:t>
      </w:r>
    </w:p>
    <w:p w:rsidR="00D63833" w:rsidRDefault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>31 มีนาคม 256</w:t>
      </w:r>
      <w:r w:rsidR="00B23EE9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</w:t>
      </w:r>
      <w:r w:rsidR="00B23EE9">
        <w:rPr>
          <w:rFonts w:ascii="Angsana New" w:hAnsi="Angsana New"/>
          <w:color w:val="000000"/>
          <w:sz w:val="30"/>
          <w:szCs w:val="30"/>
        </w:rPr>
        <w:t>2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BE6B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7B5E83" w:rsidRPr="004F5042" w:rsidTr="005879B7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D96C8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B23EE9" w:rsidRPr="004F5042" w:rsidTr="005879B7">
        <w:tc>
          <w:tcPr>
            <w:tcW w:w="3652" w:type="dxa"/>
            <w:vAlign w:val="bottom"/>
          </w:tcPr>
          <w:p w:rsidR="00B23EE9" w:rsidRPr="00BF128E" w:rsidRDefault="00B23EE9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128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B23EE9" w:rsidRPr="00BF128E" w:rsidRDefault="00B23EE9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23EE9" w:rsidRPr="00BF128E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BF128E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B23EE9" w:rsidRPr="00BF128E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BF128E" w:rsidRDefault="00BF128E" w:rsidP="00BF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B23EE9" w:rsidRPr="00BF128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>077</w:t>
            </w:r>
          </w:p>
        </w:tc>
        <w:tc>
          <w:tcPr>
            <w:tcW w:w="283" w:type="dxa"/>
            <w:vAlign w:val="bottom"/>
          </w:tcPr>
          <w:p w:rsidR="00B23EE9" w:rsidRPr="00BF128E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F10117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>2,259</w:t>
            </w:r>
          </w:p>
        </w:tc>
      </w:tr>
      <w:tr w:rsidR="00B23EE9" w:rsidRPr="004F5042" w:rsidTr="005879B7">
        <w:tc>
          <w:tcPr>
            <w:tcW w:w="3652" w:type="dxa"/>
            <w:vAlign w:val="bottom"/>
          </w:tcPr>
          <w:p w:rsidR="00B23EE9" w:rsidRPr="004F5042" w:rsidRDefault="00B23EE9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23EE9" w:rsidRPr="00193960" w:rsidRDefault="00B23EE9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193960" w:rsidRPr="00193960">
              <w:rPr>
                <w:rFonts w:ascii="Angsana New" w:hAnsi="Angsana New"/>
                <w:color w:val="000000"/>
                <w:sz w:val="30"/>
                <w:szCs w:val="30"/>
              </w:rPr>
              <w:t>625</w:t>
            </w:r>
          </w:p>
        </w:tc>
        <w:tc>
          <w:tcPr>
            <w:tcW w:w="283" w:type="dxa"/>
            <w:vAlign w:val="bottom"/>
          </w:tcPr>
          <w:p w:rsidR="00B23EE9" w:rsidRPr="00193960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B23EE9" w:rsidRPr="00193960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5,991</w:t>
            </w:r>
          </w:p>
        </w:tc>
        <w:tc>
          <w:tcPr>
            <w:tcW w:w="282" w:type="dxa"/>
          </w:tcPr>
          <w:p w:rsidR="00B23EE9" w:rsidRPr="00193960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193960" w:rsidRDefault="0023010C" w:rsidP="00230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B23EE9" w:rsidRPr="00193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625</w:t>
            </w:r>
          </w:p>
        </w:tc>
        <w:tc>
          <w:tcPr>
            <w:tcW w:w="283" w:type="dxa"/>
            <w:vAlign w:val="bottom"/>
          </w:tcPr>
          <w:p w:rsidR="00B23EE9" w:rsidRPr="00193960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193960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5,991</w:t>
            </w:r>
          </w:p>
        </w:tc>
      </w:tr>
      <w:tr w:rsidR="00B23EE9" w:rsidRPr="004F5042" w:rsidTr="005879B7">
        <w:tc>
          <w:tcPr>
            <w:tcW w:w="3652" w:type="dxa"/>
            <w:vAlign w:val="bottom"/>
          </w:tcPr>
          <w:p w:rsidR="00B23EE9" w:rsidRPr="0088128B" w:rsidRDefault="00B23EE9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12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3960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5,625</w:t>
            </w:r>
          </w:p>
        </w:tc>
        <w:tc>
          <w:tcPr>
            <w:tcW w:w="283" w:type="dxa"/>
            <w:vAlign w:val="bottom"/>
          </w:tcPr>
          <w:p w:rsidR="00B23EE9" w:rsidRPr="00193960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193960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5,991</w:t>
            </w:r>
          </w:p>
        </w:tc>
        <w:tc>
          <w:tcPr>
            <w:tcW w:w="282" w:type="dxa"/>
          </w:tcPr>
          <w:p w:rsidR="00B23EE9" w:rsidRPr="00193960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B23EE9" w:rsidRPr="00193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83" w:type="dxa"/>
            <w:vAlign w:val="bottom"/>
          </w:tcPr>
          <w:p w:rsidR="00B23EE9" w:rsidRPr="00193960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193960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8,250</w:t>
            </w:r>
          </w:p>
        </w:tc>
      </w:tr>
      <w:tr w:rsidR="00D96C84" w:rsidRPr="004F5042" w:rsidTr="00FE018E">
        <w:tc>
          <w:tcPr>
            <w:tcW w:w="3652" w:type="dxa"/>
            <w:vAlign w:val="bottom"/>
          </w:tcPr>
          <w:p w:rsidR="00D96C84" w:rsidRPr="0031516A" w:rsidRDefault="00D96C84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96C8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23EE9" w:rsidRPr="004F5042" w:rsidTr="00D96C84">
        <w:tc>
          <w:tcPr>
            <w:tcW w:w="3652" w:type="dxa"/>
            <w:vAlign w:val="bottom"/>
          </w:tcPr>
          <w:p w:rsidR="00B23EE9" w:rsidRPr="008D6154" w:rsidRDefault="00B23EE9" w:rsidP="00D96C8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B23EE9" w:rsidRPr="00193960" w:rsidRDefault="00B23EE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F10117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F10117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</w:tr>
      <w:tr w:rsidR="00B23EE9" w:rsidRPr="004F5042" w:rsidTr="00D96C84">
        <w:tc>
          <w:tcPr>
            <w:tcW w:w="3652" w:type="dxa"/>
            <w:vAlign w:val="bottom"/>
          </w:tcPr>
          <w:p w:rsidR="00B23EE9" w:rsidRPr="008D6154" w:rsidRDefault="00B23EE9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B23EE9" w:rsidRPr="00193960" w:rsidRDefault="00C70108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AB0F68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2" w:type="dxa"/>
          </w:tcPr>
          <w:p w:rsidR="00B23EE9" w:rsidRPr="004F5042" w:rsidRDefault="00B23EE9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193960" w:rsidRDefault="00B23EE9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AB0F68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23EE9" w:rsidRPr="004F5042" w:rsidTr="00D96C84">
        <w:tc>
          <w:tcPr>
            <w:tcW w:w="3652" w:type="dxa"/>
            <w:vAlign w:val="bottom"/>
          </w:tcPr>
          <w:p w:rsidR="00B23EE9" w:rsidRPr="008D6154" w:rsidRDefault="00B23EE9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B23EE9" w:rsidRPr="00193960" w:rsidRDefault="00C70108" w:rsidP="00C7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220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AB0F68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223</w:t>
            </w:r>
          </w:p>
        </w:tc>
        <w:tc>
          <w:tcPr>
            <w:tcW w:w="282" w:type="dxa"/>
          </w:tcPr>
          <w:p w:rsidR="00B23EE9" w:rsidRPr="004F5042" w:rsidRDefault="00B23EE9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193960" w:rsidRDefault="00B23EE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AB0F68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193960" w:rsidRPr="004F5042" w:rsidTr="00D96C84">
        <w:tc>
          <w:tcPr>
            <w:tcW w:w="3652" w:type="dxa"/>
            <w:vAlign w:val="bottom"/>
          </w:tcPr>
          <w:p w:rsidR="00193960" w:rsidRDefault="00193960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93960" w:rsidRPr="00193960" w:rsidRDefault="00193960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246</w:t>
            </w:r>
          </w:p>
        </w:tc>
        <w:tc>
          <w:tcPr>
            <w:tcW w:w="283" w:type="dxa"/>
            <w:vAlign w:val="bottom"/>
          </w:tcPr>
          <w:p w:rsidR="00193960" w:rsidRPr="004F5042" w:rsidRDefault="00193960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93960" w:rsidRPr="00AB0F68" w:rsidRDefault="00193960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925</w:t>
            </w:r>
          </w:p>
        </w:tc>
        <w:tc>
          <w:tcPr>
            <w:tcW w:w="282" w:type="dxa"/>
          </w:tcPr>
          <w:p w:rsidR="00193960" w:rsidRPr="004F5042" w:rsidRDefault="00193960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93960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246</w:t>
            </w:r>
          </w:p>
        </w:tc>
        <w:tc>
          <w:tcPr>
            <w:tcW w:w="283" w:type="dxa"/>
            <w:vAlign w:val="bottom"/>
          </w:tcPr>
          <w:p w:rsidR="00193960" w:rsidRPr="004F5042" w:rsidRDefault="00193960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93960" w:rsidRPr="00AB0F68" w:rsidRDefault="00193960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23EE9" w:rsidRPr="004F5042" w:rsidTr="00D96C84">
        <w:tc>
          <w:tcPr>
            <w:tcW w:w="3652" w:type="dxa"/>
            <w:vAlign w:val="bottom"/>
          </w:tcPr>
          <w:p w:rsidR="00B23EE9" w:rsidRPr="0031516A" w:rsidRDefault="00B23EE9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193960" w:rsidRDefault="00193960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88128B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82" w:type="dxa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193960" w:rsidRDefault="00193960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F10117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</w:tr>
      <w:tr w:rsidR="00162C1C" w:rsidRPr="0088128B" w:rsidTr="00B23EE9">
        <w:tc>
          <w:tcPr>
            <w:tcW w:w="3652" w:type="dxa"/>
            <w:vAlign w:val="bottom"/>
          </w:tcPr>
          <w:p w:rsidR="00193960" w:rsidRDefault="00193960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E91DEE" w:rsidRDefault="00E91DEE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162C1C" w:rsidRPr="0088128B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3960" w:rsidRPr="004F5042" w:rsidTr="00B23EE9">
        <w:tc>
          <w:tcPr>
            <w:tcW w:w="3652" w:type="dxa"/>
            <w:vAlign w:val="bottom"/>
          </w:tcPr>
          <w:p w:rsidR="00193960" w:rsidRPr="008D6154" w:rsidRDefault="00193960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590</w:t>
            </w:r>
          </w:p>
        </w:tc>
        <w:tc>
          <w:tcPr>
            <w:tcW w:w="283" w:type="dxa"/>
            <w:vAlign w:val="bottom"/>
          </w:tcPr>
          <w:p w:rsidR="00193960" w:rsidRPr="0088128B" w:rsidRDefault="00193960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93960" w:rsidRPr="0088128B" w:rsidRDefault="00193960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277</w:t>
            </w:r>
          </w:p>
        </w:tc>
        <w:tc>
          <w:tcPr>
            <w:tcW w:w="282" w:type="dxa"/>
          </w:tcPr>
          <w:p w:rsidR="00193960" w:rsidRPr="0088128B" w:rsidRDefault="00193960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143</w:t>
            </w:r>
          </w:p>
        </w:tc>
        <w:tc>
          <w:tcPr>
            <w:tcW w:w="283" w:type="dxa"/>
            <w:vAlign w:val="bottom"/>
          </w:tcPr>
          <w:p w:rsidR="00193960" w:rsidRPr="0088128B" w:rsidRDefault="00193960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88128B" w:rsidRDefault="00193960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8128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23EE9" w:rsidRPr="004F5042" w:rsidTr="005879B7">
        <w:tc>
          <w:tcPr>
            <w:tcW w:w="3652" w:type="dxa"/>
            <w:vAlign w:val="bottom"/>
          </w:tcPr>
          <w:p w:rsidR="00B23EE9" w:rsidRPr="004F5042" w:rsidRDefault="00B23EE9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23EE9" w:rsidRPr="00B23EE9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23EE9" w:rsidRPr="00B23EE9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93960" w:rsidRPr="004F5042" w:rsidTr="005879B7">
        <w:tc>
          <w:tcPr>
            <w:tcW w:w="3652" w:type="dxa"/>
            <w:vAlign w:val="bottom"/>
          </w:tcPr>
          <w:p w:rsidR="00193960" w:rsidRPr="00AB0F68" w:rsidRDefault="00193960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0F6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193960" w:rsidRDefault="00193960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93960" w:rsidRPr="00AB0F68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93960" w:rsidRPr="00AB0F68" w:rsidRDefault="00193960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>3,866</w:t>
            </w:r>
          </w:p>
        </w:tc>
        <w:tc>
          <w:tcPr>
            <w:tcW w:w="282" w:type="dxa"/>
          </w:tcPr>
          <w:p w:rsidR="00193960" w:rsidRPr="00AB0F68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193960" w:rsidRDefault="00193960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93960" w:rsidRPr="00AB0F68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AB0F68" w:rsidRDefault="00193960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>3,866</w:t>
            </w:r>
          </w:p>
        </w:tc>
      </w:tr>
      <w:tr w:rsidR="00B23EE9" w:rsidRPr="004F5042" w:rsidTr="00EF6372">
        <w:tc>
          <w:tcPr>
            <w:tcW w:w="3652" w:type="dxa"/>
            <w:vAlign w:val="bottom"/>
          </w:tcPr>
          <w:p w:rsidR="00B23EE9" w:rsidRPr="008D6154" w:rsidRDefault="00B23EE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23EE9" w:rsidRPr="00B23EE9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23EE9" w:rsidRPr="00B23EE9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23EE9" w:rsidRPr="004F5042" w:rsidTr="00295412">
        <w:tc>
          <w:tcPr>
            <w:tcW w:w="3652" w:type="dxa"/>
            <w:vAlign w:val="bottom"/>
          </w:tcPr>
          <w:p w:rsidR="00B23EE9" w:rsidRPr="008D6154" w:rsidRDefault="00B23EE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B23EE9" w:rsidRPr="00193960" w:rsidRDefault="00B23EE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4F5042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960">
              <w:rPr>
                <w:rFonts w:ascii="Angsana New" w:hAnsi="Angsana New"/>
                <w:sz w:val="30"/>
                <w:szCs w:val="30"/>
              </w:rPr>
              <w:t>1,524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601F3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F3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B23EE9" w:rsidRPr="004F5042" w:rsidTr="00295412">
        <w:tc>
          <w:tcPr>
            <w:tcW w:w="3652" w:type="dxa"/>
            <w:vAlign w:val="bottom"/>
          </w:tcPr>
          <w:p w:rsidR="00B23EE9" w:rsidRPr="004F5042" w:rsidRDefault="00B23EE9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B23EE9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B23EE9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23EE9" w:rsidRPr="00E032CF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B23EE9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23EE9" w:rsidRPr="00193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E032CF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5,096</w:t>
            </w:r>
          </w:p>
        </w:tc>
        <w:tc>
          <w:tcPr>
            <w:tcW w:w="282" w:type="dxa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193960" w:rsidRDefault="0019396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23EE9" w:rsidRPr="00193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581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E032CF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5,096</w:t>
            </w:r>
          </w:p>
        </w:tc>
      </w:tr>
      <w:tr w:rsidR="00B23EE9" w:rsidRPr="00E032CF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193960" w:rsidRDefault="00B23EE9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93960" w:rsidRPr="00193960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B23EE9" w:rsidRPr="00E032CF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82" w:type="dxa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193960" w:rsidRDefault="00B23EE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93960" w:rsidRPr="00193960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E032CF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175</w:t>
            </w:r>
          </w:p>
        </w:tc>
      </w:tr>
      <w:tr w:rsidR="00B23EE9" w:rsidRPr="004F5042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193960" w:rsidRDefault="00193960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4,728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E032CF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5,271</w:t>
            </w:r>
          </w:p>
        </w:tc>
        <w:tc>
          <w:tcPr>
            <w:tcW w:w="282" w:type="dxa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193960" w:rsidRDefault="00193960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4,728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E032CF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5,271</w:t>
            </w:r>
          </w:p>
        </w:tc>
      </w:tr>
    </w:tbl>
    <w:p w:rsidR="00C03472" w:rsidRPr="00D40DF0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3716" w:rsidRPr="00EF6372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EF6372">
        <w:rPr>
          <w:rFonts w:ascii="Angsana New" w:hAnsi="Angsana New"/>
          <w:color w:val="000000"/>
          <w:sz w:val="30"/>
          <w:szCs w:val="30"/>
          <w:cs/>
        </w:rPr>
        <w:t>ยอดคงเหลือกับ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</w:t>
      </w:r>
      <w:r w:rsidRPr="00EF637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EF6372">
        <w:rPr>
          <w:rFonts w:ascii="Angsana New" w:hAnsi="Angsana New"/>
          <w:sz w:val="30"/>
          <w:szCs w:val="30"/>
          <w:cs/>
        </w:rPr>
        <w:t>วันที่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 </w:t>
      </w:r>
      <w:r w:rsidR="00FF2E1B" w:rsidRPr="00EF6372">
        <w:rPr>
          <w:rFonts w:ascii="Angsana New" w:hAnsi="Angsana New"/>
          <w:sz w:val="30"/>
          <w:szCs w:val="30"/>
        </w:rPr>
        <w:t>3</w:t>
      </w:r>
      <w:r w:rsidR="007B5E83" w:rsidRPr="00EF6372">
        <w:rPr>
          <w:rFonts w:ascii="Angsana New" w:hAnsi="Angsana New"/>
          <w:sz w:val="30"/>
          <w:szCs w:val="30"/>
        </w:rPr>
        <w:t>1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503B9" w:rsidRPr="00EF6372">
        <w:rPr>
          <w:rFonts w:ascii="Angsana New" w:hAnsi="Angsana New"/>
          <w:sz w:val="30"/>
          <w:szCs w:val="30"/>
        </w:rPr>
        <w:t>256</w:t>
      </w:r>
      <w:r w:rsidR="00B23EE9" w:rsidRPr="00EF6372">
        <w:rPr>
          <w:rFonts w:ascii="Angsana New" w:hAnsi="Angsana New"/>
          <w:sz w:val="30"/>
          <w:szCs w:val="30"/>
        </w:rPr>
        <w:t>3</w:t>
      </w:r>
      <w:r w:rsidR="00033716" w:rsidRPr="00EF6372">
        <w:rPr>
          <w:rFonts w:ascii="Angsana New" w:hAnsi="Angsana New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EF6372">
        <w:rPr>
          <w:rFonts w:ascii="Angsana New" w:hAnsi="Angsana New"/>
          <w:sz w:val="30"/>
          <w:szCs w:val="30"/>
        </w:rPr>
        <w:t xml:space="preserve">31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EF6372">
        <w:rPr>
          <w:rFonts w:ascii="Angsana New" w:hAnsi="Angsana New"/>
          <w:sz w:val="30"/>
          <w:szCs w:val="30"/>
        </w:rPr>
        <w:t>25</w:t>
      </w:r>
      <w:r w:rsidR="007B5E83" w:rsidRPr="00EF6372">
        <w:rPr>
          <w:rFonts w:ascii="Angsana New" w:hAnsi="Angsana New"/>
          <w:sz w:val="30"/>
          <w:szCs w:val="30"/>
        </w:rPr>
        <w:t>6</w:t>
      </w:r>
      <w:r w:rsidR="00B23EE9" w:rsidRPr="00EF6372">
        <w:rPr>
          <w:rFonts w:ascii="Angsana New" w:hAnsi="Angsana New"/>
          <w:sz w:val="30"/>
          <w:szCs w:val="30"/>
        </w:rPr>
        <w:t>2</w:t>
      </w:r>
      <w:r w:rsidR="00033716" w:rsidRPr="00EF637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0A3D0E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B23EE9" w:rsidTr="007B5E83">
        <w:trPr>
          <w:tblHeader/>
        </w:trPr>
        <w:tc>
          <w:tcPr>
            <w:tcW w:w="3652" w:type="dxa"/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B23EE9" w:rsidTr="007B5E83">
        <w:trPr>
          <w:tblHeader/>
        </w:trPr>
        <w:tc>
          <w:tcPr>
            <w:tcW w:w="3652" w:type="dxa"/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338" w:rsidRPr="00B23EE9" w:rsidTr="007B5E83">
        <w:trPr>
          <w:tblHeader/>
        </w:trPr>
        <w:tc>
          <w:tcPr>
            <w:tcW w:w="3652" w:type="dxa"/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B23EE9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23EE9">
              <w:rPr>
                <w:rFonts w:ascii="Angsana New" w:hAnsi="Angsana New"/>
                <w:sz w:val="30"/>
                <w:szCs w:val="30"/>
              </w:rPr>
              <w:t>256</w:t>
            </w:r>
            <w:r w:rsidR="00B23EE9" w:rsidRPr="00B23E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B23EE9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B23E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B23EE9" w:rsidRPr="00B23E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B23EE9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23EE9">
              <w:rPr>
                <w:rFonts w:ascii="Angsana New" w:hAnsi="Angsana New"/>
                <w:sz w:val="30"/>
                <w:szCs w:val="30"/>
              </w:rPr>
              <w:t>256</w:t>
            </w:r>
            <w:r w:rsidR="00B23EE9" w:rsidRPr="00B23E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B93338" w:rsidRPr="00B23EE9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B23EE9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EE9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B23E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B23EE9" w:rsidRPr="00B23EE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7B5E83" w:rsidRPr="00B23EE9" w:rsidTr="007B5E83">
        <w:tc>
          <w:tcPr>
            <w:tcW w:w="3652" w:type="dxa"/>
            <w:vAlign w:val="bottom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B23EE9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F852A6" w:rsidRPr="00B23EE9" w:rsidTr="00193960">
        <w:tc>
          <w:tcPr>
            <w:tcW w:w="3652" w:type="dxa"/>
            <w:vAlign w:val="bottom"/>
          </w:tcPr>
          <w:p w:rsidR="00F852A6" w:rsidRPr="00B23EE9" w:rsidRDefault="00F852A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52A6" w:rsidRPr="00193960" w:rsidRDefault="00F852A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193960" w:rsidRDefault="00193960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F852A6" w:rsidRPr="00193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E868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2408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4,029</w:t>
            </w:r>
          </w:p>
        </w:tc>
      </w:tr>
      <w:tr w:rsidR="00F852A6" w:rsidRPr="00B23EE9" w:rsidTr="00193960">
        <w:tc>
          <w:tcPr>
            <w:tcW w:w="3652" w:type="dxa"/>
            <w:vAlign w:val="bottom"/>
          </w:tcPr>
          <w:p w:rsidR="00F852A6" w:rsidRPr="00B23EE9" w:rsidRDefault="00F852A6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23EE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A6" w:rsidRPr="00193960" w:rsidRDefault="00F852A6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6,</w:t>
            </w:r>
            <w:r w:rsidR="00193960" w:rsidRPr="0019396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B23EE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193960" w:rsidRDefault="00193960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6,8</w:t>
            </w:r>
            <w:r w:rsidR="00E868A0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2408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</w:tr>
      <w:tr w:rsidR="00F852A6" w:rsidRPr="00B23EE9" w:rsidTr="00193960">
        <w:tc>
          <w:tcPr>
            <w:tcW w:w="3652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52A6" w:rsidRPr="00193960" w:rsidRDefault="00193960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6,8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B23EE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193960" w:rsidRDefault="00193960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27,39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32408D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10,546</w:t>
            </w:r>
          </w:p>
        </w:tc>
      </w:tr>
      <w:tr w:rsidR="00F852A6" w:rsidRPr="008D6154" w:rsidTr="00F6770E">
        <w:tc>
          <w:tcPr>
            <w:tcW w:w="3652" w:type="dxa"/>
            <w:vAlign w:val="bottom"/>
          </w:tcPr>
          <w:p w:rsidR="00F852A6" w:rsidRPr="008D6154" w:rsidRDefault="00F852A6" w:rsidP="0005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ลูกหนี้อื่นผ่อน</w:t>
            </w:r>
            <w:r w:rsidRPr="001939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ชำระ</w:t>
            </w:r>
            <w:r w:rsidRPr="001939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939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="00056664" w:rsidRPr="001939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1939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B46BA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852A6" w:rsidRPr="008D615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8D615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852A6" w:rsidRPr="008D615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B46BA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8D615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8D615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852A6" w:rsidRPr="005B66D4" w:rsidTr="00F6770E">
        <w:tc>
          <w:tcPr>
            <w:tcW w:w="3652" w:type="dxa"/>
            <w:vAlign w:val="bottom"/>
          </w:tcPr>
          <w:p w:rsidR="00F852A6" w:rsidRPr="005B66D4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52A6" w:rsidRPr="005B66D4" w:rsidTr="00D9348E">
        <w:trPr>
          <w:trHeight w:val="344"/>
        </w:trPr>
        <w:tc>
          <w:tcPr>
            <w:tcW w:w="3652" w:type="dxa"/>
          </w:tcPr>
          <w:p w:rsidR="00F852A6" w:rsidRPr="005B66D4" w:rsidRDefault="00F852A6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B66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F852A6" w:rsidRPr="00D9348E" w:rsidRDefault="00D9348E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F852A6" w:rsidRPr="00D9348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550</w:t>
            </w:r>
          </w:p>
        </w:tc>
        <w:tc>
          <w:tcPr>
            <w:tcW w:w="283" w:type="dxa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8,325</w:t>
            </w:r>
          </w:p>
        </w:tc>
        <w:tc>
          <w:tcPr>
            <w:tcW w:w="284" w:type="dxa"/>
            <w:vAlign w:val="bottom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D9348E" w:rsidRDefault="00D9348E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F852A6" w:rsidRPr="00D9348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550</w:t>
            </w:r>
          </w:p>
        </w:tc>
        <w:tc>
          <w:tcPr>
            <w:tcW w:w="283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8,325</w:t>
            </w:r>
          </w:p>
        </w:tc>
      </w:tr>
      <w:tr w:rsidR="00F852A6" w:rsidRPr="005B66D4" w:rsidTr="00F6770E">
        <w:tc>
          <w:tcPr>
            <w:tcW w:w="3652" w:type="dxa"/>
          </w:tcPr>
          <w:p w:rsidR="00F852A6" w:rsidRPr="005B66D4" w:rsidRDefault="00F852A6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หลังจากหนึ่งปีแต่ไม่เกินสาม</w:t>
            </w:r>
            <w:r w:rsidRPr="005B66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4" w:type="dxa"/>
            <w:vAlign w:val="bottom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D9348E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852A6" w:rsidRPr="005B66D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</w:tr>
      <w:tr w:rsidR="00D9348E" w:rsidRPr="008D6154" w:rsidTr="00F6770E">
        <w:tc>
          <w:tcPr>
            <w:tcW w:w="3652" w:type="dxa"/>
            <w:vAlign w:val="bottom"/>
          </w:tcPr>
          <w:p w:rsidR="00D9348E" w:rsidRPr="005B66D4" w:rsidRDefault="00D9348E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9348E" w:rsidRPr="00D9348E" w:rsidRDefault="00D9348E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16,660</w:t>
            </w:r>
          </w:p>
        </w:tc>
        <w:tc>
          <w:tcPr>
            <w:tcW w:w="283" w:type="dxa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19,435</w:t>
            </w:r>
          </w:p>
        </w:tc>
        <w:tc>
          <w:tcPr>
            <w:tcW w:w="284" w:type="dxa"/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16,660</w:t>
            </w:r>
          </w:p>
        </w:tc>
        <w:tc>
          <w:tcPr>
            <w:tcW w:w="283" w:type="dxa"/>
            <w:vAlign w:val="bottom"/>
          </w:tcPr>
          <w:p w:rsidR="00D9348E" w:rsidRPr="005B66D4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348E" w:rsidRPr="005B66D4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19,435</w:t>
            </w:r>
          </w:p>
        </w:tc>
      </w:tr>
      <w:tr w:rsidR="00D9348E" w:rsidRPr="008D6154" w:rsidTr="00F6770E">
        <w:tc>
          <w:tcPr>
            <w:tcW w:w="3652" w:type="dxa"/>
            <w:vAlign w:val="bottom"/>
          </w:tcPr>
          <w:p w:rsidR="00D9348E" w:rsidRPr="003B1640" w:rsidRDefault="00D9348E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9348E" w:rsidRPr="00D9348E" w:rsidRDefault="00D9348E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83" w:type="dxa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83" w:type="dxa"/>
            <w:vAlign w:val="bottom"/>
          </w:tcPr>
          <w:p w:rsidR="00D9348E" w:rsidRPr="008F1F94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9348E" w:rsidRPr="003B1640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D9348E" w:rsidRPr="008D6154" w:rsidTr="00F6770E">
        <w:tc>
          <w:tcPr>
            <w:tcW w:w="3652" w:type="dxa"/>
            <w:vAlign w:val="bottom"/>
          </w:tcPr>
          <w:p w:rsidR="00D9348E" w:rsidRPr="005B66D4" w:rsidRDefault="00D9348E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D9348E" w:rsidRDefault="00D9348E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16,925</w:t>
            </w:r>
          </w:p>
        </w:tc>
        <w:tc>
          <w:tcPr>
            <w:tcW w:w="283" w:type="dxa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19,454</w:t>
            </w:r>
          </w:p>
        </w:tc>
        <w:tc>
          <w:tcPr>
            <w:tcW w:w="284" w:type="dxa"/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D9348E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48E">
              <w:rPr>
                <w:rFonts w:ascii="Angsana New" w:hAnsi="Angsana New"/>
                <w:color w:val="000000"/>
                <w:sz w:val="30"/>
                <w:szCs w:val="30"/>
              </w:rPr>
              <w:t>16,925</w:t>
            </w:r>
          </w:p>
        </w:tc>
        <w:tc>
          <w:tcPr>
            <w:tcW w:w="283" w:type="dxa"/>
            <w:vAlign w:val="bottom"/>
          </w:tcPr>
          <w:p w:rsidR="00D9348E" w:rsidRPr="005B66D4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5B66D4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19,454</w:t>
            </w:r>
          </w:p>
        </w:tc>
      </w:tr>
      <w:tr w:rsidR="00265F26" w:rsidRPr="00B23EE9" w:rsidTr="005879B7">
        <w:tc>
          <w:tcPr>
            <w:tcW w:w="3652" w:type="dxa"/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77709" w:rsidRPr="00B23EE9" w:rsidTr="0095199B">
        <w:tc>
          <w:tcPr>
            <w:tcW w:w="3652" w:type="dxa"/>
            <w:vAlign w:val="bottom"/>
          </w:tcPr>
          <w:p w:rsidR="00477709" w:rsidRPr="00B23EE9" w:rsidRDefault="00477709" w:rsidP="00B3791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77709" w:rsidRPr="0032408D" w:rsidRDefault="00477709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77709" w:rsidRPr="00B23EE9" w:rsidRDefault="0047770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77709" w:rsidRPr="0032408D" w:rsidRDefault="0047770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77709" w:rsidRPr="00B23EE9" w:rsidRDefault="0047770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77709" w:rsidRPr="00622762" w:rsidRDefault="00477709" w:rsidP="00622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477709" w:rsidRPr="00B23EE9" w:rsidRDefault="0047770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77709" w:rsidRPr="0032408D" w:rsidRDefault="0047770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3240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,720</w:t>
            </w:r>
          </w:p>
        </w:tc>
      </w:tr>
      <w:tr w:rsidR="00477709" w:rsidRPr="00B23EE9" w:rsidTr="00F6770E">
        <w:tc>
          <w:tcPr>
            <w:tcW w:w="3652" w:type="dxa"/>
            <w:vAlign w:val="bottom"/>
          </w:tcPr>
          <w:p w:rsidR="00477709" w:rsidRPr="00B23EE9" w:rsidRDefault="00477709" w:rsidP="00B3791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77709" w:rsidRPr="00622762" w:rsidRDefault="00477709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2762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83" w:type="dxa"/>
          </w:tcPr>
          <w:p w:rsidR="00477709" w:rsidRPr="00B23EE9" w:rsidRDefault="0047770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77709" w:rsidRPr="00192934" w:rsidRDefault="0047770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114</w:t>
            </w:r>
          </w:p>
        </w:tc>
        <w:tc>
          <w:tcPr>
            <w:tcW w:w="284" w:type="dxa"/>
            <w:vAlign w:val="bottom"/>
          </w:tcPr>
          <w:p w:rsidR="00477709" w:rsidRPr="00B23EE9" w:rsidRDefault="0047770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77709" w:rsidRPr="00622762" w:rsidRDefault="00477709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2762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83" w:type="dxa"/>
            <w:vAlign w:val="bottom"/>
          </w:tcPr>
          <w:p w:rsidR="00477709" w:rsidRPr="00B23EE9" w:rsidRDefault="0047770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77709" w:rsidRPr="00192934" w:rsidRDefault="0047770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</w:tr>
      <w:tr w:rsidR="00F852A6" w:rsidRPr="00B23EE9" w:rsidTr="00F6770E">
        <w:tc>
          <w:tcPr>
            <w:tcW w:w="3652" w:type="dxa"/>
            <w:vAlign w:val="bottom"/>
          </w:tcPr>
          <w:p w:rsidR="00F852A6" w:rsidRPr="00B23EE9" w:rsidRDefault="00F852A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622762" w:rsidRDefault="00622762" w:rsidP="00622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2762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83" w:type="dxa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F852A6" w:rsidRPr="0019293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934"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622762" w:rsidRDefault="00F852A6" w:rsidP="00622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27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22762" w:rsidRPr="00622762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F852A6" w:rsidRPr="00192934" w:rsidRDefault="00F852A6" w:rsidP="00F6770E">
            <w:pPr>
              <w:tabs>
                <w:tab w:val="left" w:pos="540"/>
              </w:tabs>
              <w:spacing w:line="240" w:lineRule="auto"/>
              <w:ind w:right="1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1929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834</w:t>
            </w:r>
          </w:p>
        </w:tc>
      </w:tr>
      <w:tr w:rsidR="00265F26" w:rsidRPr="00B23EE9" w:rsidTr="00841C59">
        <w:tc>
          <w:tcPr>
            <w:tcW w:w="3652" w:type="dxa"/>
            <w:vAlign w:val="bottom"/>
          </w:tcPr>
          <w:p w:rsidR="00265F26" w:rsidRPr="00B23EE9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B23EE9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B23EE9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B23EE9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65F26" w:rsidRPr="00B23EE9" w:rsidTr="007B5E83">
        <w:tc>
          <w:tcPr>
            <w:tcW w:w="3652" w:type="dxa"/>
            <w:vAlign w:val="bottom"/>
          </w:tcPr>
          <w:p w:rsidR="00265F26" w:rsidRPr="00F852A6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green"/>
                <w:cs/>
              </w:rPr>
            </w:pPr>
            <w:r w:rsidRPr="002B5F7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265F26" w:rsidRPr="00F852A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</w:tcPr>
          <w:p w:rsidR="00265F26" w:rsidRPr="00F852A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265F26" w:rsidRPr="00F852A6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265F26" w:rsidRPr="00F852A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F852A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265F26" w:rsidRPr="00F852A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F852A6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F852A6" w:rsidRPr="00B23EE9" w:rsidTr="007B5E83">
        <w:tc>
          <w:tcPr>
            <w:tcW w:w="3652" w:type="dxa"/>
            <w:vAlign w:val="bottom"/>
          </w:tcPr>
          <w:p w:rsidR="00F852A6" w:rsidRPr="003B1640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F852A6" w:rsidRPr="00FB2D58" w:rsidRDefault="00F852A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3B1640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3050E0" w:rsidRDefault="003050E0" w:rsidP="0030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0E0">
              <w:rPr>
                <w:rFonts w:ascii="Angsana New" w:hAnsi="Angsana New"/>
                <w:color w:val="000000"/>
                <w:sz w:val="30"/>
                <w:szCs w:val="30"/>
              </w:rPr>
              <w:t>1,595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B1640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1,826</w:t>
            </w:r>
          </w:p>
        </w:tc>
      </w:tr>
      <w:tr w:rsidR="00F852A6" w:rsidRPr="00B23EE9" w:rsidTr="007B5E83">
        <w:tc>
          <w:tcPr>
            <w:tcW w:w="3652" w:type="dxa"/>
            <w:vAlign w:val="bottom"/>
          </w:tcPr>
          <w:p w:rsidR="00F852A6" w:rsidRPr="003B1640" w:rsidRDefault="00F852A6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3B16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F852A6" w:rsidRPr="00FB2D58" w:rsidRDefault="0013637C" w:rsidP="0013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156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3B1640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141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3050E0" w:rsidRDefault="00F852A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0E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050E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B1640" w:rsidRDefault="00F852A6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852A6" w:rsidRPr="00B23EE9" w:rsidTr="007B5E83">
        <w:tc>
          <w:tcPr>
            <w:tcW w:w="3652" w:type="dxa"/>
            <w:vAlign w:val="bottom"/>
          </w:tcPr>
          <w:p w:rsidR="00F852A6" w:rsidRPr="003B1640" w:rsidRDefault="00F852A6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F852A6" w:rsidRPr="00FB2D58" w:rsidRDefault="0013637C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1,352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3B1640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1,132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3050E0" w:rsidRDefault="00F852A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0E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050E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3B1640" w:rsidRDefault="00F852A6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852A6" w:rsidRPr="00B23EE9" w:rsidTr="006578AE">
        <w:tc>
          <w:tcPr>
            <w:tcW w:w="3652" w:type="dxa"/>
            <w:vAlign w:val="bottom"/>
          </w:tcPr>
          <w:p w:rsidR="00F852A6" w:rsidRPr="008D6154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</w:tcPr>
          <w:p w:rsidR="00F852A6" w:rsidRPr="00FB2D58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F852A6" w:rsidRPr="00B24FC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F852A6" w:rsidRDefault="00F852A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B24FC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852A6" w:rsidRPr="00B23EE9" w:rsidTr="007B5E83">
        <w:tc>
          <w:tcPr>
            <w:tcW w:w="3652" w:type="dxa"/>
            <w:vAlign w:val="bottom"/>
          </w:tcPr>
          <w:p w:rsidR="00F852A6" w:rsidRPr="0083661B" w:rsidRDefault="00F852A6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5.5 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- 7.0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เมื่อทวงถาม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FB2D58" w:rsidRDefault="00F852A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83661B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13637C" w:rsidRDefault="0013637C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637C">
              <w:rPr>
                <w:rFonts w:ascii="Angsana New" w:hAnsi="Angsana New"/>
                <w:color w:val="000000"/>
                <w:sz w:val="30"/>
                <w:szCs w:val="30"/>
              </w:rPr>
              <w:t>35,000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83661B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35,000</w:t>
            </w:r>
          </w:p>
        </w:tc>
      </w:tr>
      <w:tr w:rsidR="00F852A6" w:rsidRPr="00B23EE9" w:rsidTr="006578AE">
        <w:tc>
          <w:tcPr>
            <w:tcW w:w="3652" w:type="dxa"/>
            <w:vAlign w:val="bottom"/>
          </w:tcPr>
          <w:p w:rsidR="00F852A6" w:rsidRPr="0083661B" w:rsidRDefault="00F852A6" w:rsidP="00F6770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5 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FB2D58" w:rsidRDefault="0013637C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1,16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83661B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1,161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13637C" w:rsidRDefault="00F852A6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637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3637C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83661B" w:rsidRDefault="00F852A6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852A6" w:rsidRPr="00B23EE9" w:rsidTr="006578AE">
        <w:tc>
          <w:tcPr>
            <w:tcW w:w="3652" w:type="dxa"/>
            <w:vAlign w:val="bottom"/>
          </w:tcPr>
          <w:p w:rsidR="00F852A6" w:rsidRPr="0083661B" w:rsidRDefault="00F852A6" w:rsidP="00F6770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7.0 - 7.5 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FB2D58" w:rsidRDefault="0013637C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12,600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83661B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12,600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13637C" w:rsidRDefault="00F852A6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637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3637C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83661B" w:rsidRDefault="00F852A6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852A6" w:rsidRPr="00B23EE9" w:rsidTr="007B5E83">
        <w:tc>
          <w:tcPr>
            <w:tcW w:w="3652" w:type="dxa"/>
            <w:vAlign w:val="bottom"/>
          </w:tcPr>
          <w:p w:rsidR="00F852A6" w:rsidRPr="008D6154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FB2D58" w:rsidRDefault="009822D7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F852A6" w:rsidRPr="00FB2D5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</w:p>
        </w:tc>
        <w:tc>
          <w:tcPr>
            <w:tcW w:w="283" w:type="dxa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3B1640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15,034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13637C" w:rsidRDefault="0013637C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637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1363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3B1640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36,826</w:t>
            </w:r>
          </w:p>
        </w:tc>
      </w:tr>
      <w:tr w:rsidR="00CC19A8" w:rsidRPr="00B23EE9" w:rsidTr="001553B8">
        <w:tc>
          <w:tcPr>
            <w:tcW w:w="3652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B23EE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B2D58" w:rsidRPr="00B23EE9" w:rsidTr="007B5E83">
        <w:tc>
          <w:tcPr>
            <w:tcW w:w="3652" w:type="dxa"/>
            <w:vAlign w:val="bottom"/>
          </w:tcPr>
          <w:p w:rsidR="00FB2D58" w:rsidRPr="00B23EE9" w:rsidRDefault="00FB2D5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FB2D58" w:rsidRPr="00FB2D58" w:rsidRDefault="00FB2D58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B2D58" w:rsidRPr="00022719" w:rsidRDefault="00FB2D5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B2D58" w:rsidRPr="00FB2D58" w:rsidRDefault="00FB2D5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B2D58" w:rsidRPr="00022719" w:rsidRDefault="00FB2D5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78,375</w:t>
            </w:r>
          </w:p>
        </w:tc>
      </w:tr>
      <w:tr w:rsidR="00F852A6" w:rsidRPr="00B23EE9" w:rsidTr="007B5E83">
        <w:tc>
          <w:tcPr>
            <w:tcW w:w="3652" w:type="dxa"/>
            <w:vAlign w:val="bottom"/>
          </w:tcPr>
          <w:p w:rsidR="00F852A6" w:rsidRPr="00B23EE9" w:rsidRDefault="00F852A6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23E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FB2D58" w:rsidRDefault="00FB2D58" w:rsidP="00FB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="00F852A6" w:rsidRPr="00FB2D5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750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78,750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FB2D58" w:rsidRDefault="00F852A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B2D58" w:rsidRPr="00B23EE9" w:rsidTr="007B5E83">
        <w:tc>
          <w:tcPr>
            <w:tcW w:w="3652" w:type="dxa"/>
            <w:vAlign w:val="bottom"/>
          </w:tcPr>
          <w:p w:rsidR="00FB2D58" w:rsidRPr="00B23EE9" w:rsidRDefault="00FB2D5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D58" w:rsidRPr="00FB2D58" w:rsidRDefault="00FB2D5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78,750</w:t>
            </w:r>
          </w:p>
        </w:tc>
        <w:tc>
          <w:tcPr>
            <w:tcW w:w="283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D58" w:rsidRPr="00022719" w:rsidRDefault="00FB2D5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78,750</w:t>
            </w:r>
          </w:p>
        </w:tc>
        <w:tc>
          <w:tcPr>
            <w:tcW w:w="284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D58" w:rsidRPr="00FB2D58" w:rsidRDefault="00FB2D5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2D58" w:rsidRPr="00022719" w:rsidRDefault="00FB2D5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78,375</w:t>
            </w:r>
          </w:p>
        </w:tc>
      </w:tr>
      <w:tr w:rsidR="00F852A6" w:rsidRPr="00022719" w:rsidTr="00F6770E">
        <w:tc>
          <w:tcPr>
            <w:tcW w:w="3652" w:type="dxa"/>
            <w:vAlign w:val="bottom"/>
          </w:tcPr>
          <w:p w:rsidR="00F852A6" w:rsidRPr="00185E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85E1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</w:t>
            </w:r>
            <w:r w:rsidRPr="00185E1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</w:tcPr>
          <w:p w:rsidR="00F852A6" w:rsidRPr="00F852A6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852A6" w:rsidRPr="00022719" w:rsidTr="00F6770E">
        <w:tc>
          <w:tcPr>
            <w:tcW w:w="3652" w:type="dxa"/>
            <w:vAlign w:val="bottom"/>
          </w:tcPr>
          <w:p w:rsidR="00F852A6" w:rsidRPr="00FB2D58" w:rsidRDefault="00F852A6" w:rsidP="00F6770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B2D5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FB2D5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852A6" w:rsidRPr="00FB2D5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F852A6" w:rsidRPr="00FB2D5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F852A6" w:rsidRPr="00FB2D5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F852A6" w:rsidRPr="00FB2D5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852A6" w:rsidRPr="00FB2D5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852A6" w:rsidRPr="00FB2D58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F6372" w:rsidRPr="00B23EE9" w:rsidTr="009822D7">
        <w:tc>
          <w:tcPr>
            <w:tcW w:w="3652" w:type="dxa"/>
            <w:vAlign w:val="bottom"/>
          </w:tcPr>
          <w:p w:rsidR="00FB2D58" w:rsidRDefault="00FB2D5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9822D7" w:rsidRDefault="009822D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9822D7" w:rsidRDefault="009822D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9822D7" w:rsidRDefault="009822D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FB2D58" w:rsidRDefault="00FB2D5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EF6372" w:rsidRPr="00B23EE9" w:rsidRDefault="00EF6372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EF6372" w:rsidRPr="00F852A6" w:rsidRDefault="00EF6372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F6372" w:rsidRPr="00B23EE9" w:rsidRDefault="00EF63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EF6372" w:rsidRPr="00022719" w:rsidRDefault="00EF637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F6372" w:rsidRPr="00B23EE9" w:rsidRDefault="00EF63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F6372" w:rsidRPr="00F852A6" w:rsidRDefault="00EF637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F6372" w:rsidRPr="00B23EE9" w:rsidRDefault="00EF637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6372" w:rsidRPr="00022719" w:rsidRDefault="00EF637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B2D58" w:rsidRPr="00B23EE9" w:rsidTr="009822D7">
        <w:tc>
          <w:tcPr>
            <w:tcW w:w="3652" w:type="dxa"/>
            <w:vAlign w:val="bottom"/>
          </w:tcPr>
          <w:p w:rsidR="00FB2D58" w:rsidRPr="00B23EE9" w:rsidRDefault="009822D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B2D58" w:rsidRPr="00FB2D58" w:rsidRDefault="00FB2D5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FB2D58" w:rsidRPr="00022719" w:rsidRDefault="00FB2D5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B2D58" w:rsidRPr="00FB2D58" w:rsidRDefault="00FB2D58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2D58">
              <w:rPr>
                <w:rFonts w:ascii="Angsana New" w:hAnsi="Angsana New"/>
                <w:color w:val="000000"/>
                <w:sz w:val="30"/>
                <w:szCs w:val="30"/>
              </w:rPr>
              <w:t>2,031</w:t>
            </w:r>
          </w:p>
        </w:tc>
        <w:tc>
          <w:tcPr>
            <w:tcW w:w="283" w:type="dxa"/>
            <w:vAlign w:val="bottom"/>
          </w:tcPr>
          <w:p w:rsidR="00FB2D58" w:rsidRPr="00B23EE9" w:rsidRDefault="00FB2D5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B2D58" w:rsidRPr="00022719" w:rsidRDefault="00FB2D5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0075D" w:rsidRPr="00B23EE9" w:rsidTr="00CC19A8">
        <w:tc>
          <w:tcPr>
            <w:tcW w:w="3652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Pr="00B23E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0075D" w:rsidRPr="00B23EE9" w:rsidRDefault="0000075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19A8" w:rsidRPr="00B23EE9" w:rsidTr="00CC19A8">
        <w:tc>
          <w:tcPr>
            <w:tcW w:w="3652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 w:rsidRPr="00B23E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B23EE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52A6" w:rsidRPr="00B23EE9" w:rsidTr="00CC19A8">
        <w:tc>
          <w:tcPr>
            <w:tcW w:w="3652" w:type="dxa"/>
            <w:vAlign w:val="bottom"/>
          </w:tcPr>
          <w:p w:rsidR="00F852A6" w:rsidRPr="00B23EE9" w:rsidRDefault="00F852A6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F852A6" w:rsidRPr="00B12F6F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2F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B12F6F" w:rsidRDefault="00FB2D58" w:rsidP="00FB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2F6F">
              <w:rPr>
                <w:rFonts w:ascii="Angsana New" w:hAnsi="Angsana New"/>
                <w:color w:val="000000"/>
                <w:sz w:val="30"/>
                <w:szCs w:val="30"/>
              </w:rPr>
              <w:t>2,316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022719" w:rsidRDefault="00F852A6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F852A6" w:rsidRPr="00B23EE9" w:rsidTr="00CC19A8">
        <w:tc>
          <w:tcPr>
            <w:tcW w:w="3652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3E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</w:t>
            </w:r>
            <w:r w:rsidRPr="00B23E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F852A6" w:rsidRPr="00B12F6F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B12F6F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022719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12F6F" w:rsidRPr="00B23EE9" w:rsidTr="00CC19A8">
        <w:tc>
          <w:tcPr>
            <w:tcW w:w="3652" w:type="dxa"/>
            <w:vAlign w:val="bottom"/>
          </w:tcPr>
          <w:p w:rsidR="00B12F6F" w:rsidRPr="00022719" w:rsidRDefault="00B12F6F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227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022719">
              <w:rPr>
                <w:rFonts w:ascii="Angsana New" w:hAnsi="Angsana New"/>
                <w:sz w:val="30"/>
                <w:szCs w:val="30"/>
                <w:lang w:eastAsia="en-GB"/>
              </w:rPr>
              <w:t xml:space="preserve">  (</w:t>
            </w:r>
            <w:r w:rsidRPr="000227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0227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7.0 และ</w:t>
            </w:r>
            <w:r w:rsidRPr="000227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022719">
              <w:rPr>
                <w:rFonts w:ascii="Angsana New" w:hAnsi="Angsana New"/>
                <w:sz w:val="30"/>
                <w:szCs w:val="30"/>
                <w:lang w:eastAsia="en-GB"/>
              </w:rPr>
              <w:t xml:space="preserve">7.5 </w:t>
            </w:r>
            <w:r w:rsidRPr="000227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0227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0227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022719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12F6F" w:rsidRPr="00B12F6F" w:rsidRDefault="00B12F6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2F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12F6F" w:rsidRPr="00B23EE9" w:rsidRDefault="00B12F6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B12F6F" w:rsidRPr="00B23EE9" w:rsidRDefault="00B12F6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12F6F" w:rsidRPr="00B23EE9" w:rsidRDefault="00B12F6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12F6F" w:rsidRPr="00B12F6F" w:rsidRDefault="00B12F6F" w:rsidP="00B1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2F6F">
              <w:rPr>
                <w:rFonts w:ascii="Angsana New" w:hAnsi="Angsana New"/>
                <w:color w:val="000000"/>
                <w:sz w:val="30"/>
                <w:szCs w:val="30"/>
              </w:rPr>
              <w:t>27,625</w:t>
            </w:r>
          </w:p>
        </w:tc>
        <w:tc>
          <w:tcPr>
            <w:tcW w:w="283" w:type="dxa"/>
            <w:vAlign w:val="bottom"/>
          </w:tcPr>
          <w:p w:rsidR="00B12F6F" w:rsidRPr="00B23EE9" w:rsidRDefault="00B12F6F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12F6F" w:rsidRPr="00022719" w:rsidRDefault="00B12F6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48</w:t>
            </w: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,700</w:t>
            </w:r>
          </w:p>
        </w:tc>
      </w:tr>
      <w:tr w:rsidR="00F852A6" w:rsidRPr="00B23EE9" w:rsidTr="00CC19A8">
        <w:tc>
          <w:tcPr>
            <w:tcW w:w="3652" w:type="dxa"/>
            <w:vAlign w:val="bottom"/>
          </w:tcPr>
          <w:p w:rsidR="00F852A6" w:rsidRPr="00B23EE9" w:rsidRDefault="00F852A6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23EE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B12F6F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2F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E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B12F6F" w:rsidRDefault="00B12F6F" w:rsidP="00B1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2F6F">
              <w:rPr>
                <w:rFonts w:ascii="Angsana New" w:hAnsi="Angsana New"/>
                <w:color w:val="000000"/>
                <w:sz w:val="30"/>
                <w:szCs w:val="30"/>
              </w:rPr>
              <w:t>29,941</w:t>
            </w:r>
          </w:p>
        </w:tc>
        <w:tc>
          <w:tcPr>
            <w:tcW w:w="283" w:type="dxa"/>
            <w:vAlign w:val="bottom"/>
          </w:tcPr>
          <w:p w:rsidR="00F852A6" w:rsidRPr="00B23EE9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022719" w:rsidRDefault="00F852A6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2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</w:t>
            </w: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,49</w:t>
            </w:r>
            <w:r w:rsidR="009822D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</w:tbl>
    <w:p w:rsidR="00D40DF0" w:rsidRPr="00F6770E" w:rsidRDefault="00D40DF0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F6770E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95199B" w:rsidRPr="00F6770E">
        <w:rPr>
          <w:rFonts w:ascii="Angsana New" w:hAnsi="Angsana New" w:hint="cs"/>
          <w:sz w:val="30"/>
          <w:szCs w:val="30"/>
          <w:cs/>
        </w:rPr>
        <w:t>งวด</w:t>
      </w:r>
      <w:r w:rsidRPr="00F6770E">
        <w:rPr>
          <w:rFonts w:ascii="Angsana New" w:hAnsi="Angsana New"/>
          <w:sz w:val="30"/>
          <w:szCs w:val="30"/>
          <w:cs/>
        </w:rPr>
        <w:t>ดังนี้</w:t>
      </w:r>
    </w:p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5199B"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F6770E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B4FC8" w:rsidRPr="00F6770E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822D7" w:rsidRPr="00F6770E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F6770E" w:rsidRDefault="009822D7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022719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2271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F6770E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DF422E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DF422E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DF422E" w:rsidRDefault="009822D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DF422E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9822D7" w:rsidRPr="00022719" w:rsidRDefault="009822D7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2271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161</w:t>
            </w:r>
          </w:p>
        </w:tc>
      </w:tr>
      <w:tr w:rsidR="009822D7" w:rsidRPr="00F6770E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F6770E" w:rsidRDefault="009822D7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F6770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F6770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F6770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โฮลดิ้งส์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F6770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022719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F6770E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DF422E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DF422E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DF422E" w:rsidRDefault="009822D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F422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DF422E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9822D7" w:rsidRPr="00022719" w:rsidRDefault="009822D7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12,600</w:t>
            </w:r>
          </w:p>
        </w:tc>
      </w:tr>
    </w:tbl>
    <w:p w:rsidR="00EF6ABC" w:rsidRDefault="00EF6ABC" w:rsidP="008B4FC8">
      <w:pPr>
        <w:rPr>
          <w:sz w:val="30"/>
          <w:szCs w:val="30"/>
        </w:rPr>
      </w:pPr>
    </w:p>
    <w:p w:rsidR="00FF1B36" w:rsidRDefault="00FF1B36" w:rsidP="008B4FC8">
      <w:pPr>
        <w:rPr>
          <w:sz w:val="30"/>
          <w:szCs w:val="30"/>
        </w:rPr>
      </w:pPr>
    </w:p>
    <w:p w:rsidR="00FF1B36" w:rsidRDefault="00FF1B36" w:rsidP="008B4FC8">
      <w:pPr>
        <w:rPr>
          <w:sz w:val="30"/>
          <w:szCs w:val="30"/>
        </w:rPr>
      </w:pPr>
    </w:p>
    <w:p w:rsidR="00FF1B36" w:rsidRDefault="00FF1B36" w:rsidP="008B4FC8">
      <w:pPr>
        <w:rPr>
          <w:sz w:val="30"/>
          <w:szCs w:val="30"/>
        </w:rPr>
      </w:pPr>
    </w:p>
    <w:p w:rsidR="00FF1B36" w:rsidRDefault="00FF1B36" w:rsidP="008B4FC8">
      <w:pPr>
        <w:rPr>
          <w:sz w:val="30"/>
          <w:szCs w:val="30"/>
        </w:rPr>
      </w:pPr>
    </w:p>
    <w:p w:rsidR="00FF1B36" w:rsidRDefault="00FF1B36" w:rsidP="008B4FC8">
      <w:pPr>
        <w:rPr>
          <w:sz w:val="30"/>
          <w:szCs w:val="30"/>
        </w:rPr>
      </w:pPr>
    </w:p>
    <w:p w:rsidR="009822D7" w:rsidRDefault="009822D7" w:rsidP="008B4FC8">
      <w:pPr>
        <w:rPr>
          <w:sz w:val="30"/>
          <w:szCs w:val="30"/>
        </w:rPr>
      </w:pPr>
    </w:p>
    <w:p w:rsidR="009822D7" w:rsidRDefault="009822D7" w:rsidP="008B4FC8">
      <w:pPr>
        <w:rPr>
          <w:sz w:val="30"/>
          <w:szCs w:val="30"/>
        </w:rPr>
      </w:pPr>
    </w:p>
    <w:p w:rsidR="009822D7" w:rsidRPr="0000075D" w:rsidRDefault="009822D7" w:rsidP="008B4FC8">
      <w:pPr>
        <w:rPr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822D7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F6770E" w:rsidRDefault="009822D7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FF1B36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FF1B36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FF1B36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FF1B36" w:rsidRDefault="009822D7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FF1B36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FF1B36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822D7" w:rsidRPr="00FF1B36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</w:t>
            </w:r>
          </w:p>
        </w:tc>
      </w:tr>
    </w:tbl>
    <w:p w:rsidR="0000075D" w:rsidRPr="00F6770E" w:rsidRDefault="0000075D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9822D7" w:rsidRPr="00D6323C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D6323C" w:rsidRDefault="009822D7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D6323C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D6323C" w:rsidRDefault="009822D7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FF1B36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FF1B3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695FBE" w:rsidRDefault="009822D7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695FBE" w:rsidRDefault="009822D7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695FBE" w:rsidRDefault="009822D7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822D7" w:rsidRPr="00695FBE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  <w:r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</w:t>
            </w:r>
          </w:p>
        </w:tc>
      </w:tr>
      <w:tr w:rsidR="00F6770E" w:rsidRPr="008D6154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F6770E" w:rsidRPr="00D6323C" w:rsidRDefault="00F6770E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6770E" w:rsidRPr="00D6323C" w:rsidRDefault="009822D7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</w:t>
            </w:r>
            <w:r w:rsidR="00F6770E"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770E" w:rsidRPr="00D6323C" w:rsidRDefault="00F6770E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6770E" w:rsidRPr="00695FBE" w:rsidRDefault="00F6770E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</w:t>
            </w:r>
            <w:r w:rsidR="009822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</w:t>
            </w:r>
            <w:r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 w:rsidR="009822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770E" w:rsidRPr="00695FBE" w:rsidRDefault="00F6770E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6770E" w:rsidRPr="00695FBE" w:rsidRDefault="00FF1B36" w:rsidP="00695FB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101</w:t>
            </w:r>
            <w:r w:rsidR="00F6770E"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 w:rsidR="00695FBE"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770E" w:rsidRPr="00695FBE" w:rsidRDefault="00F6770E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6770E" w:rsidRPr="00695FBE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</w:t>
            </w:r>
            <w:r w:rsidR="00695FBE" w:rsidRPr="00695FB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625</w:t>
            </w:r>
          </w:p>
        </w:tc>
      </w:tr>
    </w:tbl>
    <w:p w:rsidR="008B4FC8" w:rsidRPr="006C0551" w:rsidRDefault="008B4FC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19DC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6770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E4658" w:rsidRPr="006C0551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E4658" w:rsidRPr="00F6770E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F6770E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F6770E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F6770E">
        <w:rPr>
          <w:rFonts w:ascii="Angsana New" w:hAnsi="Angsana New"/>
          <w:sz w:val="30"/>
          <w:szCs w:val="30"/>
          <w:cs/>
        </w:rPr>
        <w:t>3</w:t>
      </w:r>
      <w:r w:rsidR="002216F9" w:rsidRPr="00F6770E">
        <w:rPr>
          <w:rFonts w:ascii="Angsana New" w:hAnsi="Angsana New" w:hint="cs"/>
          <w:sz w:val="30"/>
          <w:szCs w:val="30"/>
          <w:cs/>
        </w:rPr>
        <w:t>1 มีนาคม</w:t>
      </w:r>
      <w:r w:rsidR="00D132FF" w:rsidRPr="00F6770E">
        <w:rPr>
          <w:rFonts w:ascii="Angsana New" w:hAnsi="Angsana New"/>
          <w:sz w:val="30"/>
          <w:szCs w:val="30"/>
          <w:cs/>
        </w:rPr>
        <w:t xml:space="preserve"> </w:t>
      </w:r>
      <w:r w:rsidR="00BD6F86" w:rsidRPr="00F6770E">
        <w:rPr>
          <w:rFonts w:ascii="Angsana New" w:hAnsi="Angsana New"/>
          <w:sz w:val="30"/>
          <w:szCs w:val="30"/>
        </w:rPr>
        <w:t>25</w:t>
      </w:r>
      <w:r w:rsidR="004A3C05" w:rsidRPr="00F6770E">
        <w:rPr>
          <w:rFonts w:ascii="Angsana New" w:hAnsi="Angsana New"/>
          <w:sz w:val="30"/>
          <w:szCs w:val="30"/>
          <w:cs/>
        </w:rPr>
        <w:t>6</w:t>
      </w:r>
      <w:r w:rsidR="00F6770E">
        <w:rPr>
          <w:rFonts w:ascii="Angsana New" w:hAnsi="Angsana New"/>
          <w:sz w:val="30"/>
          <w:szCs w:val="30"/>
        </w:rPr>
        <w:t>3</w:t>
      </w:r>
      <w:r w:rsidR="005F1D96" w:rsidRPr="00F6770E">
        <w:rPr>
          <w:rFonts w:ascii="Angsana New" w:hAnsi="Angsana New"/>
          <w:sz w:val="30"/>
          <w:szCs w:val="30"/>
        </w:rPr>
        <w:t xml:space="preserve"> </w:t>
      </w:r>
      <w:r w:rsidR="005F1D96" w:rsidRPr="00F6770E">
        <w:rPr>
          <w:rFonts w:ascii="Angsana New" w:hAnsi="Angsana New"/>
          <w:sz w:val="30"/>
          <w:szCs w:val="30"/>
          <w:cs/>
        </w:rPr>
        <w:t>และ</w:t>
      </w:r>
      <w:r w:rsidR="005879B7" w:rsidRPr="00F6770E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 </w:t>
      </w:r>
      <w:r w:rsidR="005F1D96" w:rsidRPr="00F6770E">
        <w:rPr>
          <w:rFonts w:ascii="Angsana New" w:hAnsi="Angsana New"/>
          <w:sz w:val="30"/>
          <w:szCs w:val="30"/>
        </w:rPr>
        <w:t xml:space="preserve">31 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F6770E">
        <w:rPr>
          <w:rFonts w:ascii="Angsana New" w:hAnsi="Angsana New"/>
          <w:sz w:val="30"/>
          <w:szCs w:val="30"/>
        </w:rPr>
        <w:t>25</w:t>
      </w:r>
      <w:r w:rsidR="008B4FC8" w:rsidRPr="00F6770E">
        <w:rPr>
          <w:rFonts w:ascii="Angsana New" w:hAnsi="Angsana New"/>
          <w:sz w:val="30"/>
          <w:szCs w:val="30"/>
        </w:rPr>
        <w:t>6</w:t>
      </w:r>
      <w:r w:rsidR="00F6770E">
        <w:rPr>
          <w:rFonts w:ascii="Angsana New" w:hAnsi="Angsana New"/>
          <w:sz w:val="30"/>
          <w:szCs w:val="30"/>
        </w:rPr>
        <w:t>2</w:t>
      </w:r>
      <w:r w:rsidRPr="00F6770E">
        <w:rPr>
          <w:rFonts w:ascii="Angsana New" w:hAnsi="Angsana New"/>
          <w:sz w:val="30"/>
          <w:szCs w:val="30"/>
          <w:cs/>
        </w:rPr>
        <w:t xml:space="preserve">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6C0551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8B4FC8" w:rsidRPr="00F6770E" w:rsidTr="0000075D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8B4FC8" w:rsidRPr="00F6770E" w:rsidTr="0000075D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FC8" w:rsidRPr="00F6770E" w:rsidTr="0000075D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6770E" w:rsidRPr="00F677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6770E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6770E" w:rsidRPr="00F677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6770E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8B4FC8" w:rsidRPr="00F6770E" w:rsidTr="0000075D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770E" w:rsidRPr="00F6770E" w:rsidTr="0000075D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D15922" w:rsidRDefault="00D1592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1592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5</w:t>
            </w:r>
            <w:r w:rsidR="00F6770E" w:rsidRPr="00D1592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D1592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529</w:t>
            </w:r>
          </w:p>
        </w:tc>
        <w:tc>
          <w:tcPr>
            <w:tcW w:w="28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F6770E" w:rsidRPr="00F6770E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4,945</w:t>
            </w:r>
          </w:p>
        </w:tc>
        <w:tc>
          <w:tcPr>
            <w:tcW w:w="267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1C3EDB" w:rsidRDefault="001C3EDB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C3ED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23</w:t>
            </w:r>
            <w:r w:rsidR="00F6770E" w:rsidRPr="001C3ED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1C3ED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802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6,589</w:t>
            </w:r>
          </w:p>
        </w:tc>
      </w:tr>
      <w:tr w:rsidR="00F6770E" w:rsidRPr="00F6770E" w:rsidTr="0000075D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D15922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F6770E" w:rsidRPr="00F6770E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5922" w:rsidRPr="00F6770E" w:rsidTr="0000075D">
        <w:tc>
          <w:tcPr>
            <w:tcW w:w="3223" w:type="dxa"/>
            <w:vAlign w:val="bottom"/>
          </w:tcPr>
          <w:p w:rsidR="00D15922" w:rsidRPr="00F6770E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15922" w:rsidRPr="00D15922" w:rsidRDefault="00D1592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1592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</w:t>
            </w:r>
            <w:r w:rsidRPr="00D1592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D1592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311</w:t>
            </w:r>
          </w:p>
        </w:tc>
        <w:tc>
          <w:tcPr>
            <w:tcW w:w="283" w:type="dxa"/>
            <w:vAlign w:val="bottom"/>
          </w:tcPr>
          <w:p w:rsidR="00D15922" w:rsidRPr="00F6770E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D15922" w:rsidRPr="00F6770E" w:rsidRDefault="00D1592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1,559</w:t>
            </w:r>
          </w:p>
        </w:tc>
        <w:tc>
          <w:tcPr>
            <w:tcW w:w="267" w:type="dxa"/>
            <w:vAlign w:val="bottom"/>
          </w:tcPr>
          <w:p w:rsidR="00D15922" w:rsidRPr="00F6770E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15922" w:rsidRPr="00CC6CD4" w:rsidRDefault="00D15922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2,95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2" w:type="dxa"/>
            <w:vAlign w:val="bottom"/>
          </w:tcPr>
          <w:p w:rsidR="00D15922" w:rsidRPr="00F6770E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15922" w:rsidRPr="006365F4" w:rsidRDefault="00D1592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3,763</w:t>
            </w:r>
          </w:p>
        </w:tc>
      </w:tr>
      <w:tr w:rsidR="00F6770E" w:rsidRPr="00F6770E" w:rsidTr="0000075D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D15922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1592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1592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F6770E" w:rsidRPr="00F6770E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F6770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F6770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CC6CD4" w:rsidRDefault="001C3EDB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</w:p>
        </w:tc>
      </w:tr>
      <w:tr w:rsidR="00F6770E" w:rsidRPr="00F6770E" w:rsidTr="0000075D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D15922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922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F6770E" w:rsidRPr="00F6770E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7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CC6CD4" w:rsidRDefault="001C3ED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F6770E" w:rsidRPr="00F6770E" w:rsidTr="0000075D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770E" w:rsidRPr="00D15922" w:rsidRDefault="00D1592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922">
              <w:rPr>
                <w:rFonts w:ascii="Angsana New" w:hAnsi="Angsana New"/>
                <w:color w:val="000000"/>
                <w:sz w:val="30"/>
                <w:szCs w:val="30"/>
              </w:rPr>
              <w:t>6,849</w:t>
            </w:r>
          </w:p>
        </w:tc>
        <w:tc>
          <w:tcPr>
            <w:tcW w:w="28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F6770E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67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CC6CD4" w:rsidRDefault="00CC6CD4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27,39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10,546</w:t>
            </w:r>
          </w:p>
        </w:tc>
      </w:tr>
      <w:tr w:rsidR="008B4FC8" w:rsidRPr="0000075D" w:rsidTr="0000075D">
        <w:tc>
          <w:tcPr>
            <w:tcW w:w="3223" w:type="dxa"/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B4FC8" w:rsidRPr="0000075D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:rsidR="00D63833" w:rsidRDefault="00D63833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0184" w:rsidRDefault="003A0184">
      <w:r>
        <w:br w:type="page"/>
      </w: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184" w:rsidRPr="00F6770E" w:rsidTr="00732E4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2562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:rsidR="003A0184" w:rsidRPr="00D97787" w:rsidRDefault="003A0184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77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</w:t>
            </w:r>
            <w:r w:rsidR="00D15922" w:rsidRPr="00D977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="00D15922" w:rsidRPr="00D977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15922" w:rsidRPr="00D977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027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173,475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C6CD4" w:rsidRDefault="00CC6CD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117</w:t>
            </w:r>
            <w:r w:rsidR="003A0184" w:rsidRPr="00CC6C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640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172,544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:rsidR="003A0184" w:rsidRPr="00D97787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C6CD4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3A0184" w:rsidRPr="00D97787" w:rsidRDefault="00D1592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  <w:r w:rsidR="003A0184" w:rsidRPr="00D977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617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56,940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C6CD4" w:rsidRDefault="00CC6CD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91,384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55,663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3A0184" w:rsidRPr="00D97787" w:rsidRDefault="00D15922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10,639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8,720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C6CD4" w:rsidRDefault="00CC6CD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10,639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8,696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12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3A0184" w:rsidRPr="00D97787" w:rsidRDefault="00D1592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11,704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C6CD4" w:rsidRDefault="00CC6CD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11,704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A0184" w:rsidRPr="00D97787" w:rsidRDefault="00D15922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5,497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49,419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3A0184" w:rsidRPr="00CC6CD4" w:rsidRDefault="00CC6CD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2,551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46,426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A0184" w:rsidRPr="00D97787" w:rsidRDefault="00D97787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240</w:t>
            </w:r>
            <w:r w:rsidR="003A0184" w:rsidRPr="00D977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003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300,258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3A0184" w:rsidRPr="00CC6CD4" w:rsidRDefault="00CC6CD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222,437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295,033</w:t>
            </w:r>
          </w:p>
        </w:tc>
      </w:tr>
      <w:tr w:rsidR="003A0184" w:rsidRPr="00F6770E" w:rsidTr="00044076">
        <w:tc>
          <w:tcPr>
            <w:tcW w:w="3223" w:type="dxa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</w:t>
            </w:r>
            <w:r w:rsidR="00392175" w:rsidRPr="009145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</w:t>
            </w:r>
            <w:r w:rsidR="00392175" w:rsidRPr="00914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การด้อยค่าสำหรับผลขาดทุนด้านเครดิตที่คาดว่าจะเกิดขึ้น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A0184" w:rsidRPr="002E04A2" w:rsidRDefault="003A0184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(    4,</w:t>
            </w:r>
            <w:r w:rsidR="00D97787" w:rsidRPr="002E04A2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(    23,458)</w:t>
            </w:r>
          </w:p>
        </w:tc>
        <w:tc>
          <w:tcPr>
            <w:tcW w:w="267" w:type="dxa"/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3A0184" w:rsidRPr="002E04A2" w:rsidRDefault="003A018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 xml:space="preserve">(    </w:t>
            </w:r>
            <w:r w:rsidR="00CC6CD4" w:rsidRPr="002E04A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C6CD4" w:rsidRPr="002E04A2">
              <w:rPr>
                <w:rFonts w:ascii="Angsana New" w:hAnsi="Angsana New"/>
                <w:color w:val="000000"/>
                <w:sz w:val="30"/>
                <w:szCs w:val="30"/>
              </w:rPr>
              <w:t>004</w:t>
            </w: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(    21,237)</w:t>
            </w:r>
          </w:p>
        </w:tc>
      </w:tr>
      <w:tr w:rsidR="003A0184" w:rsidRPr="00F6770E" w:rsidTr="00044076">
        <w:tc>
          <w:tcPr>
            <w:tcW w:w="3223" w:type="dxa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D97787" w:rsidRDefault="00D97787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235</w:t>
            </w:r>
            <w:r w:rsidR="003A0184" w:rsidRPr="00D977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97787">
              <w:rPr>
                <w:rFonts w:ascii="Angsana New" w:hAnsi="Angsana New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276,800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CC6CD4" w:rsidRDefault="00CC6CD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3A0184" w:rsidRPr="00CC6C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6CD4">
              <w:rPr>
                <w:rFonts w:ascii="Angsana New" w:hAnsi="Angsana New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273,796</w:t>
            </w:r>
          </w:p>
        </w:tc>
      </w:tr>
    </w:tbl>
    <w:p w:rsidR="003A0184" w:rsidRPr="00294A6F" w:rsidRDefault="003A0184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2216F9" w:rsidRDefault="001553B8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D6154">
        <w:rPr>
          <w:rFonts w:ascii="Angsana New" w:hAnsi="Angsana New"/>
          <w:sz w:val="30"/>
          <w:szCs w:val="30"/>
          <w:cs/>
        </w:rPr>
        <w:t xml:space="preserve"> 256</w:t>
      </w:r>
      <w:r w:rsidR="00F6770E">
        <w:rPr>
          <w:rFonts w:ascii="Angsana New" w:hAnsi="Angsana New" w:hint="cs"/>
          <w:sz w:val="30"/>
          <w:szCs w:val="30"/>
          <w:cs/>
        </w:rPr>
        <w:t>3</w:t>
      </w:r>
      <w:r w:rsidRPr="008D6154">
        <w:rPr>
          <w:rFonts w:ascii="Angsana New" w:hAnsi="Angsana New"/>
          <w:sz w:val="30"/>
          <w:szCs w:val="30"/>
          <w:cs/>
        </w:rPr>
        <w:t xml:space="preserve"> และ</w:t>
      </w:r>
      <w:r w:rsidR="002216F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31 </w:t>
      </w:r>
      <w:r w:rsidR="00F6770E" w:rsidRPr="00F6770E">
        <w:rPr>
          <w:rFonts w:ascii="Angsana New" w:hAnsi="Angsana New" w:hint="cs"/>
          <w:sz w:val="30"/>
          <w:szCs w:val="30"/>
          <w:cs/>
        </w:rPr>
        <w:t>ธันวาคม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2562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บริษัทได้นำลูกหนี้การค้า</w:t>
      </w:r>
      <w:r w:rsidR="00F6770E" w:rsidRPr="006325D5">
        <w:rPr>
          <w:rFonts w:ascii="Angsana New" w:hAnsi="Angsana New" w:hint="cs"/>
          <w:sz w:val="30"/>
          <w:szCs w:val="30"/>
          <w:cs/>
        </w:rPr>
        <w:t>จำนวนเงินประมาณ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6325D5" w:rsidRPr="006325D5">
        <w:rPr>
          <w:rFonts w:ascii="Angsana New" w:hAnsi="Angsana New" w:hint="cs"/>
          <w:sz w:val="30"/>
          <w:szCs w:val="30"/>
          <w:cs/>
        </w:rPr>
        <w:t>116</w:t>
      </w:r>
      <w:r w:rsidR="00F6770E" w:rsidRPr="006325D5">
        <w:rPr>
          <w:rFonts w:ascii="Angsana New" w:hAnsi="Angsana New"/>
          <w:sz w:val="30"/>
          <w:szCs w:val="30"/>
          <w:cs/>
        </w:rPr>
        <w:t>.</w:t>
      </w:r>
      <w:r w:rsidR="006325D5" w:rsidRPr="006325D5">
        <w:rPr>
          <w:rFonts w:ascii="Angsana New" w:hAnsi="Angsana New" w:hint="cs"/>
          <w:sz w:val="30"/>
          <w:szCs w:val="30"/>
          <w:cs/>
        </w:rPr>
        <w:t>4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ล้านบาทและ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13</w:t>
      </w:r>
      <w:r w:rsidR="00F6770E" w:rsidRPr="006325D5">
        <w:rPr>
          <w:rFonts w:ascii="Angsana New" w:hAnsi="Angsana New" w:hint="cs"/>
          <w:sz w:val="30"/>
          <w:szCs w:val="30"/>
          <w:cs/>
        </w:rPr>
        <w:t>0.0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ไปขายลดแก่สถาบันการเงินในประเทศสามแห่ง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(</w:t>
      </w:r>
      <w:r w:rsidR="00F6770E" w:rsidRPr="006325D5">
        <w:rPr>
          <w:rFonts w:ascii="Angsana New" w:hAnsi="Angsana New" w:hint="cs"/>
          <w:sz w:val="30"/>
          <w:szCs w:val="30"/>
          <w:cs/>
        </w:rPr>
        <w:t>ภายใต้วงเงินสินเชื่อรวม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275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) </w:t>
      </w:r>
      <w:r w:rsidR="00F6770E" w:rsidRPr="006325D5">
        <w:rPr>
          <w:rFonts w:ascii="Angsana New" w:hAnsi="Angsana New" w:hint="cs"/>
          <w:sz w:val="30"/>
          <w:szCs w:val="30"/>
          <w:cs/>
        </w:rPr>
        <w:t>โดยสถาบันการเงินดังกล่าวมีสิทธิไล่เบี้ยจำนวนเงินประมาณ</w:t>
      </w:r>
      <w:r w:rsidR="006325D5" w:rsidRPr="006325D5">
        <w:rPr>
          <w:rFonts w:ascii="Angsana New" w:hAnsi="Angsana New"/>
          <w:sz w:val="30"/>
          <w:szCs w:val="30"/>
          <w:cs/>
        </w:rPr>
        <w:t xml:space="preserve"> </w:t>
      </w:r>
      <w:r w:rsidR="006325D5" w:rsidRPr="006325D5">
        <w:rPr>
          <w:rFonts w:ascii="Angsana New" w:hAnsi="Angsana New" w:hint="cs"/>
          <w:sz w:val="30"/>
          <w:szCs w:val="30"/>
          <w:cs/>
        </w:rPr>
        <w:t>96</w:t>
      </w:r>
      <w:r w:rsidR="00F6770E" w:rsidRPr="006325D5">
        <w:rPr>
          <w:rFonts w:ascii="Angsana New" w:hAnsi="Angsana New"/>
          <w:sz w:val="30"/>
          <w:szCs w:val="30"/>
          <w:cs/>
        </w:rPr>
        <w:t>.</w:t>
      </w:r>
      <w:r w:rsidR="006325D5" w:rsidRPr="006325D5">
        <w:rPr>
          <w:rFonts w:ascii="Angsana New" w:hAnsi="Angsana New" w:hint="cs"/>
          <w:sz w:val="30"/>
          <w:szCs w:val="30"/>
          <w:cs/>
        </w:rPr>
        <w:t>7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ล้านบาทและ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1</w:t>
      </w:r>
      <w:r w:rsidR="00F6770E" w:rsidRPr="006325D5">
        <w:rPr>
          <w:rFonts w:ascii="Angsana New" w:hAnsi="Angsana New" w:hint="cs"/>
          <w:sz w:val="30"/>
          <w:szCs w:val="30"/>
          <w:cs/>
        </w:rPr>
        <w:t>08.2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บริษัทได้แสดงจำนวนเงินของข้อผูกพันจากการมีสิทธิถูกไล่เบี้ยดังกล่าวเป็น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/>
          <w:sz w:val="30"/>
          <w:szCs w:val="30"/>
        </w:rPr>
        <w:t>“</w:t>
      </w:r>
      <w:r w:rsidR="00F6770E" w:rsidRPr="00F6770E">
        <w:rPr>
          <w:rFonts w:ascii="Angsana New" w:hAnsi="Angsana New" w:hint="cs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="00F6770E" w:rsidRPr="00FB4946">
        <w:rPr>
          <w:rFonts w:ascii="Angsana New" w:hAnsi="Angsana New"/>
          <w:sz w:val="30"/>
          <w:szCs w:val="30"/>
        </w:rPr>
        <w:t>”</w:t>
      </w:r>
      <w:r w:rsidR="003A0184">
        <w:rPr>
          <w:rFonts w:ascii="Angsana New" w:hAnsi="Angsana New"/>
          <w:sz w:val="30"/>
          <w:szCs w:val="30"/>
        </w:rPr>
        <w:t xml:space="preserve"> </w:t>
      </w:r>
      <w:r w:rsidR="006C0551">
        <w:rPr>
          <w:rFonts w:ascii="Angsana New" w:hAnsi="Angsana New"/>
          <w:sz w:val="30"/>
          <w:szCs w:val="30"/>
          <w:cs/>
        </w:rPr>
        <w:br/>
      </w:r>
      <w:r w:rsidR="00F6770E" w:rsidRPr="00F6770E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:rsidR="00D63833" w:rsidRPr="00294A6F" w:rsidRDefault="00D63833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</w:rPr>
      </w:pPr>
    </w:p>
    <w:p w:rsidR="009822D7" w:rsidRDefault="009822D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822D7">
        <w:rPr>
          <w:rFonts w:ascii="Angsana New" w:hAnsi="Angsana New" w:hint="cs"/>
          <w:color w:val="000000"/>
          <w:sz w:val="30"/>
          <w:szCs w:val="30"/>
          <w:cs/>
        </w:rPr>
        <w:t>ในที่ประชุมคณะกรรมการบริษัทในเดือนมีนาคม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Agents)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พร้อมสิทธิในตราสินค้าที่เกี่ยวข้องให้แก่บริษัทที่ไม่เกี่ยวข้องกันแห่งหนึ่ง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ซึ่งดำเนินธุรกิจซื้อมาขายไปซึ่งวัสดุก่อสร้างและตกแต่งบ้าน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ในราคาขายจำนวน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55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ล้านบาทซึ่งลูกหนี้การค้าดังกล่าวมี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ตามบัญชีประมาณ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36.2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และเกิดกำไรจากการจากการขายประมาณ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18.8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ซื้อแล้ว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บริษัทแสดงรายการกำไรดังกล่าวเป็นรายการแยกต่างหากในงบกำไรขาดทุนเบ็ดเสร็จรวมและ</w:t>
      </w:r>
      <w:r w:rsidR="00B31BDF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เฉพาะกิจการสำหรับงวดสามเดือนสิ้นสุดวันที่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ตามสัญญาซื้อ</w:t>
      </w:r>
      <w:r w:rsidRPr="009822D7">
        <w:rPr>
          <w:rFonts w:ascii="Angsana New" w:hAnsi="Angsana New"/>
          <w:color w:val="000000"/>
          <w:sz w:val="30"/>
          <w:szCs w:val="30"/>
          <w:cs/>
        </w:rPr>
        <w:t>-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ขายที่เกี่ยวข้อง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บริษัทได้ตกลงให้ผู้ซื้อผ่อนชำระราคาขายข้างต้นเป็นรายเดือนเริ่มตั้งแต่เดือนเมษายน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จนถึงเดือนกันยายน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และมีการคิดดอกเบี้ยในอัตราร้อยละ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6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ต่อปีกับผู้ซื้อจนกว่าจะชำระราคาครบถ้วน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ยอดคงค้างของบัญชีลูกหนี้</w:t>
      </w:r>
      <w:r w:rsidR="00873DE3">
        <w:rPr>
          <w:rFonts w:ascii="Angsana New" w:hAnsi="Angsana New" w:hint="cs"/>
          <w:color w:val="000000"/>
          <w:sz w:val="30"/>
          <w:szCs w:val="30"/>
          <w:cs/>
        </w:rPr>
        <w:t>จากการขายสิทธิ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ดังกล่าวส่วนที่ครบกำหนดชำระภายในหนึ่งปีและเกินกว่าหนึ่งปีมีจำนวน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21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:rsidR="004819DC" w:rsidRDefault="004819DC" w:rsidP="004819D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19D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เงินให้กู้ยืมแก่กิจการอื่นที่โอนขายสิทธิเป็นลูกหนี้อื่นผ่อนชำระ</w:t>
      </w:r>
    </w:p>
    <w:p w:rsidR="00BF0C21" w:rsidRPr="003A0184" w:rsidRDefault="00BF0C21" w:rsidP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770E" w:rsidRPr="00D25B4C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B4C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อินเตอร์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ฟาร์อีสท์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จำกัด</w:t>
      </w:r>
      <w:r w:rsidRPr="00D25B4C">
        <w:rPr>
          <w:rFonts w:ascii="Angsana New" w:hAnsi="Angsana New"/>
          <w:sz w:val="30"/>
          <w:szCs w:val="30"/>
          <w:cs/>
        </w:rPr>
        <w:t xml:space="preserve"> (</w:t>
      </w:r>
      <w:r w:rsidRPr="00D25B4C">
        <w:rPr>
          <w:rFonts w:ascii="Angsana New" w:hAnsi="Angsana New" w:hint="cs"/>
          <w:sz w:val="30"/>
          <w:szCs w:val="30"/>
          <w:cs/>
        </w:rPr>
        <w:t>มหาชน</w:t>
      </w:r>
      <w:r w:rsidRPr="00D25B4C">
        <w:rPr>
          <w:rFonts w:ascii="Angsana New" w:hAnsi="Angsana New"/>
          <w:sz w:val="30"/>
          <w:szCs w:val="30"/>
          <w:cs/>
        </w:rPr>
        <w:t>) (</w:t>
      </w:r>
      <w:r w:rsidRPr="00D25B4C">
        <w:rPr>
          <w:rFonts w:ascii="Angsana New" w:hAnsi="Angsana New"/>
          <w:sz w:val="30"/>
          <w:szCs w:val="30"/>
        </w:rPr>
        <w:t xml:space="preserve">“IFEC”) </w:t>
      </w:r>
      <w:r w:rsidR="00E91DEE">
        <w:rPr>
          <w:rFonts w:ascii="Angsana New" w:hAnsi="Angsana New" w:hint="cs"/>
          <w:sz w:val="30"/>
          <w:szCs w:val="30"/>
          <w:cs/>
        </w:rPr>
        <w:t>จำนวน 50 ล้านบาทที่มีการคิดดอกเบี้ยในอัตราร้อยละ 6.25 ต่อปี</w:t>
      </w:r>
      <w:r w:rsidRPr="00D25B4C">
        <w:rPr>
          <w:rFonts w:ascii="Angsana New" w:hAnsi="Angsana New" w:hint="cs"/>
          <w:sz w:val="30"/>
          <w:szCs w:val="30"/>
          <w:cs/>
        </w:rPr>
        <w:t>ซึ่งมีหลักประกันเป็นหุ้นสามัญของบริษัทย่อยแห่งหนึ่งของ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ซีอาร์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โซล่าร์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จำกัด</w:t>
      </w:r>
      <w:r w:rsidRPr="00D25B4C">
        <w:rPr>
          <w:rFonts w:ascii="Angsana New" w:hAnsi="Angsana New"/>
          <w:sz w:val="30"/>
          <w:szCs w:val="30"/>
          <w:cs/>
        </w:rPr>
        <w:t xml:space="preserve"> (</w:t>
      </w:r>
      <w:r w:rsidRPr="00D25B4C">
        <w:rPr>
          <w:rFonts w:ascii="Angsana New" w:hAnsi="Angsana New"/>
          <w:sz w:val="30"/>
          <w:szCs w:val="30"/>
        </w:rPr>
        <w:t xml:space="preserve">“CRS”) </w:t>
      </w:r>
      <w:r w:rsidRPr="00D25B4C">
        <w:rPr>
          <w:rFonts w:ascii="Angsana New" w:hAnsi="Angsana New" w:hint="cs"/>
          <w:sz w:val="30"/>
          <w:szCs w:val="30"/>
          <w:cs/>
        </w:rPr>
        <w:t>ขนาด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เมกะวัตต์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ทั้งนี้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บริษัท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IFEC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22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2560 </w:t>
      </w:r>
      <w:r w:rsidRPr="00D25B4C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ทั้งนี้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</w:t>
      </w:r>
      <w:r w:rsidRPr="006325D5">
        <w:rPr>
          <w:rFonts w:ascii="Angsana New" w:hAnsi="Angsana New" w:hint="cs"/>
          <w:sz w:val="30"/>
          <w:szCs w:val="30"/>
          <w:cs/>
        </w:rPr>
        <w:t>จะบรรลุเงื่อนไขทั้งหมดตามบันทึกความเข้าใจดังกล่าวโดยบริษัทและ</w:t>
      </w:r>
      <w:r w:rsidRPr="006325D5">
        <w:rPr>
          <w:rFonts w:ascii="Angsana New" w:hAnsi="Angsana New"/>
          <w:sz w:val="30"/>
          <w:szCs w:val="30"/>
          <w:cs/>
        </w:rPr>
        <w:t xml:space="preserve"> </w:t>
      </w:r>
      <w:r w:rsidRPr="006325D5">
        <w:rPr>
          <w:rFonts w:ascii="Angsana New" w:hAnsi="Angsana New"/>
          <w:sz w:val="30"/>
          <w:szCs w:val="30"/>
        </w:rPr>
        <w:t xml:space="preserve">IFEC </w:t>
      </w:r>
      <w:r w:rsidRPr="006325D5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6325D5">
        <w:rPr>
          <w:rFonts w:ascii="Angsana New" w:hAnsi="Angsana New"/>
          <w:sz w:val="30"/>
          <w:szCs w:val="30"/>
          <w:cs/>
        </w:rPr>
        <w:t xml:space="preserve"> 30 </w:t>
      </w:r>
      <w:r w:rsidRPr="006325D5">
        <w:rPr>
          <w:rFonts w:ascii="Angsana New" w:hAnsi="Angsana New" w:hint="cs"/>
          <w:sz w:val="30"/>
          <w:szCs w:val="30"/>
          <w:cs/>
        </w:rPr>
        <w:t>พฤศจิกายน</w:t>
      </w:r>
      <w:r w:rsidRPr="006325D5">
        <w:rPr>
          <w:rFonts w:ascii="Angsana New" w:hAnsi="Angsana New"/>
          <w:sz w:val="30"/>
          <w:szCs w:val="30"/>
          <w:cs/>
        </w:rPr>
        <w:t xml:space="preserve"> 2562 </w:t>
      </w:r>
      <w:r w:rsidRPr="006325D5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6325D5">
        <w:rPr>
          <w:rFonts w:ascii="Angsana New" w:hAnsi="Angsana New"/>
          <w:sz w:val="30"/>
          <w:szCs w:val="30"/>
          <w:cs/>
        </w:rPr>
        <w:t xml:space="preserve"> 31 </w:t>
      </w:r>
      <w:r w:rsidRPr="006325D5">
        <w:rPr>
          <w:rFonts w:ascii="Angsana New" w:hAnsi="Angsana New" w:hint="cs"/>
          <w:sz w:val="30"/>
          <w:szCs w:val="30"/>
          <w:cs/>
        </w:rPr>
        <w:t>ธันวาคม</w:t>
      </w:r>
      <w:r w:rsidRPr="006325D5">
        <w:rPr>
          <w:rFonts w:ascii="Angsana New" w:hAnsi="Angsana New"/>
          <w:sz w:val="30"/>
          <w:szCs w:val="30"/>
          <w:cs/>
        </w:rPr>
        <w:t xml:space="preserve"> 2562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6578AE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t>อย่างไรก็ดี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อีกและไม่ประสงค์ที่จะดำเนินการตรวจสอบสถานะกิจการและเข้าซื้อขายกิจการกับ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CRS </w:t>
      </w:r>
      <w:r w:rsidRPr="008E6689">
        <w:rPr>
          <w:rFonts w:ascii="Angsana New" w:hAnsi="Angsana New" w:hint="cs"/>
          <w:sz w:val="30"/>
          <w:szCs w:val="30"/>
          <w:cs/>
        </w:rPr>
        <w:t>อีกต่อไป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ณ</w:t>
      </w:r>
      <w:r w:rsidR="006325D5" w:rsidRPr="008E6689">
        <w:rPr>
          <w:rFonts w:ascii="Angsana New" w:hAnsi="Angsana New" w:hint="cs"/>
          <w:sz w:val="30"/>
          <w:szCs w:val="30"/>
          <w:cs/>
        </w:rPr>
        <w:t xml:space="preserve"> วันที่ 31 มีนาคม 2563 และ</w:t>
      </w:r>
      <w:r w:rsidRPr="008E6689">
        <w:rPr>
          <w:rFonts w:ascii="Angsana New" w:hAnsi="Angsana New" w:hint="cs"/>
          <w:sz w:val="30"/>
          <w:szCs w:val="30"/>
          <w:cs/>
        </w:rPr>
        <w:t>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31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>“</w:t>
      </w:r>
      <w:r w:rsidRPr="008E6689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8E6689">
        <w:rPr>
          <w:rFonts w:ascii="Angsana New" w:hAnsi="Angsana New"/>
          <w:sz w:val="30"/>
          <w:szCs w:val="30"/>
        </w:rPr>
        <w:t xml:space="preserve">” </w:t>
      </w:r>
      <w:r w:rsidRPr="008E6689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มีจำนวนเงินรวมประมาณ</w:t>
      </w:r>
      <w:r w:rsidR="006325D5" w:rsidRPr="008E6689">
        <w:rPr>
          <w:rFonts w:ascii="Angsana New" w:hAnsi="Angsana New" w:hint="cs"/>
          <w:sz w:val="30"/>
          <w:szCs w:val="30"/>
          <w:cs/>
        </w:rPr>
        <w:t xml:space="preserve"> 16.65 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>24</w:t>
      </w:r>
      <w:r w:rsidRPr="008E6689">
        <w:rPr>
          <w:rFonts w:ascii="Angsana New" w:hAnsi="Angsana New"/>
          <w:sz w:val="30"/>
          <w:szCs w:val="30"/>
          <w:cs/>
        </w:rPr>
        <w:t>.</w:t>
      </w:r>
      <w:r w:rsidRPr="008E6689">
        <w:rPr>
          <w:rFonts w:ascii="Angsana New" w:hAnsi="Angsana New"/>
          <w:sz w:val="30"/>
          <w:szCs w:val="30"/>
        </w:rPr>
        <w:t>98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8E6689">
        <w:rPr>
          <w:rFonts w:ascii="Angsana New" w:hAnsi="Angsana New" w:hint="cs"/>
          <w:sz w:val="30"/>
          <w:szCs w:val="30"/>
          <w:cs/>
        </w:rPr>
        <w:t xml:space="preserve"> </w:t>
      </w:r>
      <w:r w:rsidR="006325D5"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="007919F5">
        <w:rPr>
          <w:rFonts w:ascii="Angsana New" w:hAnsi="Angsana New" w:hint="cs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และส่วนที่จะได้รับชำระเกินกว่าหนึ่งปีมีจำนวนเงินรวมประมาณ</w:t>
      </w:r>
      <w:r w:rsidR="006325D5" w:rsidRPr="008E6689">
        <w:rPr>
          <w:rFonts w:ascii="Angsana New" w:hAnsi="Angsana New" w:hint="cs"/>
          <w:sz w:val="30"/>
          <w:szCs w:val="30"/>
          <w:cs/>
        </w:rPr>
        <w:t xml:space="preserve"> 33.34 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33.33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8E6689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578AE"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</w:p>
    <w:p w:rsidR="003A0184" w:rsidRDefault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pacing w:val="-4"/>
          <w:sz w:val="30"/>
          <w:szCs w:val="30"/>
          <w:cs/>
        </w:rPr>
      </w:pPr>
    </w:p>
    <w:p w:rsidR="009822D7" w:rsidRDefault="009822D7" w:rsidP="00294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9822D7" w:rsidRPr="009822D7" w:rsidRDefault="009822D7" w:rsidP="0098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BF0C21" w:rsidRPr="00F6770E" w:rsidRDefault="00BF0C2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F6770E">
        <w:rPr>
          <w:rFonts w:ascii="Angsana New" w:hAnsi="Angsana New"/>
          <w:b/>
          <w:bCs/>
          <w:color w:val="000000"/>
          <w:spacing w:val="-4"/>
          <w:sz w:val="30"/>
          <w:szCs w:val="30"/>
          <w:cs/>
        </w:rPr>
        <w:lastRenderedPageBreak/>
        <w:t>เงินลงทุนในบริษัทย่อยซึ่งบันทึกโดยวิธีราคาทุน</w:t>
      </w:r>
      <w:r w:rsidRPr="00F6770E">
        <w:rPr>
          <w:rFonts w:ascii="Angsana New" w:hAnsi="Angsana New" w:hint="cs"/>
          <w:b/>
          <w:bCs/>
          <w:color w:val="000000"/>
          <w:spacing w:val="-4"/>
          <w:sz w:val="30"/>
          <w:szCs w:val="30"/>
          <w:cs/>
        </w:rPr>
        <w:t>และ</w:t>
      </w:r>
      <w:r w:rsidRPr="00F6770E">
        <w:rPr>
          <w:rFonts w:ascii="Angsana New" w:hAnsi="Angsana New"/>
          <w:b/>
          <w:bCs/>
          <w:spacing w:val="-4"/>
          <w:sz w:val="30"/>
          <w:szCs w:val="30"/>
          <w:cs/>
        </w:rPr>
        <w:t>เงินลงทุนในบริษัทร่วม</w:t>
      </w:r>
      <w:r w:rsidR="00341831" w:rsidRPr="00F6770E">
        <w:rPr>
          <w:rFonts w:ascii="Angsana New" w:hAnsi="Angsana New" w:hint="cs"/>
          <w:b/>
          <w:bCs/>
          <w:color w:val="000000"/>
          <w:spacing w:val="-4"/>
          <w:sz w:val="30"/>
          <w:szCs w:val="30"/>
          <w:cs/>
        </w:rPr>
        <w:t>และ</w:t>
      </w:r>
      <w:r w:rsidR="00341831" w:rsidRPr="00F6770E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การร่วมค้า</w:t>
      </w:r>
      <w:r w:rsidRPr="00F6770E">
        <w:rPr>
          <w:rFonts w:ascii="Angsana New" w:hAnsi="Angsana New"/>
          <w:b/>
          <w:bCs/>
          <w:spacing w:val="-4"/>
          <w:sz w:val="30"/>
          <w:szCs w:val="30"/>
          <w:cs/>
        </w:rPr>
        <w:t>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0A3D0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800C7" w:rsidRPr="00F6770E" w:rsidTr="009145E7">
        <w:tc>
          <w:tcPr>
            <w:tcW w:w="2660" w:type="dxa"/>
            <w:vAlign w:val="bottom"/>
          </w:tcPr>
          <w:p w:rsidR="00A800C7" w:rsidRPr="00F6770E" w:rsidRDefault="00A800C7" w:rsidP="00D57BF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8433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F6770E" w:rsidRDefault="00843342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6770E" w:rsidRPr="00F6770E" w:rsidTr="009145E7">
        <w:tc>
          <w:tcPr>
            <w:tcW w:w="2660" w:type="dxa"/>
            <w:vAlign w:val="bottom"/>
          </w:tcPr>
          <w:p w:rsidR="00F6770E" w:rsidRPr="00D57BF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7BF7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D57BF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7BF7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10,</w:t>
            </w:r>
            <w:r w:rsidRPr="00D57BF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10,</w:t>
            </w:r>
            <w:r w:rsidRPr="00D57BF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D57BF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7BF7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D57BF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D57BF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D57BF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D57BF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D57BF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D57BF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D57BF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D57BF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D57BF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F6770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F6770E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D57BF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BF7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D57BF7" w:rsidRPr="00F6770E" w:rsidTr="009145E7">
        <w:tc>
          <w:tcPr>
            <w:tcW w:w="2660" w:type="dxa"/>
          </w:tcPr>
          <w:p w:rsidR="00D57BF7" w:rsidRPr="00D57BF7" w:rsidRDefault="00D57BF7" w:rsidP="00D57BF7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D57B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F7" w:rsidRPr="00F6770E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6770E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  <w:tc>
          <w:tcPr>
            <w:tcW w:w="236" w:type="dxa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BF7" w:rsidRPr="00F6770E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6770E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</w:tbl>
    <w:p w:rsidR="00EF6ABC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702D61" w:rsidRPr="006325D5" w:rsidRDefault="00843342" w:rsidP="00720954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325D5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27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6325D5">
        <w:rPr>
          <w:rFonts w:ascii="Angsana New" w:hAnsi="Angsana New"/>
          <w:color w:val="000000"/>
          <w:sz w:val="30"/>
          <w:szCs w:val="30"/>
        </w:rPr>
        <w:t>2561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คณะกรรมการบริษัทได้มีมติอนุมัติงบจ่ายลงทุนจากการเพิ่มทุนจดทะเบียนของ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 PNB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6325D5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6325D5">
        <w:rPr>
          <w:rFonts w:ascii="Angsana New" w:hAnsi="Angsana New"/>
          <w:color w:val="000000"/>
          <w:sz w:val="30"/>
          <w:szCs w:val="30"/>
        </w:rPr>
        <w:t>(particle board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) โดยเป็นการเพิ่มทุนตามสัดส่วนของผู้ถือหุ้นเดิมซึ่งเป็นส่วนของบริษัทร้อยละ 57 เป็นจำนวนเงิน 228 ล้านบาท ทั้งนี้ ในช่วงสิ้นปี 2561 บริษัทได้จ่ายชำระเงินค่าหุ้นเพิ่มทุนดังกล่าวล่วงหน้าให้แก่ </w:t>
      </w:r>
      <w:r w:rsidRPr="006325D5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Pr="006325D5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  <w:r w:rsidR="00720954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 xml:space="preserve">และในเดือนมีนาคม 2563 </w:t>
      </w:r>
      <w:r w:rsidR="00720954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720954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ได้จ่ายคืนเงินค่าหุ้นเพิ่มทุนดังกล่าว</w:t>
      </w:r>
      <w:r w:rsidR="00A12241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ให้แก่บริษัท</w:t>
      </w:r>
      <w:r w:rsidR="00720954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เนื่องจาก</w:t>
      </w:r>
      <w:r w:rsidR="00A12241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</w:t>
      </w:r>
      <w:r w:rsidR="00A12241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720954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มีแผนชะลอการเพิ่มทุน</w:t>
      </w:r>
      <w:r w:rsidR="00A12241">
        <w:rPr>
          <w:rFonts w:ascii="Angsana New" w:hAnsi="Angsana New" w:hint="cs"/>
          <w:color w:val="000000"/>
          <w:sz w:val="30"/>
          <w:szCs w:val="30"/>
          <w:cs/>
        </w:rPr>
        <w:t>และโครงการลงทุนของกิจการ</w:t>
      </w:r>
    </w:p>
    <w:p w:rsidR="00843342" w:rsidRPr="00843342" w:rsidRDefault="00843342" w:rsidP="006322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2B0D8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3" w:chapStyle="1"/>
          <w:cols w:space="720"/>
          <w:titlePg/>
        </w:sectPr>
      </w:pPr>
    </w:p>
    <w:p w:rsidR="00883EA7" w:rsidRPr="00D22E1C" w:rsidRDefault="00883EA7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D22E1C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เงินลงทุนใน</w:t>
      </w:r>
      <w:r w:rsidRPr="00D22E1C">
        <w:rPr>
          <w:rFonts w:ascii="Angsana New" w:hAnsi="Angsana New" w:hint="cs"/>
          <w:i/>
          <w:iCs/>
          <w:color w:val="000000"/>
          <w:sz w:val="28"/>
          <w:szCs w:val="28"/>
          <w:cs/>
        </w:rPr>
        <w:t>บริษัทร่วม</w:t>
      </w:r>
      <w:r w:rsidR="009D5FC6" w:rsidRPr="00D22E1C">
        <w:rPr>
          <w:rFonts w:ascii="Angsana New" w:hAnsi="Angsana New" w:hint="cs"/>
          <w:i/>
          <w:iCs/>
          <w:color w:val="000000"/>
          <w:sz w:val="28"/>
          <w:szCs w:val="28"/>
          <w:cs/>
        </w:rPr>
        <w:t>และการร่วมค้า</w:t>
      </w:r>
      <w:r w:rsidRPr="00D22E1C">
        <w:rPr>
          <w:rFonts w:ascii="Angsana New" w:hAnsi="Angsana New" w:hint="cs"/>
          <w:i/>
          <w:iCs/>
          <w:color w:val="000000"/>
          <w:sz w:val="28"/>
          <w:szCs w:val="28"/>
          <w:cs/>
        </w:rPr>
        <w:t>ซึ่งบันทึกด้วยวิธีส่วนได้เสีย</w:t>
      </w:r>
    </w:p>
    <w:tbl>
      <w:tblPr>
        <w:tblpPr w:leftFromText="180" w:rightFromText="180" w:vertAnchor="text" w:horzAnchor="margin" w:tblpX="-62" w:tblpY="272"/>
        <w:tblW w:w="14992" w:type="dxa"/>
        <w:tblLayout w:type="fixed"/>
        <w:tblLook w:val="01E0"/>
      </w:tblPr>
      <w:tblGrid>
        <w:gridCol w:w="5353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EB3D4C" w:rsidRPr="00D22E1C" w:rsidTr="00EE6554">
        <w:trPr>
          <w:trHeight w:val="311"/>
        </w:trPr>
        <w:tc>
          <w:tcPr>
            <w:tcW w:w="5353" w:type="dxa"/>
            <w:vAlign w:val="bottom"/>
          </w:tcPr>
          <w:p w:rsidR="00EB3D4C" w:rsidRPr="00D22E1C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EB3D4C" w:rsidRPr="00D22E1C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สัดส่วน</w:t>
            </w:r>
            <w:r w:rsidRPr="00D22E1C">
              <w:rPr>
                <w:rFonts w:ascii="Angsana New" w:hAnsi="Angsana New" w:cs="Angsana New" w:hint="cs"/>
                <w:color w:val="auto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D22E1C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vAlign w:val="bottom"/>
          </w:tcPr>
          <w:p w:rsidR="00EB3D4C" w:rsidRPr="00D22E1C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301676" w:rsidRPr="00D22E1C" w:rsidTr="00EE6554">
        <w:trPr>
          <w:trHeight w:val="311"/>
        </w:trPr>
        <w:tc>
          <w:tcPr>
            <w:tcW w:w="5353" w:type="dxa"/>
            <w:vMerge w:val="restart"/>
            <w:vAlign w:val="bottom"/>
          </w:tcPr>
          <w:p w:rsidR="00301676" w:rsidRPr="00D22E1C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D22E1C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ถือหุ้นโดย</w:t>
            </w:r>
          </w:p>
          <w:p w:rsidR="00301676" w:rsidRPr="00D22E1C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 xml:space="preserve">บริษัทย่อย </w:t>
            </w:r>
            <w:r w:rsidRPr="00D22E1C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D22E1C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D22E1C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งบการเงินรวม (พันบาท)</w:t>
            </w:r>
          </w:p>
        </w:tc>
      </w:tr>
      <w:tr w:rsidR="00301676" w:rsidRPr="00D22E1C" w:rsidTr="00EE6554">
        <w:trPr>
          <w:trHeight w:val="311"/>
        </w:trPr>
        <w:tc>
          <w:tcPr>
            <w:tcW w:w="5353" w:type="dxa"/>
            <w:vMerge/>
            <w:vAlign w:val="bottom"/>
          </w:tcPr>
          <w:p w:rsidR="00301676" w:rsidRPr="00D22E1C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83" w:type="dxa"/>
            <w:vMerge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D22E1C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D22E1C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เงินปันผล</w:t>
            </w:r>
          </w:p>
        </w:tc>
      </w:tr>
      <w:tr w:rsidR="000654FC" w:rsidRPr="00D22E1C" w:rsidTr="00EE6554">
        <w:tc>
          <w:tcPr>
            <w:tcW w:w="5353" w:type="dxa"/>
            <w:vAlign w:val="bottom"/>
          </w:tcPr>
          <w:p w:rsidR="000654FC" w:rsidRPr="00D22E1C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702D61" w:rsidRPr="00D22E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654FC" w:rsidRPr="00D22E1C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702D61" w:rsidRPr="00D22E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702D61" w:rsidRPr="00D22E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D22E1C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702D61" w:rsidRPr="00D22E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702D61" w:rsidRPr="00D22E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D22E1C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702D61" w:rsidRPr="00D22E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 w:rsidR="00702D61" w:rsidRPr="00D22E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D22E1C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D22E1C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2216F9" w:rsidRPr="00D22E1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702D61" w:rsidRPr="00D22E1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F61253" w:rsidRPr="00D22E1C" w:rsidTr="00EE6554">
        <w:tc>
          <w:tcPr>
            <w:tcW w:w="5353" w:type="dxa"/>
            <w:shd w:val="clear" w:color="auto" w:fill="auto"/>
          </w:tcPr>
          <w:p w:rsidR="00F61253" w:rsidRPr="00D22E1C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E1C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D22E1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F61253" w:rsidRPr="00D22E1C" w:rsidRDefault="00F61253" w:rsidP="00F6125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D22E1C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218A4" w:rsidRPr="00D22E1C" w:rsidTr="00EE6554">
        <w:tc>
          <w:tcPr>
            <w:tcW w:w="5353" w:type="dxa"/>
            <w:shd w:val="clear" w:color="auto" w:fill="auto"/>
          </w:tcPr>
          <w:p w:rsidR="006218A4" w:rsidRPr="00D22E1C" w:rsidRDefault="006218A4" w:rsidP="006218A4">
            <w:pPr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22E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พลังงานเพื่อโลกสีเขียว</w:t>
            </w:r>
            <w:r w:rsidRPr="00D22E1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Pr="00D22E1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จำกัด (</w:t>
            </w:r>
            <w:r w:rsidRPr="00D22E1C">
              <w:rPr>
                <w:rFonts w:ascii="Angsana New" w:hAnsi="Angsana New"/>
                <w:sz w:val="28"/>
                <w:szCs w:val="28"/>
              </w:rPr>
              <w:t>“GEP”</w:t>
            </w: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6218A4" w:rsidRPr="00D22E1C" w:rsidRDefault="006218A4" w:rsidP="006218A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6218A4" w:rsidRPr="00D22E1C" w:rsidRDefault="006218A4" w:rsidP="006218A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218A4" w:rsidRPr="00D22E1C" w:rsidRDefault="006218A4" w:rsidP="006218A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6218A4" w:rsidRPr="00D22E1C" w:rsidRDefault="006218A4" w:rsidP="006218A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6218A4" w:rsidRPr="00D22E1C" w:rsidRDefault="00C531F6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376,986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356,389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6218A4" w:rsidRPr="00D22E1C" w:rsidRDefault="006218A4" w:rsidP="0062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</w:tr>
      <w:tr w:rsidR="00702D61" w:rsidRPr="00D22E1C" w:rsidTr="00EE6554">
        <w:tc>
          <w:tcPr>
            <w:tcW w:w="5353" w:type="dxa"/>
            <w:shd w:val="clear" w:color="auto" w:fill="auto"/>
          </w:tcPr>
          <w:p w:rsidR="00702D61" w:rsidRPr="00D22E1C" w:rsidRDefault="00702D61" w:rsidP="00702D61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E1C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D22E1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992" w:type="dxa"/>
            <w:shd w:val="clear" w:color="auto" w:fill="auto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02D61" w:rsidRPr="00D22E1C" w:rsidRDefault="00702D61" w:rsidP="00702D6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02D61" w:rsidRPr="00D22E1C" w:rsidRDefault="00702D61" w:rsidP="00702D6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2D61" w:rsidRPr="00D22E1C" w:rsidRDefault="00702D61" w:rsidP="00702D61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702D61" w:rsidRPr="00D22E1C" w:rsidRDefault="00702D61" w:rsidP="00702D6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02D61" w:rsidRPr="00D22E1C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2E1C" w:rsidRPr="00D22E1C" w:rsidTr="00305D71">
        <w:tc>
          <w:tcPr>
            <w:tcW w:w="5353" w:type="dxa"/>
            <w:shd w:val="clear" w:color="auto" w:fill="auto"/>
          </w:tcPr>
          <w:p w:rsidR="00D22E1C" w:rsidRPr="00D22E1C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บริษัท เซฟ เอนเนอจี โฮลดิ้ง จำกัด (</w:t>
            </w:r>
            <w:r w:rsidRPr="00D22E1C">
              <w:rPr>
                <w:rFonts w:ascii="Angsana New" w:hAnsi="Angsana New"/>
                <w:sz w:val="28"/>
                <w:szCs w:val="28"/>
              </w:rPr>
              <w:t>“SAFE”</w:t>
            </w: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227,711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227,711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</w:tr>
      <w:tr w:rsidR="00C531F6" w:rsidRPr="00D22E1C" w:rsidTr="00D22E1C">
        <w:tc>
          <w:tcPr>
            <w:tcW w:w="5353" w:type="dxa"/>
          </w:tcPr>
          <w:p w:rsidR="00C531F6" w:rsidRPr="00D22E1C" w:rsidRDefault="00C531F6" w:rsidP="00C531F6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C531F6" w:rsidRPr="00D22E1C" w:rsidRDefault="00C531F6" w:rsidP="00C531F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C531F6" w:rsidRPr="00D22E1C" w:rsidRDefault="00C531F6" w:rsidP="00C531F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C531F6" w:rsidRPr="00D22E1C" w:rsidRDefault="00C531F6" w:rsidP="00C531F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C531F6" w:rsidRPr="00D22E1C" w:rsidRDefault="00C531F6" w:rsidP="00C531F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1F6" w:rsidRPr="00D22E1C" w:rsidRDefault="00D22E1C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604,697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584,100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:rsidR="00C531F6" w:rsidRPr="00D22E1C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E1C" w:rsidRPr="00D22E1C" w:rsidTr="00FF2B46">
        <w:tc>
          <w:tcPr>
            <w:tcW w:w="5353" w:type="dxa"/>
          </w:tcPr>
          <w:p w:rsidR="00D22E1C" w:rsidRPr="00D22E1C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หัก ส่วนที่โอนเป็นสินทรัพย์ไม่หมุนเวียนที่ถือไว้เพื่อขาย</w:t>
            </w:r>
          </w:p>
        </w:tc>
        <w:tc>
          <w:tcPr>
            <w:tcW w:w="992" w:type="dxa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D22E1C" w:rsidRPr="00D22E1C" w:rsidRDefault="00D22E1C" w:rsidP="00D22E1C">
            <w:pPr>
              <w:pStyle w:val="NoSpacing"/>
              <w:tabs>
                <w:tab w:val="left" w:pos="227"/>
                <w:tab w:val="left" w:pos="680"/>
                <w:tab w:val="left" w:pos="823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</w:rPr>
            </w:pPr>
            <w:r w:rsidRPr="00D22E1C">
              <w:rPr>
                <w:rFonts w:ascii="Angsana New" w:hAnsi="Angsana New" w:cs="Angsana New"/>
                <w:sz w:val="28"/>
              </w:rPr>
              <w:t>(</w:t>
            </w:r>
            <w:r w:rsidRPr="00D22E1C">
              <w:rPr>
                <w:rFonts w:ascii="Angsana New" w:hAnsi="Angsana New" w:cs="Angsana New" w:hint="cs"/>
                <w:sz w:val="28"/>
                <w:cs/>
              </w:rPr>
              <w:t>227</w:t>
            </w:r>
            <w:r w:rsidRPr="00D22E1C">
              <w:rPr>
                <w:rFonts w:ascii="Angsana New" w:hAnsi="Angsana New" w:cs="Angsana New"/>
                <w:sz w:val="28"/>
              </w:rPr>
              <w:t>,711)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E1C" w:rsidRPr="00D22E1C" w:rsidTr="00D22E1C">
        <w:tc>
          <w:tcPr>
            <w:tcW w:w="5353" w:type="dxa"/>
          </w:tcPr>
          <w:p w:rsidR="00D22E1C" w:rsidRPr="00D22E1C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D22E1C" w:rsidRDefault="00D22E1C" w:rsidP="00D22E1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376,986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584,100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:rsidR="00D22E1C" w:rsidRPr="00D22E1C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EE655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E655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74529" w:rsidRPr="00D22E1C" w:rsidRDefault="006218A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  <w:r w:rsidRPr="00D22E1C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F054EE" w:rsidRPr="00D22E1C">
        <w:rPr>
          <w:rFonts w:ascii="Angsana New" w:hAnsi="Angsana New" w:hint="cs"/>
          <w:sz w:val="28"/>
          <w:szCs w:val="28"/>
          <w:cs/>
        </w:rPr>
        <w:t xml:space="preserve">จาก </w:t>
      </w:r>
      <w:r w:rsidR="00F054EE" w:rsidRPr="00D22E1C">
        <w:rPr>
          <w:rFonts w:ascii="Angsana New" w:hAnsi="Angsana New"/>
          <w:sz w:val="28"/>
          <w:szCs w:val="28"/>
        </w:rPr>
        <w:t xml:space="preserve">GEP </w:t>
      </w:r>
      <w:r w:rsidR="00F054EE" w:rsidRPr="00D22E1C">
        <w:rPr>
          <w:rFonts w:ascii="Angsana New" w:hAnsi="Angsana New" w:hint="cs"/>
          <w:sz w:val="28"/>
          <w:szCs w:val="28"/>
          <w:cs/>
        </w:rPr>
        <w:t>สำหรับงวดสามเ</w:t>
      </w:r>
      <w:r w:rsidR="006C23E7" w:rsidRPr="00D22E1C">
        <w:rPr>
          <w:rFonts w:ascii="Angsana New" w:hAnsi="Angsana New" w:hint="cs"/>
          <w:sz w:val="28"/>
          <w:szCs w:val="28"/>
          <w:cs/>
        </w:rPr>
        <w:t>ดือนสิ้นสุดวันที่ 31 มีนาคม 256</w:t>
      </w:r>
      <w:r w:rsidR="00702D61" w:rsidRPr="00D22E1C">
        <w:rPr>
          <w:rFonts w:ascii="Angsana New" w:hAnsi="Angsana New" w:hint="cs"/>
          <w:sz w:val="28"/>
          <w:szCs w:val="28"/>
          <w:cs/>
        </w:rPr>
        <w:t>3</w:t>
      </w:r>
      <w:r w:rsidR="00FE1611" w:rsidRPr="00D22E1C">
        <w:rPr>
          <w:rFonts w:ascii="Angsana New" w:hAnsi="Angsana New" w:hint="cs"/>
          <w:sz w:val="28"/>
          <w:szCs w:val="28"/>
          <w:cs/>
        </w:rPr>
        <w:t xml:space="preserve"> มีจำนวนเงินประมาณ </w:t>
      </w:r>
      <w:r w:rsidR="00C531F6" w:rsidRPr="00D22E1C">
        <w:rPr>
          <w:rFonts w:ascii="Angsana New" w:hAnsi="Angsana New"/>
          <w:sz w:val="28"/>
          <w:szCs w:val="28"/>
        </w:rPr>
        <w:t>16.9</w:t>
      </w:r>
      <w:r w:rsidR="00F054EE" w:rsidRPr="00D22E1C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0B25D6" w:rsidRPr="00D22E1C">
        <w:rPr>
          <w:rFonts w:ascii="Angsana New" w:hAnsi="Angsana New" w:hint="cs"/>
          <w:sz w:val="28"/>
          <w:szCs w:val="28"/>
          <w:cs/>
        </w:rPr>
        <w:t>ในขณะที่ส่วนแบ่ง</w:t>
      </w:r>
      <w:r w:rsidR="00C531F6" w:rsidRPr="00D22E1C">
        <w:rPr>
          <w:rFonts w:ascii="Angsana New" w:hAnsi="Angsana New" w:hint="cs"/>
          <w:sz w:val="28"/>
          <w:szCs w:val="28"/>
          <w:cs/>
        </w:rPr>
        <w:t>กำไร</w:t>
      </w:r>
      <w:r w:rsidR="000B25D6" w:rsidRPr="00D22E1C">
        <w:rPr>
          <w:rFonts w:ascii="Angsana New" w:hAnsi="Angsana New" w:hint="cs"/>
          <w:sz w:val="28"/>
          <w:szCs w:val="28"/>
          <w:cs/>
        </w:rPr>
        <w:t>เบ็ดเสร็จอื่นสำหรับงวดเดียวกันมีจำนวนเงินประมาณ</w:t>
      </w:r>
      <w:r w:rsidR="004B57DC" w:rsidRPr="00D22E1C">
        <w:rPr>
          <w:rFonts w:ascii="Angsana New" w:hAnsi="Angsana New"/>
          <w:sz w:val="28"/>
          <w:szCs w:val="28"/>
          <w:cs/>
        </w:rPr>
        <w:t xml:space="preserve"> </w:t>
      </w:r>
      <w:r w:rsidR="00C531F6" w:rsidRPr="00D22E1C">
        <w:rPr>
          <w:rFonts w:ascii="Angsana New" w:hAnsi="Angsana New" w:hint="cs"/>
          <w:sz w:val="28"/>
          <w:szCs w:val="28"/>
          <w:cs/>
        </w:rPr>
        <w:t>3.7</w:t>
      </w:r>
      <w:r w:rsidR="000B25D6" w:rsidRPr="00D22E1C">
        <w:rPr>
          <w:rFonts w:ascii="Angsana New" w:hAnsi="Angsana New"/>
          <w:sz w:val="28"/>
          <w:szCs w:val="28"/>
          <w:cs/>
        </w:rPr>
        <w:t xml:space="preserve"> </w:t>
      </w:r>
      <w:r w:rsidR="000B25D6" w:rsidRPr="00D22E1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F054EE" w:rsidRPr="00D22E1C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Pr="00D22E1C">
        <w:rPr>
          <w:rFonts w:ascii="Angsana New" w:hAnsi="Angsana New" w:hint="cs"/>
          <w:sz w:val="28"/>
          <w:szCs w:val="28"/>
          <w:cs/>
        </w:rPr>
        <w:t>ณ วันที่ 31 มีนาคม 2563 และ</w:t>
      </w:r>
      <w:r w:rsidR="00A12241" w:rsidRPr="00D22E1C">
        <w:rPr>
          <w:rFonts w:ascii="Angsana New" w:hAnsi="Angsana New" w:hint="cs"/>
          <w:sz w:val="28"/>
          <w:szCs w:val="28"/>
          <w:cs/>
        </w:rPr>
        <w:t>วันที่</w:t>
      </w:r>
      <w:r w:rsidRPr="00D22E1C">
        <w:rPr>
          <w:rFonts w:ascii="Angsana New" w:hAnsi="Angsana New" w:hint="cs"/>
          <w:sz w:val="28"/>
          <w:szCs w:val="28"/>
          <w:cs/>
        </w:rPr>
        <w:t xml:space="preserve"> 31 ธันวาคม 2562 </w:t>
      </w:r>
      <w:r w:rsidR="00EE6554" w:rsidRPr="00D22E1C">
        <w:rPr>
          <w:rFonts w:ascii="Angsana New" w:hAnsi="Angsana New" w:hint="cs"/>
          <w:sz w:val="28"/>
          <w:szCs w:val="28"/>
          <w:cs/>
        </w:rPr>
        <w:t>บริษัทย่อยของบริษัท</w:t>
      </w:r>
      <w:r w:rsidR="00EE6554" w:rsidRPr="00D22E1C">
        <w:rPr>
          <w:rFonts w:ascii="Angsana New" w:hAnsi="Angsana New"/>
          <w:sz w:val="28"/>
          <w:szCs w:val="28"/>
          <w:cs/>
        </w:rPr>
        <w:t xml:space="preserve"> (</w:t>
      </w:r>
      <w:r w:rsidR="00EE6554" w:rsidRPr="00D22E1C">
        <w:rPr>
          <w:rFonts w:ascii="Angsana New" w:hAnsi="Angsana New"/>
          <w:sz w:val="28"/>
          <w:szCs w:val="28"/>
        </w:rPr>
        <w:t xml:space="preserve">ECF-P) </w:t>
      </w:r>
      <w:r w:rsidRPr="00D22E1C">
        <w:rPr>
          <w:rFonts w:ascii="Angsana New" w:hAnsi="Angsana New" w:hint="cs"/>
          <w:sz w:val="28"/>
          <w:szCs w:val="28"/>
          <w:cs/>
        </w:rPr>
        <w:t>มี</w:t>
      </w:r>
      <w:r w:rsidR="00EE6554" w:rsidRPr="00D22E1C">
        <w:rPr>
          <w:rFonts w:ascii="Angsana New" w:hAnsi="Angsana New" w:hint="cs"/>
          <w:sz w:val="28"/>
          <w:szCs w:val="28"/>
          <w:cs/>
        </w:rPr>
        <w:t>เงิน</w:t>
      </w:r>
      <w:r w:rsidRPr="00D22E1C">
        <w:rPr>
          <w:rFonts w:ascii="Angsana New" w:hAnsi="Angsana New" w:hint="cs"/>
          <w:sz w:val="28"/>
          <w:szCs w:val="28"/>
          <w:cs/>
        </w:rPr>
        <w:t>จ่าย</w:t>
      </w:r>
      <w:r w:rsidR="00EE6554" w:rsidRPr="00D22E1C">
        <w:rPr>
          <w:rFonts w:ascii="Angsana New" w:hAnsi="Angsana New" w:hint="cs"/>
          <w:sz w:val="28"/>
          <w:szCs w:val="28"/>
          <w:cs/>
        </w:rPr>
        <w:t>ล่วงหน้าค่าหุ้นสำหรับแผนการเพิ่มทุนของ</w:t>
      </w:r>
      <w:r w:rsidR="00EE6554" w:rsidRPr="00D22E1C">
        <w:rPr>
          <w:rFonts w:ascii="Angsana New" w:hAnsi="Angsana New"/>
          <w:sz w:val="28"/>
          <w:szCs w:val="28"/>
          <w:cs/>
        </w:rPr>
        <w:t xml:space="preserve"> </w:t>
      </w:r>
      <w:r w:rsidR="00EE6554" w:rsidRPr="00D22E1C">
        <w:rPr>
          <w:rFonts w:ascii="Angsana New" w:hAnsi="Angsana New"/>
          <w:sz w:val="28"/>
          <w:szCs w:val="28"/>
        </w:rPr>
        <w:t xml:space="preserve">GEP </w:t>
      </w:r>
      <w:r w:rsidR="00EE6554" w:rsidRPr="00D22E1C">
        <w:rPr>
          <w:rFonts w:ascii="Angsana New" w:hAnsi="Angsana New" w:hint="cs"/>
          <w:sz w:val="28"/>
          <w:szCs w:val="28"/>
          <w:cs/>
        </w:rPr>
        <w:t>เป็นจำนวนประมาณ</w:t>
      </w:r>
      <w:r w:rsidR="00EE6554" w:rsidRPr="00D22E1C">
        <w:rPr>
          <w:rFonts w:ascii="Angsana New" w:hAnsi="Angsana New"/>
          <w:sz w:val="28"/>
          <w:szCs w:val="28"/>
          <w:cs/>
        </w:rPr>
        <w:t xml:space="preserve"> 78.8 </w:t>
      </w:r>
      <w:r w:rsidR="00EE6554" w:rsidRPr="00D22E1C">
        <w:rPr>
          <w:rFonts w:ascii="Angsana New" w:hAnsi="Angsana New" w:hint="cs"/>
          <w:sz w:val="28"/>
          <w:szCs w:val="28"/>
          <w:cs/>
        </w:rPr>
        <w:t>ล้านบาท</w:t>
      </w:r>
    </w:p>
    <w:p w:rsidR="00D22E1C" w:rsidRPr="00D22E1C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E6554" w:rsidRDefault="00EE6554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D22E1C">
        <w:rPr>
          <w:rFonts w:ascii="Angsana New" w:hAnsi="Angsana New" w:hint="cs"/>
          <w:sz w:val="28"/>
          <w:szCs w:val="28"/>
          <w:cs/>
        </w:rPr>
        <w:t>ในอนาคต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/>
          <w:sz w:val="28"/>
          <w:szCs w:val="28"/>
        </w:rPr>
        <w:t xml:space="preserve">GEP </w:t>
      </w:r>
      <w:r w:rsidRPr="00D22E1C">
        <w:rPr>
          <w:rFonts w:ascii="Angsana New" w:hAnsi="Angsana New" w:hint="cs"/>
          <w:sz w:val="28"/>
          <w:szCs w:val="28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D22E1C">
        <w:rPr>
          <w:rFonts w:ascii="Angsana New" w:hAnsi="Angsana New"/>
          <w:sz w:val="28"/>
          <w:szCs w:val="28"/>
          <w:cs/>
        </w:rPr>
        <w:t xml:space="preserve"> (</w:t>
      </w:r>
      <w:r w:rsidRPr="00D22E1C">
        <w:rPr>
          <w:rFonts w:ascii="Angsana New" w:hAnsi="Angsana New"/>
          <w:sz w:val="28"/>
          <w:szCs w:val="28"/>
        </w:rPr>
        <w:t xml:space="preserve">GEP </w:t>
      </w:r>
      <w:r w:rsidRPr="00D22E1C">
        <w:rPr>
          <w:rFonts w:ascii="Angsana New" w:hAnsi="Angsana New" w:hint="cs"/>
          <w:sz w:val="28"/>
          <w:szCs w:val="28"/>
          <w:cs/>
        </w:rPr>
        <w:t>ถือหุ้นร้อยละ</w:t>
      </w:r>
      <w:r w:rsidRPr="00D22E1C">
        <w:rPr>
          <w:rFonts w:ascii="Angsana New" w:hAnsi="Angsana New"/>
          <w:sz w:val="28"/>
          <w:szCs w:val="28"/>
          <w:cs/>
        </w:rPr>
        <w:t xml:space="preserve"> 100) </w:t>
      </w:r>
      <w:r w:rsidRPr="00D22E1C">
        <w:rPr>
          <w:rFonts w:ascii="Angsana New" w:hAnsi="Angsana New" w:hint="cs"/>
          <w:sz w:val="28"/>
          <w:szCs w:val="28"/>
          <w:cs/>
        </w:rPr>
        <w:t>ซึ่งได้แก่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/>
          <w:sz w:val="28"/>
          <w:szCs w:val="28"/>
        </w:rPr>
        <w:t xml:space="preserve">GEP (Myanmar) Company Limited (“GEPM”) </w:t>
      </w:r>
      <w:r w:rsidRPr="00D22E1C">
        <w:rPr>
          <w:rFonts w:ascii="Angsana New" w:hAnsi="Angsana New" w:hint="cs"/>
          <w:sz w:val="28"/>
          <w:szCs w:val="28"/>
          <w:cs/>
        </w:rPr>
        <w:t>โดยโครงการจะแบ่งออกเป็น</w:t>
      </w:r>
      <w:r w:rsidRPr="00D22E1C">
        <w:rPr>
          <w:rFonts w:ascii="Angsana New" w:hAnsi="Angsana New"/>
          <w:sz w:val="28"/>
          <w:szCs w:val="28"/>
          <w:cs/>
        </w:rPr>
        <w:t xml:space="preserve"> 4 </w:t>
      </w:r>
      <w:r w:rsidRPr="00D22E1C">
        <w:rPr>
          <w:rFonts w:ascii="Angsana New" w:hAnsi="Angsana New" w:hint="cs"/>
          <w:sz w:val="28"/>
          <w:szCs w:val="28"/>
          <w:cs/>
        </w:rPr>
        <w:t>เฟสจนครบ</w:t>
      </w:r>
      <w:r w:rsidRPr="00D22E1C">
        <w:rPr>
          <w:rFonts w:ascii="Angsana New" w:hAnsi="Angsana New"/>
          <w:sz w:val="28"/>
          <w:szCs w:val="28"/>
          <w:cs/>
        </w:rPr>
        <w:t xml:space="preserve"> 220 </w:t>
      </w:r>
      <w:r w:rsidRPr="00D22E1C">
        <w:rPr>
          <w:rFonts w:ascii="Angsana New" w:hAnsi="Angsana New" w:hint="cs"/>
          <w:sz w:val="28"/>
          <w:szCs w:val="28"/>
          <w:cs/>
        </w:rPr>
        <w:t>เมกะวัตต์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 w:hint="cs"/>
          <w:sz w:val="28"/>
          <w:szCs w:val="28"/>
          <w:cs/>
        </w:rPr>
        <w:t>ทั้งนี้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 w:hint="cs"/>
          <w:sz w:val="28"/>
          <w:szCs w:val="28"/>
          <w:cs/>
        </w:rPr>
        <w:t>การเพิ่มทุนดังกล่าวจะเป็นส่วนที่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/>
          <w:sz w:val="28"/>
          <w:szCs w:val="28"/>
        </w:rPr>
        <w:t xml:space="preserve">ECF-P </w:t>
      </w:r>
      <w:r w:rsidRPr="00D22E1C">
        <w:rPr>
          <w:rFonts w:ascii="Angsana New" w:hAnsi="Angsana New" w:hint="cs"/>
          <w:sz w:val="28"/>
          <w:szCs w:val="28"/>
          <w:cs/>
        </w:rPr>
        <w:t>ต้องทยอยลงทุนเพิ่มเติมในอนาคตอีกประมาณ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="002907CD" w:rsidRPr="00D22E1C">
        <w:rPr>
          <w:rFonts w:ascii="Angsana New" w:hAnsi="Angsana New" w:hint="cs"/>
          <w:sz w:val="28"/>
          <w:szCs w:val="28"/>
          <w:cs/>
        </w:rPr>
        <w:t>298</w:t>
      </w:r>
      <w:r w:rsidRPr="00D22E1C">
        <w:rPr>
          <w:rFonts w:ascii="Angsana New" w:hAnsi="Angsana New"/>
          <w:sz w:val="28"/>
          <w:szCs w:val="28"/>
          <w:cs/>
        </w:rPr>
        <w:t>.</w:t>
      </w:r>
      <w:r w:rsidR="002907CD" w:rsidRPr="00D22E1C">
        <w:rPr>
          <w:rFonts w:ascii="Angsana New" w:hAnsi="Angsana New" w:hint="cs"/>
          <w:sz w:val="28"/>
          <w:szCs w:val="28"/>
          <w:cs/>
        </w:rPr>
        <w:t>8</w:t>
      </w:r>
      <w:r w:rsidRPr="00D22E1C">
        <w:rPr>
          <w:rFonts w:ascii="Angsana New" w:hAnsi="Angsana New"/>
          <w:sz w:val="28"/>
          <w:szCs w:val="28"/>
          <w:cs/>
        </w:rPr>
        <w:t xml:space="preserve">4 </w:t>
      </w:r>
      <w:r w:rsidRPr="00D22E1C">
        <w:rPr>
          <w:rFonts w:ascii="Angsana New" w:hAnsi="Angsana New" w:hint="cs"/>
          <w:sz w:val="28"/>
          <w:szCs w:val="28"/>
          <w:cs/>
        </w:rPr>
        <w:t>ล้านบาท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D22E1C">
        <w:rPr>
          <w:rFonts w:ascii="Angsana New" w:hAnsi="Angsana New"/>
          <w:sz w:val="28"/>
          <w:szCs w:val="28"/>
          <w:cs/>
        </w:rPr>
        <w:t xml:space="preserve"> 2563 - 2564 </w:t>
      </w:r>
      <w:r w:rsidRPr="00D22E1C">
        <w:rPr>
          <w:rFonts w:ascii="Angsana New" w:hAnsi="Angsana New" w:hint="cs"/>
          <w:sz w:val="28"/>
          <w:szCs w:val="28"/>
          <w:cs/>
        </w:rPr>
        <w:t>ทั้งนี้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/>
          <w:sz w:val="28"/>
          <w:szCs w:val="28"/>
        </w:rPr>
        <w:t xml:space="preserve">GEP </w:t>
      </w:r>
      <w:r w:rsidRPr="00D22E1C">
        <w:rPr>
          <w:rFonts w:ascii="Angsana New" w:hAnsi="Angsana New" w:hint="cs"/>
          <w:sz w:val="28"/>
          <w:szCs w:val="28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D22E1C">
        <w:rPr>
          <w:rFonts w:ascii="Angsana New" w:hAnsi="Angsana New"/>
          <w:sz w:val="28"/>
          <w:szCs w:val="28"/>
          <w:cs/>
        </w:rPr>
        <w:t xml:space="preserve"> 220 </w:t>
      </w:r>
      <w:r w:rsidRPr="00D22E1C">
        <w:rPr>
          <w:rFonts w:ascii="Angsana New" w:hAnsi="Angsana New" w:hint="cs"/>
          <w:sz w:val="28"/>
          <w:szCs w:val="28"/>
          <w:cs/>
        </w:rPr>
        <w:t>เมกะวัตต์ของ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/>
          <w:sz w:val="28"/>
          <w:szCs w:val="28"/>
        </w:rPr>
        <w:t xml:space="preserve">GEPM </w:t>
      </w:r>
      <w:r w:rsidRPr="00D22E1C">
        <w:rPr>
          <w:rFonts w:ascii="Angsana New" w:hAnsi="Angsana New" w:hint="cs"/>
          <w:sz w:val="28"/>
          <w:szCs w:val="28"/>
          <w:cs/>
        </w:rPr>
        <w:t>ซึ่งตั้งอยู่ที่เมืองมินบู</w:t>
      </w:r>
      <w:r w:rsidRPr="00D22E1C">
        <w:rPr>
          <w:rFonts w:ascii="Angsana New" w:hAnsi="Angsana New"/>
          <w:sz w:val="28"/>
          <w:szCs w:val="28"/>
          <w:cs/>
        </w:rPr>
        <w:t xml:space="preserve"> </w:t>
      </w:r>
      <w:r w:rsidRPr="00D22E1C">
        <w:rPr>
          <w:rFonts w:ascii="Angsana New" w:hAnsi="Angsana New" w:hint="cs"/>
          <w:sz w:val="28"/>
          <w:szCs w:val="28"/>
          <w:cs/>
        </w:rPr>
        <w:t>ประเทศเมียนมาร์</w:t>
      </w:r>
    </w:p>
    <w:p w:rsidR="00D22E1C" w:rsidRPr="00D22E1C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D22E1C" w:rsidRPr="00D22E1C" w:rsidSect="00D40DF0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27" w:chapStyle="1"/>
          <w:cols w:space="720"/>
          <w:titlePg/>
          <w:docGrid w:linePitch="245"/>
        </w:sectPr>
      </w:pPr>
    </w:p>
    <w:p w:rsidR="00071716" w:rsidRPr="00000F08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Pr="00000F08">
        <w:rPr>
          <w:rFonts w:ascii="Angsana New" w:hAnsi="Angsana New"/>
          <w:sz w:val="30"/>
          <w:szCs w:val="30"/>
        </w:rPr>
        <w:t xml:space="preserve">ECF-P </w:t>
      </w:r>
      <w:r w:rsidRPr="00000F08">
        <w:rPr>
          <w:rFonts w:ascii="Angsana New" w:hAnsi="Angsana New" w:hint="cs"/>
          <w:sz w:val="30"/>
          <w:szCs w:val="30"/>
          <w:cs/>
        </w:rPr>
        <w:t>ได้</w:t>
      </w:r>
      <w:r w:rsidRPr="00000F08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Pr="00000F08">
        <w:rPr>
          <w:rFonts w:ascii="Angsana New" w:hAnsi="Angsana New"/>
          <w:sz w:val="30"/>
          <w:szCs w:val="30"/>
        </w:rPr>
        <w:t xml:space="preserve">GEP </w:t>
      </w:r>
      <w:r w:rsidRPr="00000F08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000F08">
        <w:rPr>
          <w:rFonts w:ascii="Angsana New" w:hAnsi="Angsana New"/>
          <w:sz w:val="30"/>
          <w:szCs w:val="30"/>
        </w:rPr>
        <w:t>“</w:t>
      </w:r>
      <w:r w:rsidRPr="00000F08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000F08">
        <w:rPr>
          <w:rFonts w:ascii="Angsana New" w:hAnsi="Angsana New"/>
          <w:sz w:val="30"/>
          <w:szCs w:val="30"/>
        </w:rPr>
        <w:t xml:space="preserve">” </w:t>
      </w:r>
      <w:r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>
        <w:rPr>
          <w:rFonts w:ascii="Angsana New" w:hAnsi="Angsana New" w:hint="cs"/>
          <w:sz w:val="30"/>
          <w:szCs w:val="30"/>
          <w:cs/>
        </w:rPr>
        <w:t>ณ</w:t>
      </w:r>
      <w:r w:rsidR="006218A4">
        <w:rPr>
          <w:rFonts w:ascii="Angsana New" w:hAnsi="Angsana New" w:hint="cs"/>
          <w:sz w:val="30"/>
          <w:szCs w:val="30"/>
          <w:cs/>
        </w:rPr>
        <w:t xml:space="preserve"> วันที่ 31 มีนาคม 2563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</w:t>
      </w:r>
    </w:p>
    <w:p w:rsidR="00071716" w:rsidRPr="0056609B" w:rsidRDefault="00071716" w:rsidP="00071716">
      <w:pPr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071716" w:rsidRPr="006218A4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8A4">
        <w:rPr>
          <w:rFonts w:ascii="Angsana New" w:hAnsi="Angsana New"/>
          <w:sz w:val="30"/>
          <w:szCs w:val="30"/>
        </w:rPr>
        <w:t xml:space="preserve">ECF-P </w:t>
      </w:r>
      <w:r w:rsidRPr="006218A4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Pr="006218A4">
        <w:rPr>
          <w:rFonts w:ascii="Angsana New" w:hAnsi="Angsana New"/>
          <w:sz w:val="30"/>
          <w:szCs w:val="30"/>
        </w:rPr>
        <w:t>GEP</w:t>
      </w:r>
      <w:r w:rsidRPr="006218A4">
        <w:rPr>
          <w:rFonts w:ascii="Angsana New" w:hAnsi="Angsana New"/>
          <w:sz w:val="30"/>
          <w:szCs w:val="30"/>
          <w:cs/>
        </w:rPr>
        <w:t xml:space="preserve"> จำนวน 311</w:t>
      </w:r>
      <w:r w:rsidRPr="006218A4">
        <w:rPr>
          <w:rFonts w:ascii="Angsana New" w:hAnsi="Angsana New"/>
          <w:sz w:val="30"/>
          <w:szCs w:val="30"/>
        </w:rPr>
        <w:t>,</w:t>
      </w:r>
      <w:r w:rsidRPr="006218A4">
        <w:rPr>
          <w:rFonts w:ascii="Angsana New" w:hAnsi="Angsana New"/>
          <w:sz w:val="30"/>
          <w:szCs w:val="30"/>
          <w:cs/>
        </w:rPr>
        <w:t xml:space="preserve">512 หุ้น (คิดเป็นร้อยละ 72 ของจำนวนหุ้นทั้งหมดที่ลงทุน)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6218A4">
        <w:rPr>
          <w:rFonts w:ascii="Angsana New" w:hAnsi="Angsana New"/>
          <w:sz w:val="30"/>
          <w:szCs w:val="30"/>
        </w:rPr>
        <w:t xml:space="preserve">GEPM </w:t>
      </w:r>
      <w:r w:rsidRPr="006218A4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071716" w:rsidRPr="006218A4" w:rsidRDefault="00071716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18A4" w:rsidRPr="006218A4" w:rsidRDefault="006218A4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18A4">
        <w:rPr>
          <w:rFonts w:ascii="Angsana New" w:hAnsi="Angsana New"/>
          <w:sz w:val="30"/>
          <w:szCs w:val="30"/>
          <w:cs/>
        </w:rPr>
        <w:t xml:space="preserve">เพื่อให้เกิดประโยชน์สูงสุดแก่กลุ่มบริษัท ในช่วงต้นไตรมาสที่ 1 ของปี 2563 </w:t>
      </w:r>
      <w:r w:rsidRPr="006218A4">
        <w:rPr>
          <w:rFonts w:ascii="Angsana New" w:hAnsi="Angsana New"/>
          <w:sz w:val="30"/>
          <w:szCs w:val="30"/>
        </w:rPr>
        <w:t xml:space="preserve">ECF-P </w:t>
      </w:r>
      <w:r w:rsidRPr="006218A4">
        <w:rPr>
          <w:rFonts w:ascii="Angsana New" w:hAnsi="Angsana New"/>
          <w:sz w:val="30"/>
          <w:szCs w:val="30"/>
          <w:cs/>
        </w:rPr>
        <w:t xml:space="preserve">ได้เข้าสู่แผนการขายเงินลงทุนใน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ทั้งจำนวนให้แก่ผู้ร่วมค้ารายหนึ่งใน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โดยทำสัญญาซื้อ-ขายร่วมกับผู้ร่วมค้าอีกรายหนึ่งในราคารวมประมาณ 222.9 ล้านบาท ซึ่งมูลค่าเงินลงทุนตามวิธีส่วนได้เสียใน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ในช่วงดังกล่าวมีจำนวนเงินประมาณ 227.7 ล้านบาท ทั้งนี้ กลุ่มบริษัทได้หยุดใช้วิธีส่วนได้เสียในการวัดมูลค่าเงินลงทุนดังกล่าวและถือมูลค่าดังกล่าวเป็นมูลค่าตามบัญชีใหม่ของเงินลงทุนซึ่งมีจำนวนเงินต่ำกว่ามูลค่ายุติธรรมหักต้นทุนในการขายเงินลงทุนเป็นจำนวนเงินประมาณ 4.8 ล้านบาท กลุ่มบริษัทได้รับรู้ผลขาดทุนดังกล่าวและแสดงรายการเป็นส่วนหนึ่งของ </w:t>
      </w:r>
      <w:r w:rsidRPr="006218A4">
        <w:rPr>
          <w:rFonts w:ascii="Angsana New" w:hAnsi="Angsana New"/>
          <w:sz w:val="30"/>
          <w:szCs w:val="30"/>
        </w:rPr>
        <w:t>“</w:t>
      </w:r>
      <w:r w:rsidRPr="006218A4">
        <w:rPr>
          <w:rFonts w:ascii="Angsana New" w:hAnsi="Angsana New"/>
          <w:sz w:val="30"/>
          <w:szCs w:val="30"/>
          <w:cs/>
        </w:rPr>
        <w:t>ค่าใช้จ่ายอื่น</w:t>
      </w:r>
      <w:r w:rsidRPr="006218A4">
        <w:rPr>
          <w:rFonts w:ascii="Angsana New" w:hAnsi="Angsana New"/>
          <w:sz w:val="30"/>
          <w:szCs w:val="30"/>
        </w:rPr>
        <w:t xml:space="preserve">” </w:t>
      </w:r>
      <w:r w:rsidRPr="006218A4">
        <w:rPr>
          <w:rFonts w:ascii="Angsana New" w:hAnsi="Angsana New"/>
          <w:sz w:val="30"/>
          <w:szCs w:val="30"/>
          <w:cs/>
        </w:rPr>
        <w:t xml:space="preserve">ในงบกำไรขาดทุนเบ็ดเสร็จรวมสำหรับงวดสามเดือนสิ้นสุดวันที่ 31 มีนาคม 2563 แผนการขายดังกล่าวข้างต้นคาดว่าจะเสร็จสิ้นสมบูรณ์ภายในเดือนพฤษภาคม 2563 กลุ่มบริษัทได้จัดประเภทและแสดงรายการเงินลงทุนดังกล่าวข้างต้นเป็น </w:t>
      </w:r>
      <w:r w:rsidRPr="006218A4">
        <w:rPr>
          <w:rFonts w:ascii="Angsana New" w:hAnsi="Angsana New"/>
          <w:sz w:val="30"/>
          <w:szCs w:val="30"/>
        </w:rPr>
        <w:t>“</w:t>
      </w:r>
      <w:r w:rsidRPr="006218A4">
        <w:rPr>
          <w:rFonts w:ascii="Angsana New" w:hAnsi="Angsana New"/>
          <w:sz w:val="30"/>
          <w:szCs w:val="30"/>
          <w:cs/>
        </w:rPr>
        <w:t>สินทรัพย์ไม่หมุนเวียนที่ถือไว้เพื่อขาย</w:t>
      </w:r>
      <w:r w:rsidRPr="006218A4">
        <w:rPr>
          <w:rFonts w:ascii="Angsana New" w:hAnsi="Angsana New"/>
          <w:sz w:val="30"/>
          <w:szCs w:val="30"/>
        </w:rPr>
        <w:t xml:space="preserve">” </w:t>
      </w:r>
      <w:r w:rsidRPr="006218A4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ณ วันที่ 31 มีนาคม 2563 และวัดมูลค่ารายการดังกล่าวด้วยมูลค่ายุติธรรมหักต้นทุนในการขาย นอกจากนี้ ในการรายงานเกี่ยวกับข้อมูลทางการเงินที่สำคัญจำแนกตามส่วนงานดำเนินงาน เงินลงทุนดังกล่าวจัดอยู่ในส่วนงาน </w:t>
      </w:r>
      <w:r w:rsidRPr="006218A4">
        <w:rPr>
          <w:rFonts w:ascii="Angsana New" w:hAnsi="Angsana New"/>
          <w:sz w:val="30"/>
          <w:szCs w:val="30"/>
        </w:rPr>
        <w:t>“</w:t>
      </w:r>
      <w:r w:rsidRPr="006218A4">
        <w:rPr>
          <w:rFonts w:ascii="Angsana New" w:hAnsi="Angsana New"/>
          <w:sz w:val="30"/>
          <w:szCs w:val="30"/>
          <w:cs/>
        </w:rPr>
        <w:t>ผลิตภัณฑ์อื่น ๆ</w:t>
      </w:r>
      <w:r w:rsidRPr="006218A4">
        <w:rPr>
          <w:rFonts w:ascii="Angsana New" w:hAnsi="Angsana New"/>
          <w:sz w:val="30"/>
          <w:szCs w:val="30"/>
        </w:rPr>
        <w:t>”</w:t>
      </w:r>
    </w:p>
    <w:p w:rsidR="006218A4" w:rsidRDefault="006218A4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3833" w:rsidRDefault="00D63833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D8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D8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8D6154" w:rsidRDefault="00F92539" w:rsidP="00D8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EE71FB" w:rsidRPr="008D6154" w:rsidTr="00EF6C95">
        <w:tc>
          <w:tcPr>
            <w:tcW w:w="3394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1FB" w:rsidRPr="001C3EDB" w:rsidRDefault="00EE71F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C3EDB" w:rsidRPr="001C3ED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1C3E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C3EDB" w:rsidRPr="001C3EDB">
              <w:rPr>
                <w:rFonts w:ascii="Angsana New" w:hAnsi="Angsana New" w:hint="cs"/>
                <w:sz w:val="30"/>
                <w:szCs w:val="30"/>
                <w:cs/>
              </w:rPr>
              <w:t>822</w:t>
            </w:r>
          </w:p>
        </w:tc>
        <w:tc>
          <w:tcPr>
            <w:tcW w:w="285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71FB" w:rsidRPr="00EE71FB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1F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EE71FB">
              <w:rPr>
                <w:rFonts w:ascii="Angsana New" w:hAnsi="Angsana New"/>
                <w:sz w:val="30"/>
                <w:szCs w:val="30"/>
              </w:rPr>
              <w:t>,324</w:t>
            </w:r>
          </w:p>
        </w:tc>
        <w:tc>
          <w:tcPr>
            <w:tcW w:w="283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EE71FB" w:rsidRPr="003A0184" w:rsidRDefault="00EE71FB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A018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A0184" w:rsidRPr="003A0184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3</w:t>
            </w:r>
            <w:r w:rsidRPr="003A0184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="003A0184" w:rsidRPr="003A0184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319</w:t>
            </w:r>
          </w:p>
        </w:tc>
        <w:tc>
          <w:tcPr>
            <w:tcW w:w="283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71FB" w:rsidRPr="00461E38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1E38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14</w:t>
            </w:r>
            <w:r w:rsidRPr="00461E38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Pr="00461E38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704</w:t>
            </w:r>
          </w:p>
        </w:tc>
      </w:tr>
      <w:tr w:rsidR="00EE71FB" w:rsidRPr="008D6154" w:rsidTr="00B3791B">
        <w:tc>
          <w:tcPr>
            <w:tcW w:w="3394" w:type="dxa"/>
            <w:vAlign w:val="bottom"/>
          </w:tcPr>
          <w:p w:rsidR="00EE71FB" w:rsidRPr="008D6154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E71FB" w:rsidRPr="001C3EDB" w:rsidRDefault="00EE71F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8,</w:t>
            </w:r>
            <w:r w:rsidR="001C3EDB" w:rsidRPr="001C3ED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5" w:type="dxa"/>
            <w:vAlign w:val="bottom"/>
          </w:tcPr>
          <w:p w:rsidR="00EE71FB" w:rsidRPr="008D6154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E71FB" w:rsidRPr="00461E38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12,309</w:t>
            </w:r>
          </w:p>
        </w:tc>
        <w:tc>
          <w:tcPr>
            <w:tcW w:w="283" w:type="dxa"/>
            <w:vAlign w:val="bottom"/>
          </w:tcPr>
          <w:p w:rsidR="00EE71FB" w:rsidRPr="008D6154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EE71FB" w:rsidRPr="003A0184" w:rsidRDefault="00EE71FB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184">
              <w:rPr>
                <w:rFonts w:ascii="Angsana New" w:hAnsi="Angsana New"/>
                <w:sz w:val="30"/>
                <w:szCs w:val="30"/>
              </w:rPr>
              <w:t>8,</w:t>
            </w:r>
            <w:r w:rsidR="003A0184" w:rsidRPr="003A0184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vAlign w:val="bottom"/>
          </w:tcPr>
          <w:p w:rsidR="00EE71FB" w:rsidRPr="008D6154" w:rsidRDefault="00EE71F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E71FB" w:rsidRPr="00461E38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12,309</w:t>
            </w:r>
          </w:p>
        </w:tc>
      </w:tr>
      <w:tr w:rsidR="00426DB9" w:rsidRPr="008D6154" w:rsidTr="0069441E">
        <w:tc>
          <w:tcPr>
            <w:tcW w:w="3394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26DB9" w:rsidRPr="001C3EDB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7,439</w:t>
            </w:r>
          </w:p>
        </w:tc>
        <w:tc>
          <w:tcPr>
            <w:tcW w:w="285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461E38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7,694</w:t>
            </w:r>
          </w:p>
        </w:tc>
        <w:tc>
          <w:tcPr>
            <w:tcW w:w="283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26DB9" w:rsidRPr="003A018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184">
              <w:rPr>
                <w:rFonts w:ascii="Angsana New" w:hAnsi="Angsana New"/>
                <w:sz w:val="30"/>
                <w:szCs w:val="30"/>
              </w:rPr>
              <w:t>7,439</w:t>
            </w:r>
          </w:p>
        </w:tc>
        <w:tc>
          <w:tcPr>
            <w:tcW w:w="283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461E38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7,694</w:t>
            </w:r>
          </w:p>
        </w:tc>
      </w:tr>
      <w:tr w:rsidR="00426DB9" w:rsidRPr="008D6154" w:rsidTr="0069441E">
        <w:tc>
          <w:tcPr>
            <w:tcW w:w="3394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26DB9" w:rsidRPr="001C3EDB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5,576</w:t>
            </w:r>
          </w:p>
        </w:tc>
        <w:tc>
          <w:tcPr>
            <w:tcW w:w="285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26DB9" w:rsidRPr="00461E38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283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26DB9" w:rsidRPr="003A018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184">
              <w:rPr>
                <w:rFonts w:ascii="Angsana New" w:hAnsi="Angsana New"/>
                <w:sz w:val="30"/>
                <w:szCs w:val="30"/>
              </w:rPr>
              <w:t>5,564</w:t>
            </w:r>
          </w:p>
        </w:tc>
        <w:tc>
          <w:tcPr>
            <w:tcW w:w="283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461E38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6,370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F2EFC" w:rsidRPr="001C3EDB" w:rsidRDefault="001C3ED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1C3EDB">
              <w:rPr>
                <w:rFonts w:ascii="Angsana New" w:hAnsi="Angsana New"/>
                <w:sz w:val="30"/>
                <w:szCs w:val="30"/>
              </w:rPr>
              <w:t>,5</w:t>
            </w:r>
            <w:r w:rsidRPr="001C3ED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5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9F2EFC" w:rsidRPr="003A0184" w:rsidRDefault="003A0184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0184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3A0184">
              <w:rPr>
                <w:rFonts w:ascii="Angsana New" w:hAnsi="Angsana New"/>
                <w:sz w:val="30"/>
                <w:szCs w:val="30"/>
              </w:rPr>
              <w:t>,</w:t>
            </w:r>
            <w:r w:rsidRPr="003A0184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F2EFC" w:rsidRPr="001C3EDB" w:rsidRDefault="009F2EFC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3,</w:t>
            </w:r>
            <w:r w:rsidR="001C3EDB" w:rsidRPr="001C3EDB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85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9F2EFC" w:rsidRPr="003A0184" w:rsidRDefault="009F2EFC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184">
              <w:rPr>
                <w:rFonts w:ascii="Angsana New" w:hAnsi="Angsana New"/>
                <w:sz w:val="30"/>
                <w:szCs w:val="30"/>
              </w:rPr>
              <w:t>3,</w:t>
            </w:r>
            <w:r w:rsidR="003A0184" w:rsidRPr="003A0184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</w:tr>
      <w:tr w:rsidR="0034624B" w:rsidRPr="008D6154" w:rsidTr="001C3EDB">
        <w:tc>
          <w:tcPr>
            <w:tcW w:w="3394" w:type="dxa"/>
            <w:vAlign w:val="bottom"/>
          </w:tcPr>
          <w:p w:rsidR="0034624B" w:rsidRPr="008D6154" w:rsidRDefault="0034624B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34624B" w:rsidRPr="001C3EDB" w:rsidRDefault="0034624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2,</w:t>
            </w:r>
            <w:r w:rsidR="001C3EDB" w:rsidRPr="001C3ED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5" w:type="dxa"/>
            <w:vAlign w:val="bottom"/>
          </w:tcPr>
          <w:p w:rsidR="0034624B" w:rsidRPr="008D6154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4624B" w:rsidRPr="001C3EDB" w:rsidRDefault="0034624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  <w:tc>
          <w:tcPr>
            <w:tcW w:w="283" w:type="dxa"/>
            <w:vAlign w:val="bottom"/>
          </w:tcPr>
          <w:p w:rsidR="0034624B" w:rsidRPr="008D6154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4624B" w:rsidRPr="003A0184" w:rsidRDefault="0034624B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184">
              <w:rPr>
                <w:rFonts w:ascii="Angsana New" w:hAnsi="Angsana New"/>
                <w:sz w:val="30"/>
                <w:szCs w:val="30"/>
              </w:rPr>
              <w:t>2,157</w:t>
            </w:r>
          </w:p>
        </w:tc>
        <w:tc>
          <w:tcPr>
            <w:tcW w:w="283" w:type="dxa"/>
            <w:vAlign w:val="bottom"/>
          </w:tcPr>
          <w:p w:rsidR="0034624B" w:rsidRPr="008D6154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4624B" w:rsidRPr="0034624B" w:rsidRDefault="0034624B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24B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571501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1C3EDB" w:rsidRDefault="001C3ED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1C3EDB">
              <w:rPr>
                <w:rFonts w:ascii="Angsana New" w:hAnsi="Angsana New"/>
                <w:sz w:val="30"/>
                <w:szCs w:val="30"/>
              </w:rPr>
              <w:t>,</w:t>
            </w:r>
            <w:r w:rsidRPr="001C3EDB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85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1C3EDB" w:rsidRDefault="001C3ED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1C3EDB">
              <w:rPr>
                <w:rFonts w:ascii="Angsana New" w:hAnsi="Angsana New"/>
                <w:sz w:val="30"/>
                <w:szCs w:val="30"/>
              </w:rPr>
              <w:t>,</w:t>
            </w:r>
            <w:r w:rsidRPr="001C3EDB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9F2EFC" w:rsidRPr="003A0184" w:rsidRDefault="003A0184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184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3A0184">
              <w:rPr>
                <w:rFonts w:ascii="Angsana New" w:hAnsi="Angsana New"/>
                <w:sz w:val="30"/>
                <w:szCs w:val="30"/>
              </w:rPr>
              <w:t>,</w:t>
            </w:r>
            <w:r w:rsidRPr="003A0184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F2EFC" w:rsidRPr="0034624B" w:rsidRDefault="0034624B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624B">
              <w:rPr>
                <w:rFonts w:ascii="Angsana New" w:hAnsi="Angsana New"/>
                <w:sz w:val="30"/>
                <w:szCs w:val="30"/>
              </w:rPr>
              <w:t>2</w:t>
            </w:r>
            <w:r w:rsidR="009F2EFC" w:rsidRPr="0034624B">
              <w:rPr>
                <w:rFonts w:ascii="Angsana New" w:hAnsi="Angsana New"/>
                <w:sz w:val="30"/>
                <w:szCs w:val="30"/>
              </w:rPr>
              <w:t>,</w:t>
            </w:r>
            <w:r w:rsidRPr="0034624B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8D6154" w:rsidRDefault="009F2EFC" w:rsidP="00EF6C9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1C3EDB" w:rsidRDefault="001C3ED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3EDB">
              <w:rPr>
                <w:rFonts w:ascii="Angsana New" w:hAnsi="Angsana New"/>
                <w:sz w:val="30"/>
                <w:szCs w:val="30"/>
              </w:rPr>
              <w:t>48</w:t>
            </w:r>
            <w:r w:rsidR="009F2EFC" w:rsidRPr="001C3EDB">
              <w:rPr>
                <w:rFonts w:ascii="Angsana New" w:hAnsi="Angsana New"/>
                <w:sz w:val="30"/>
                <w:szCs w:val="30"/>
              </w:rPr>
              <w:t>,</w:t>
            </w:r>
            <w:r w:rsidRPr="001C3EDB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85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53,733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2EFC" w:rsidRPr="009F2EFC" w:rsidRDefault="0034624B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4624B">
              <w:rPr>
                <w:rFonts w:ascii="Angsana New" w:hAnsi="Angsana New"/>
                <w:sz w:val="30"/>
                <w:szCs w:val="30"/>
              </w:rPr>
              <w:t>46</w:t>
            </w:r>
            <w:r w:rsidR="009F2EFC" w:rsidRPr="0034624B">
              <w:rPr>
                <w:rFonts w:ascii="Angsana New" w:hAnsi="Angsana New"/>
                <w:sz w:val="30"/>
                <w:szCs w:val="30"/>
              </w:rPr>
              <w:t>,</w:t>
            </w:r>
            <w:r w:rsidRPr="0034624B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52,717</w:t>
            </w:r>
          </w:p>
        </w:tc>
      </w:tr>
    </w:tbl>
    <w:p w:rsidR="00085D4A" w:rsidRPr="008C1C0D" w:rsidRDefault="00085D4A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3DD6" w:rsidRPr="004F5042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8C1C0D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B4EC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1C0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C1C0D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8C1C0D" w:rsidRPr="004F5042" w:rsidTr="00B049DA">
        <w:tc>
          <w:tcPr>
            <w:tcW w:w="6062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8C1C0D" w:rsidRPr="008E6689" w:rsidRDefault="008E6689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689">
              <w:rPr>
                <w:rFonts w:ascii="Angsana New" w:hAnsi="Angsana New" w:cs="Angsana New"/>
                <w:sz w:val="30"/>
                <w:szCs w:val="30"/>
              </w:rPr>
              <w:t>985</w:t>
            </w:r>
            <w:r w:rsidR="008C1C0D" w:rsidRPr="008E66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668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C1C0D" w:rsidRPr="008E6689">
              <w:rPr>
                <w:rFonts w:ascii="Angsana New" w:hAnsi="Angsana New" w:cs="Angsana New"/>
                <w:sz w:val="30"/>
                <w:szCs w:val="30"/>
              </w:rPr>
              <w:t xml:space="preserve">00                    </w:t>
            </w:r>
          </w:p>
        </w:tc>
        <w:tc>
          <w:tcPr>
            <w:tcW w:w="236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8C1C0D" w:rsidRPr="008C1C0D" w:rsidRDefault="008C1C0D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E6689" w:rsidRPr="004F5042" w:rsidTr="00B049DA">
        <w:tc>
          <w:tcPr>
            <w:tcW w:w="6062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8E6689" w:rsidRPr="008C1C0D" w:rsidRDefault="008E6689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6689">
              <w:rPr>
                <w:rFonts w:ascii="Angsana New" w:hAnsi="Angsana New" w:cs="Angsana New" w:hint="cs"/>
                <w:color w:val="FFFFFF" w:themeColor="background1"/>
                <w:sz w:val="30"/>
                <w:szCs w:val="30"/>
                <w:cs/>
              </w:rPr>
              <w:t>79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985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8E6689" w:rsidRPr="008C1C0D" w:rsidRDefault="008E6689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6689">
              <w:rPr>
                <w:rFonts w:ascii="Angsana New" w:hAnsi="Angsana New" w:cs="Angsana New"/>
                <w:color w:val="FFFFFF" w:themeColor="background1"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E6689" w:rsidRPr="004F5042" w:rsidTr="008C1C0D">
        <w:tc>
          <w:tcPr>
            <w:tcW w:w="6062" w:type="dxa"/>
          </w:tcPr>
          <w:p w:rsidR="008E6689" w:rsidRPr="004F5042" w:rsidRDefault="008E6689" w:rsidP="0027070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8E6689" w:rsidRPr="008C1C0D" w:rsidRDefault="008E6689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78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015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8E6689" w:rsidRPr="008C1C0D" w:rsidRDefault="008E6689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980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</w:p>
        </w:tc>
      </w:tr>
      <w:tr w:rsidR="008E6689" w:rsidRPr="004F5042" w:rsidTr="008C1C0D">
        <w:tc>
          <w:tcPr>
            <w:tcW w:w="6062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E6689" w:rsidRPr="008C1C0D" w:rsidRDefault="008E6689" w:rsidP="00996D7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083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8E6689" w:rsidRPr="008C1C0D" w:rsidRDefault="008E6689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605,685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1C0D" w:rsidRPr="004F5042" w:rsidTr="008C1C0D">
        <w:tc>
          <w:tcPr>
            <w:tcW w:w="6062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C1C0D" w:rsidRPr="008E6689" w:rsidRDefault="008E6689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6689"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="008C1C0D" w:rsidRPr="008E66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6689">
              <w:rPr>
                <w:rFonts w:ascii="Angsana New" w:hAnsi="Angsana New" w:cs="Angsana New"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8C1C0D" w:rsidRPr="008C1C0D" w:rsidRDefault="008C1C0D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375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</w:p>
        </w:tc>
      </w:tr>
    </w:tbl>
    <w:p w:rsidR="00F63DD6" w:rsidRPr="008C1C0D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F4A48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E1B1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16 กุมภาพันธ์ 2561 </w:t>
      </w:r>
      <w:r w:rsidRPr="000E1B19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บริษัทได้ออกหุ้นกู้ชนิดระบุชื่อผู้ถือ ไม่ด้อยสิทธิ และไม่มีหลักประกันให้แก่ผู้ลงทุนสถาบันจำนวน</w:t>
      </w:r>
      <w:r w:rsidRPr="000E1B19">
        <w:rPr>
          <w:rFonts w:ascii="Angsana New" w:hAnsi="Angsana New" w:cs="Angsana New"/>
          <w:sz w:val="30"/>
          <w:szCs w:val="30"/>
        </w:rPr>
        <w:t xml:space="preserve"> 699,</w:t>
      </w:r>
      <w:r>
        <w:rPr>
          <w:rFonts w:ascii="Angsana New" w:hAnsi="Angsana New" w:cs="Angsana New"/>
          <w:sz w:val="30"/>
          <w:szCs w:val="30"/>
        </w:rPr>
        <w:t>9</w:t>
      </w:r>
      <w:r w:rsidRPr="000E1B19">
        <w:rPr>
          <w:rFonts w:ascii="Angsana New" w:hAnsi="Angsana New" w:cs="Angsana New"/>
          <w:sz w:val="30"/>
          <w:szCs w:val="30"/>
        </w:rPr>
        <w:t>00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0E1B19">
        <w:rPr>
          <w:rFonts w:ascii="Angsana New" w:hAnsi="Angsana New" w:cs="Angsana New"/>
          <w:sz w:val="30"/>
          <w:szCs w:val="30"/>
        </w:rPr>
        <w:t xml:space="preserve">1,000 </w:t>
      </w:r>
      <w:r w:rsidRPr="000E1B19">
        <w:rPr>
          <w:rFonts w:ascii="Angsana New" w:hAnsi="Angsana New" w:cs="Angsana New"/>
          <w:sz w:val="30"/>
          <w:szCs w:val="30"/>
          <w:cs/>
        </w:rPr>
        <w:t>บาท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หุ้นกู้นี้</w:t>
      </w:r>
      <w:r w:rsidRPr="000E1B19">
        <w:rPr>
          <w:rFonts w:ascii="Angsana New" w:hAnsi="Angsana New" w:cs="Angsana New"/>
          <w:sz w:val="30"/>
          <w:szCs w:val="30"/>
          <w:cs/>
        </w:rPr>
        <w:t>มีอัตราดอกเบี้ยร้อยละ</w:t>
      </w:r>
      <w:r w:rsidRPr="000E1B19">
        <w:rPr>
          <w:rFonts w:ascii="Angsana New" w:hAnsi="Angsana New" w:cs="Angsana New"/>
          <w:sz w:val="30"/>
          <w:szCs w:val="30"/>
        </w:rPr>
        <w:t xml:space="preserve"> 6.5 </w:t>
      </w:r>
      <w:r w:rsidRPr="000E1B19">
        <w:rPr>
          <w:rFonts w:ascii="Angsana New" w:hAnsi="Angsana New" w:cs="Angsana New"/>
          <w:sz w:val="30"/>
          <w:szCs w:val="30"/>
          <w:cs/>
        </w:rPr>
        <w:t>ต่อปี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ครบกำหนดชำระทุก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</w:rPr>
        <w:t xml:space="preserve">3 </w:t>
      </w:r>
      <w:r w:rsidRPr="000E1B1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และ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ครบกำหนดไถ่ถอนในวันที่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9 สิงหาคม </w:t>
      </w:r>
      <w:r w:rsidRPr="000E1B19">
        <w:rPr>
          <w:rFonts w:ascii="Angsana New" w:hAnsi="Angsana New" w:cs="Angsana New"/>
          <w:sz w:val="30"/>
          <w:szCs w:val="30"/>
        </w:rPr>
        <w:t xml:space="preserve">2563 </w:t>
      </w:r>
      <w:r w:rsidRPr="000E1B19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0E1B19">
        <w:rPr>
          <w:rFonts w:ascii="Angsana New" w:hAnsi="Angsana New" w:cs="Angsana New" w:hint="cs"/>
          <w:sz w:val="30"/>
          <w:szCs w:val="30"/>
          <w:cs/>
        </w:rPr>
        <w:t>ไ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0E1B19">
        <w:rPr>
          <w:rFonts w:ascii="Angsana New" w:hAnsi="Angsana New" w:cs="Angsana New"/>
          <w:sz w:val="30"/>
          <w:szCs w:val="30"/>
        </w:rPr>
        <w:t>4:1</w:t>
      </w:r>
    </w:p>
    <w:p w:rsidR="00EF4A48" w:rsidRPr="000A3D0E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354D7" w:rsidRPr="006B4EC9" w:rsidRDefault="006B4EC9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1316E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Pr="00C1316E">
        <w:rPr>
          <w:rFonts w:ascii="Angsana New" w:hAnsi="Angsana New" w:cs="Angsana New"/>
          <w:sz w:val="30"/>
          <w:szCs w:val="30"/>
          <w:cs/>
        </w:rPr>
        <w:t>าคม</w:t>
      </w:r>
      <w:r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C1316E">
        <w:rPr>
          <w:rFonts w:ascii="Angsana New" w:hAnsi="Angsana New" w:cs="Angsana New"/>
          <w:sz w:val="30"/>
          <w:szCs w:val="30"/>
          <w:cs/>
        </w:rPr>
        <w:t>มีหลักประกันให้แก่ผู้ลงทุนสถาบันจำนวน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Pr="00C1316E">
        <w:rPr>
          <w:rFonts w:ascii="Angsana New" w:hAnsi="Angsana New" w:cs="Angsana New"/>
          <w:sz w:val="30"/>
          <w:szCs w:val="30"/>
        </w:rPr>
        <w:t>00,000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C1316E">
        <w:rPr>
          <w:rFonts w:ascii="Angsana New" w:hAnsi="Angsana New" w:cs="Angsana New"/>
          <w:sz w:val="30"/>
          <w:szCs w:val="30"/>
        </w:rPr>
        <w:t xml:space="preserve">1,000 </w:t>
      </w:r>
      <w:r w:rsidRPr="00C1316E">
        <w:rPr>
          <w:rFonts w:ascii="Angsana New" w:hAnsi="Angsana New" w:cs="Angsana New"/>
          <w:sz w:val="30"/>
          <w:szCs w:val="30"/>
          <w:cs/>
        </w:rPr>
        <w:t>บาท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Pr="00C1316E">
        <w:rPr>
          <w:rFonts w:ascii="Angsana New" w:hAnsi="Angsana New" w:cs="Angsana New"/>
          <w:sz w:val="30"/>
          <w:szCs w:val="30"/>
        </w:rPr>
        <w:t xml:space="preserve">3 </w:t>
      </w:r>
      <w:r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2562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และไม่มีหลักประกันให้แก่ผู้ลงทุนสถาบันจำนวน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180,200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บาท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6.50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8C1C0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2564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4:1</w:t>
      </w:r>
    </w:p>
    <w:p w:rsidR="008E6689" w:rsidRDefault="008E6689" w:rsidP="008E668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8E6689" w:rsidRDefault="008E6689" w:rsidP="008E668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D56B4">
        <w:rPr>
          <w:rFonts w:ascii="Angsana New" w:hAnsi="Angsana New" w:cs="Angsana New" w:hint="cs"/>
          <w:sz w:val="30"/>
          <w:szCs w:val="30"/>
          <w:cs/>
        </w:rPr>
        <w:t>เพื่อเป็นการบริหารงานด้านการเงินให้ได้ประโยชน์สูงสุด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2563 และ</w:t>
      </w:r>
      <w:r w:rsidR="009D1E93">
        <w:rPr>
          <w:rFonts w:ascii="Angsana New" w:hAnsi="Angsana New" w:cs="Angsana New" w:hint="cs"/>
          <w:sz w:val="30"/>
          <w:szCs w:val="30"/>
          <w:cs/>
        </w:rPr>
        <w:t>ระหว่างปี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2562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บริษัทได้ไถ่ถอนหุ้นกู้ตาม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="009D1E93">
        <w:rPr>
          <w:rFonts w:ascii="Angsana New" w:hAnsi="Angsana New" w:cs="Angsana New" w:hint="cs"/>
          <w:sz w:val="30"/>
          <w:szCs w:val="30"/>
          <w:cs/>
        </w:rPr>
        <w:t>กล่าวถึงในรายการแรก</w:t>
      </w:r>
      <w:r w:rsidRPr="005D56B4">
        <w:rPr>
          <w:rFonts w:ascii="Angsana New" w:hAnsi="Angsana New" w:cs="Angsana New" w:hint="cs"/>
          <w:sz w:val="30"/>
          <w:szCs w:val="30"/>
          <w:cs/>
        </w:rPr>
        <w:t>บางส่วนจำนวนรวม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 5,000 หน่วยและ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93">
        <w:rPr>
          <w:rFonts w:ascii="Angsana New" w:hAnsi="Angsana New" w:cs="Angsana New" w:hint="cs"/>
          <w:sz w:val="30"/>
          <w:szCs w:val="30"/>
          <w:cs/>
        </w:rPr>
        <w:t>90,100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7919F5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D56B4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มูลค่าที่ตราไว้หน่วยละ </w:t>
      </w:r>
      <w:r w:rsidRPr="005D56B4">
        <w:rPr>
          <w:rFonts w:ascii="Angsana New" w:hAnsi="Angsana New" w:cs="Angsana New"/>
          <w:sz w:val="30"/>
          <w:szCs w:val="30"/>
          <w:cs/>
        </w:rPr>
        <w:t>1</w:t>
      </w:r>
      <w:proofErr w:type="gramStart"/>
      <w:r w:rsidRPr="005D56B4">
        <w:rPr>
          <w:rFonts w:ascii="Angsana New" w:hAnsi="Angsana New" w:cs="Angsana New"/>
          <w:sz w:val="30"/>
          <w:szCs w:val="30"/>
        </w:rPr>
        <w:t>,</w:t>
      </w:r>
      <w:r w:rsidRPr="005D56B4">
        <w:rPr>
          <w:rFonts w:ascii="Angsana New" w:hAnsi="Angsana New" w:cs="Angsana New"/>
          <w:sz w:val="30"/>
          <w:szCs w:val="30"/>
          <w:cs/>
        </w:rPr>
        <w:t>000</w:t>
      </w:r>
      <w:proofErr w:type="gramEnd"/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บาท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เป็นมูลค่ารวม</w:t>
      </w:r>
      <w:r w:rsidR="007919F5">
        <w:rPr>
          <w:rFonts w:ascii="Angsana New" w:hAnsi="Angsana New" w:cs="Angsana New" w:hint="cs"/>
          <w:sz w:val="30"/>
          <w:szCs w:val="30"/>
          <w:cs/>
        </w:rPr>
        <w:t xml:space="preserve"> 5.0 ล้านบาทและ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93">
        <w:rPr>
          <w:rFonts w:ascii="Angsana New" w:hAnsi="Angsana New" w:cs="Angsana New" w:hint="cs"/>
          <w:sz w:val="30"/>
          <w:szCs w:val="30"/>
          <w:cs/>
        </w:rPr>
        <w:t>90.1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919F5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5D56B4">
        <w:rPr>
          <w:rFonts w:ascii="Angsana New" w:hAnsi="Angsana New" w:cs="Angsana New" w:hint="cs"/>
          <w:sz w:val="30"/>
          <w:szCs w:val="30"/>
          <w:cs/>
        </w:rPr>
        <w:t>จากผู้ถือหุ้นกู้บางรายโดย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D56B4">
        <w:rPr>
          <w:rFonts w:ascii="Angsana New" w:hAnsi="Angsana New" w:cs="Angsana New" w:hint="cs"/>
          <w:sz w:val="30"/>
          <w:szCs w:val="30"/>
          <w:cs/>
        </w:rPr>
        <w:t>การซื้อคืนหุ้นกู้จากตลาดรองในราคารวมดอกเบี้ยค้างรับซึ่งเป็นไปตามข้อกำหนดว่าด้วยสิทธิและหน้าที่ของผู้ออกหุ้นกู้และผู้ถือหุ้นกู้</w:t>
      </w: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BA0B3A" w:rsidRDefault="00BA0B3A" w:rsidP="00F63DD6">
      <w:pPr>
        <w:pStyle w:val="NoSpacing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บริษัทได้นำที่ดินส่วนหนึ่งซึ่งมีมูลค่าตามบัญชีประมาณ 48 ล้านบาทไปวางเป็นหลักประกันส่วนเพิ่มสำหรับหุ้นกู้ตามที่กล่าวถึงในรายการแรก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5657B" w:rsidRPr="004F5042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C45966">
        <w:rPr>
          <w:rFonts w:ascii="Angsana New" w:hAnsi="Angsana New"/>
          <w:sz w:val="30"/>
          <w:szCs w:val="30"/>
        </w:rPr>
        <w:t>3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C45966">
        <w:rPr>
          <w:rFonts w:ascii="Angsana New" w:hAnsi="Angsana New" w:hint="cs"/>
          <w:sz w:val="30"/>
          <w:szCs w:val="30"/>
          <w:cs/>
        </w:rPr>
        <w:t>62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708EE" w:rsidRPr="002E3EED" w:rsidTr="008F4BC4">
        <w:trPr>
          <w:tblHeader/>
        </w:trPr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D129D" w:rsidRPr="002E3EED" w:rsidTr="000078D2">
        <w:tc>
          <w:tcPr>
            <w:tcW w:w="5211" w:type="dxa"/>
            <w:vAlign w:val="bottom"/>
          </w:tcPr>
          <w:p w:rsidR="002D129D" w:rsidRPr="002E3EED" w:rsidRDefault="002D129D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129D" w:rsidRPr="004708EE" w:rsidRDefault="002D129D" w:rsidP="004336A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2,330</w:t>
            </w:r>
          </w:p>
        </w:tc>
        <w:tc>
          <w:tcPr>
            <w:tcW w:w="284" w:type="dxa"/>
            <w:vAlign w:val="bottom"/>
          </w:tcPr>
          <w:p w:rsidR="002D129D" w:rsidRPr="002E3EED" w:rsidRDefault="002D12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D129D" w:rsidRPr="002E3EED" w:rsidRDefault="002D129D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4,160</w:t>
            </w:r>
          </w:p>
        </w:tc>
        <w:tc>
          <w:tcPr>
            <w:tcW w:w="283" w:type="dxa"/>
            <w:vAlign w:val="bottom"/>
          </w:tcPr>
          <w:p w:rsidR="002D129D" w:rsidRPr="002E3EED" w:rsidRDefault="002D12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129D" w:rsidRPr="0058046D" w:rsidRDefault="002D129D" w:rsidP="009D1E9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3,864</w:t>
            </w:r>
          </w:p>
        </w:tc>
        <w:tc>
          <w:tcPr>
            <w:tcW w:w="284" w:type="dxa"/>
            <w:vAlign w:val="bottom"/>
          </w:tcPr>
          <w:p w:rsidR="002D129D" w:rsidRPr="002E3EED" w:rsidRDefault="002D12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2D129D" w:rsidRPr="002E3EED" w:rsidRDefault="002D129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3,913</w:t>
            </w:r>
          </w:p>
        </w:tc>
      </w:tr>
      <w:tr w:rsidR="004708EE" w:rsidRPr="002E3EED" w:rsidTr="000078D2">
        <w:tc>
          <w:tcPr>
            <w:tcW w:w="5211" w:type="dxa"/>
            <w:vAlign w:val="bottom"/>
          </w:tcPr>
          <w:p w:rsidR="00C45966" w:rsidRPr="002E3EED" w:rsidRDefault="00C45966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45966" w:rsidRPr="004708EE" w:rsidRDefault="009D1E93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7,897</w:t>
            </w:r>
          </w:p>
        </w:tc>
        <w:tc>
          <w:tcPr>
            <w:tcW w:w="284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45966" w:rsidRPr="002E3EED" w:rsidRDefault="00FB697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45966" w:rsidRPr="0058046D" w:rsidRDefault="009D1E93" w:rsidP="00580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  <w:tc>
          <w:tcPr>
            <w:tcW w:w="284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45966" w:rsidRPr="002E3EED" w:rsidRDefault="00CD410B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EF764E" w:rsidRPr="002E3EED" w:rsidTr="00085D4A">
        <w:tc>
          <w:tcPr>
            <w:tcW w:w="5211" w:type="dxa"/>
            <w:vAlign w:val="bottom"/>
          </w:tcPr>
          <w:p w:rsidR="00EF764E" w:rsidRPr="002E3EED" w:rsidRDefault="00EF764E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="002D129D"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F764E" w:rsidRPr="004708EE" w:rsidRDefault="00EF764E" w:rsidP="002D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764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EF764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D129D">
              <w:rPr>
                <w:rFonts w:ascii="Angsana New" w:hAnsi="Angsana New"/>
                <w:sz w:val="30"/>
                <w:szCs w:val="30"/>
              </w:rPr>
              <w:t>7,396</w:t>
            </w: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F764E" w:rsidRPr="002E3EED" w:rsidRDefault="00EF76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EF764E" w:rsidRPr="002E3EED" w:rsidRDefault="00EF764E" w:rsidP="0091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1,08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EF764E" w:rsidRPr="002E3EED" w:rsidRDefault="00EF76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F764E" w:rsidRPr="004708EE" w:rsidRDefault="00EF764E" w:rsidP="009D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764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EF764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D1E93">
              <w:rPr>
                <w:rFonts w:ascii="Angsana New" w:hAnsi="Angsana New"/>
                <w:sz w:val="30"/>
                <w:szCs w:val="30"/>
              </w:rPr>
              <w:t>4</w:t>
            </w:r>
            <w:r w:rsidRPr="00EF764E">
              <w:rPr>
                <w:rFonts w:ascii="Angsana New" w:hAnsi="Angsana New"/>
                <w:sz w:val="30"/>
                <w:szCs w:val="30"/>
              </w:rPr>
              <w:t>,</w:t>
            </w:r>
            <w:r w:rsidR="009D1E93">
              <w:rPr>
                <w:rFonts w:ascii="Angsana New" w:hAnsi="Angsana New"/>
                <w:color w:val="000000"/>
                <w:sz w:val="30"/>
                <w:szCs w:val="30"/>
              </w:rPr>
              <w:t>010</w:t>
            </w: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F764E" w:rsidRPr="002E3EED" w:rsidRDefault="00EF76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EF764E" w:rsidRPr="002E3EED" w:rsidRDefault="00EF764E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3,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718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708EE" w:rsidRPr="002E3EED" w:rsidTr="00085D4A">
        <w:tc>
          <w:tcPr>
            <w:tcW w:w="5211" w:type="dxa"/>
            <w:vAlign w:val="bottom"/>
          </w:tcPr>
          <w:p w:rsidR="0058046D" w:rsidRPr="002E3EED" w:rsidRDefault="0058046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8046D" w:rsidRPr="004708EE" w:rsidRDefault="0058046D" w:rsidP="0047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4708E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="004708EE" w:rsidRPr="004708EE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8046D" w:rsidRPr="002E3EED" w:rsidRDefault="0058046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58046D" w:rsidRPr="002E3EED" w:rsidRDefault="0058046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58046D" w:rsidRPr="002E3EED" w:rsidRDefault="0058046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8046D" w:rsidRPr="002E3EED" w:rsidRDefault="0058046D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58046D" w:rsidRPr="002E3EED" w:rsidRDefault="0058046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8046D" w:rsidRPr="002E3EED" w:rsidRDefault="0058046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4708EE" w:rsidRPr="002E3EED" w:rsidTr="00085D4A">
        <w:tc>
          <w:tcPr>
            <w:tcW w:w="5211" w:type="dxa"/>
            <w:vAlign w:val="bottom"/>
          </w:tcPr>
          <w:p w:rsidR="004708EE" w:rsidRPr="002E3EED" w:rsidRDefault="004708E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4708EE" w:rsidRPr="004708EE" w:rsidRDefault="004708EE" w:rsidP="0047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08EE">
              <w:rPr>
                <w:rFonts w:ascii="Angsana New" w:hAnsi="Angsana New" w:hint="cs"/>
                <w:sz w:val="30"/>
                <w:szCs w:val="30"/>
                <w:cs/>
              </w:rPr>
              <w:t xml:space="preserve">(   </w:t>
            </w:r>
            <w:r w:rsidRPr="004708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08EE">
              <w:rPr>
                <w:rFonts w:ascii="Angsana New" w:hAnsi="Angsana New"/>
                <w:sz w:val="30"/>
                <w:szCs w:val="30"/>
              </w:rPr>
              <w:t>570</w:t>
            </w:r>
            <w:r w:rsidRPr="0047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708EE" w:rsidRPr="008D6154" w:rsidRDefault="004708E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4708EE" w:rsidRPr="008D6154" w:rsidRDefault="004708EE" w:rsidP="00D6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708EE" w:rsidRPr="008D6154" w:rsidRDefault="004708E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708EE" w:rsidRPr="0058046D" w:rsidRDefault="004708EE" w:rsidP="00580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04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</w:t>
            </w:r>
            <w:r w:rsidRPr="0058046D">
              <w:rPr>
                <w:rFonts w:ascii="Angsana New" w:hAnsi="Angsana New"/>
                <w:color w:val="000000"/>
                <w:sz w:val="30"/>
                <w:szCs w:val="30"/>
              </w:rPr>
              <w:t xml:space="preserve">  2,570</w:t>
            </w:r>
            <w:r w:rsidRPr="0058046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708EE" w:rsidRPr="008D6154" w:rsidRDefault="004708E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4708EE" w:rsidRPr="002E3EED" w:rsidRDefault="004708E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EF764E" w:rsidRPr="002E3EED" w:rsidTr="000078D2">
        <w:tc>
          <w:tcPr>
            <w:tcW w:w="5211" w:type="dxa"/>
            <w:vAlign w:val="bottom"/>
          </w:tcPr>
          <w:p w:rsidR="00EF764E" w:rsidRPr="002E3EED" w:rsidRDefault="00EF764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F764E" w:rsidRPr="004708EE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08E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EF764E" w:rsidRPr="002E3EED" w:rsidRDefault="00EF76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EF764E" w:rsidRPr="002E3EED" w:rsidRDefault="00EF764E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3,655</w:t>
            </w:r>
          </w:p>
        </w:tc>
        <w:tc>
          <w:tcPr>
            <w:tcW w:w="283" w:type="dxa"/>
            <w:vAlign w:val="bottom"/>
          </w:tcPr>
          <w:p w:rsidR="00EF764E" w:rsidRPr="002E3EED" w:rsidRDefault="00EF76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764E" w:rsidRPr="002E3EED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EF764E" w:rsidRPr="002E3EED" w:rsidRDefault="00EF764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F764E" w:rsidRPr="002E3EED" w:rsidRDefault="00EF764E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</w:tr>
      <w:tr w:rsidR="004708EE" w:rsidRPr="002E3EED" w:rsidTr="000078D2">
        <w:tc>
          <w:tcPr>
            <w:tcW w:w="5211" w:type="dxa"/>
            <w:vAlign w:val="bottom"/>
          </w:tcPr>
          <w:p w:rsidR="004708EE" w:rsidRPr="002E3EED" w:rsidRDefault="004708EE" w:rsidP="0008243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="00CD410B"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CD410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3" w:type="dxa"/>
            <w:vAlign w:val="bottom"/>
          </w:tcPr>
          <w:p w:rsidR="004708EE" w:rsidRPr="0058046D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708EE" w:rsidRPr="0058046D">
              <w:rPr>
                <w:rFonts w:ascii="Angsana New" w:hAnsi="Angsana New"/>
                <w:sz w:val="30"/>
                <w:szCs w:val="30"/>
              </w:rPr>
              <w:t>,</w:t>
            </w:r>
            <w:r w:rsidR="004708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4708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4708EE" w:rsidRPr="002E3EED" w:rsidRDefault="004708EE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708EE" w:rsidRPr="0058046D" w:rsidRDefault="004708E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5804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EF76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4708EE" w:rsidRPr="002E3EED" w:rsidRDefault="004708EE" w:rsidP="0091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5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="009145E7">
              <w:rPr>
                <w:rFonts w:ascii="Angsana New" w:hAnsi="Angsana New"/>
                <w:color w:val="FFFFFF" w:themeColor="background1"/>
                <w:sz w:val="30"/>
                <w:szCs w:val="30"/>
              </w:rPr>
              <w:t xml:space="preserve">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2E3EED">
              <w:rPr>
                <w:rFonts w:ascii="Angsana New" w:hAnsi="Angsana New"/>
                <w:sz w:val="30"/>
                <w:szCs w:val="30"/>
              </w:rPr>
              <w:t>108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D410B" w:rsidRPr="002E3EED" w:rsidTr="000078D2">
        <w:tc>
          <w:tcPr>
            <w:tcW w:w="5211" w:type="dxa"/>
            <w:vAlign w:val="bottom"/>
          </w:tcPr>
          <w:p w:rsidR="00CD410B" w:rsidRPr="002E3EED" w:rsidRDefault="00CD410B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CD410B" w:rsidRPr="004708EE" w:rsidRDefault="00CD410B" w:rsidP="0047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4708E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Pr="004708E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D410B" w:rsidRPr="002E3EED" w:rsidRDefault="00CD410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D410B" w:rsidRPr="0058046D" w:rsidRDefault="00CD410B" w:rsidP="0039217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83" w:type="dxa"/>
            <w:vAlign w:val="bottom"/>
          </w:tcPr>
          <w:p w:rsidR="00CD410B" w:rsidRPr="002E3EED" w:rsidRDefault="00CD410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D410B" w:rsidRPr="004708EE" w:rsidRDefault="00CD410B" w:rsidP="0047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4708E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Pr="004708EE">
              <w:rPr>
                <w:rFonts w:ascii="Angsana New" w:hAnsi="Angsana New"/>
                <w:color w:val="000000"/>
                <w:sz w:val="30"/>
                <w:szCs w:val="30"/>
              </w:rPr>
              <w:t>443</w:t>
            </w:r>
            <w:r w:rsidRPr="004708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D410B" w:rsidRPr="002E3EED" w:rsidRDefault="00CD410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D410B" w:rsidRPr="0058046D" w:rsidRDefault="00CD410B" w:rsidP="0039217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4708EE" w:rsidRPr="002E3EED" w:rsidTr="000078D2">
        <w:tc>
          <w:tcPr>
            <w:tcW w:w="5211" w:type="dxa"/>
            <w:vAlign w:val="bottom"/>
          </w:tcPr>
          <w:p w:rsidR="004708EE" w:rsidRPr="002E3EED" w:rsidRDefault="004708E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br/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08EE" w:rsidRPr="004708EE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708EE" w:rsidRPr="004708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84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08EE" w:rsidRPr="002E3EED" w:rsidRDefault="00CD410B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3,843</w:t>
            </w:r>
          </w:p>
        </w:tc>
        <w:tc>
          <w:tcPr>
            <w:tcW w:w="283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08EE" w:rsidRPr="004708EE" w:rsidRDefault="004708E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08EE">
              <w:rPr>
                <w:rFonts w:ascii="Angsana New" w:hAnsi="Angsana New"/>
                <w:sz w:val="30"/>
                <w:szCs w:val="30"/>
              </w:rPr>
              <w:t>3,40</w:t>
            </w:r>
            <w:r w:rsidR="00EF76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08EE" w:rsidRPr="002E3EED" w:rsidRDefault="00CD410B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</w:tr>
      <w:tr w:rsidR="004708EE" w:rsidRPr="002E3EED" w:rsidTr="00167493">
        <w:tc>
          <w:tcPr>
            <w:tcW w:w="5211" w:type="dxa"/>
            <w:vAlign w:val="bottom"/>
          </w:tcPr>
          <w:p w:rsidR="00C45966" w:rsidRPr="002E3EED" w:rsidRDefault="00C45966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966" w:rsidRPr="00C45966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45966" w:rsidRPr="002E3EED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C45966" w:rsidRPr="00C45966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45966" w:rsidRPr="002E3EED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</w:tr>
      <w:tr w:rsidR="00FB3FDD" w:rsidRPr="002E3EED" w:rsidTr="00167493">
        <w:tc>
          <w:tcPr>
            <w:tcW w:w="5211" w:type="dxa"/>
            <w:vAlign w:val="bottom"/>
          </w:tcPr>
          <w:p w:rsidR="00FB3FDD" w:rsidRPr="002E3EED" w:rsidRDefault="00FB3FDD" w:rsidP="00167493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เพิ่มขึ้นในส่วนของ</w:t>
            </w:r>
            <w:r w:rsidRPr="002E3E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B3FDD" w:rsidRPr="008D6154" w:rsidRDefault="00FB3FDD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B3FDD" w:rsidRPr="002E3EED" w:rsidRDefault="00FB3F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FB3FDD" w:rsidRPr="002E3EED" w:rsidRDefault="00FB3FDD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3" w:type="dxa"/>
            <w:vAlign w:val="bottom"/>
          </w:tcPr>
          <w:p w:rsidR="00FB3FDD" w:rsidRPr="002E3EED" w:rsidRDefault="00FB3F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FB3FDD" w:rsidRPr="002E3EED" w:rsidRDefault="00FB3FDD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FB3FDD" w:rsidRPr="002E3EED" w:rsidRDefault="00FB3F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FB3FDD" w:rsidRPr="002E3EED" w:rsidRDefault="00FB3FDD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4708EE" w:rsidRPr="002E3EED" w:rsidTr="00167493">
        <w:tc>
          <w:tcPr>
            <w:tcW w:w="5211" w:type="dxa"/>
            <w:vAlign w:val="bottom"/>
          </w:tcPr>
          <w:p w:rsidR="00167493" w:rsidRPr="002E3EED" w:rsidRDefault="0016749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D40DF0" w:rsidRDefault="00D40DF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D40DF0" w:rsidRDefault="00D40DF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9E5A50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3</w:t>
      </w:r>
      <w:r w:rsidR="00A7711E"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26167F" w:rsidRPr="009E5A5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7711E" w:rsidRPr="009E5A50">
        <w:rPr>
          <w:rFonts w:ascii="Angsana New" w:hAnsi="Angsana New" w:hint="cs"/>
          <w:sz w:val="30"/>
          <w:szCs w:val="30"/>
          <w:cs/>
        </w:rPr>
        <w:t xml:space="preserve">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905690">
        <w:rPr>
          <w:rFonts w:ascii="Angsana New" w:hAnsi="Angsana New" w:hint="cs"/>
          <w:sz w:val="30"/>
          <w:szCs w:val="30"/>
          <w:cs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2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C4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C4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EF76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D6B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71D6B" w:rsidRPr="008D6154" w:rsidRDefault="00371D6B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71D6B" w:rsidRDefault="00371D6B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71D6B">
              <w:rPr>
                <w:rFonts w:ascii="Angsana New" w:hAnsi="Angsana New"/>
                <w:sz w:val="30"/>
                <w:szCs w:val="30"/>
              </w:rPr>
              <w:t>,215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1D6B" w:rsidRPr="00371D6B" w:rsidRDefault="00371D6B" w:rsidP="00371D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71D6B">
              <w:rPr>
                <w:rFonts w:ascii="Angsana New" w:hAnsi="Angsana New"/>
                <w:sz w:val="30"/>
                <w:szCs w:val="30"/>
              </w:rPr>
              <w:t>,215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430A58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</w:tr>
      <w:tr w:rsidR="00371D6B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EF764E" w:rsidRDefault="00371D6B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EF764E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71D6B" w:rsidRDefault="00371D6B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1D6B" w:rsidRPr="00371D6B" w:rsidRDefault="00371D6B" w:rsidP="00371D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430A58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371D6B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71D6B" w:rsidRPr="008D6154" w:rsidRDefault="00371D6B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71D6B" w:rsidRDefault="00371D6B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1D6B" w:rsidRPr="00371D6B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430A58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EF76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2,184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EF764E" w:rsidRPr="00303185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F764E" w:rsidRPr="00303185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EF764E" w:rsidRPr="00303185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2,184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EF764E" w:rsidRPr="00430A58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F764E" w:rsidRPr="00303185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  <w:tr w:rsidR="006C0551" w:rsidRPr="008D6154" w:rsidTr="0072095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C0551" w:rsidRPr="008D6154" w:rsidRDefault="006C0551" w:rsidP="009D1E93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9D1E93">
              <w:rPr>
                <w:rFonts w:ascii="Angsana New" w:hAnsi="Angsana New" w:hint="cs"/>
                <w:sz w:val="30"/>
                <w:szCs w:val="30"/>
                <w:cs/>
              </w:rPr>
              <w:t>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ของสินทรัพย์ไม่หมุนเวียนที่ถือไว้เพื่อขาย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C0551" w:rsidRPr="00371D6B" w:rsidRDefault="006C0551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C0551" w:rsidRPr="008D6154" w:rsidRDefault="006C0551" w:rsidP="0072095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C0551" w:rsidRPr="006C0551" w:rsidRDefault="006C0551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055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C0551" w:rsidRPr="008D6154" w:rsidRDefault="006C0551" w:rsidP="0072095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0551" w:rsidRPr="008D6154" w:rsidRDefault="006C0551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C0551" w:rsidRPr="008D6154" w:rsidRDefault="006C0551" w:rsidP="0072095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C0551" w:rsidRPr="008D6154" w:rsidRDefault="006C0551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71D6B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71D6B" w:rsidRPr="008D6154" w:rsidRDefault="00371D6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1D6B" w:rsidRPr="00371D6B" w:rsidRDefault="006C0551" w:rsidP="006C055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71D6B" w:rsidRPr="00371D6B"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1D6B" w:rsidRPr="00371D6B" w:rsidRDefault="00371D6B" w:rsidP="00371D6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5,691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371D6B" w:rsidRPr="00430A58" w:rsidRDefault="00371D6B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1D6B" w:rsidRPr="00303185" w:rsidRDefault="00371D6B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</w:tr>
      <w:tr w:rsidR="00687C3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87C36" w:rsidRPr="008D6154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687C36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371D6B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87C36" w:rsidRPr="008D6154" w:rsidRDefault="00687C3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C3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87C36" w:rsidRPr="008D6154" w:rsidRDefault="00687C36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687C36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71D6B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8D6154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C3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87C36" w:rsidRPr="008D6154" w:rsidRDefault="00687C3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687C36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71D6B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87C36" w:rsidRPr="008D6154" w:rsidRDefault="00687C3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87C36" w:rsidRPr="00303185" w:rsidRDefault="00687C3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D6B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371D6B" w:rsidRPr="008D6154" w:rsidRDefault="00371D6B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D6B" w:rsidRPr="00371D6B" w:rsidRDefault="00371D6B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D6B" w:rsidRPr="00303185" w:rsidRDefault="00371D6B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D6B" w:rsidRPr="00303185" w:rsidRDefault="00371D6B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D6B" w:rsidRPr="00371D6B" w:rsidRDefault="00371D6B" w:rsidP="00371D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D6B" w:rsidRPr="00430A58" w:rsidRDefault="00371D6B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71D6B" w:rsidRPr="00303185" w:rsidRDefault="00371D6B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  <w:tr w:rsidR="00144B58" w:rsidRPr="008D6154" w:rsidTr="0072095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44B58" w:rsidRPr="008D6154" w:rsidRDefault="00144B58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4B58" w:rsidRPr="00371D6B" w:rsidRDefault="00144B58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4B58" w:rsidRPr="00303185" w:rsidRDefault="00144B58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4B58" w:rsidRPr="00303185" w:rsidRDefault="00144B58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4B58" w:rsidRPr="00303185" w:rsidRDefault="00144B58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4B58" w:rsidRPr="00371D6B" w:rsidRDefault="00144B58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4B58" w:rsidRPr="00430A58" w:rsidRDefault="00144B58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4B58" w:rsidRPr="00303185" w:rsidRDefault="00144B58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5690" w:rsidRDefault="00D23997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6F08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0876">
        <w:rPr>
          <w:rFonts w:ascii="Angsana New" w:hAnsi="Angsana New"/>
          <w:sz w:val="30"/>
          <w:szCs w:val="30"/>
        </w:rPr>
        <w:t xml:space="preserve">31 </w:t>
      </w:r>
      <w:r w:rsidRPr="006F0876">
        <w:rPr>
          <w:rFonts w:ascii="Angsana New" w:hAnsi="Angsana New" w:hint="cs"/>
          <w:sz w:val="30"/>
          <w:szCs w:val="30"/>
          <w:cs/>
        </w:rPr>
        <w:t>มีนาคม 256</w:t>
      </w:r>
      <w:r w:rsidR="00687C36" w:rsidRPr="006F0876">
        <w:rPr>
          <w:rFonts w:ascii="Angsana New" w:hAnsi="Angsana New" w:hint="cs"/>
          <w:sz w:val="30"/>
          <w:szCs w:val="30"/>
          <w:cs/>
        </w:rPr>
        <w:t>3</w:t>
      </w:r>
      <w:r w:rsidRPr="006F0876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บริษัทย่อยหนึ่งแห่งมีผลขาดทุนสะสมทางภาษียกไปเป็นจำนวนเงินรวมประมาณ</w:t>
      </w:r>
      <w:r w:rsidRPr="006F0876">
        <w:rPr>
          <w:rFonts w:ascii="Angsana New" w:hAnsi="Angsana New"/>
          <w:sz w:val="30"/>
          <w:szCs w:val="30"/>
        </w:rPr>
        <w:t xml:space="preserve"> </w:t>
      </w:r>
      <w:r w:rsidR="006F0876" w:rsidRPr="006F0876">
        <w:rPr>
          <w:rFonts w:ascii="Angsana New" w:hAnsi="Angsana New"/>
          <w:sz w:val="30"/>
          <w:szCs w:val="30"/>
        </w:rPr>
        <w:t>80</w:t>
      </w:r>
      <w:r w:rsidRPr="006F0876">
        <w:rPr>
          <w:rFonts w:ascii="Angsana New" w:hAnsi="Angsana New"/>
          <w:sz w:val="30"/>
          <w:szCs w:val="30"/>
        </w:rPr>
        <w:t>.</w:t>
      </w:r>
      <w:r w:rsidR="006F0876" w:rsidRPr="006F0876">
        <w:rPr>
          <w:rFonts w:ascii="Angsana New" w:hAnsi="Angsana New"/>
          <w:sz w:val="30"/>
          <w:szCs w:val="30"/>
        </w:rPr>
        <w:t>8</w:t>
      </w:r>
      <w:r w:rsidRPr="006F0876">
        <w:rPr>
          <w:rFonts w:ascii="Angsana New" w:hAnsi="Angsana New" w:hint="cs"/>
          <w:sz w:val="30"/>
          <w:szCs w:val="30"/>
          <w:cs/>
        </w:rPr>
        <w:t xml:space="preserve"> </w:t>
      </w:r>
      <w:r w:rsidRPr="006F0876">
        <w:rPr>
          <w:rFonts w:ascii="Angsana New" w:hAnsi="Angsana New"/>
          <w:sz w:val="30"/>
          <w:szCs w:val="30"/>
          <w:cs/>
        </w:rPr>
        <w:t>ล้าน</w:t>
      </w:r>
      <w:r w:rsidRPr="006F0876">
        <w:rPr>
          <w:rFonts w:ascii="Angsana New" w:hAnsi="Angsana New" w:hint="cs"/>
          <w:sz w:val="30"/>
          <w:szCs w:val="30"/>
          <w:cs/>
        </w:rPr>
        <w:t>บ</w:t>
      </w:r>
      <w:r w:rsidRPr="006F0876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Pr="006F0876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687C36" w:rsidRPr="006F0876">
        <w:rPr>
          <w:rFonts w:ascii="Angsana New" w:hAnsi="Angsana New"/>
          <w:sz w:val="30"/>
          <w:szCs w:val="30"/>
        </w:rPr>
        <w:t>3</w:t>
      </w:r>
      <w:r w:rsidRPr="006F0876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687C36" w:rsidRPr="006F0876">
        <w:rPr>
          <w:rFonts w:ascii="Angsana New" w:hAnsi="Angsana New" w:hint="cs"/>
          <w:sz w:val="30"/>
          <w:szCs w:val="30"/>
          <w:cs/>
        </w:rPr>
        <w:t>8</w:t>
      </w:r>
    </w:p>
    <w:p w:rsidR="006218A4" w:rsidRDefault="006218A4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6218A4" w:rsidRDefault="006218A4" w:rsidP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6218A4" w:rsidRDefault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FC7DDC">
        <w:rPr>
          <w:rFonts w:ascii="Angsana New" w:hAnsi="Angsana New" w:hint="cs"/>
          <w:sz w:val="30"/>
          <w:szCs w:val="30"/>
          <w:cs/>
        </w:rPr>
        <w:t>สาม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3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0A523D">
        <w:rPr>
          <w:rFonts w:ascii="Angsana New" w:hAnsi="Angsana New"/>
          <w:sz w:val="30"/>
          <w:szCs w:val="30"/>
        </w:rPr>
        <w:t>256</w:t>
      </w:r>
      <w:r w:rsidR="00687C36">
        <w:rPr>
          <w:rFonts w:ascii="Angsana New" w:hAnsi="Angsana New"/>
          <w:sz w:val="30"/>
          <w:szCs w:val="30"/>
        </w:rPr>
        <w:t>2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87C36" w:rsidRPr="008D6154" w:rsidTr="00082435">
        <w:trPr>
          <w:tblHeader/>
        </w:trPr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27070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631A48" w:rsidRDefault="00371D6B" w:rsidP="00371D6B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87C36"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631A48" w:rsidRDefault="00687C36" w:rsidP="00270703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6,793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7C36" w:rsidRPr="00371D6B" w:rsidRDefault="00687C36" w:rsidP="00371D6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</w:t>
            </w:r>
            <w:r w:rsidR="00371D6B" w:rsidRPr="00371D6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7C36" w:rsidRPr="00631A48" w:rsidRDefault="00687C36" w:rsidP="0027070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87C36" w:rsidRPr="00371D6B" w:rsidRDefault="00371D6B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87C36" w:rsidRPr="00631A48" w:rsidRDefault="00687C36" w:rsidP="0027070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7C36" w:rsidRPr="00371D6B" w:rsidRDefault="00371D6B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7C36" w:rsidRPr="00631A48" w:rsidRDefault="00687C36" w:rsidP="0027070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371D6B" w:rsidRPr="008D6154" w:rsidTr="00333AE4">
        <w:tc>
          <w:tcPr>
            <w:tcW w:w="6406" w:type="dxa"/>
            <w:vAlign w:val="bottom"/>
          </w:tcPr>
          <w:p w:rsidR="00371D6B" w:rsidRPr="008D6154" w:rsidRDefault="00371D6B" w:rsidP="00631A4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31A48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D6B" w:rsidRPr="00371D6B" w:rsidRDefault="00371D6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D6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371D6B" w:rsidRPr="008D6154" w:rsidRDefault="00371D6B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D6B" w:rsidRPr="00631A48" w:rsidRDefault="00371D6B" w:rsidP="0027070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FC7D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C36" w:rsidRPr="00371D6B" w:rsidRDefault="00371D6B" w:rsidP="00371D6B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1D6B">
              <w:rPr>
                <w:rFonts w:ascii="Angsana New" w:hAnsi="Angsana New"/>
                <w:sz w:val="30"/>
                <w:szCs w:val="30"/>
              </w:rPr>
              <w:t>10</w:t>
            </w:r>
            <w:r w:rsidR="00687C36" w:rsidRPr="00371D6B">
              <w:rPr>
                <w:rFonts w:ascii="Angsana New" w:hAnsi="Angsana New"/>
                <w:sz w:val="30"/>
                <w:szCs w:val="30"/>
              </w:rPr>
              <w:t>,</w:t>
            </w:r>
            <w:r w:rsidRPr="00371D6B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C36" w:rsidRPr="00631A48" w:rsidRDefault="00687C36" w:rsidP="00270703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</w:tbl>
    <w:p w:rsidR="00CD289A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1230EE" w:rsidRPr="00A80A77" w:rsidRDefault="00687C36" w:rsidP="001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687C36">
        <w:rPr>
          <w:rFonts w:ascii="Angsana New" w:hAnsi="Angsana New" w:hint="cs"/>
          <w:sz w:val="30"/>
          <w:szCs w:val="30"/>
          <w:cs/>
        </w:rPr>
        <w:t>ขาดทุนจากการวัดมูลค่าประมาณการตามหลักคณิตศาสตร์ประกันภัยข้างต้นประกอบด้วย</w:t>
      </w:r>
      <w:r w:rsidRPr="00687C36">
        <w:rPr>
          <w:rFonts w:ascii="Angsana New" w:hAnsi="Angsana New"/>
          <w:sz w:val="30"/>
          <w:szCs w:val="30"/>
          <w:cs/>
        </w:rPr>
        <w:t xml:space="preserve"> (1) </w:t>
      </w:r>
      <w:r w:rsidRPr="00687C36">
        <w:rPr>
          <w:rFonts w:ascii="Angsana New" w:hAnsi="Angsana New" w:hint="cs"/>
          <w:sz w:val="30"/>
          <w:szCs w:val="30"/>
          <w:cs/>
        </w:rPr>
        <w:t>ขาดทุนจากการปรับปรุงประสบการณ์เป็นจำนวนเงินประมาณ</w:t>
      </w:r>
      <w:r w:rsidRPr="00687C36">
        <w:rPr>
          <w:rFonts w:ascii="Angsana New" w:hAnsi="Angsana New"/>
          <w:sz w:val="30"/>
          <w:szCs w:val="30"/>
          <w:cs/>
        </w:rPr>
        <w:t xml:space="preserve"> </w:t>
      </w:r>
      <w:r w:rsidR="00085D4A">
        <w:rPr>
          <w:rFonts w:ascii="Angsana New" w:hAnsi="Angsana New" w:hint="cs"/>
          <w:sz w:val="30"/>
          <w:szCs w:val="30"/>
          <w:cs/>
        </w:rPr>
        <w:t>2</w:t>
      </w:r>
      <w:proofErr w:type="gramStart"/>
      <w:r w:rsidR="00371D6B">
        <w:rPr>
          <w:rFonts w:ascii="Angsana New" w:hAnsi="Angsana New"/>
          <w:sz w:val="30"/>
          <w:szCs w:val="30"/>
        </w:rPr>
        <w:t>,</w:t>
      </w:r>
      <w:r w:rsidR="00085D4A">
        <w:rPr>
          <w:rFonts w:ascii="Angsana New" w:hAnsi="Angsana New"/>
          <w:sz w:val="30"/>
          <w:szCs w:val="30"/>
        </w:rPr>
        <w:t>485</w:t>
      </w:r>
      <w:proofErr w:type="gramEnd"/>
      <w:r w:rsidRPr="00687C36">
        <w:rPr>
          <w:rFonts w:ascii="Angsana New" w:hAnsi="Angsana New"/>
          <w:sz w:val="30"/>
          <w:szCs w:val="30"/>
          <w:cs/>
        </w:rPr>
        <w:t xml:space="preserve"> </w:t>
      </w:r>
      <w:r w:rsidRPr="00687C36">
        <w:rPr>
          <w:rFonts w:ascii="Angsana New" w:hAnsi="Angsana New" w:hint="cs"/>
          <w:sz w:val="30"/>
          <w:szCs w:val="30"/>
          <w:cs/>
        </w:rPr>
        <w:t>พันบาท</w:t>
      </w:r>
      <w:r w:rsidRPr="00687C36">
        <w:rPr>
          <w:rFonts w:ascii="Angsana New" w:hAnsi="Angsana New"/>
          <w:sz w:val="30"/>
          <w:szCs w:val="30"/>
          <w:cs/>
        </w:rPr>
        <w:t xml:space="preserve"> (2) </w:t>
      </w:r>
      <w:r w:rsidRPr="00687C36">
        <w:rPr>
          <w:rFonts w:ascii="Angsana New" w:hAnsi="Angsana New" w:hint="cs"/>
          <w:sz w:val="30"/>
          <w:szCs w:val="30"/>
          <w:cs/>
        </w:rPr>
        <w:t>กำไรจากการเปลี่ยนแปลงของสมมติฐานทางการเงินเป็นจำนวนเงินประมาณ</w:t>
      </w:r>
      <w:r w:rsidRPr="00687C36">
        <w:rPr>
          <w:rFonts w:ascii="Angsana New" w:hAnsi="Angsana New"/>
          <w:sz w:val="30"/>
          <w:szCs w:val="30"/>
          <w:cs/>
        </w:rPr>
        <w:t xml:space="preserve"> 1</w:t>
      </w:r>
      <w:r w:rsidRPr="00687C36">
        <w:rPr>
          <w:rFonts w:ascii="Angsana New" w:hAnsi="Angsana New"/>
          <w:sz w:val="30"/>
          <w:szCs w:val="30"/>
        </w:rPr>
        <w:t>,</w:t>
      </w:r>
      <w:r w:rsidR="00085D4A">
        <w:rPr>
          <w:rFonts w:ascii="Angsana New" w:hAnsi="Angsana New" w:hint="cs"/>
          <w:sz w:val="30"/>
          <w:szCs w:val="30"/>
          <w:cs/>
        </w:rPr>
        <w:t>352</w:t>
      </w:r>
      <w:r w:rsidRPr="00687C36">
        <w:rPr>
          <w:rFonts w:ascii="Angsana New" w:hAnsi="Angsana New"/>
          <w:sz w:val="30"/>
          <w:szCs w:val="30"/>
          <w:cs/>
        </w:rPr>
        <w:t xml:space="preserve"> </w:t>
      </w:r>
      <w:r w:rsidRPr="00687C36">
        <w:rPr>
          <w:rFonts w:ascii="Angsana New" w:hAnsi="Angsana New" w:hint="cs"/>
          <w:sz w:val="30"/>
          <w:szCs w:val="30"/>
          <w:cs/>
        </w:rPr>
        <w:t>พันบาทและ</w:t>
      </w:r>
      <w:r w:rsidRPr="00687C36">
        <w:rPr>
          <w:rFonts w:ascii="Angsana New" w:hAnsi="Angsana New"/>
          <w:sz w:val="30"/>
          <w:szCs w:val="30"/>
          <w:cs/>
        </w:rPr>
        <w:t xml:space="preserve"> (3) </w:t>
      </w:r>
      <w:r w:rsidRPr="00687C36">
        <w:rPr>
          <w:rFonts w:ascii="Angsana New" w:hAnsi="Angsana New" w:hint="cs"/>
          <w:sz w:val="30"/>
          <w:szCs w:val="30"/>
          <w:cs/>
        </w:rPr>
        <w:t>กำไรจากการเปลี่ยนแปลงของสมมติฐานเชิงประชากรศาสตร์เป็นจำนวนเงินประมาณ</w:t>
      </w:r>
      <w:r w:rsidR="00085D4A">
        <w:rPr>
          <w:rFonts w:ascii="Angsana New" w:hAnsi="Angsana New"/>
          <w:sz w:val="30"/>
          <w:szCs w:val="30"/>
          <w:cs/>
        </w:rPr>
        <w:t xml:space="preserve"> </w:t>
      </w:r>
      <w:r w:rsidR="00085D4A">
        <w:rPr>
          <w:rFonts w:ascii="Angsana New" w:hAnsi="Angsana New" w:hint="cs"/>
          <w:sz w:val="30"/>
          <w:szCs w:val="30"/>
          <w:cs/>
        </w:rPr>
        <w:t>543</w:t>
      </w:r>
      <w:r w:rsidRPr="00687C36">
        <w:rPr>
          <w:rFonts w:ascii="Angsana New" w:hAnsi="Angsana New"/>
          <w:sz w:val="30"/>
          <w:szCs w:val="30"/>
          <w:cs/>
        </w:rPr>
        <w:t xml:space="preserve"> </w:t>
      </w:r>
      <w:r w:rsidRPr="00687C36">
        <w:rPr>
          <w:rFonts w:ascii="Angsana New" w:hAnsi="Angsana New" w:hint="cs"/>
          <w:sz w:val="30"/>
          <w:szCs w:val="30"/>
          <w:cs/>
        </w:rPr>
        <w:t>พันบาท</w:t>
      </w:r>
    </w:p>
    <w:p w:rsidR="001230EE" w:rsidRPr="00BD26AD" w:rsidRDefault="001230EE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อัตราคิดลด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2.66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  <w:r w:rsidRPr="003F57DB">
        <w:rPr>
          <w:rFonts w:ascii="Angsana New" w:hAnsi="Angsana New"/>
          <w:sz w:val="30"/>
          <w:szCs w:val="30"/>
        </w:rPr>
        <w:t xml:space="preserve"> </w:t>
      </w: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3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</w:p>
    <w:p w:rsidR="00716FC9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/>
          <w:sz w:val="30"/>
          <w:szCs w:val="30"/>
          <w:cs/>
        </w:rPr>
        <w:t xml:space="preserve">ร้อยละ </w:t>
      </w:r>
      <w:r w:rsidRPr="003F57DB">
        <w:rPr>
          <w:rFonts w:ascii="Angsana New" w:hAnsi="Angsana New" w:hint="cs"/>
          <w:sz w:val="30"/>
          <w:szCs w:val="30"/>
          <w:cs/>
        </w:rPr>
        <w:t>8</w:t>
      </w:r>
      <w:r w:rsidRPr="003F57DB">
        <w:rPr>
          <w:rFonts w:ascii="Angsana New" w:hAnsi="Angsana New"/>
          <w:sz w:val="30"/>
          <w:szCs w:val="30"/>
        </w:rPr>
        <w:t xml:space="preserve"> - 35 </w:t>
      </w:r>
      <w:r w:rsidRPr="003F57DB">
        <w:rPr>
          <w:rFonts w:ascii="Angsana New" w:hAnsi="Angsana New"/>
          <w:sz w:val="30"/>
          <w:szCs w:val="30"/>
          <w:cs/>
        </w:rPr>
        <w:t>ต่อปี</w:t>
      </w:r>
      <w:r w:rsidR="0074122B"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lastRenderedPageBreak/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627CBB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687C36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687C36" w:rsidRPr="00BD26AD" w:rsidRDefault="00687C36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687C36" w:rsidRPr="00BD26AD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7C36" w:rsidRPr="00B25A3F" w:rsidRDefault="00687C36" w:rsidP="003A0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F0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A017C">
              <w:rPr>
                <w:rFonts w:ascii="Angsana New" w:hAnsi="Angsana New"/>
                <w:sz w:val="30"/>
                <w:szCs w:val="30"/>
              </w:rPr>
              <w:t>337</w:t>
            </w:r>
            <w:r w:rsidRPr="00A76F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687C36" w:rsidRPr="00B25A3F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687C36" w:rsidRPr="00B25A3F" w:rsidRDefault="00687C36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F09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3A017C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687C36" w:rsidRPr="00BD26AD" w:rsidTr="00157F34">
        <w:tc>
          <w:tcPr>
            <w:tcW w:w="4786" w:type="dxa"/>
            <w:vAlign w:val="bottom"/>
          </w:tcPr>
          <w:p w:rsidR="00687C36" w:rsidRPr="00BD26AD" w:rsidRDefault="00687C36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687C36" w:rsidRPr="00BD26AD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A76F09" w:rsidRDefault="003A017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61" w:type="dxa"/>
          </w:tcPr>
          <w:p w:rsidR="00687C36" w:rsidRPr="00A76F09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A76F09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F09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3A017C">
              <w:rPr>
                <w:rFonts w:ascii="Angsana New" w:hAnsi="Angsana New"/>
                <w:sz w:val="30"/>
                <w:szCs w:val="30"/>
              </w:rPr>
              <w:t>403</w:t>
            </w:r>
            <w:r w:rsidRPr="00A76F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87C36" w:rsidRPr="00BD26AD" w:rsidTr="00157F34">
        <w:tc>
          <w:tcPr>
            <w:tcW w:w="4786" w:type="dxa"/>
            <w:vAlign w:val="bottom"/>
          </w:tcPr>
          <w:p w:rsidR="00687C36" w:rsidRPr="00BD26AD" w:rsidRDefault="00687C36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687C36" w:rsidRPr="00BD26AD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A76F09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F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A017C">
              <w:rPr>
                <w:rFonts w:ascii="Angsana New" w:hAnsi="Angsana New"/>
                <w:sz w:val="30"/>
                <w:szCs w:val="30"/>
              </w:rPr>
              <w:t>895</w:t>
            </w:r>
            <w:r w:rsidRPr="00A76F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687C36" w:rsidRPr="00A76F09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A76F09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F09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3A017C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</w:tbl>
    <w:p w:rsidR="00471477" w:rsidRPr="00627CBB" w:rsidRDefault="00471477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40DF0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D40DF0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เงินกู้ยืมระยะสั้นจากบุคคลและกิจการอื่น</w:t>
      </w:r>
    </w:p>
    <w:p w:rsidR="00D40DF0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40DF0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0876">
        <w:rPr>
          <w:rFonts w:ascii="Angsana New" w:hAnsi="Angsana New" w:hint="cs"/>
          <w:sz w:val="30"/>
          <w:szCs w:val="30"/>
          <w:cs/>
        </w:rPr>
        <w:t>ณ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Pr="006F0876">
        <w:rPr>
          <w:rFonts w:ascii="Angsana New" w:hAnsi="Angsana New" w:hint="cs"/>
          <w:sz w:val="30"/>
          <w:szCs w:val="30"/>
          <w:cs/>
        </w:rPr>
        <w:t>วันที่</w:t>
      </w:r>
      <w:r w:rsidRPr="006F0876">
        <w:rPr>
          <w:rFonts w:ascii="Angsana New" w:hAnsi="Angsana New"/>
          <w:sz w:val="30"/>
          <w:szCs w:val="30"/>
          <w:cs/>
        </w:rPr>
        <w:t xml:space="preserve"> 31 </w:t>
      </w:r>
      <w:r w:rsidRPr="006F0876">
        <w:rPr>
          <w:rFonts w:ascii="Angsana New" w:hAnsi="Angsana New" w:hint="cs"/>
          <w:sz w:val="30"/>
          <w:szCs w:val="30"/>
          <w:cs/>
        </w:rPr>
        <w:t>มีนาคม</w:t>
      </w:r>
      <w:r w:rsidRPr="006F0876">
        <w:rPr>
          <w:rFonts w:ascii="Angsana New" w:hAnsi="Angsana New"/>
          <w:sz w:val="30"/>
          <w:szCs w:val="30"/>
          <w:cs/>
        </w:rPr>
        <w:t xml:space="preserve"> 256</w:t>
      </w:r>
      <w:r w:rsidRPr="006F0876">
        <w:rPr>
          <w:rFonts w:ascii="Angsana New" w:hAnsi="Angsana New" w:hint="cs"/>
          <w:sz w:val="30"/>
          <w:szCs w:val="30"/>
          <w:cs/>
        </w:rPr>
        <w:t>3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Pr="006F0876">
        <w:rPr>
          <w:rFonts w:ascii="Angsana New" w:hAnsi="Angsana New" w:hint="cs"/>
          <w:sz w:val="30"/>
          <w:szCs w:val="30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บางท่านเป็นจำนวนรวม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="006218A4">
        <w:rPr>
          <w:rFonts w:ascii="Angsana New" w:hAnsi="Angsana New" w:hint="cs"/>
          <w:sz w:val="30"/>
          <w:szCs w:val="30"/>
          <w:cs/>
        </w:rPr>
        <w:t>86.1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Pr="006F0876">
        <w:rPr>
          <w:rFonts w:ascii="Angsana New" w:hAnsi="Angsana New" w:hint="cs"/>
          <w:sz w:val="30"/>
          <w:szCs w:val="30"/>
          <w:cs/>
        </w:rPr>
        <w:t>ล้านหุ้นและญาติขอ</w:t>
      </w:r>
      <w:r w:rsidR="006F0876" w:rsidRPr="006F0876">
        <w:rPr>
          <w:rFonts w:ascii="Angsana New" w:hAnsi="Angsana New" w:hint="cs"/>
          <w:sz w:val="30"/>
          <w:szCs w:val="30"/>
          <w:cs/>
        </w:rPr>
        <w:t>งกรรมการบางท่านเป็นจำนวนรวม 25</w:t>
      </w:r>
      <w:r w:rsidR="006218A4">
        <w:rPr>
          <w:rFonts w:ascii="Angsana New" w:hAnsi="Angsana New" w:hint="cs"/>
          <w:sz w:val="30"/>
          <w:szCs w:val="30"/>
          <w:cs/>
        </w:rPr>
        <w:t>.0</w:t>
      </w:r>
      <w:r w:rsidRPr="006F0876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Pr="006F0876">
        <w:rPr>
          <w:rFonts w:ascii="Angsana New" w:hAnsi="Angsana New" w:hint="cs"/>
          <w:sz w:val="30"/>
          <w:szCs w:val="30"/>
          <w:cs/>
        </w:rPr>
        <w:t>โดยตั๋วแลกเงินดังกล่าวบริษัทและบริษัทย่อยแห่ง</w:t>
      </w:r>
      <w:r w:rsidR="006F0876" w:rsidRPr="006F0876">
        <w:rPr>
          <w:rFonts w:ascii="Angsana New" w:hAnsi="Angsana New" w:hint="cs"/>
          <w:sz w:val="30"/>
          <w:szCs w:val="30"/>
          <w:cs/>
        </w:rPr>
        <w:t>หนึ่ง</w:t>
      </w:r>
      <w:r w:rsidRPr="006F0876">
        <w:rPr>
          <w:rFonts w:ascii="Angsana New" w:hAnsi="Angsana New" w:hint="cs"/>
          <w:sz w:val="30"/>
          <w:szCs w:val="30"/>
          <w:cs/>
        </w:rPr>
        <w:t>ออกให้แก่บุคคลและกิจการที่ไม่เกี่ยวข้อ</w:t>
      </w:r>
      <w:r w:rsidR="006F0876" w:rsidRPr="006F0876">
        <w:rPr>
          <w:rFonts w:ascii="Angsana New" w:hAnsi="Angsana New" w:hint="cs"/>
          <w:sz w:val="30"/>
          <w:szCs w:val="30"/>
          <w:cs/>
        </w:rPr>
        <w:t>งกันหลายรายในระหว่างเดือนพฤศจิกายน</w:t>
      </w:r>
      <w:r w:rsidRPr="006F0876">
        <w:rPr>
          <w:rFonts w:ascii="Angsana New" w:hAnsi="Angsana New"/>
          <w:sz w:val="30"/>
          <w:szCs w:val="30"/>
          <w:cs/>
        </w:rPr>
        <w:t xml:space="preserve"> 256</w:t>
      </w:r>
      <w:r w:rsidR="006F0876" w:rsidRPr="006F0876">
        <w:rPr>
          <w:rFonts w:ascii="Angsana New" w:hAnsi="Angsana New" w:hint="cs"/>
          <w:sz w:val="30"/>
          <w:szCs w:val="30"/>
          <w:cs/>
        </w:rPr>
        <w:t>2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Pr="006F0876">
        <w:rPr>
          <w:rFonts w:ascii="Angsana New" w:hAnsi="Angsana New" w:hint="cs"/>
          <w:sz w:val="30"/>
          <w:szCs w:val="30"/>
          <w:cs/>
        </w:rPr>
        <w:t>ถึงเดือนมีนาคม</w:t>
      </w:r>
      <w:r w:rsidRPr="006F0876">
        <w:rPr>
          <w:rFonts w:ascii="Angsana New" w:hAnsi="Angsana New"/>
          <w:sz w:val="30"/>
          <w:szCs w:val="30"/>
          <w:cs/>
        </w:rPr>
        <w:t xml:space="preserve"> 256</w:t>
      </w:r>
      <w:r w:rsidR="006F0876" w:rsidRPr="006F0876">
        <w:rPr>
          <w:rFonts w:ascii="Angsana New" w:hAnsi="Angsana New" w:hint="cs"/>
          <w:sz w:val="30"/>
          <w:szCs w:val="30"/>
          <w:cs/>
        </w:rPr>
        <w:t>3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Pr="006F0876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="006F0876" w:rsidRPr="006F0876">
        <w:rPr>
          <w:rFonts w:ascii="Angsana New" w:hAnsi="Angsana New"/>
          <w:sz w:val="30"/>
          <w:szCs w:val="30"/>
          <w:cs/>
        </w:rPr>
        <w:t xml:space="preserve"> 5.</w:t>
      </w:r>
      <w:r w:rsidR="006F0876" w:rsidRPr="006F0876">
        <w:rPr>
          <w:rFonts w:ascii="Angsana New" w:hAnsi="Angsana New" w:hint="cs"/>
          <w:sz w:val="30"/>
          <w:szCs w:val="30"/>
          <w:cs/>
        </w:rPr>
        <w:t>5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Pr="006F0876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Pr="006F0876">
        <w:rPr>
          <w:rFonts w:ascii="Angsana New" w:hAnsi="Angsana New"/>
          <w:sz w:val="30"/>
          <w:szCs w:val="30"/>
          <w:cs/>
        </w:rPr>
        <w:t xml:space="preserve"> </w:t>
      </w:r>
      <w:r w:rsidR="006F0876" w:rsidRPr="006F0876">
        <w:rPr>
          <w:rFonts w:ascii="Angsana New" w:hAnsi="Angsana New" w:hint="cs"/>
          <w:sz w:val="30"/>
          <w:szCs w:val="30"/>
          <w:cs/>
        </w:rPr>
        <w:t>7</w:t>
      </w:r>
      <w:r w:rsidRPr="006F0876">
        <w:rPr>
          <w:rFonts w:ascii="Angsana New" w:hAnsi="Angsana New"/>
          <w:sz w:val="30"/>
          <w:szCs w:val="30"/>
          <w:cs/>
        </w:rPr>
        <w:t xml:space="preserve">.0 </w:t>
      </w:r>
      <w:r w:rsidRPr="006F0876">
        <w:rPr>
          <w:rFonts w:ascii="Angsana New" w:hAnsi="Angsana New" w:hint="cs"/>
          <w:sz w:val="30"/>
          <w:szCs w:val="30"/>
          <w:cs/>
        </w:rPr>
        <w:t>ต่อปีโดยมีระยะเวลาครบกำหนดไม่เกินเ</w:t>
      </w:r>
      <w:r w:rsidR="001A0C77">
        <w:rPr>
          <w:rFonts w:ascii="Angsana New" w:hAnsi="Angsana New" w:hint="cs"/>
          <w:sz w:val="30"/>
          <w:szCs w:val="30"/>
          <w:cs/>
        </w:rPr>
        <w:t>จ็ด</w:t>
      </w:r>
      <w:r w:rsidRPr="006F0876">
        <w:rPr>
          <w:rFonts w:ascii="Angsana New" w:hAnsi="Angsana New" w:hint="cs"/>
          <w:sz w:val="30"/>
          <w:szCs w:val="30"/>
          <w:cs/>
        </w:rPr>
        <w:t>เดือนนับจากวันที่ออกตราสาร</w:t>
      </w:r>
    </w:p>
    <w:p w:rsidR="00D40DF0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40DF0" w:rsidRDefault="00D40DF0" w:rsidP="006F0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77E67">
        <w:rPr>
          <w:rFonts w:ascii="Angsana New" w:hAnsi="Angsana New" w:hint="cs"/>
          <w:sz w:val="30"/>
          <w:szCs w:val="30"/>
          <w:cs/>
        </w:rPr>
        <w:t>ณ</w:t>
      </w:r>
      <w:r w:rsidRPr="00877E67">
        <w:rPr>
          <w:rFonts w:ascii="Angsana New" w:hAnsi="Angsana New"/>
          <w:sz w:val="30"/>
          <w:szCs w:val="30"/>
          <w:cs/>
        </w:rPr>
        <w:t xml:space="preserve"> </w:t>
      </w:r>
      <w:r w:rsidRPr="00877E67">
        <w:rPr>
          <w:rFonts w:ascii="Angsana New" w:hAnsi="Angsana New" w:hint="cs"/>
          <w:sz w:val="30"/>
          <w:szCs w:val="30"/>
          <w:cs/>
        </w:rPr>
        <w:t>วันที่</w:t>
      </w:r>
      <w:r w:rsidRPr="00877E67">
        <w:rPr>
          <w:rFonts w:ascii="Angsana New" w:hAnsi="Angsana New"/>
          <w:sz w:val="30"/>
          <w:szCs w:val="30"/>
          <w:cs/>
        </w:rPr>
        <w:t xml:space="preserve"> 31 </w:t>
      </w:r>
      <w:r w:rsidRPr="00877E67">
        <w:rPr>
          <w:rFonts w:ascii="Angsana New" w:hAnsi="Angsana New" w:hint="cs"/>
          <w:sz w:val="30"/>
          <w:szCs w:val="30"/>
          <w:cs/>
        </w:rPr>
        <w:t>ธันวาคม</w:t>
      </w:r>
      <w:r w:rsidRPr="00877E67">
        <w:rPr>
          <w:rFonts w:ascii="Angsana New" w:hAnsi="Angsana New"/>
          <w:sz w:val="30"/>
          <w:szCs w:val="30"/>
          <w:cs/>
        </w:rPr>
        <w:t xml:space="preserve"> 2562 </w:t>
      </w:r>
      <w:r w:rsidRPr="00877E67">
        <w:rPr>
          <w:rFonts w:ascii="Angsana New" w:hAnsi="Angsana New" w:hint="cs"/>
          <w:sz w:val="30"/>
          <w:szCs w:val="30"/>
          <w:cs/>
        </w:rPr>
        <w:t>บัญชีนี้เป็นเงินกู้ยืมระยะสั้นประเภทตั๋วแลกเงิ</w:t>
      </w:r>
      <w:r w:rsidR="006F0876">
        <w:rPr>
          <w:rFonts w:ascii="Angsana New" w:hAnsi="Angsana New" w:hint="cs"/>
          <w:sz w:val="30"/>
          <w:szCs w:val="30"/>
          <w:cs/>
        </w:rPr>
        <w:t>นซึ่งไม่มีหลักประกันและบางส่วนมี</w:t>
      </w:r>
      <w:r w:rsidRPr="00877E67">
        <w:rPr>
          <w:rFonts w:ascii="Angsana New" w:hAnsi="Angsana New" w:hint="cs"/>
          <w:sz w:val="30"/>
          <w:szCs w:val="30"/>
          <w:cs/>
        </w:rPr>
        <w:t>หลักประกันเป็นหุ้นสามัญของบริษัทซึ่งถือโดยกรรมการบางท่านเป็นจำนวนรวมประมาณ</w:t>
      </w:r>
      <w:r w:rsidRPr="00877E67">
        <w:rPr>
          <w:rFonts w:ascii="Angsana New" w:hAnsi="Angsana New"/>
          <w:sz w:val="30"/>
          <w:szCs w:val="30"/>
          <w:cs/>
        </w:rPr>
        <w:t xml:space="preserve"> 59.7 </w:t>
      </w:r>
      <w:r w:rsidRPr="00877E67">
        <w:rPr>
          <w:rFonts w:ascii="Angsana New" w:hAnsi="Angsana New" w:hint="cs"/>
          <w:sz w:val="30"/>
          <w:szCs w:val="30"/>
          <w:cs/>
        </w:rPr>
        <w:t>ล้านหุ้น</w:t>
      </w:r>
      <w:r w:rsidRPr="00877E67">
        <w:rPr>
          <w:rFonts w:ascii="Angsana New" w:hAnsi="Angsana New"/>
          <w:sz w:val="30"/>
          <w:szCs w:val="30"/>
          <w:cs/>
        </w:rPr>
        <w:t xml:space="preserve"> </w:t>
      </w:r>
      <w:r w:rsidRPr="00877E67">
        <w:rPr>
          <w:rFonts w:ascii="Angsana New" w:hAnsi="Angsana New" w:hint="cs"/>
          <w:sz w:val="30"/>
          <w:szCs w:val="30"/>
          <w:cs/>
        </w:rPr>
        <w:t>โดย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างเดือนมิถุนายนถึงเดือนพฤศจิกายน</w:t>
      </w:r>
      <w:r w:rsidRPr="00877E67">
        <w:rPr>
          <w:rFonts w:ascii="Angsana New" w:hAnsi="Angsana New"/>
          <w:sz w:val="30"/>
          <w:szCs w:val="30"/>
          <w:cs/>
        </w:rPr>
        <w:t xml:space="preserve"> 2562 </w:t>
      </w:r>
      <w:r w:rsidRPr="00877E67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Pr="00877E67">
        <w:rPr>
          <w:rFonts w:ascii="Angsana New" w:hAnsi="Angsana New"/>
          <w:sz w:val="30"/>
          <w:szCs w:val="30"/>
          <w:cs/>
        </w:rPr>
        <w:t xml:space="preserve"> 5.5 </w:t>
      </w:r>
      <w:r w:rsidRPr="00877E67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Pr="00877E67">
        <w:rPr>
          <w:rFonts w:ascii="Angsana New" w:hAnsi="Angsana New"/>
          <w:sz w:val="30"/>
          <w:szCs w:val="30"/>
          <w:cs/>
        </w:rPr>
        <w:t xml:space="preserve"> 6.5 </w:t>
      </w:r>
      <w:r w:rsidRPr="00877E67">
        <w:rPr>
          <w:rFonts w:ascii="Angsana New" w:hAnsi="Angsana New" w:hint="cs"/>
          <w:sz w:val="30"/>
          <w:szCs w:val="30"/>
          <w:cs/>
        </w:rPr>
        <w:t>ต่อปีโดยมีระยะเวลาครบกำหนดไม่เกินเจ็ดเดือนนับจากวันที่ออกตราสาร</w:t>
      </w:r>
    </w:p>
    <w:p w:rsidR="00D40DF0" w:rsidRPr="00D40DF0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A017C" w:rsidRDefault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F7B0A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0A523D" w:rsidRPr="00627CBB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D47E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D47E3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D47E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47E3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861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  <w:p w:rsidR="000A523D" w:rsidRPr="00086190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7E39" w:rsidRPr="00086190" w:rsidTr="00EF6C95">
        <w:tc>
          <w:tcPr>
            <w:tcW w:w="2694" w:type="dxa"/>
          </w:tcPr>
          <w:p w:rsidR="00D47E39" w:rsidRPr="00471477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47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471477" w:rsidRDefault="00D47E39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D47E39" w:rsidRPr="00471477" w:rsidRDefault="00D47E39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6F0876" w:rsidRDefault="006F0876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876">
              <w:rPr>
                <w:rFonts w:ascii="Angsana New" w:hAnsi="Angsana New"/>
                <w:sz w:val="30"/>
                <w:szCs w:val="30"/>
              </w:rPr>
              <w:t>1,249</w:t>
            </w:r>
            <w:r w:rsidR="00D47E39" w:rsidRPr="006F0876">
              <w:rPr>
                <w:rFonts w:ascii="Angsana New" w:hAnsi="Angsana New"/>
                <w:sz w:val="30"/>
                <w:szCs w:val="30"/>
              </w:rPr>
              <w:t>,</w:t>
            </w:r>
            <w:r w:rsidRPr="006F0876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83" w:type="dxa"/>
          </w:tcPr>
          <w:p w:rsidR="00D47E39" w:rsidRPr="006F0876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6F0876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876">
              <w:rPr>
                <w:rFonts w:ascii="Angsana New" w:hAnsi="Angsana New"/>
                <w:sz w:val="30"/>
                <w:szCs w:val="30"/>
              </w:rPr>
              <w:t>3</w:t>
            </w:r>
            <w:r w:rsidR="006F0876" w:rsidRPr="006F0876">
              <w:rPr>
                <w:rFonts w:ascii="Angsana New" w:hAnsi="Angsana New"/>
                <w:sz w:val="30"/>
                <w:szCs w:val="30"/>
              </w:rPr>
              <w:t>12</w:t>
            </w:r>
            <w:r w:rsidRPr="006F0876">
              <w:rPr>
                <w:rFonts w:ascii="Angsana New" w:hAnsi="Angsana New"/>
                <w:sz w:val="30"/>
                <w:szCs w:val="30"/>
              </w:rPr>
              <w:t>,</w:t>
            </w:r>
            <w:r w:rsidR="006F0876" w:rsidRPr="006F0876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3" w:type="dxa"/>
          </w:tcPr>
          <w:p w:rsidR="00D47E39" w:rsidRPr="00471477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F614CF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1,249,848</w:t>
            </w:r>
          </w:p>
        </w:tc>
        <w:tc>
          <w:tcPr>
            <w:tcW w:w="284" w:type="dxa"/>
          </w:tcPr>
          <w:p w:rsidR="00D47E39" w:rsidRPr="00F614CF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F614CF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312,462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6F087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6F087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6F0876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6F087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6F0876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6F0876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E39" w:rsidRPr="00086190" w:rsidTr="00EF6C95">
        <w:tc>
          <w:tcPr>
            <w:tcW w:w="2694" w:type="dxa"/>
          </w:tcPr>
          <w:p w:rsidR="00D47E39" w:rsidRPr="00C170F7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C170F7" w:rsidRDefault="00D47E39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D47E39" w:rsidRPr="00C170F7" w:rsidRDefault="00D47E39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7E39" w:rsidRPr="006F0876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876">
              <w:rPr>
                <w:rFonts w:ascii="Angsana New" w:hAnsi="Angsana New"/>
                <w:sz w:val="30"/>
                <w:szCs w:val="30"/>
              </w:rPr>
              <w:t>959,</w:t>
            </w:r>
            <w:r w:rsidR="006F0876" w:rsidRPr="006F0876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83" w:type="dxa"/>
          </w:tcPr>
          <w:p w:rsidR="00D47E39" w:rsidRPr="006F0876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47E39" w:rsidRPr="006F0876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876">
              <w:rPr>
                <w:rFonts w:ascii="Angsana New" w:hAnsi="Angsana New"/>
                <w:sz w:val="30"/>
                <w:szCs w:val="30"/>
              </w:rPr>
              <w:t>239,</w:t>
            </w:r>
            <w:r w:rsidR="006F0876" w:rsidRPr="006F0876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83" w:type="dxa"/>
          </w:tcPr>
          <w:p w:rsidR="00D47E39" w:rsidRPr="00C170F7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959,405</w:t>
            </w:r>
          </w:p>
        </w:tc>
        <w:tc>
          <w:tcPr>
            <w:tcW w:w="284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239,851</w:t>
            </w:r>
          </w:p>
        </w:tc>
      </w:tr>
      <w:tr w:rsidR="006F0876" w:rsidRPr="00086190" w:rsidTr="00996D74">
        <w:tc>
          <w:tcPr>
            <w:tcW w:w="2694" w:type="dxa"/>
          </w:tcPr>
          <w:p w:rsidR="006F0876" w:rsidRPr="00C170F7" w:rsidRDefault="006F0876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6F0876" w:rsidRPr="00C170F7" w:rsidRDefault="006F0876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6F0876" w:rsidRPr="00C170F7" w:rsidRDefault="006F0876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F0876" w:rsidRPr="00C170F7" w:rsidRDefault="006F0876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6F0876" w:rsidRPr="00C170F7" w:rsidRDefault="006F0876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F0876" w:rsidRPr="00371D6B" w:rsidRDefault="006F0876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D6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6F0876" w:rsidRPr="00D47E39" w:rsidRDefault="006F0876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6F0876" w:rsidRPr="00371D6B" w:rsidRDefault="006F0876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1D6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6F0876" w:rsidRPr="00C170F7" w:rsidRDefault="006F0876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E4B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284" w:type="dxa"/>
          </w:tcPr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E4B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  <w:p w:rsidR="000A523D" w:rsidRPr="00086190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0A523D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E39" w:rsidRPr="00086190" w:rsidTr="00EF6C95">
        <w:tc>
          <w:tcPr>
            <w:tcW w:w="2694" w:type="dxa"/>
          </w:tcPr>
          <w:p w:rsidR="00D47E39" w:rsidRPr="00B3791B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B3791B" w:rsidRDefault="00D47E39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D47E39" w:rsidRPr="00B3791B" w:rsidRDefault="00D47E39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6F0876" w:rsidRDefault="00D47E39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876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</w:tcPr>
          <w:p w:rsidR="00D47E39" w:rsidRPr="006F0876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6F0876" w:rsidRDefault="00D47E39" w:rsidP="00B379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876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  <w:tc>
          <w:tcPr>
            <w:tcW w:w="283" w:type="dxa"/>
          </w:tcPr>
          <w:p w:rsidR="00D47E39" w:rsidRPr="00B3791B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</w:tr>
    </w:tbl>
    <w:p w:rsidR="00627CBB" w:rsidRDefault="00627CB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3A017C" w:rsidRDefault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33AE4" w:rsidRPr="004F5042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627CBB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33AE4" w:rsidRPr="0008619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Pr="003A017C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/>
          <w:lang w:val="en-US"/>
        </w:rPr>
        <w:t>194,929,773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4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3791B" w:rsidRPr="00627CBB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665860" w:rsidRDefault="0063484E" w:rsidP="00D4593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3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/>
                <w:lang w:val="en-US"/>
              </w:rPr>
              <w:t>60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20 </w:t>
            </w:r>
            <w:r w:rsidRPr="0066586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496138" w:rsidRPr="003A017C" w:rsidRDefault="00496138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Pr="00665860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  <w:lang w:val="en-US"/>
        </w:rPr>
        <w:t>และในวันเดียวกัน</w:t>
      </w: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665860">
        <w:rPr>
          <w:rFonts w:ascii="Angsana New" w:hAnsi="Angsana New"/>
          <w:cs/>
          <w:lang w:val="en-US"/>
        </w:rPr>
        <w:t>129</w:t>
      </w:r>
      <w:proofErr w:type="gramStart"/>
      <w:r w:rsidR="006C0551">
        <w:rPr>
          <w:rFonts w:ascii="Angsana New" w:hAnsi="Angsana New"/>
          <w:lang w:val="en-US"/>
        </w:rPr>
        <w:t>,951,</w:t>
      </w:r>
      <w:r w:rsidRPr="00665860">
        <w:rPr>
          <w:rFonts w:ascii="Angsana New" w:hAnsi="Angsana New"/>
          <w:lang w:val="en-US"/>
        </w:rPr>
        <w:t>632</w:t>
      </w:r>
      <w:proofErr w:type="gramEnd"/>
      <w:r w:rsidR="006C0551">
        <w:rPr>
          <w:rFonts w:ascii="Angsana New" w:hAnsi="Angsana New" w:hint="cs"/>
          <w:cs/>
          <w:lang w:val="en-US"/>
        </w:rPr>
        <w:t xml:space="preserve"> </w:t>
      </w:r>
      <w:r w:rsidRPr="00665860">
        <w:rPr>
          <w:rFonts w:ascii="Angsana New" w:hAnsi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6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627CBB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EF6ABC">
              <w:rPr>
                <w:rFonts w:ascii="Angsana New" w:hAnsi="Angsana New"/>
                <w:lang w:val="en-US"/>
              </w:rPr>
              <w:t xml:space="preserve">1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  <w:p w:rsidR="0063484E" w:rsidRPr="00EF6ABC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cs/>
                <w:lang w:val="en-US"/>
              </w:rPr>
            </w:pPr>
            <w:r w:rsidRPr="00EF6ABC">
              <w:rPr>
                <w:rFonts w:ascii="Angsana New" w:hAnsi="Angsana New" w:hint="cs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D710E4" w:rsidRPr="00EF6ABC" w:rsidRDefault="0063484E" w:rsidP="008D75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  <w:p w:rsidR="0063484E" w:rsidRPr="00EF6ABC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(</w:t>
            </w:r>
            <w:r w:rsidR="008D75C2" w:rsidRPr="00EF6ABC">
              <w:rPr>
                <w:rFonts w:ascii="Angsana New" w:hAnsi="Angsana New" w:hint="cs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EF6ABC">
              <w:rPr>
                <w:rFonts w:ascii="Angsana New" w:hAnsi="Angsana New"/>
                <w:lang w:val="en-US"/>
              </w:rPr>
              <w:t xml:space="preserve"> 4.9958 </w:t>
            </w:r>
            <w:r w:rsidR="00D710E4" w:rsidRPr="00EF6ABC">
              <w:rPr>
                <w:rFonts w:ascii="Angsana New" w:hAnsi="Angsana New" w:hint="cs"/>
                <w:cs/>
                <w:lang w:val="en-US"/>
              </w:rPr>
              <w:t>บาทต่อหุ้น</w:t>
            </w:r>
            <w:r w:rsidRPr="00EF6ABC">
              <w:rPr>
                <w:rFonts w:ascii="Angsana New" w:hAnsi="Angsana New"/>
                <w:lang w:val="en-US"/>
              </w:rPr>
              <w:t>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EF6ABC">
              <w:rPr>
                <w:rFonts w:ascii="Angsana New" w:hAnsi="Angsana New"/>
                <w:lang w:val="en-US"/>
              </w:rPr>
              <w:t>25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พฤษภาคม 25</w:t>
            </w:r>
            <w:r w:rsidRPr="00EF6ABC">
              <w:rPr>
                <w:rFonts w:ascii="Angsana New" w:hAnsi="Angsana New"/>
                <w:lang w:val="en-US"/>
              </w:rPr>
              <w:t xml:space="preserve">62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EF6ABC">
              <w:rPr>
                <w:rFonts w:ascii="Angsana New" w:hAnsi="Angsana New"/>
                <w:lang w:val="en-US"/>
              </w:rPr>
              <w:t xml:space="preserve">7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EF6ABC">
              <w:rPr>
                <w:rFonts w:ascii="Angsana New" w:hAnsi="Angsana New"/>
                <w:lang w:val="en-US"/>
              </w:rPr>
              <w:t xml:space="preserve">25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EF6ABC">
              <w:rPr>
                <w:rFonts w:ascii="Angsana New" w:hAnsi="Angsana New"/>
                <w:lang w:val="en-US"/>
              </w:rPr>
              <w:t xml:space="preserve">20 </w:t>
            </w:r>
            <w:r w:rsidRPr="00EF6ABC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EF6ABC"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 xml:space="preserve">3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EF6ABC">
              <w:rPr>
                <w:rFonts w:ascii="Angsana New" w:hAnsi="Angsana New"/>
                <w:lang w:val="en-US"/>
              </w:rPr>
              <w:t xml:space="preserve">4 </w:t>
            </w:r>
            <w:r w:rsidRPr="00EF6ABC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eastAsia="zh-CN"/>
        </w:rPr>
      </w:pPr>
      <w:r w:rsidRPr="00665860">
        <w:rPr>
          <w:rFonts w:ascii="Angsana New" w:hAnsi="Angsana New"/>
          <w:cs/>
        </w:rPr>
        <w:lastRenderedPageBreak/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</w:t>
      </w:r>
      <w:r w:rsidR="001A0C77">
        <w:rPr>
          <w:rFonts w:ascii="Angsana New" w:hAnsi="Angsana New" w:hint="cs"/>
          <w:cs/>
        </w:rPr>
        <w:t xml:space="preserve"> </w:t>
      </w:r>
      <w:r w:rsidR="001A0C77">
        <w:rPr>
          <w:rFonts w:ascii="Angsana New" w:hAnsi="Angsana New"/>
          <w:lang w:val="en-GB" w:eastAsia="zh-CN"/>
        </w:rPr>
        <w:t xml:space="preserve">ECF-W2 </w:t>
      </w:r>
      <w:r w:rsidRPr="00665860">
        <w:rPr>
          <w:rFonts w:ascii="Angsana New" w:hAnsi="Angsana New"/>
          <w:cs/>
        </w:rPr>
        <w:t>มีดังนี้</w:t>
      </w:r>
    </w:p>
    <w:p w:rsidR="00D710E4" w:rsidRPr="00430075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3484E" w:rsidRPr="00665860" w:rsidTr="00EF6C95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1B468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.1pt;margin-top:-.6pt;width:69.5pt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3484E" w:rsidRPr="00665860" w:rsidTr="00EF6C95">
        <w:trPr>
          <w:trHeight w:val="334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113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424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952</w:t>
            </w:r>
            <w:proofErr w:type="gramEnd"/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472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105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253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,436,851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B3791B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32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D356EE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20,61</w:t>
            </w:r>
            <w:r w:rsidR="00D356EE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226,80</w:t>
            </w:r>
            <w:r w:rsidR="00D356EE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62</w:t>
            </w:r>
          </w:p>
        </w:tc>
      </w:tr>
    </w:tbl>
    <w:p w:rsidR="00EC39D6" w:rsidRPr="00430075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496138" w:rsidRPr="001A0C77" w:rsidRDefault="00496138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1A0C77" w:rsidRPr="001A0C77" w:rsidRDefault="001A0C77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A0C77">
        <w:rPr>
          <w:rFonts w:ascii="Angsana New" w:hAnsi="Angsana New" w:hint="cs"/>
          <w:sz w:val="30"/>
          <w:szCs w:val="30"/>
          <w:cs/>
        </w:rPr>
        <w:t xml:space="preserve">ณ วันที่ 31 มีนาคม 2563 และวันที่ 31 ธันวาคม 2562 จำนวนใบสำคัญแสดงสิทธิที่ยังไม่ได้ถูกใช้สิทธิสำหรับ </w:t>
      </w:r>
      <w:r w:rsidRPr="001A0C77">
        <w:rPr>
          <w:rFonts w:ascii="Angsana New" w:hAnsi="Angsana New"/>
          <w:sz w:val="30"/>
          <w:szCs w:val="30"/>
        </w:rPr>
        <w:t xml:space="preserve">ECF-W3 </w:t>
      </w:r>
      <w:r w:rsidRPr="001A0C77">
        <w:rPr>
          <w:rFonts w:ascii="Angsana New" w:hAnsi="Angsana New" w:hint="cs"/>
          <w:sz w:val="30"/>
          <w:szCs w:val="30"/>
          <w:cs/>
        </w:rPr>
        <w:t>มีจำนวน 129,951,632 หน่วย</w:t>
      </w:r>
    </w:p>
    <w:p w:rsidR="001A0C77" w:rsidRPr="001A0C77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  <w:lang w:eastAsia="zh-CN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38231D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40257C">
        <w:rPr>
          <w:rFonts w:ascii="Angsana New" w:hAnsi="Angsana New" w:hint="cs"/>
          <w:sz w:val="30"/>
          <w:szCs w:val="30"/>
          <w:cs/>
        </w:rPr>
        <w:t>1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40257C">
        <w:rPr>
          <w:rFonts w:ascii="Angsana New" w:hAnsi="Angsana New" w:hint="cs"/>
          <w:sz w:val="30"/>
          <w:szCs w:val="30"/>
          <w:cs/>
        </w:rPr>
        <w:t>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270703">
        <w:rPr>
          <w:rFonts w:ascii="Angsana New" w:hAnsi="Angsana New" w:hint="cs"/>
          <w:sz w:val="30"/>
          <w:szCs w:val="30"/>
          <w:cs/>
        </w:rPr>
        <w:t>3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</w:t>
      </w:r>
      <w:r w:rsidR="00270703">
        <w:rPr>
          <w:rFonts w:ascii="Angsana New" w:hAnsi="Angsana New" w:hint="cs"/>
          <w:sz w:val="30"/>
          <w:szCs w:val="30"/>
          <w:cs/>
        </w:rPr>
        <w:t>2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A64C50" w:rsidRPr="0038231D" w:rsidRDefault="00A64C50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B711E8" w:rsidRPr="000F1BB0" w:rsidTr="00430075">
        <w:trPr>
          <w:cantSplit/>
        </w:trPr>
        <w:tc>
          <w:tcPr>
            <w:tcW w:w="5052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664E5D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AB1EEF" w:rsidRDefault="00E12AEB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17,115</w:t>
            </w:r>
          </w:p>
        </w:tc>
        <w:tc>
          <w:tcPr>
            <w:tcW w:w="284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981986" w:rsidRDefault="00761AD1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270703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83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AB1EEF" w:rsidRDefault="00761AD1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E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218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270703" w:rsidRPr="00AB1E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218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83" w:type="dxa"/>
          </w:tcPr>
          <w:p w:rsidR="00270703" w:rsidRPr="003B0D6B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270703" w:rsidRPr="00981986" w:rsidRDefault="00761AD1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270703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270703" w:rsidRPr="00AB1EEF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98198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B1EEF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3B0D6B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98198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664E5D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AB1EEF" w:rsidRDefault="00270703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E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761AD1" w:rsidRPr="00AB1E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4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98198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  <w:tc>
          <w:tcPr>
            <w:tcW w:w="283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AB1EEF" w:rsidRDefault="00270703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E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761AD1" w:rsidRPr="00AB1E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3" w:type="dxa"/>
          </w:tcPr>
          <w:p w:rsidR="00270703" w:rsidRPr="003B0D6B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270703" w:rsidRPr="0098198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270703" w:rsidRPr="00AB1EEF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98198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B1EEF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3B0D6B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98198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0703" w:rsidRPr="00507BEC" w:rsidTr="00430075">
        <w:trPr>
          <w:cantSplit/>
        </w:trPr>
        <w:tc>
          <w:tcPr>
            <w:tcW w:w="5052" w:type="dxa"/>
          </w:tcPr>
          <w:p w:rsidR="00270703" w:rsidRPr="00507BEC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AB1EEF" w:rsidRDefault="006218A4" w:rsidP="00E12AE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E12AE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0178</w:t>
            </w:r>
          </w:p>
        </w:tc>
        <w:tc>
          <w:tcPr>
            <w:tcW w:w="284" w:type="dxa"/>
            <w:shd w:val="clear" w:color="auto" w:fill="auto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981986" w:rsidRDefault="00AB1EEF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</w:t>
            </w:r>
            <w:r w:rsidR="006218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83" w:type="dxa"/>
            <w:shd w:val="clear" w:color="auto" w:fill="auto"/>
          </w:tcPr>
          <w:p w:rsidR="00270703" w:rsidRPr="0098198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AB1EEF" w:rsidRDefault="00AB1EEF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1EEF">
              <w:rPr>
                <w:rFonts w:ascii="Angsana New" w:hAnsi="Angsana New" w:cs="Angsana New"/>
                <w:sz w:val="30"/>
                <w:szCs w:val="30"/>
                <w:lang w:val="en-US"/>
              </w:rPr>
              <w:t>0.01</w:t>
            </w:r>
            <w:r w:rsidR="006218A4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83" w:type="dxa"/>
            <w:shd w:val="clear" w:color="auto" w:fill="auto"/>
          </w:tcPr>
          <w:p w:rsidR="00270703" w:rsidRPr="003B0D6B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270703" w:rsidRPr="00981986" w:rsidRDefault="00270703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AB1EE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218A4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A0C7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</w:tbl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>31 มีนาคม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270703">
        <w:rPr>
          <w:rFonts w:ascii="Angsana New" w:eastAsia="Cordia New" w:hAnsi="Angsana New"/>
          <w:sz w:val="30"/>
          <w:szCs w:val="30"/>
        </w:rPr>
        <w:t>3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270703">
        <w:rPr>
          <w:rFonts w:ascii="Angsana New" w:hAnsi="Angsana New" w:hint="cs"/>
          <w:sz w:val="30"/>
          <w:szCs w:val="30"/>
          <w:cs/>
        </w:rPr>
        <w:t>2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p w:rsidR="00270703" w:rsidRPr="0038231D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72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3"/>
        <w:gridCol w:w="284"/>
        <w:gridCol w:w="992"/>
      </w:tblGrid>
      <w:tr w:rsidR="000504D0" w:rsidRPr="000F1BB0" w:rsidTr="00430075">
        <w:trPr>
          <w:cantSplit/>
        </w:trPr>
        <w:tc>
          <w:tcPr>
            <w:tcW w:w="5052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9C0EE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AB1EEF" w:rsidRDefault="00E12AEB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17,115</w:t>
            </w:r>
          </w:p>
        </w:tc>
        <w:tc>
          <w:tcPr>
            <w:tcW w:w="284" w:type="dxa"/>
          </w:tcPr>
          <w:p w:rsidR="00270703" w:rsidRPr="003B0D6B" w:rsidRDefault="00270703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981986" w:rsidRDefault="00761AD1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270703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83" w:type="dxa"/>
          </w:tcPr>
          <w:p w:rsidR="00270703" w:rsidRPr="003B0D6B" w:rsidRDefault="00270703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270703" w:rsidRPr="00761AD1" w:rsidRDefault="00761AD1" w:rsidP="00144B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44B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270703"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44B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84" w:type="dxa"/>
          </w:tcPr>
          <w:p w:rsidR="00270703" w:rsidRPr="003B0D6B" w:rsidRDefault="00270703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981986" w:rsidRDefault="00761AD1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270703"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</w:p>
        </w:tc>
      </w:tr>
      <w:tr w:rsidR="00270703" w:rsidRPr="000F1BB0" w:rsidTr="0040427E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270703" w:rsidRDefault="00270703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270703" w:rsidRPr="00E03CAF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64C50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:rsidR="00270703" w:rsidRPr="000F1BB0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270703" w:rsidRDefault="00270703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70703" w:rsidRPr="000F1BB0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64C50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0427E" w:rsidRPr="000F1BB0" w:rsidTr="00E12AEB">
        <w:trPr>
          <w:cantSplit/>
        </w:trPr>
        <w:tc>
          <w:tcPr>
            <w:tcW w:w="5052" w:type="dxa"/>
          </w:tcPr>
          <w:p w:rsidR="0040427E" w:rsidRPr="000F1BB0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40427E" w:rsidRPr="00761AD1" w:rsidRDefault="0040427E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40427E" w:rsidRPr="00761AD1" w:rsidRDefault="0040427E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0427E" w:rsidRPr="00761AD1" w:rsidRDefault="0040427E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  <w:tc>
          <w:tcPr>
            <w:tcW w:w="283" w:type="dxa"/>
          </w:tcPr>
          <w:p w:rsidR="0040427E" w:rsidRPr="00761AD1" w:rsidRDefault="0040427E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40427E" w:rsidRPr="00761AD1" w:rsidRDefault="0040427E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40427E" w:rsidRPr="00761AD1" w:rsidRDefault="0040427E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0427E" w:rsidRPr="00761AD1" w:rsidRDefault="0040427E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</w:tr>
      <w:tr w:rsidR="0040427E" w:rsidRPr="000F1BB0" w:rsidTr="00E12AEB">
        <w:trPr>
          <w:cantSplit/>
        </w:trPr>
        <w:tc>
          <w:tcPr>
            <w:tcW w:w="5052" w:type="dxa"/>
          </w:tcPr>
          <w:p w:rsidR="0040427E" w:rsidRPr="000F1BB0" w:rsidRDefault="0040427E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40427E" w:rsidRPr="000F1BB0" w:rsidRDefault="0040427E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AD04F4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0427E" w:rsidRPr="00E03CAF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AD04F4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40427E" w:rsidRPr="000F1BB0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40427E" w:rsidRPr="00AD04F4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0427E" w:rsidRPr="000F1BB0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AD04F4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40427E" w:rsidRPr="000F1BB0" w:rsidTr="00E12AEB">
        <w:trPr>
          <w:cantSplit/>
        </w:trPr>
        <w:tc>
          <w:tcPr>
            <w:tcW w:w="5052" w:type="dxa"/>
          </w:tcPr>
          <w:p w:rsidR="0040427E" w:rsidRPr="000F1BB0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0427E" w:rsidRPr="00761AD1" w:rsidRDefault="0040427E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40427E" w:rsidRPr="00761AD1" w:rsidRDefault="0040427E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27E" w:rsidRPr="00761AD1" w:rsidRDefault="0040427E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  <w:tc>
          <w:tcPr>
            <w:tcW w:w="283" w:type="dxa"/>
            <w:shd w:val="clear" w:color="auto" w:fill="auto"/>
          </w:tcPr>
          <w:p w:rsidR="0040427E" w:rsidRPr="00761AD1" w:rsidRDefault="0040427E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27E" w:rsidRPr="00761AD1" w:rsidRDefault="0040427E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40427E" w:rsidRPr="00761AD1" w:rsidRDefault="0040427E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27E" w:rsidRPr="00761AD1" w:rsidRDefault="0040427E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1A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959,442</w:t>
            </w:r>
          </w:p>
        </w:tc>
      </w:tr>
      <w:tr w:rsidR="0040427E" w:rsidRPr="000F1BB0" w:rsidTr="00996D6B">
        <w:trPr>
          <w:cantSplit/>
        </w:trPr>
        <w:tc>
          <w:tcPr>
            <w:tcW w:w="5052" w:type="dxa"/>
          </w:tcPr>
          <w:p w:rsidR="0040427E" w:rsidRPr="000F1BB0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0427E" w:rsidRPr="00AB1EEF" w:rsidRDefault="0040427E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0427E" w:rsidRPr="00E03CAF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40427E" w:rsidRPr="00A64C50" w:rsidRDefault="0040427E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40427E" w:rsidRPr="00DD10C4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40427E" w:rsidRPr="00AB1EEF" w:rsidRDefault="0040427E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40427E" w:rsidRPr="00DD10C4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40427E" w:rsidRPr="00A64C50" w:rsidRDefault="0040427E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0427E" w:rsidRPr="000F1BB0" w:rsidTr="00430075">
        <w:trPr>
          <w:cantSplit/>
        </w:trPr>
        <w:tc>
          <w:tcPr>
            <w:tcW w:w="5052" w:type="dxa"/>
          </w:tcPr>
          <w:p w:rsidR="0040427E" w:rsidRPr="003B0D6B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0427E" w:rsidRPr="00AB1EEF" w:rsidRDefault="0040427E" w:rsidP="00E12AE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E12A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0178</w:t>
            </w:r>
          </w:p>
        </w:tc>
        <w:tc>
          <w:tcPr>
            <w:tcW w:w="284" w:type="dxa"/>
          </w:tcPr>
          <w:p w:rsidR="0040427E" w:rsidRPr="003B0D6B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40427E" w:rsidRPr="002365E2" w:rsidRDefault="0040427E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0.0176</w:t>
            </w:r>
          </w:p>
        </w:tc>
        <w:tc>
          <w:tcPr>
            <w:tcW w:w="283" w:type="dxa"/>
            <w:shd w:val="clear" w:color="auto" w:fill="auto"/>
          </w:tcPr>
          <w:p w:rsidR="0040427E" w:rsidRPr="003B0D6B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40427E" w:rsidRPr="00AB1EEF" w:rsidRDefault="0040427E" w:rsidP="00AB1EE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1EEF">
              <w:rPr>
                <w:rFonts w:ascii="Angsana New" w:hAnsi="Angsana New" w:cs="Angsana New"/>
                <w:sz w:val="30"/>
                <w:szCs w:val="30"/>
                <w:lang w:val="en-US"/>
              </w:rPr>
              <w:t>0.01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84" w:type="dxa"/>
            <w:shd w:val="clear" w:color="auto" w:fill="auto"/>
          </w:tcPr>
          <w:p w:rsidR="0040427E" w:rsidRPr="003B0D6B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40427E" w:rsidRPr="00343117" w:rsidRDefault="0040427E" w:rsidP="00AB1EE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0.016</w:t>
            </w:r>
            <w:r w:rsidR="00722AC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</w:tbl>
    <w:p w:rsidR="003A017C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0A3D0E">
        <w:rPr>
          <w:rFonts w:ascii="Angsana New" w:hAnsi="Angsana New" w:hint="cs"/>
          <w:cs/>
          <w:lang w:val="en-US"/>
        </w:rPr>
        <w:t>กำไรต่</w:t>
      </w:r>
      <w:r w:rsidR="002E3EED" w:rsidRPr="000A3D0E">
        <w:rPr>
          <w:rFonts w:ascii="Angsana New" w:hAnsi="Angsana New" w:hint="cs"/>
          <w:cs/>
          <w:lang w:val="en-US"/>
        </w:rPr>
        <w:t>อหุ้นปรับลดสำหรับงวดสามเดือนสิ้นสุดวันที่</w:t>
      </w:r>
      <w:r w:rsidR="002E3EED" w:rsidRPr="000A3D0E">
        <w:rPr>
          <w:rFonts w:ascii="Angsana New" w:hAnsi="Angsana New"/>
          <w:cs/>
          <w:lang w:val="en-US"/>
        </w:rPr>
        <w:t xml:space="preserve"> 31 </w:t>
      </w:r>
      <w:r w:rsidR="002E3EED" w:rsidRPr="000A3D0E">
        <w:rPr>
          <w:rFonts w:ascii="Angsana New" w:hAnsi="Angsana New" w:hint="cs"/>
          <w:cs/>
          <w:lang w:val="en-US"/>
        </w:rPr>
        <w:t>มีนาคม</w:t>
      </w:r>
      <w:r w:rsidR="002E3EED" w:rsidRPr="000A3D0E">
        <w:rPr>
          <w:rFonts w:ascii="Angsana New" w:hAnsi="Angsana New"/>
          <w:cs/>
          <w:lang w:val="en-US"/>
        </w:rPr>
        <w:t xml:space="preserve"> 256</w:t>
      </w:r>
      <w:r w:rsidR="00270703" w:rsidRPr="000A3D0E">
        <w:rPr>
          <w:rFonts w:ascii="Angsana New" w:hAnsi="Angsana New" w:hint="cs"/>
          <w:cs/>
          <w:lang w:val="en-US"/>
        </w:rPr>
        <w:t>3</w:t>
      </w:r>
      <w:r w:rsidR="001A0C77">
        <w:rPr>
          <w:rFonts w:ascii="Angsana New" w:hAnsi="Angsana New" w:hint="cs"/>
          <w:cs/>
          <w:lang w:val="en-US"/>
        </w:rPr>
        <w:t xml:space="preserve"> และ 2562</w:t>
      </w:r>
      <w:r w:rsidR="002E3EED" w:rsidRPr="000A3D0E">
        <w:rPr>
          <w:rFonts w:ascii="Angsana New" w:hAnsi="Angsana New"/>
          <w:cs/>
          <w:lang w:val="en-US"/>
        </w:rPr>
        <w:t xml:space="preserve"> </w:t>
      </w:r>
      <w:r w:rsidR="002E3EED" w:rsidRPr="000A3D0E">
        <w:rPr>
          <w:rFonts w:ascii="Angsana New" w:hAnsi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0A3D0E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627CBB" w:rsidRPr="00430075" w:rsidRDefault="00627CBB" w:rsidP="002E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9"/>
          <w:szCs w:val="29"/>
        </w:rPr>
      </w:pPr>
    </w:p>
    <w:p w:rsidR="00761AD1" w:rsidRDefault="0076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21856" w:rsidRPr="00627CBB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27CBB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627CBB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EF6C95" w:rsidRPr="00627CBB" w:rsidRDefault="005C2CF9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รายได้อื่น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ต้นทุนขาย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และกำไร</w:t>
      </w:r>
      <w:r w:rsidRPr="00627CBB">
        <w:rPr>
          <w:rFonts w:ascii="Angsana New" w:hAnsi="Angsana New"/>
          <w:sz w:val="30"/>
          <w:szCs w:val="30"/>
          <w:cs/>
        </w:rPr>
        <w:t>/</w:t>
      </w:r>
      <w:r w:rsidRPr="00627CBB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627CBB">
        <w:rPr>
          <w:rFonts w:ascii="Angsana New" w:hAnsi="Angsana New"/>
          <w:sz w:val="30"/>
          <w:szCs w:val="30"/>
          <w:cs/>
        </w:rPr>
        <w:t xml:space="preserve">  (</w:t>
      </w:r>
      <w:r w:rsidRPr="00627CBB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627CBB">
        <w:rPr>
          <w:rFonts w:ascii="Angsana New" w:hAnsi="Angsana New"/>
          <w:sz w:val="30"/>
          <w:szCs w:val="30"/>
          <w:cs/>
        </w:rPr>
        <w:t xml:space="preserve"> (1) 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และ</w:t>
      </w:r>
      <w:r w:rsidRPr="00627CBB">
        <w:rPr>
          <w:rFonts w:ascii="Angsana New" w:hAnsi="Angsana New"/>
          <w:sz w:val="30"/>
          <w:szCs w:val="30"/>
          <w:cs/>
        </w:rPr>
        <w:t xml:space="preserve"> (2) </w:t>
      </w:r>
      <w:r w:rsidRPr="00627CBB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เช่น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ธุรกิจค้าปลีกสินค้าเบ็ดเตล็ดและธุรกิจพลังงานที่ดำเนินงานโดยบริษัทร่วมและการร่วมค้า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ซึ่งมีสัดส่วนที่ยังไม่เป็นสาระสำคัญเมื่อเปรียบเทียบกับขนาดและปริมาณของธุรกรรมทั้งหมด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="00627CBB" w:rsidRPr="00627CBB">
        <w:rPr>
          <w:rFonts w:ascii="Angsana New" w:hAnsi="Angsana New" w:hint="cs"/>
          <w:sz w:val="30"/>
          <w:szCs w:val="30"/>
          <w:cs/>
        </w:rPr>
        <w:t>2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นอกจากนี้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627CBB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(งบการเงินรวม)</w:t>
      </w:r>
    </w:p>
    <w:p w:rsidR="00850816" w:rsidRPr="00627CBB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627CBB" w:rsidTr="003A1D75">
        <w:trPr>
          <w:tblHeader/>
        </w:trPr>
        <w:tc>
          <w:tcPr>
            <w:tcW w:w="6771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70703" w:rsidRPr="00627CBB" w:rsidTr="003A1D75">
        <w:trPr>
          <w:tblHeader/>
        </w:trPr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2D2034" w:rsidRDefault="00270703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203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D2034" w:rsidRPr="002D2034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 w:rsidRPr="002D20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D2034" w:rsidRPr="002D2034"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3F6D2B" w:rsidRDefault="003F6D2B" w:rsidP="003F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339</w:t>
            </w:r>
            <w:r w:rsidR="00270703" w:rsidRPr="003F6D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701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2D2034" w:rsidRDefault="002D2034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2034">
              <w:rPr>
                <w:rFonts w:ascii="Angsana New" w:hAnsi="Angsana New"/>
                <w:color w:val="000000"/>
                <w:sz w:val="30"/>
                <w:szCs w:val="30"/>
              </w:rPr>
              <w:t>13,597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3F6D2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13,162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2D2034" w:rsidRDefault="002D203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2034">
              <w:rPr>
                <w:rFonts w:ascii="Angsana New" w:hAnsi="Angsana New"/>
                <w:color w:val="000000"/>
                <w:sz w:val="30"/>
                <w:szCs w:val="30"/>
              </w:rPr>
              <w:t>289,724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3F6D2B" w:rsidRDefault="003F6D2B" w:rsidP="003F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352</w:t>
            </w:r>
            <w:r w:rsidR="00270703" w:rsidRPr="003F6D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863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2D2034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2D2034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2D2034" w:rsidRDefault="0040427E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6,421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3F6D2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4,600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2D2034" w:rsidRDefault="00274D83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35,933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3F6D2B" w:rsidRDefault="00270703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144B58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2D2034" w:rsidRDefault="00274D8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42,354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3F6D2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 w:rsidR="00144B58"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270703" w:rsidRPr="002D2034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2D2034" w:rsidRDefault="002D2034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2034">
              <w:rPr>
                <w:rFonts w:ascii="Angsana New" w:hAnsi="Angsana New"/>
                <w:sz w:val="30"/>
                <w:szCs w:val="30"/>
              </w:rPr>
              <w:t>204,443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144B58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  <w:r w:rsidR="00270703" w:rsidRPr="00627C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2D2034" w:rsidRDefault="00144B58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2D2034" w:rsidRPr="002D20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9,545</w:t>
            </w:r>
          </w:p>
        </w:tc>
      </w:tr>
      <w:tr w:rsidR="00270703" w:rsidRPr="00627CBB" w:rsidTr="005071D9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2D2034" w:rsidRDefault="002D2034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2034">
              <w:rPr>
                <w:rFonts w:ascii="Angsana New" w:hAnsi="Angsana New"/>
                <w:color w:val="000000"/>
                <w:sz w:val="30"/>
                <w:szCs w:val="30"/>
              </w:rPr>
              <w:t>216,</w:t>
            </w:r>
            <w:r w:rsidR="00144B58">
              <w:rPr>
                <w:rFonts w:ascii="Angsana New" w:hAnsi="Angsana New"/>
                <w:color w:val="000000"/>
                <w:sz w:val="30"/>
                <w:szCs w:val="30"/>
              </w:rPr>
              <w:t>729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270703" w:rsidRPr="00627CBB" w:rsidRDefault="00144B58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247</w:t>
            </w:r>
            <w:r w:rsidR="00270703" w:rsidRPr="00627C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</w:p>
        </w:tc>
      </w:tr>
      <w:tr w:rsidR="00270703" w:rsidRPr="00627CBB" w:rsidTr="005071D9">
        <w:tc>
          <w:tcPr>
            <w:tcW w:w="6771" w:type="dxa"/>
            <w:vAlign w:val="bottom"/>
          </w:tcPr>
          <w:p w:rsidR="00DA1623" w:rsidRDefault="00DA162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ค่าใช้จ่ายอื่น</w:t>
            </w:r>
            <w:r w:rsidRPr="00627C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70703" w:rsidRPr="00627CBB" w:rsidTr="007F1C88">
        <w:trPr>
          <w:trHeight w:val="70"/>
        </w:trPr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2D2034" w:rsidRDefault="002D2034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2034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="00270703" w:rsidRPr="002D2034">
              <w:rPr>
                <w:rFonts w:ascii="Angsana New" w:hAnsi="Angsana New"/>
                <w:sz w:val="30"/>
                <w:szCs w:val="30"/>
              </w:rPr>
              <w:t>,</w:t>
            </w:r>
            <w:r w:rsidRPr="002D2034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DA3BAB" w:rsidP="0091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9145E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270703" w:rsidRPr="00627CBB">
              <w:rPr>
                <w:rFonts w:ascii="Angsana New" w:hAnsi="Angsana New"/>
                <w:sz w:val="30"/>
                <w:szCs w:val="30"/>
              </w:rPr>
              <w:t>,</w:t>
            </w:r>
            <w:r w:rsidR="009145E7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2D2034" w:rsidRDefault="00144B58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270703" w:rsidRPr="002D20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5,</w:t>
            </w:r>
            <w:r w:rsidR="009145E7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2D2034" w:rsidRDefault="00144B58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  <w:r w:rsidR="002D2034" w:rsidRPr="002D20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627CBB" w:rsidRDefault="00DA3BA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="009145E7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2D2034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2D2034" w:rsidRDefault="0040427E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3,817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270703" w:rsidP="0091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1</w:t>
            </w:r>
            <w:r w:rsidR="009145E7">
              <w:rPr>
                <w:rFonts w:ascii="Angsana New" w:hAnsi="Angsana New"/>
                <w:sz w:val="30"/>
                <w:szCs w:val="30"/>
              </w:rPr>
              <w:t>8</w:t>
            </w:r>
            <w:r w:rsidRPr="00627CBB">
              <w:rPr>
                <w:rFonts w:ascii="Angsana New" w:hAnsi="Angsana New"/>
                <w:sz w:val="30"/>
                <w:szCs w:val="30"/>
              </w:rPr>
              <w:t>,</w:t>
            </w:r>
            <w:r w:rsidR="009145E7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274D83" w:rsidRPr="00627CBB" w:rsidTr="003A1D75">
        <w:tc>
          <w:tcPr>
            <w:tcW w:w="6771" w:type="dxa"/>
            <w:vAlign w:val="bottom"/>
          </w:tcPr>
          <w:p w:rsidR="00274D83" w:rsidRPr="00627CBB" w:rsidRDefault="00274D8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4D83" w:rsidRPr="002D2034" w:rsidRDefault="00274D83" w:rsidP="0043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7,832</w:t>
            </w:r>
          </w:p>
        </w:tc>
        <w:tc>
          <w:tcPr>
            <w:tcW w:w="283" w:type="dxa"/>
          </w:tcPr>
          <w:p w:rsidR="00274D83" w:rsidRPr="00627CBB" w:rsidRDefault="00274D8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4D83" w:rsidRPr="00627CBB" w:rsidRDefault="00274D8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</w:tr>
      <w:tr w:rsidR="00274D83" w:rsidRPr="00627CBB" w:rsidTr="003A1D75">
        <w:trPr>
          <w:trHeight w:val="56"/>
        </w:trPr>
        <w:tc>
          <w:tcPr>
            <w:tcW w:w="6771" w:type="dxa"/>
            <w:vAlign w:val="bottom"/>
          </w:tcPr>
          <w:p w:rsidR="00274D83" w:rsidRPr="00627CBB" w:rsidRDefault="00274D8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4D83" w:rsidRPr="002D2034" w:rsidRDefault="00274D83" w:rsidP="0043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11,649</w:t>
            </w:r>
          </w:p>
        </w:tc>
        <w:tc>
          <w:tcPr>
            <w:tcW w:w="283" w:type="dxa"/>
          </w:tcPr>
          <w:p w:rsidR="00274D83" w:rsidRPr="00627CBB" w:rsidRDefault="00274D8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4D83" w:rsidRPr="00627CBB" w:rsidRDefault="00274D83" w:rsidP="0047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627C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</w:tbl>
    <w:p w:rsidR="00F936E0" w:rsidRPr="006C0551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(งบการเงินรวม)</w:t>
      </w:r>
    </w:p>
    <w:p w:rsidR="00B56233" w:rsidRPr="006C0551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627CBB" w:rsidTr="00B56233">
        <w:tc>
          <w:tcPr>
            <w:tcW w:w="6771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270703" w:rsidRPr="00BA7FBD" w:rsidRDefault="00BA7FBD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136</w:t>
            </w:r>
            <w:r w:rsidR="00270703" w:rsidRPr="00BA7FBD">
              <w:rPr>
                <w:rFonts w:ascii="Angsana New" w:hAnsi="Angsana New"/>
                <w:sz w:val="30"/>
                <w:szCs w:val="30"/>
              </w:rPr>
              <w:t>,5</w:t>
            </w:r>
            <w:r w:rsidRPr="00BA7FBD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204,599</w:t>
            </w:r>
          </w:p>
        </w:tc>
      </w:tr>
      <w:tr w:rsidR="00144B58" w:rsidRPr="00627CBB" w:rsidTr="00720954">
        <w:tc>
          <w:tcPr>
            <w:tcW w:w="6771" w:type="dxa"/>
            <w:vAlign w:val="bottom"/>
          </w:tcPr>
          <w:p w:rsidR="00144B58" w:rsidRPr="00627CBB" w:rsidRDefault="00144B58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144B58" w:rsidRPr="00BA7FBD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BA7F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83" w:type="dxa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44B58" w:rsidRPr="00627CBB" w:rsidRDefault="00144B58" w:rsidP="0072095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144B58" w:rsidRPr="00627CBB" w:rsidTr="00720954">
        <w:tc>
          <w:tcPr>
            <w:tcW w:w="6771" w:type="dxa"/>
            <w:vAlign w:val="bottom"/>
          </w:tcPr>
          <w:p w:rsidR="00144B58" w:rsidRPr="00627CBB" w:rsidRDefault="00144B58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144B58" w:rsidRPr="00BA7FBD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9,180</w:t>
            </w:r>
          </w:p>
        </w:tc>
        <w:tc>
          <w:tcPr>
            <w:tcW w:w="283" w:type="dxa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144B58" w:rsidRPr="00627CBB" w:rsidTr="00720954">
        <w:tc>
          <w:tcPr>
            <w:tcW w:w="6771" w:type="dxa"/>
            <w:vAlign w:val="bottom"/>
          </w:tcPr>
          <w:p w:rsidR="00144B58" w:rsidRPr="00627CBB" w:rsidRDefault="00144B58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144B58" w:rsidRPr="00BA7FBD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  <w:tc>
          <w:tcPr>
            <w:tcW w:w="283" w:type="dxa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</w:tr>
      <w:tr w:rsidR="00144B58" w:rsidRPr="00627CBB" w:rsidTr="00720954">
        <w:tc>
          <w:tcPr>
            <w:tcW w:w="6771" w:type="dxa"/>
            <w:vAlign w:val="bottom"/>
          </w:tcPr>
          <w:p w:rsidR="00144B58" w:rsidRPr="00627CBB" w:rsidRDefault="00144B58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144B58" w:rsidRPr="00BA7FBD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2,312</w:t>
            </w:r>
          </w:p>
        </w:tc>
        <w:tc>
          <w:tcPr>
            <w:tcW w:w="283" w:type="dxa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</w:tr>
      <w:tr w:rsidR="00144B58" w:rsidRPr="00627CBB" w:rsidTr="00720954">
        <w:tc>
          <w:tcPr>
            <w:tcW w:w="6771" w:type="dxa"/>
            <w:vAlign w:val="bottom"/>
          </w:tcPr>
          <w:p w:rsidR="00144B58" w:rsidRPr="00627CBB" w:rsidRDefault="00144B58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144B58" w:rsidRPr="00BA7FBD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  <w:tc>
          <w:tcPr>
            <w:tcW w:w="283" w:type="dxa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44B58" w:rsidRPr="00627CBB" w:rsidRDefault="00144B5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  <w:tr w:rsidR="00BA7FBD" w:rsidRPr="00627CBB" w:rsidTr="0095199B">
        <w:tc>
          <w:tcPr>
            <w:tcW w:w="6771" w:type="dxa"/>
            <w:vAlign w:val="bottom"/>
          </w:tcPr>
          <w:p w:rsidR="00BA7FBD" w:rsidRPr="00627CBB" w:rsidRDefault="00BA7FBD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BA7FBD" w:rsidRPr="00BA7FBD" w:rsidRDefault="00BA7FBD" w:rsidP="00996D7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BA7FBD" w:rsidRPr="00627CBB" w:rsidRDefault="00BA7FBD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A7FBD" w:rsidRPr="00627CBB" w:rsidRDefault="00BA7FB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</w:tr>
      <w:tr w:rsidR="00270703" w:rsidRPr="00627CBB" w:rsidTr="00DE5FD9">
        <w:tc>
          <w:tcPr>
            <w:tcW w:w="6771" w:type="dxa"/>
            <w:vAlign w:val="bottom"/>
          </w:tcPr>
          <w:p w:rsidR="00270703" w:rsidRPr="00627CBB" w:rsidRDefault="0027070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70703" w:rsidRPr="00BA7FBD" w:rsidRDefault="00BA7FBD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BA7FBD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270703" w:rsidRPr="00627CBB" w:rsidTr="00DE5FD9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70703" w:rsidRPr="00BA7FBD" w:rsidRDefault="00BA7FBD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181</w:t>
            </w:r>
            <w:r w:rsidR="00270703" w:rsidRPr="00BA7FBD">
              <w:rPr>
                <w:rFonts w:ascii="Angsana New" w:hAnsi="Angsana New"/>
                <w:sz w:val="30"/>
                <w:szCs w:val="30"/>
              </w:rPr>
              <w:t>,</w:t>
            </w:r>
            <w:r w:rsidRPr="00BA7FBD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</w:rPr>
              <w:t>216,423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70703" w:rsidRPr="00BA7FBD" w:rsidRDefault="00BA7FBD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108</w:t>
            </w:r>
            <w:r w:rsidR="00270703" w:rsidRPr="00BA7FBD">
              <w:rPr>
                <w:rFonts w:ascii="Angsana New" w:hAnsi="Angsana New"/>
                <w:sz w:val="30"/>
                <w:szCs w:val="30"/>
              </w:rPr>
              <w:t>,</w:t>
            </w:r>
            <w:r w:rsidRPr="00BA7FBD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DA3BAB" w:rsidRDefault="00DA3BAB" w:rsidP="00DA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BAB">
              <w:rPr>
                <w:rFonts w:ascii="Angsana New" w:hAnsi="Angsana New"/>
                <w:sz w:val="30"/>
                <w:szCs w:val="30"/>
              </w:rPr>
              <w:t>136</w:t>
            </w:r>
            <w:r w:rsidR="00270703" w:rsidRPr="00DA3BAB">
              <w:rPr>
                <w:rFonts w:ascii="Angsana New" w:hAnsi="Angsana New"/>
                <w:sz w:val="30"/>
                <w:szCs w:val="30"/>
              </w:rPr>
              <w:t>,</w:t>
            </w:r>
            <w:r w:rsidRPr="00DA3BAB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BA7FBD" w:rsidRDefault="00BA7FBD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FBD">
              <w:rPr>
                <w:rFonts w:ascii="Angsana New" w:hAnsi="Angsana New"/>
                <w:sz w:val="30"/>
                <w:szCs w:val="30"/>
              </w:rPr>
              <w:t>289</w:t>
            </w:r>
            <w:r w:rsidR="00270703" w:rsidRPr="00BA7FBD">
              <w:rPr>
                <w:rFonts w:ascii="Angsana New" w:hAnsi="Angsana New"/>
                <w:sz w:val="30"/>
                <w:szCs w:val="30"/>
              </w:rPr>
              <w:t>,</w:t>
            </w:r>
            <w:r w:rsidRPr="00BA7FBD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DA3BAB" w:rsidRDefault="00DA3BA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3BAB">
              <w:rPr>
                <w:rFonts w:ascii="Angsana New" w:hAnsi="Angsana New"/>
                <w:sz w:val="30"/>
                <w:szCs w:val="30"/>
              </w:rPr>
              <w:t>352</w:t>
            </w:r>
            <w:r w:rsidR="00270703" w:rsidRPr="00DA3BAB">
              <w:rPr>
                <w:rFonts w:ascii="Angsana New" w:hAnsi="Angsana New"/>
                <w:sz w:val="30"/>
                <w:szCs w:val="30"/>
              </w:rPr>
              <w:t>,</w:t>
            </w:r>
            <w:r w:rsidRPr="00DA3BAB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</w:tbl>
    <w:p w:rsidR="00DA1623" w:rsidRDefault="00DA162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627CBB" w:rsidRDefault="00627CBB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DA1623" w:rsidRDefault="00DA1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1138CF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270703" w:rsidRPr="004F5042" w:rsidTr="00B93338">
        <w:tc>
          <w:tcPr>
            <w:tcW w:w="6771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70703" w:rsidRPr="004F5042" w:rsidTr="00B93338">
        <w:tc>
          <w:tcPr>
            <w:tcW w:w="6771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1138CF" w:rsidTr="00B93338">
        <w:tc>
          <w:tcPr>
            <w:tcW w:w="6771" w:type="dxa"/>
            <w:vAlign w:val="bottom"/>
          </w:tcPr>
          <w:p w:rsidR="00270703" w:rsidRPr="001138CF" w:rsidRDefault="00270703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0703" w:rsidRPr="00215639" w:rsidRDefault="0040427E" w:rsidP="000D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0D392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.98</w:t>
            </w:r>
          </w:p>
        </w:tc>
        <w:tc>
          <w:tcPr>
            <w:tcW w:w="283" w:type="dxa"/>
            <w:shd w:val="clear" w:color="auto" w:fill="auto"/>
          </w:tcPr>
          <w:p w:rsidR="00270703" w:rsidRPr="001138CF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70703" w:rsidRPr="001138CF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39.96</w:t>
            </w:r>
          </w:p>
        </w:tc>
      </w:tr>
      <w:tr w:rsidR="00270703" w:rsidRPr="001138CF" w:rsidTr="0095199B">
        <w:tc>
          <w:tcPr>
            <w:tcW w:w="6771" w:type="dxa"/>
            <w:vAlign w:val="bottom"/>
          </w:tcPr>
          <w:p w:rsidR="00270703" w:rsidRPr="001138CF" w:rsidRDefault="00270703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0703" w:rsidRPr="00215639" w:rsidRDefault="00270703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270703" w:rsidRPr="001138CF" w:rsidRDefault="00270703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70703" w:rsidRPr="00A43F57" w:rsidRDefault="00270703" w:rsidP="0027070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F5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270703" w:rsidRPr="001138CF" w:rsidTr="00B93338">
        <w:tc>
          <w:tcPr>
            <w:tcW w:w="6771" w:type="dxa"/>
            <w:vAlign w:val="bottom"/>
          </w:tcPr>
          <w:p w:rsidR="00270703" w:rsidRPr="001138CF" w:rsidRDefault="00270703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0703" w:rsidRPr="00215639" w:rsidRDefault="0040427E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41.62</w:t>
            </w:r>
          </w:p>
        </w:tc>
        <w:tc>
          <w:tcPr>
            <w:tcW w:w="283" w:type="dxa"/>
            <w:shd w:val="clear" w:color="auto" w:fill="auto"/>
          </w:tcPr>
          <w:p w:rsidR="00270703" w:rsidRPr="001138CF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70703" w:rsidRPr="001138CF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270703" w:rsidRPr="001138CF" w:rsidTr="00B93338">
        <w:tc>
          <w:tcPr>
            <w:tcW w:w="6771" w:type="dxa"/>
            <w:vAlign w:val="bottom"/>
          </w:tcPr>
          <w:p w:rsidR="00270703" w:rsidRPr="001138CF" w:rsidRDefault="00270703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0703" w:rsidRPr="00215639" w:rsidRDefault="0040427E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29.66</w:t>
            </w:r>
          </w:p>
        </w:tc>
        <w:tc>
          <w:tcPr>
            <w:tcW w:w="283" w:type="dxa"/>
            <w:shd w:val="clear" w:color="auto" w:fill="auto"/>
          </w:tcPr>
          <w:p w:rsidR="00270703" w:rsidRPr="001138CF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70703" w:rsidRPr="001138CF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1138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.16</w:t>
            </w:r>
          </w:p>
        </w:tc>
      </w:tr>
      <w:tr w:rsidR="00270703" w:rsidRPr="004F5042" w:rsidTr="00B93338">
        <w:tc>
          <w:tcPr>
            <w:tcW w:w="6771" w:type="dxa"/>
            <w:vAlign w:val="bottom"/>
          </w:tcPr>
          <w:p w:rsidR="00270703" w:rsidRPr="001138CF" w:rsidRDefault="00270703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0703" w:rsidRPr="00215639" w:rsidRDefault="0040427E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37.15</w:t>
            </w:r>
          </w:p>
        </w:tc>
        <w:tc>
          <w:tcPr>
            <w:tcW w:w="283" w:type="dxa"/>
            <w:shd w:val="clear" w:color="auto" w:fill="auto"/>
          </w:tcPr>
          <w:p w:rsidR="00270703" w:rsidRPr="001138CF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70703" w:rsidRPr="001138CF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8CF">
              <w:rPr>
                <w:rFonts w:ascii="Angsana New" w:hAnsi="Angsana New"/>
                <w:color w:val="000000"/>
                <w:sz w:val="30"/>
                <w:szCs w:val="30"/>
              </w:rPr>
              <w:t>38.52</w:t>
            </w:r>
          </w:p>
        </w:tc>
      </w:tr>
    </w:tbl>
    <w:p w:rsidR="001230EE" w:rsidRDefault="006A36D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 w:hint="cs"/>
          <w:sz w:val="30"/>
          <w:szCs w:val="30"/>
          <w:highlight w:val="yellow"/>
          <w:cs/>
        </w:rPr>
        <w:t xml:space="preserve">                    </w:t>
      </w: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31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A36D4" w:rsidRPr="00430075">
        <w:rPr>
          <w:rFonts w:ascii="Angsana New" w:hAnsi="Angsana New" w:hint="cs"/>
          <w:color w:val="000000"/>
          <w:sz w:val="30"/>
          <w:szCs w:val="30"/>
          <w:cs/>
        </w:rPr>
        <w:t>มีนา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270703" w:rsidRPr="00430075">
        <w:rPr>
          <w:rFonts w:ascii="Angsana New" w:hAnsi="Angsana New"/>
          <w:color w:val="000000"/>
          <w:sz w:val="30"/>
          <w:szCs w:val="30"/>
        </w:rPr>
        <w:t>3</w:t>
      </w:r>
    </w:p>
    <w:p w:rsidR="00C92609" w:rsidRPr="00430075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44076" w:rsidRPr="001C73F8" w:rsidRDefault="00C92609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C73F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องแห่งและหน่วยงานรัฐบาลแห่งหนึ่ง</w:t>
      </w:r>
      <w:r w:rsidRPr="001C73F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1C73F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1C73F8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1C73F8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Pr="001C73F8">
        <w:rPr>
          <w:rFonts w:ascii="Angsana New" w:hAnsi="Angsana New"/>
          <w:color w:val="000000"/>
          <w:sz w:val="30"/>
          <w:szCs w:val="30"/>
        </w:rPr>
        <w:t xml:space="preserve">29.5 </w:t>
      </w:r>
      <w:r w:rsidRPr="001C73F8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044076" w:rsidRPr="00044076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392175" w:rsidRDefault="00C92609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92175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บริษัทมีภาระผูกพันจากการก่อสร้าง</w:t>
      </w:r>
      <w:r w:rsidR="00044076" w:rsidRPr="00392175">
        <w:rPr>
          <w:rFonts w:ascii="Angsana New" w:hAnsi="Angsana New" w:hint="cs"/>
          <w:color w:val="000000"/>
          <w:sz w:val="30"/>
          <w:szCs w:val="30"/>
          <w:cs/>
        </w:rPr>
        <w:t xml:space="preserve">อาคารสำนักงานและโกดังเก็บสินค้าเป็นจำนวนเงินประมาณ </w:t>
      </w:r>
      <w:r w:rsidR="00044076" w:rsidRPr="00392175">
        <w:rPr>
          <w:rFonts w:ascii="Angsana New" w:hAnsi="Angsana New"/>
          <w:color w:val="000000"/>
          <w:sz w:val="30"/>
          <w:szCs w:val="30"/>
        </w:rPr>
        <w:t xml:space="preserve">46.1 </w:t>
      </w:r>
      <w:r w:rsidR="00044076" w:rsidRPr="0039217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044076" w:rsidRPr="00392175">
        <w:rPr>
          <w:rFonts w:ascii="Angsana New" w:hAnsi="Angsana New" w:hint="cs"/>
          <w:sz w:val="30"/>
          <w:szCs w:val="30"/>
          <w:cs/>
        </w:rPr>
        <w:t>และ 32.0 ล้านบาท ตามลำดับ</w:t>
      </w:r>
      <w:r w:rsidR="00044076" w:rsidRPr="00392175">
        <w:rPr>
          <w:rFonts w:ascii="Angsana New" w:hAnsi="Angsana New"/>
          <w:sz w:val="30"/>
          <w:szCs w:val="30"/>
          <w:cs/>
        </w:rPr>
        <w:t xml:space="preserve"> </w:t>
      </w:r>
      <w:r w:rsidR="00044076" w:rsidRPr="00392175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627CBB" w:rsidRPr="00044076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C92609" w:rsidRPr="0006740B" w:rsidRDefault="00044076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95.0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50182C" w:rsidRDefault="0050182C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427E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427E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427E" w:rsidRPr="0006740B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06740B" w:rsidRDefault="0006740B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40B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6740B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92609" w:rsidRPr="0006740B" w:rsidRDefault="00C92609" w:rsidP="00C92609">
      <w:pPr>
        <w:pStyle w:val="ListParagrap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6A36D4" w:rsidRPr="00963D69" w:rsidRDefault="0050182C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63D69">
        <w:rPr>
          <w:rFonts w:ascii="Angsana New" w:hAnsi="Angsana New" w:hint="cs"/>
          <w:sz w:val="30"/>
          <w:szCs w:val="30"/>
          <w:cs/>
          <w:lang w:val="th-TH"/>
        </w:rPr>
        <w:t>บริษัทมีสัญญา</w:t>
      </w:r>
      <w:r w:rsidR="006A36D4" w:rsidRPr="00963D69">
        <w:rPr>
          <w:rFonts w:ascii="Angsana New" w:hAnsi="Angsana New" w:hint="cs"/>
          <w:sz w:val="30"/>
          <w:szCs w:val="30"/>
          <w:cs/>
          <w:lang w:val="th-TH"/>
        </w:rPr>
        <w:t>ขายเงินตราต่างประเทศสกุล</w:t>
      </w:r>
      <w:r w:rsidR="006A36D4" w:rsidRPr="00963D69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6A36D4" w:rsidRPr="00963D69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6A36D4" w:rsidRPr="00963D69" w:rsidRDefault="006A36D4" w:rsidP="006A36D4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6A36D4" w:rsidRPr="00963D69" w:rsidTr="0095199B">
        <w:tc>
          <w:tcPr>
            <w:tcW w:w="1431" w:type="dxa"/>
            <w:tcBorders>
              <w:bottom w:val="single" w:sz="4" w:space="0" w:color="auto"/>
            </w:tcBorders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963D6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6A36D4" w:rsidRPr="00963D69" w:rsidTr="0095199B">
        <w:tc>
          <w:tcPr>
            <w:tcW w:w="1431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61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:rsidR="006A36D4" w:rsidRPr="00963D69" w:rsidRDefault="00963D69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/>
                <w:sz w:val="30"/>
                <w:szCs w:val="30"/>
              </w:rPr>
              <w:t>246</w:t>
            </w:r>
            <w:r w:rsidR="006A36D4" w:rsidRPr="00963D69">
              <w:rPr>
                <w:rFonts w:ascii="Angsana New" w:hAnsi="Angsana New"/>
                <w:sz w:val="30"/>
                <w:szCs w:val="30"/>
              </w:rPr>
              <w:t>,</w:t>
            </w:r>
            <w:r w:rsidRPr="00963D69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84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:rsidR="006A36D4" w:rsidRPr="00963D69" w:rsidRDefault="00963D69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/>
                <w:sz w:val="30"/>
                <w:szCs w:val="30"/>
              </w:rPr>
              <w:t>7</w:t>
            </w:r>
            <w:r w:rsidR="001B7CB1" w:rsidRPr="00963D69">
              <w:rPr>
                <w:rFonts w:ascii="Angsana New" w:hAnsi="Angsana New"/>
                <w:sz w:val="30"/>
                <w:szCs w:val="30"/>
              </w:rPr>
              <w:t>,</w:t>
            </w:r>
            <w:r w:rsidRPr="00963D69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84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6A36D4" w:rsidRPr="00963D69" w:rsidRDefault="00963D69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D69">
              <w:rPr>
                <w:rFonts w:ascii="Angsana New" w:hAnsi="Angsana New"/>
                <w:sz w:val="30"/>
                <w:szCs w:val="30"/>
              </w:rPr>
              <w:t>8</w:t>
            </w:r>
            <w:r w:rsidR="001B7CB1" w:rsidRPr="00963D69">
              <w:rPr>
                <w:rFonts w:ascii="Angsana New" w:hAnsi="Angsana New"/>
                <w:sz w:val="30"/>
                <w:szCs w:val="30"/>
              </w:rPr>
              <w:t>,</w:t>
            </w:r>
            <w:r w:rsidRPr="00963D69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83" w:type="dxa"/>
          </w:tcPr>
          <w:p w:rsidR="006A36D4" w:rsidRPr="00963D69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</w:tcPr>
          <w:p w:rsidR="006A36D4" w:rsidRPr="00963D69" w:rsidRDefault="0040427E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0182C" w:rsidRPr="00963D69">
              <w:rPr>
                <w:rFonts w:ascii="Angsana New" w:hAnsi="Angsana New" w:hint="cs"/>
                <w:sz w:val="30"/>
                <w:szCs w:val="30"/>
                <w:cs/>
              </w:rPr>
              <w:t>ถึงตุลาคม</w:t>
            </w:r>
            <w:r w:rsidR="006A36D4" w:rsidRPr="00963D69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63D69" w:rsidRPr="00963D6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</w:tbl>
    <w:p w:rsidR="0006740B" w:rsidRDefault="0006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  <w:cs/>
        </w:rPr>
      </w:pPr>
    </w:p>
    <w:p w:rsidR="007F4A00" w:rsidRPr="00F12A9C" w:rsidRDefault="007F4A00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12A9C">
        <w:rPr>
          <w:rFonts w:ascii="Angsana New" w:hAnsi="Angsana New" w:hint="cs"/>
          <w:sz w:val="30"/>
          <w:szCs w:val="30"/>
          <w:cs/>
        </w:rPr>
        <w:t>บริษัทย่อยแห่งหนึ่งซึ่งได้แก่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 w:hint="cs"/>
          <w:sz w:val="30"/>
          <w:szCs w:val="30"/>
          <w:cs/>
        </w:rPr>
        <w:t>บริษัท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 w:hint="cs"/>
          <w:sz w:val="30"/>
          <w:szCs w:val="30"/>
          <w:cs/>
        </w:rPr>
        <w:t>แพลนเนทบอร์ด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 w:hint="cs"/>
          <w:sz w:val="30"/>
          <w:szCs w:val="30"/>
          <w:cs/>
        </w:rPr>
        <w:t>จำกัด</w:t>
      </w:r>
      <w:r w:rsidRPr="00F12A9C">
        <w:rPr>
          <w:rFonts w:ascii="Angsana New" w:hAnsi="Angsana New"/>
          <w:sz w:val="30"/>
          <w:szCs w:val="30"/>
          <w:cs/>
        </w:rPr>
        <w:t xml:space="preserve"> (</w:t>
      </w:r>
      <w:r w:rsidRPr="00F12A9C">
        <w:rPr>
          <w:rFonts w:ascii="Angsana New" w:hAnsi="Angsana New"/>
          <w:sz w:val="30"/>
          <w:szCs w:val="30"/>
        </w:rPr>
        <w:t xml:space="preserve">“PNB”) </w:t>
      </w:r>
      <w:r w:rsidRPr="00F12A9C">
        <w:rPr>
          <w:rFonts w:ascii="Angsana New" w:hAnsi="Angsana New" w:hint="cs"/>
          <w:sz w:val="30"/>
          <w:szCs w:val="30"/>
          <w:cs/>
        </w:rPr>
        <w:t>ได้มีแผนยกเลิกโครงการผลิตและจำหน่ายแผ่นไม้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/>
          <w:sz w:val="30"/>
          <w:szCs w:val="30"/>
        </w:rPr>
        <w:t xml:space="preserve">MDF (MDF board) </w:t>
      </w:r>
      <w:r w:rsidRPr="00F12A9C">
        <w:rPr>
          <w:rFonts w:ascii="Angsana New" w:hAnsi="Angsana New" w:hint="cs"/>
          <w:sz w:val="30"/>
          <w:szCs w:val="30"/>
          <w:cs/>
        </w:rPr>
        <w:t>และแผ่นปาร์ติเกิ้ล</w:t>
      </w:r>
      <w:r w:rsidRPr="00F12A9C">
        <w:rPr>
          <w:rFonts w:ascii="Angsana New" w:hAnsi="Angsana New"/>
          <w:sz w:val="30"/>
          <w:szCs w:val="30"/>
          <w:cs/>
        </w:rPr>
        <w:t xml:space="preserve"> (</w:t>
      </w:r>
      <w:r w:rsidRPr="00F12A9C">
        <w:rPr>
          <w:rFonts w:ascii="Angsana New" w:hAnsi="Angsana New"/>
          <w:sz w:val="30"/>
          <w:szCs w:val="30"/>
        </w:rPr>
        <w:t xml:space="preserve">particle board) </w:t>
      </w:r>
      <w:r w:rsidRPr="00F12A9C">
        <w:rPr>
          <w:rFonts w:ascii="Angsana New" w:hAnsi="Angsana New" w:hint="cs"/>
          <w:sz w:val="30"/>
          <w:szCs w:val="30"/>
          <w:cs/>
        </w:rPr>
        <w:t>โดยขณะนี้ฝ่ายบริหารของบริษัทอยู่ระหว่างการพิจารณาโครงการใหม่ที่เหมาะสมในอนาคตสำหรับ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/>
          <w:sz w:val="30"/>
          <w:szCs w:val="30"/>
        </w:rPr>
        <w:t xml:space="preserve">PNB </w:t>
      </w:r>
      <w:r w:rsidRPr="00F12A9C">
        <w:rPr>
          <w:rFonts w:ascii="Angsana New" w:hAnsi="Angsana New" w:hint="cs"/>
          <w:sz w:val="30"/>
          <w:szCs w:val="30"/>
          <w:cs/>
        </w:rPr>
        <w:t>สินทรัพย์ถาวรของ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/>
          <w:sz w:val="30"/>
          <w:szCs w:val="30"/>
        </w:rPr>
        <w:t xml:space="preserve">PNB </w:t>
      </w:r>
      <w:r w:rsidRPr="00F12A9C">
        <w:rPr>
          <w:rFonts w:ascii="Angsana New" w:hAnsi="Angsana New" w:hint="cs"/>
          <w:sz w:val="30"/>
          <w:szCs w:val="30"/>
          <w:cs/>
        </w:rPr>
        <w:t>ส่วนหนึ่งซึ่งมีจำนวนเงินประมาณ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/>
          <w:sz w:val="30"/>
          <w:szCs w:val="30"/>
        </w:rPr>
        <w:t xml:space="preserve">18.1 </w:t>
      </w:r>
      <w:r w:rsidRPr="00F12A9C">
        <w:rPr>
          <w:rFonts w:ascii="Angsana New" w:hAnsi="Angsana New" w:hint="cs"/>
          <w:sz w:val="30"/>
          <w:szCs w:val="30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="00BA0B3A">
        <w:rPr>
          <w:rFonts w:ascii="Angsana New" w:hAnsi="Angsana New" w:hint="cs"/>
          <w:sz w:val="30"/>
          <w:szCs w:val="30"/>
          <w:cs/>
        </w:rPr>
        <w:t xml:space="preserve"> (ได้รับอนุมัติโดยกรรมการของบริษัทแล้ว) </w:t>
      </w:r>
      <w:r w:rsidRPr="00F12A9C">
        <w:rPr>
          <w:rFonts w:ascii="Angsana New" w:hAnsi="Angsana New" w:hint="cs"/>
          <w:sz w:val="30"/>
          <w:szCs w:val="30"/>
          <w:cs/>
        </w:rPr>
        <w:t>ซึ่งแสดงรายการเป็นส่วนหนึ่งของ</w:t>
      </w:r>
      <w:r w:rsidR="0040427E">
        <w:rPr>
          <w:rFonts w:ascii="Angsana New" w:hAnsi="Angsana New" w:hint="cs"/>
          <w:sz w:val="30"/>
          <w:szCs w:val="30"/>
          <w:cs/>
        </w:rPr>
        <w:t xml:space="preserve"> “ค่าใช้จ่ายอื่น” </w:t>
      </w:r>
      <w:r w:rsidRPr="00F12A9C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ในงบกำไรขาดทุนเบ็ดเสร็จรวมสำหรับงวดสามเดือนสิ้นสุดวันที่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/>
          <w:sz w:val="30"/>
          <w:szCs w:val="30"/>
        </w:rPr>
        <w:t xml:space="preserve">31 </w:t>
      </w:r>
      <w:r w:rsidRPr="00F12A9C">
        <w:rPr>
          <w:rFonts w:ascii="Angsana New" w:hAnsi="Angsana New" w:hint="cs"/>
          <w:sz w:val="30"/>
          <w:szCs w:val="30"/>
          <w:cs/>
        </w:rPr>
        <w:t>มีนาคม</w:t>
      </w:r>
      <w:r w:rsidRPr="00F12A9C">
        <w:rPr>
          <w:rFonts w:ascii="Angsana New" w:hAnsi="Angsana New"/>
          <w:sz w:val="30"/>
          <w:szCs w:val="30"/>
          <w:cs/>
        </w:rPr>
        <w:t xml:space="preserve"> </w:t>
      </w:r>
      <w:r w:rsidRPr="00F12A9C">
        <w:rPr>
          <w:rFonts w:ascii="Angsana New" w:hAnsi="Angsana New"/>
          <w:sz w:val="30"/>
          <w:szCs w:val="30"/>
        </w:rPr>
        <w:t>2563</w:t>
      </w:r>
    </w:p>
    <w:p w:rsidR="00AF435B" w:rsidRDefault="00AF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463967" w:rsidRPr="00F143BE" w:rsidRDefault="0046396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43B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63967" w:rsidRPr="0006740B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0427E" w:rsidRDefault="00650FA6" w:rsidP="00AF435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6740B">
        <w:rPr>
          <w:rFonts w:ascii="Angsana New" w:hAnsi="Angsana New" w:cs="Angsana New" w:hint="cs"/>
          <w:sz w:val="30"/>
          <w:szCs w:val="30"/>
          <w:cs/>
        </w:rPr>
        <w:t>ในที่ประชุม</w:t>
      </w:r>
      <w:r w:rsidR="00996D74">
        <w:rPr>
          <w:rFonts w:ascii="Angsana New" w:hAnsi="Angsana New" w:cs="Angsana New" w:hint="cs"/>
          <w:sz w:val="30"/>
          <w:szCs w:val="30"/>
          <w:cs/>
        </w:rPr>
        <w:t>คณะกรรมการบริษัท</w:t>
      </w:r>
      <w:r w:rsidRPr="0006740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6740B">
        <w:rPr>
          <w:rFonts w:ascii="Angsana New" w:hAnsi="Angsana New" w:cs="Angsana New"/>
          <w:sz w:val="30"/>
          <w:szCs w:val="30"/>
          <w:cs/>
        </w:rPr>
        <w:t xml:space="preserve"> 2</w:t>
      </w:r>
      <w:r w:rsidR="00284C1A" w:rsidRPr="0006740B">
        <w:rPr>
          <w:rFonts w:ascii="Angsana New" w:hAnsi="Angsana New" w:cs="Angsana New" w:hint="cs"/>
          <w:sz w:val="30"/>
          <w:szCs w:val="30"/>
          <w:cs/>
        </w:rPr>
        <w:t>4</w:t>
      </w:r>
      <w:r w:rsidRPr="000674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40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6740B">
        <w:rPr>
          <w:rFonts w:ascii="Angsana New" w:hAnsi="Angsana New" w:cs="Angsana New"/>
          <w:sz w:val="30"/>
          <w:szCs w:val="30"/>
          <w:cs/>
        </w:rPr>
        <w:t xml:space="preserve"> 256</w:t>
      </w:r>
      <w:r w:rsidR="00284C1A" w:rsidRPr="0006740B">
        <w:rPr>
          <w:rFonts w:ascii="Angsana New" w:hAnsi="Angsana New" w:cs="Angsana New" w:hint="cs"/>
          <w:sz w:val="30"/>
          <w:szCs w:val="30"/>
          <w:cs/>
        </w:rPr>
        <w:t>3</w:t>
      </w:r>
      <w:r w:rsidRPr="0006740B">
        <w:rPr>
          <w:rFonts w:ascii="Angsana New" w:hAnsi="Angsana New" w:cs="Angsana New"/>
          <w:sz w:val="30"/>
          <w:szCs w:val="30"/>
          <w:cs/>
        </w:rPr>
        <w:t xml:space="preserve"> </w:t>
      </w:r>
      <w:r w:rsidR="00AF435B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06740B">
        <w:rPr>
          <w:rFonts w:ascii="Angsana New" w:hAnsi="Angsana New" w:cs="Angsana New" w:hint="cs"/>
          <w:sz w:val="30"/>
          <w:szCs w:val="30"/>
          <w:cs/>
        </w:rPr>
        <w:t>ได้มีมติ</w:t>
      </w:r>
      <w:r w:rsidR="00AF435B" w:rsidRPr="00AF435B">
        <w:rPr>
          <w:rFonts w:ascii="Angsana New" w:hAnsi="Angsana New" w:cs="Angsana New" w:hint="cs"/>
          <w:sz w:val="30"/>
          <w:szCs w:val="30"/>
          <w:cs/>
        </w:rPr>
        <w:t>เป็นเอกฉันท์</w:t>
      </w:r>
      <w:r w:rsidRPr="0006740B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="00AF435B" w:rsidRPr="00AF435B">
        <w:rPr>
          <w:rFonts w:ascii="Angsana New" w:hAnsi="Angsana New" w:cs="Angsana New" w:hint="cs"/>
          <w:sz w:val="30"/>
          <w:szCs w:val="30"/>
          <w:cs/>
        </w:rPr>
        <w:t>การ</w:t>
      </w:r>
      <w:r w:rsidR="00284C1A" w:rsidRPr="00AF435B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 w:rsidR="00AF435B" w:rsidRPr="00AF435B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284C1A" w:rsidRPr="00AF435B">
        <w:rPr>
          <w:rFonts w:ascii="Angsana New" w:hAnsi="Angsana New" w:cs="Angsana New"/>
          <w:sz w:val="30"/>
          <w:szCs w:val="30"/>
          <w:cs/>
        </w:rPr>
        <w:t>จากผลการดำเนินงานปี 2562 ในอัตราหุ้นละประมา</w:t>
      </w:r>
      <w:r w:rsidR="00284C1A" w:rsidRPr="00AF435B">
        <w:rPr>
          <w:rFonts w:ascii="Angsana New" w:hAnsi="Angsana New" w:cs="Angsana New" w:hint="cs"/>
          <w:sz w:val="30"/>
          <w:szCs w:val="30"/>
          <w:cs/>
        </w:rPr>
        <w:t xml:space="preserve">ณ 0.0167 </w:t>
      </w:r>
      <w:r w:rsidR="00284C1A" w:rsidRPr="00AF435B">
        <w:rPr>
          <w:rFonts w:ascii="Angsana New" w:hAnsi="Angsana New" w:cs="Angsana New"/>
          <w:sz w:val="30"/>
          <w:szCs w:val="30"/>
          <w:cs/>
        </w:rPr>
        <w:t xml:space="preserve">บาทเป็นเงินรวมประมาณ </w:t>
      </w:r>
      <w:r w:rsidR="00284C1A" w:rsidRPr="00AF435B">
        <w:rPr>
          <w:rFonts w:ascii="Angsana New" w:hAnsi="Angsana New" w:cs="Angsana New" w:hint="cs"/>
          <w:sz w:val="30"/>
          <w:szCs w:val="30"/>
          <w:cs/>
        </w:rPr>
        <w:t>16.0</w:t>
      </w:r>
      <w:r w:rsidR="00284C1A" w:rsidRPr="00AF435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F435B" w:rsidRPr="00AF435B">
        <w:rPr>
          <w:rFonts w:ascii="Angsana New" w:hAnsi="Angsana New" w:cs="Angsana New" w:hint="cs"/>
          <w:sz w:val="30"/>
          <w:szCs w:val="30"/>
          <w:cs/>
        </w:rPr>
        <w:t>ให้แก่ผู้ถือหุ้น</w:t>
      </w:r>
      <w:r w:rsidR="00284C1A" w:rsidRPr="00AF435B">
        <w:rPr>
          <w:rFonts w:ascii="Angsana New" w:hAnsi="Angsana New" w:cs="Angsana New"/>
          <w:sz w:val="30"/>
          <w:szCs w:val="30"/>
          <w:cs/>
        </w:rPr>
        <w:t xml:space="preserve">โดยกำหนดจ่ายเงินปันผลในวันที่ </w:t>
      </w:r>
      <w:r w:rsidR="00284C1A" w:rsidRPr="00AF435B">
        <w:rPr>
          <w:rFonts w:ascii="Angsana New" w:hAnsi="Angsana New" w:cs="Angsana New" w:hint="cs"/>
          <w:sz w:val="30"/>
          <w:szCs w:val="30"/>
          <w:cs/>
        </w:rPr>
        <w:t>22</w:t>
      </w:r>
      <w:r w:rsidR="00284C1A" w:rsidRPr="00AF435B">
        <w:rPr>
          <w:rFonts w:ascii="Angsana New" w:hAnsi="Angsana New" w:cs="Angsana New"/>
          <w:sz w:val="30"/>
          <w:szCs w:val="30"/>
          <w:cs/>
        </w:rPr>
        <w:t xml:space="preserve"> พฤษภาคม 2563</w:t>
      </w:r>
      <w:r w:rsidR="007F4A00" w:rsidRPr="00AF435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40427E" w:rsidRDefault="0040427E" w:rsidP="00AF435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284C1A" w:rsidRPr="00AF435B" w:rsidRDefault="007F4A00" w:rsidP="00AF435B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435B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435B">
        <w:rPr>
          <w:rFonts w:ascii="Angsana New" w:hAnsi="Angsana New" w:cs="Angsana New" w:hint="cs"/>
          <w:sz w:val="30"/>
          <w:szCs w:val="30"/>
          <w:cs/>
        </w:rPr>
        <w:t>บริษัทไม่สามารถจัดประชุมผู้ถือหุ้นสามัญประจำปี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2563 </w:t>
      </w:r>
      <w:r w:rsidRPr="00AF435B">
        <w:rPr>
          <w:rFonts w:ascii="Angsana New" w:hAnsi="Angsana New" w:cs="Angsana New" w:hint="cs"/>
          <w:sz w:val="30"/>
          <w:szCs w:val="30"/>
          <w:cs/>
        </w:rPr>
        <w:t>เพื่ออนุมัติงบการเงินประจำปี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AF435B">
        <w:rPr>
          <w:rFonts w:ascii="Angsana New" w:hAnsi="Angsana New" w:cs="Angsana New" w:hint="cs"/>
          <w:sz w:val="30"/>
          <w:szCs w:val="30"/>
          <w:cs/>
        </w:rPr>
        <w:t>รวมถึงแต่งตั้งผู้สอบบัญชีประจ</w:t>
      </w:r>
      <w:r w:rsidR="0040427E">
        <w:rPr>
          <w:rFonts w:ascii="Angsana New" w:hAnsi="Angsana New" w:cs="Angsana New" w:hint="cs"/>
          <w:sz w:val="30"/>
          <w:szCs w:val="30"/>
          <w:cs/>
        </w:rPr>
        <w:t>ำ</w:t>
      </w:r>
      <w:r w:rsidRPr="00AF435B">
        <w:rPr>
          <w:rFonts w:ascii="Angsana New" w:hAnsi="Angsana New" w:cs="Angsana New" w:hint="cs"/>
          <w:sz w:val="30"/>
          <w:szCs w:val="30"/>
          <w:cs/>
        </w:rPr>
        <w:t>ปี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2563 </w:t>
      </w:r>
      <w:r w:rsidRPr="00AF435B">
        <w:rPr>
          <w:rFonts w:ascii="Angsana New" w:hAnsi="Angsana New" w:cs="Angsana New" w:hint="cs"/>
          <w:sz w:val="30"/>
          <w:szCs w:val="30"/>
          <w:cs/>
        </w:rPr>
        <w:t>ในเดือนเมษายน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2563 </w:t>
      </w:r>
      <w:r w:rsidRPr="00AF435B">
        <w:rPr>
          <w:rFonts w:ascii="Angsana New" w:hAnsi="Angsana New" w:cs="Angsana New" w:hint="cs"/>
          <w:sz w:val="30"/>
          <w:szCs w:val="30"/>
          <w:cs/>
        </w:rPr>
        <w:t>ที่ผ่านมาได้อันเนื่องมาจากผลกระทบของสถานการณ์การระบาดของโรคโควิด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19 (COVID-19) </w:t>
      </w:r>
      <w:r w:rsidRPr="00AF435B">
        <w:rPr>
          <w:rFonts w:ascii="Angsana New" w:hAnsi="Angsana New" w:cs="Angsana New" w:hint="cs"/>
          <w:sz w:val="30"/>
          <w:szCs w:val="30"/>
          <w:cs/>
        </w:rPr>
        <w:t>ซึ่งการประชุมดังกล่าวได้ถูกเลื่อนออกไปอย่างไม่มีกำหนด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435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AF435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435B">
        <w:rPr>
          <w:rFonts w:ascii="Angsana New" w:hAnsi="Angsana New" w:cs="Angsana New" w:hint="cs"/>
          <w:sz w:val="30"/>
          <w:szCs w:val="30"/>
          <w:cs/>
        </w:rPr>
        <w:t>เรื่องดังกล่าวข้างต้นจะได้รับการพิจารณาและดำเนินการในการประชุมผู้ถือหุ้นที่จะมีขึ้นในครั้งถัดไป</w:t>
      </w:r>
    </w:p>
    <w:p w:rsidR="00044076" w:rsidRDefault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55EF6" w:rsidRDefault="00355EF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55EF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การจัดประเภทรายการบัญชีใหม่</w:t>
      </w:r>
    </w:p>
    <w:p w:rsidR="00355EF6" w:rsidRDefault="00355EF6" w:rsidP="00355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EF6" w:rsidRPr="0004407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B94839">
        <w:rPr>
          <w:rFonts w:ascii="Angsana New" w:hAnsi="Angsana New"/>
          <w:sz w:val="30"/>
          <w:szCs w:val="30"/>
          <w:cs/>
        </w:rPr>
        <w:t>กลุ่มบริษัทได้จัดประเภทรายการบัญชีบางรายการในงบกำไรขาดทุนเบ็ดเสร็จสำหรับ</w:t>
      </w:r>
      <w:r w:rsidR="00996D6B" w:rsidRPr="00B94839"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 2562</w:t>
      </w:r>
      <w:r w:rsidRPr="00B94839">
        <w:rPr>
          <w:rFonts w:ascii="Angsana New" w:hAnsi="Angsana New"/>
          <w:sz w:val="30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</w:t>
      </w:r>
      <w:r w:rsidR="00996D6B" w:rsidRPr="00B94839">
        <w:rPr>
          <w:rFonts w:ascii="Angsana New" w:hAnsi="Angsana New"/>
          <w:sz w:val="30"/>
          <w:szCs w:val="30"/>
          <w:cs/>
        </w:rPr>
        <w:t>สำหรับ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31 มีนาคม 2563 </w:t>
      </w:r>
      <w:r w:rsidRPr="00B94839">
        <w:rPr>
          <w:rFonts w:ascii="Angsana New" w:hAnsi="Angsana New"/>
          <w:sz w:val="30"/>
          <w:szCs w:val="30"/>
          <w:cs/>
        </w:rPr>
        <w:t>โดยไม่มีผลกระทบต่อกำไรหรือส่วนของผู้ถือหุ้นที่เคยรายงานไว้ การจัดประเภทรายการบัญชีใหม่มีดังนี้</w:t>
      </w:r>
    </w:p>
    <w:p w:rsidR="00355EF6" w:rsidRPr="0004407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4A0"/>
      </w:tblPr>
      <w:tblGrid>
        <w:gridCol w:w="2482"/>
        <w:gridCol w:w="1530"/>
        <w:gridCol w:w="284"/>
        <w:gridCol w:w="1516"/>
        <w:gridCol w:w="284"/>
        <w:gridCol w:w="1516"/>
        <w:gridCol w:w="283"/>
        <w:gridCol w:w="1517"/>
      </w:tblGrid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bottom"/>
          </w:tcPr>
          <w:p w:rsidR="00355EF6" w:rsidRPr="00044076" w:rsidRDefault="00792CA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355EF6"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355EF6" w:rsidRPr="00044076" w:rsidTr="00D63833"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55EF6" w:rsidRPr="00044076" w:rsidRDefault="00792CA9" w:rsidP="0079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352,863</w:t>
            </w:r>
          </w:p>
        </w:tc>
        <w:tc>
          <w:tcPr>
            <w:tcW w:w="284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355EF6" w:rsidRPr="00792CA9" w:rsidRDefault="00B9483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4839">
              <w:rPr>
                <w:rFonts w:ascii="Angsana New" w:hAnsi="Angsana New"/>
                <w:sz w:val="30"/>
                <w:szCs w:val="30"/>
                <w:cs/>
              </w:rPr>
              <w:t>365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94839">
              <w:rPr>
                <w:rFonts w:ascii="Angsana New" w:hAnsi="Angsana New"/>
                <w:sz w:val="30"/>
                <w:szCs w:val="30"/>
                <w:cs/>
              </w:rPr>
              <w:t>369</w:t>
            </w:r>
          </w:p>
        </w:tc>
        <w:tc>
          <w:tcPr>
            <w:tcW w:w="284" w:type="dxa"/>
            <w:vAlign w:val="bottom"/>
          </w:tcPr>
          <w:p w:rsidR="00355EF6" w:rsidRPr="00792CA9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355EF6" w:rsidRPr="00B94839" w:rsidRDefault="00B9483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4839">
              <w:rPr>
                <w:rFonts w:ascii="Angsana New" w:hAnsi="Angsana New"/>
                <w:sz w:val="30"/>
                <w:szCs w:val="30"/>
              </w:rPr>
              <w:t>352,689</w:t>
            </w:r>
          </w:p>
        </w:tc>
        <w:tc>
          <w:tcPr>
            <w:tcW w:w="283" w:type="dxa"/>
            <w:vAlign w:val="bottom"/>
          </w:tcPr>
          <w:p w:rsidR="00355EF6" w:rsidRPr="00792CA9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7" w:type="dxa"/>
            <w:vAlign w:val="bottom"/>
          </w:tcPr>
          <w:p w:rsidR="00355EF6" w:rsidRPr="00792CA9" w:rsidRDefault="00B94839" w:rsidP="00B9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4839">
              <w:rPr>
                <w:rFonts w:ascii="Angsana New" w:hAnsi="Angsana New"/>
                <w:sz w:val="30"/>
                <w:szCs w:val="30"/>
              </w:rPr>
              <w:t>365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839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355EF6" w:rsidRPr="00044076" w:rsidTr="00D63833"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vAlign w:val="bottom"/>
          </w:tcPr>
          <w:p w:rsidR="00355EF6" w:rsidRPr="00044076" w:rsidRDefault="00996D6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2CA9">
              <w:rPr>
                <w:rFonts w:ascii="Angsana New" w:hAnsi="Angsana New"/>
                <w:sz w:val="30"/>
                <w:szCs w:val="30"/>
              </w:rPr>
              <w:t>23,653</w:t>
            </w:r>
          </w:p>
        </w:tc>
        <w:tc>
          <w:tcPr>
            <w:tcW w:w="284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355EF6" w:rsidRPr="00792CA9" w:rsidRDefault="00B9483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94839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839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4" w:type="dxa"/>
            <w:vAlign w:val="bottom"/>
          </w:tcPr>
          <w:p w:rsidR="00355EF6" w:rsidRPr="00792CA9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355EF6" w:rsidRPr="00B94839" w:rsidRDefault="00B9483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4839">
              <w:rPr>
                <w:rFonts w:ascii="Angsana New" w:hAnsi="Angsana New"/>
                <w:sz w:val="30"/>
                <w:szCs w:val="30"/>
              </w:rPr>
              <w:t xml:space="preserve">  23,454</w:t>
            </w:r>
          </w:p>
        </w:tc>
        <w:tc>
          <w:tcPr>
            <w:tcW w:w="283" w:type="dxa"/>
            <w:vAlign w:val="bottom"/>
          </w:tcPr>
          <w:p w:rsidR="00355EF6" w:rsidRPr="00792CA9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7" w:type="dxa"/>
            <w:vAlign w:val="bottom"/>
          </w:tcPr>
          <w:p w:rsidR="00355EF6" w:rsidRPr="00792CA9" w:rsidRDefault="00B94839" w:rsidP="00B9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94839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839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</w:tbl>
    <w:p w:rsidR="00355EF6" w:rsidRPr="0004407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9609FC" w:rsidRPr="00CC1F67" w:rsidRDefault="0095199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9609FC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C1F67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C1F67">
        <w:rPr>
          <w:rFonts w:ascii="Angsana New" w:hAnsi="Angsana New"/>
          <w:sz w:val="30"/>
          <w:szCs w:val="30"/>
          <w:cs/>
        </w:rPr>
        <w:t>ให้ออกโดยที่ประชุม</w:t>
      </w:r>
      <w:r w:rsidR="00792514" w:rsidRPr="00597AA4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013FAF">
        <w:rPr>
          <w:rFonts w:ascii="Angsana New" w:hAnsi="Angsana New"/>
          <w:sz w:val="30"/>
          <w:szCs w:val="30"/>
          <w:cs/>
        </w:rPr>
        <w:t>เมื่อ</w:t>
      </w:r>
      <w:r w:rsidRPr="00044076">
        <w:rPr>
          <w:rFonts w:ascii="Angsana New" w:hAnsi="Angsana New"/>
          <w:sz w:val="30"/>
          <w:szCs w:val="30"/>
          <w:cs/>
        </w:rPr>
        <w:t xml:space="preserve">วันที่ </w:t>
      </w:r>
      <w:r w:rsidR="00597AA4" w:rsidRPr="00044076">
        <w:rPr>
          <w:rFonts w:ascii="Angsana New" w:hAnsi="Angsana New"/>
          <w:sz w:val="30"/>
          <w:szCs w:val="30"/>
        </w:rPr>
        <w:t>1</w:t>
      </w:r>
      <w:r w:rsidR="00AA4EA5" w:rsidRPr="00044076">
        <w:rPr>
          <w:rFonts w:ascii="Angsana New" w:hAnsi="Angsana New" w:hint="cs"/>
          <w:sz w:val="30"/>
          <w:szCs w:val="30"/>
          <w:cs/>
        </w:rPr>
        <w:t>4</w:t>
      </w:r>
      <w:r w:rsidR="0067593C" w:rsidRPr="00044076">
        <w:rPr>
          <w:rFonts w:ascii="Angsana New" w:hAnsi="Angsana New"/>
          <w:sz w:val="30"/>
          <w:szCs w:val="30"/>
        </w:rPr>
        <w:t xml:space="preserve"> </w:t>
      </w:r>
      <w:r w:rsidR="00B74C64" w:rsidRPr="0004407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A5561" w:rsidRPr="00044076">
        <w:rPr>
          <w:rFonts w:ascii="Angsana New" w:hAnsi="Angsana New"/>
          <w:sz w:val="30"/>
          <w:szCs w:val="30"/>
          <w:cs/>
        </w:rPr>
        <w:t>25</w:t>
      </w:r>
      <w:r w:rsidR="005A5561" w:rsidRPr="00044076">
        <w:rPr>
          <w:rFonts w:ascii="Angsana New" w:hAnsi="Angsana New"/>
          <w:sz w:val="30"/>
          <w:szCs w:val="30"/>
        </w:rPr>
        <w:t>6</w:t>
      </w:r>
      <w:r w:rsidR="00044076" w:rsidRPr="00044076">
        <w:rPr>
          <w:rFonts w:ascii="Angsana New" w:hAnsi="Angsana New" w:hint="cs"/>
          <w:sz w:val="30"/>
          <w:szCs w:val="30"/>
          <w:cs/>
        </w:rPr>
        <w:t>3</w:t>
      </w:r>
    </w:p>
    <w:sectPr w:rsidR="00222462" w:rsidSect="003A0184">
      <w:footerReference w:type="first" r:id="rId14"/>
      <w:pgSz w:w="11909" w:h="16834" w:code="9"/>
      <w:pgMar w:top="1219" w:right="1134" w:bottom="567" w:left="1440" w:header="992" w:footer="411" w:gutter="0"/>
      <w:pgNumType w:start="29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CC6" w:rsidRDefault="00216CC6">
      <w:r>
        <w:separator/>
      </w:r>
    </w:p>
  </w:endnote>
  <w:endnote w:type="continuationSeparator" w:id="0">
    <w:p w:rsidR="00216CC6" w:rsidRDefault="00216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67B" w:rsidRDefault="001B468B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8467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467B" w:rsidRDefault="0038467B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67B" w:rsidRDefault="0038467B" w:rsidP="006737A8">
    <w:pPr>
      <w:pStyle w:val="Footer"/>
      <w:framePr w:wrap="around" w:vAnchor="text" w:hAnchor="margin" w:xAlign="right" w:y="1"/>
      <w:rPr>
        <w:rStyle w:val="PageNumber"/>
      </w:rPr>
    </w:pPr>
  </w:p>
  <w:p w:rsidR="0038467B" w:rsidRPr="00EA3C0D" w:rsidRDefault="0038467B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1B468B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1B468B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0B360B">
      <w:rPr>
        <w:rStyle w:val="PageNumber"/>
        <w:rFonts w:ascii="Angsana New" w:hAnsi="Angsana New"/>
        <w:noProof/>
        <w:sz w:val="30"/>
        <w:szCs w:val="30"/>
      </w:rPr>
      <w:t>44</w:t>
    </w:r>
    <w:r w:rsidR="001B468B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67B" w:rsidRPr="001A527B" w:rsidRDefault="001B468B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38467B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0B360B">
      <w:rPr>
        <w:rFonts w:ascii="Angsana New" w:hAnsi="Angsana New"/>
        <w:noProof/>
        <w:sz w:val="30"/>
        <w:szCs w:val="30"/>
      </w:rPr>
      <w:t>13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67B" w:rsidRPr="001A527B" w:rsidRDefault="0038467B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28</w:t>
    </w:r>
  </w:p>
  <w:p w:rsidR="0038467B" w:rsidRPr="00D149BB" w:rsidRDefault="0038467B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67B" w:rsidRPr="005071D9" w:rsidRDefault="001B468B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38467B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0B360B">
      <w:rPr>
        <w:rFonts w:ascii="Angsana New" w:hAnsi="Angsana New"/>
        <w:noProof/>
        <w:sz w:val="30"/>
        <w:szCs w:val="30"/>
      </w:rPr>
      <w:t>29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CC6" w:rsidRDefault="00216CC6">
      <w:r>
        <w:separator/>
      </w:r>
    </w:p>
  </w:footnote>
  <w:footnote w:type="continuationSeparator" w:id="0">
    <w:p w:rsidR="00216CC6" w:rsidRDefault="00216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67B" w:rsidRPr="005875F9" w:rsidRDefault="0038467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38467B" w:rsidRDefault="0038467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38467B" w:rsidRDefault="0038467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 2563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38467B" w:rsidRDefault="0038467B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38467B" w:rsidRPr="007A1795" w:rsidRDefault="0038467B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67B" w:rsidRPr="005875F9" w:rsidRDefault="0038467B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38467B" w:rsidRPr="00672E23" w:rsidRDefault="0038467B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38467B" w:rsidRPr="00D03286" w:rsidRDefault="0038467B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1 มีนาคม 2563 และ 2562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38467B" w:rsidRDefault="0038467B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38467B" w:rsidRPr="00F11938" w:rsidRDefault="0038467B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1"/>
  </w:num>
  <w:num w:numId="14">
    <w:abstractNumId w:val="17"/>
  </w:num>
  <w:num w:numId="15">
    <w:abstractNumId w:val="19"/>
  </w:num>
  <w:num w:numId="16">
    <w:abstractNumId w:val="16"/>
  </w:num>
  <w:num w:numId="17">
    <w:abstractNumId w:val="20"/>
  </w:num>
  <w:num w:numId="18">
    <w:abstractNumId w:val="15"/>
  </w:num>
  <w:num w:numId="19">
    <w:abstractNumId w:val="11"/>
  </w:num>
  <w:num w:numId="20">
    <w:abstractNumId w:val="12"/>
  </w:num>
  <w:num w:numId="21">
    <w:abstractNumId w:val="22"/>
  </w:num>
  <w:num w:numId="22">
    <w:abstractNumId w:val="10"/>
  </w:num>
  <w:num w:numId="23">
    <w:abstractNumId w:val="1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0097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D0F"/>
    <w:rsid w:val="00033EF0"/>
    <w:rsid w:val="00034050"/>
    <w:rsid w:val="00034E04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8B5"/>
    <w:rsid w:val="00063A01"/>
    <w:rsid w:val="00063C0E"/>
    <w:rsid w:val="00064528"/>
    <w:rsid w:val="0006477F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909"/>
    <w:rsid w:val="000A6AA2"/>
    <w:rsid w:val="000A6BC9"/>
    <w:rsid w:val="000A6EEB"/>
    <w:rsid w:val="000A7098"/>
    <w:rsid w:val="000A7A78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623"/>
    <w:rsid w:val="002D2034"/>
    <w:rsid w:val="002D20EE"/>
    <w:rsid w:val="002D23A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46F7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2DD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6B1"/>
    <w:rsid w:val="004D6986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70B5"/>
    <w:rsid w:val="006273C9"/>
    <w:rsid w:val="0062799A"/>
    <w:rsid w:val="006279B8"/>
    <w:rsid w:val="00627CB6"/>
    <w:rsid w:val="00627CBB"/>
    <w:rsid w:val="00627E7E"/>
    <w:rsid w:val="00627F36"/>
    <w:rsid w:val="00630003"/>
    <w:rsid w:val="006300EE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87"/>
    <w:rsid w:val="006C0901"/>
    <w:rsid w:val="006C0C5E"/>
    <w:rsid w:val="006C1C4F"/>
    <w:rsid w:val="006C23E7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61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523"/>
    <w:rsid w:val="00736B53"/>
    <w:rsid w:val="007375CB"/>
    <w:rsid w:val="00737795"/>
    <w:rsid w:val="00737B8F"/>
    <w:rsid w:val="00737BB0"/>
    <w:rsid w:val="00737C0D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9F5"/>
    <w:rsid w:val="00791A91"/>
    <w:rsid w:val="00791D40"/>
    <w:rsid w:val="0079228A"/>
    <w:rsid w:val="0079232D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415"/>
    <w:rsid w:val="007F5588"/>
    <w:rsid w:val="007F5EF2"/>
    <w:rsid w:val="007F5FE7"/>
    <w:rsid w:val="007F6CD9"/>
    <w:rsid w:val="007F6D4E"/>
    <w:rsid w:val="007F7ABC"/>
    <w:rsid w:val="008003C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22A"/>
    <w:rsid w:val="008352C2"/>
    <w:rsid w:val="008353BD"/>
    <w:rsid w:val="00835BD4"/>
    <w:rsid w:val="00835C6E"/>
    <w:rsid w:val="00835D68"/>
    <w:rsid w:val="00835EE9"/>
    <w:rsid w:val="00836553"/>
    <w:rsid w:val="00836B60"/>
    <w:rsid w:val="00836EE0"/>
    <w:rsid w:val="0083709A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342"/>
    <w:rsid w:val="0084383B"/>
    <w:rsid w:val="00843F5C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77E67"/>
    <w:rsid w:val="00880587"/>
    <w:rsid w:val="00880A3C"/>
    <w:rsid w:val="008811FC"/>
    <w:rsid w:val="00881218"/>
    <w:rsid w:val="0088128B"/>
    <w:rsid w:val="0088146C"/>
    <w:rsid w:val="008819FC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8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954"/>
    <w:rsid w:val="00941066"/>
    <w:rsid w:val="0094113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C4E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1E9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2EFC"/>
    <w:rsid w:val="009F37F5"/>
    <w:rsid w:val="009F3ABE"/>
    <w:rsid w:val="009F3F3F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CD7"/>
    <w:rsid w:val="009F7DCA"/>
    <w:rsid w:val="00A00194"/>
    <w:rsid w:val="00A003EF"/>
    <w:rsid w:val="00A00419"/>
    <w:rsid w:val="00A0086E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60B8"/>
    <w:rsid w:val="00C46A02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108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0DF0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5EA7"/>
    <w:rsid w:val="00D66359"/>
    <w:rsid w:val="00D6669D"/>
    <w:rsid w:val="00D671F7"/>
    <w:rsid w:val="00D6787D"/>
    <w:rsid w:val="00D679A1"/>
    <w:rsid w:val="00D7011E"/>
    <w:rsid w:val="00D701D4"/>
    <w:rsid w:val="00D7046E"/>
    <w:rsid w:val="00D710E4"/>
    <w:rsid w:val="00D71D09"/>
    <w:rsid w:val="00D7263E"/>
    <w:rsid w:val="00D72994"/>
    <w:rsid w:val="00D73A13"/>
    <w:rsid w:val="00D73A37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D1D"/>
    <w:rsid w:val="00DA4D6A"/>
    <w:rsid w:val="00DA4FFE"/>
    <w:rsid w:val="00DA5143"/>
    <w:rsid w:val="00DA5397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529B"/>
    <w:rsid w:val="00E356D9"/>
    <w:rsid w:val="00E3595F"/>
    <w:rsid w:val="00E35E94"/>
    <w:rsid w:val="00E36350"/>
    <w:rsid w:val="00E36CF1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DEE"/>
    <w:rsid w:val="00E92CFB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40EC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AFD"/>
    <w:rsid w:val="00EF31A7"/>
    <w:rsid w:val="00EF3503"/>
    <w:rsid w:val="00EF3F45"/>
    <w:rsid w:val="00EF452F"/>
    <w:rsid w:val="00EF4898"/>
    <w:rsid w:val="00EF4A48"/>
    <w:rsid w:val="00EF4C65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2A6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D5FD8-8AD9-4CD0-AE56-A8CC952C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32</Pages>
  <Words>9356</Words>
  <Characters>37099</Characters>
  <Application>Microsoft Office Word</Application>
  <DocSecurity>0</DocSecurity>
  <Lines>309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46363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SmilE</cp:lastModifiedBy>
  <cp:revision>4</cp:revision>
  <cp:lastPrinted>2020-05-14T09:22:00Z</cp:lastPrinted>
  <dcterms:created xsi:type="dcterms:W3CDTF">2020-05-13T06:26:00Z</dcterms:created>
  <dcterms:modified xsi:type="dcterms:W3CDTF">2020-05-14T09:23:00Z</dcterms:modified>
</cp:coreProperties>
</file>