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B36952" w14:textId="77777777" w:rsidR="00F56914" w:rsidRPr="004B5677" w:rsidRDefault="00F56914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71DC141A" w14:textId="77777777" w:rsidR="00F56914" w:rsidRPr="004B5677" w:rsidRDefault="00F56914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22FC14D2" w14:textId="77777777" w:rsidR="00F56914" w:rsidRPr="004B5677" w:rsidRDefault="00F56914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23DE8749" w14:textId="77777777" w:rsidR="00A220F3" w:rsidRPr="004B5677" w:rsidRDefault="00A220F3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585CE76" w14:textId="77777777" w:rsidR="00A220F3" w:rsidRPr="004B5677" w:rsidRDefault="00A220F3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25BC62A" w14:textId="77777777" w:rsidR="000B0612" w:rsidRDefault="00C346A2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4B5677">
        <w:rPr>
          <w:rFonts w:asciiTheme="majorBidi" w:hAnsiTheme="majorBidi" w:cstheme="majorBidi"/>
          <w:sz w:val="52"/>
          <w:szCs w:val="52"/>
          <w:cs/>
        </w:rPr>
        <w:t>บริษัท เซ็นทรัล รีเทล คอร์ปอเรชั่น จำกัด</w:t>
      </w:r>
      <w:r w:rsidR="000B0612">
        <w:rPr>
          <w:rFonts w:asciiTheme="majorBidi" w:hAnsiTheme="majorBidi" w:cstheme="majorBidi"/>
          <w:sz w:val="52"/>
          <w:szCs w:val="52"/>
        </w:rPr>
        <w:t xml:space="preserve"> (</w:t>
      </w:r>
      <w:r w:rsidR="000B0612">
        <w:rPr>
          <w:rFonts w:asciiTheme="majorBidi" w:hAnsiTheme="majorBidi" w:cstheme="majorBidi" w:hint="cs"/>
          <w:sz w:val="52"/>
          <w:szCs w:val="52"/>
          <w:cs/>
        </w:rPr>
        <w:t>มหาชน)</w:t>
      </w:r>
    </w:p>
    <w:p w14:paraId="4FA3FC1C" w14:textId="35CDEFF5" w:rsidR="00804175" w:rsidRPr="004B5677" w:rsidRDefault="00C346A2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4B5677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27C61994" w14:textId="77777777" w:rsidR="00C346A2" w:rsidRPr="004B5677" w:rsidRDefault="00C346A2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610BA0C7" w14:textId="5E3E5220" w:rsidR="00804175" w:rsidRPr="004B5677" w:rsidRDefault="00804175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FB0160"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แบบย่อ</w:t>
      </w:r>
    </w:p>
    <w:p w14:paraId="1623CDA2" w14:textId="3337E88E" w:rsidR="007D2B7F" w:rsidRPr="004B5677" w:rsidRDefault="005E07DC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สำหรับงวดสามเดือนสิ้นสุดวันที่</w:t>
      </w:r>
      <w:r w:rsidR="007D2B7F"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C346A2" w:rsidRPr="004B567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C346A2"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มีนาคม </w:t>
      </w:r>
      <w:r w:rsidR="00262F1A" w:rsidRPr="004B5677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</w:p>
    <w:p w14:paraId="7694836F" w14:textId="77777777" w:rsidR="00804175" w:rsidRPr="004B5677" w:rsidRDefault="00804175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3A833362" w14:textId="585A4FF2" w:rsidR="00804175" w:rsidRPr="004B5677" w:rsidRDefault="00804175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FB0160"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3B53FB2" w14:textId="77777777" w:rsidR="00804175" w:rsidRPr="004B5677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B597B09" w14:textId="0D083506" w:rsidR="00F56914" w:rsidRPr="004B5677" w:rsidRDefault="00F56914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400BBF3E" w14:textId="77777777" w:rsidR="00F56914" w:rsidRPr="004B5677" w:rsidRDefault="00F56914" w:rsidP="00F56914">
      <w:pPr>
        <w:rPr>
          <w:rFonts w:asciiTheme="majorBidi" w:hAnsiTheme="majorBidi" w:cstheme="majorBidi"/>
          <w:sz w:val="30"/>
          <w:szCs w:val="30"/>
        </w:rPr>
      </w:pPr>
    </w:p>
    <w:p w14:paraId="2F8C258C" w14:textId="77777777" w:rsidR="00F56914" w:rsidRPr="004B5677" w:rsidRDefault="00F56914" w:rsidP="00F56914">
      <w:pPr>
        <w:rPr>
          <w:rFonts w:asciiTheme="majorBidi" w:hAnsiTheme="majorBidi" w:cstheme="majorBidi"/>
          <w:sz w:val="30"/>
          <w:szCs w:val="30"/>
        </w:rPr>
      </w:pPr>
    </w:p>
    <w:p w14:paraId="6246C114" w14:textId="77777777" w:rsidR="00F56914" w:rsidRPr="004B5677" w:rsidRDefault="00F56914" w:rsidP="00F56914">
      <w:pPr>
        <w:rPr>
          <w:rFonts w:asciiTheme="majorBidi" w:hAnsiTheme="majorBidi" w:cstheme="majorBidi"/>
          <w:sz w:val="30"/>
          <w:szCs w:val="30"/>
        </w:rPr>
      </w:pPr>
    </w:p>
    <w:p w14:paraId="319CDE41" w14:textId="77777777" w:rsidR="00F56914" w:rsidRPr="004B5677" w:rsidRDefault="00F56914" w:rsidP="00F56914">
      <w:pPr>
        <w:rPr>
          <w:rFonts w:asciiTheme="majorBidi" w:hAnsiTheme="majorBidi" w:cstheme="majorBidi"/>
          <w:sz w:val="30"/>
          <w:szCs w:val="30"/>
        </w:rPr>
      </w:pPr>
    </w:p>
    <w:p w14:paraId="3123EFF4" w14:textId="77777777" w:rsidR="00F56914" w:rsidRPr="004B5677" w:rsidRDefault="00F56914" w:rsidP="00F56914">
      <w:pPr>
        <w:rPr>
          <w:rFonts w:asciiTheme="majorBidi" w:hAnsiTheme="majorBidi" w:cstheme="majorBidi"/>
          <w:sz w:val="30"/>
          <w:szCs w:val="30"/>
        </w:rPr>
      </w:pPr>
    </w:p>
    <w:p w14:paraId="3ED1B0DB" w14:textId="77777777" w:rsidR="00F56914" w:rsidRPr="004B5677" w:rsidRDefault="00F56914" w:rsidP="00F56914">
      <w:pPr>
        <w:rPr>
          <w:rFonts w:asciiTheme="majorBidi" w:hAnsiTheme="majorBidi" w:cstheme="majorBidi"/>
          <w:sz w:val="30"/>
          <w:szCs w:val="30"/>
        </w:rPr>
      </w:pPr>
    </w:p>
    <w:p w14:paraId="34EA5B3E" w14:textId="77777777" w:rsidR="00F56914" w:rsidRPr="004B5677" w:rsidRDefault="00F56914" w:rsidP="00F56914">
      <w:pPr>
        <w:rPr>
          <w:rFonts w:asciiTheme="majorBidi" w:hAnsiTheme="majorBidi" w:cstheme="majorBidi"/>
          <w:sz w:val="30"/>
          <w:szCs w:val="30"/>
        </w:rPr>
      </w:pPr>
    </w:p>
    <w:p w14:paraId="316F0B4E" w14:textId="77777777" w:rsidR="00F56914" w:rsidRPr="004B5677" w:rsidRDefault="00F56914" w:rsidP="00F56914">
      <w:pPr>
        <w:rPr>
          <w:rFonts w:asciiTheme="majorBidi" w:hAnsiTheme="majorBidi" w:cstheme="majorBidi"/>
          <w:sz w:val="30"/>
          <w:szCs w:val="30"/>
        </w:rPr>
      </w:pPr>
    </w:p>
    <w:p w14:paraId="140DFFF5" w14:textId="77777777" w:rsidR="00F56914" w:rsidRPr="004B5677" w:rsidRDefault="00F56914" w:rsidP="00F56914">
      <w:pPr>
        <w:rPr>
          <w:rFonts w:asciiTheme="majorBidi" w:hAnsiTheme="majorBidi" w:cstheme="majorBidi"/>
          <w:sz w:val="30"/>
          <w:szCs w:val="30"/>
        </w:rPr>
      </w:pPr>
    </w:p>
    <w:p w14:paraId="0EE6E96B" w14:textId="78212681" w:rsidR="00F56914" w:rsidRPr="004B5677" w:rsidRDefault="00F56914" w:rsidP="00F56914">
      <w:pPr>
        <w:rPr>
          <w:rFonts w:asciiTheme="majorBidi" w:hAnsiTheme="majorBidi" w:cstheme="majorBidi"/>
          <w:sz w:val="30"/>
          <w:szCs w:val="30"/>
        </w:rPr>
      </w:pPr>
    </w:p>
    <w:p w14:paraId="2ACF0E2A" w14:textId="645F18ED" w:rsidR="00804175" w:rsidRPr="004B5677" w:rsidRDefault="00F56914" w:rsidP="00F56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  <w:sectPr w:rsidR="00804175" w:rsidRPr="004B5677" w:rsidSect="00240FB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  <w:docGrid w:linePitch="245"/>
        </w:sectPr>
      </w:pPr>
      <w:r w:rsidRPr="004B5677">
        <w:rPr>
          <w:rFonts w:asciiTheme="majorBidi" w:hAnsiTheme="majorBidi" w:cstheme="majorBidi"/>
          <w:sz w:val="30"/>
          <w:szCs w:val="30"/>
        </w:rPr>
        <w:tab/>
      </w:r>
    </w:p>
    <w:p w14:paraId="46309DF3" w14:textId="5DF125A6" w:rsidR="001E7EE6" w:rsidRPr="004B5677" w:rsidRDefault="001E7EE6" w:rsidP="000B7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73E4838" w14:textId="7B6549EE" w:rsidR="00CA75A0" w:rsidRPr="004B5677" w:rsidRDefault="00CA75A0" w:rsidP="000B7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7D23B80" w14:textId="57418A12" w:rsidR="00CA75A0" w:rsidRPr="004B5677" w:rsidRDefault="00CA75A0" w:rsidP="000B7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85AB606" w14:textId="77777777" w:rsidR="00CA75A0" w:rsidRPr="004B5677" w:rsidRDefault="00CA75A0" w:rsidP="000B7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9AD95D2" w14:textId="77777777" w:rsidR="003315BE" w:rsidRPr="004B5677" w:rsidRDefault="003315BE" w:rsidP="000B7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AF30EE6" w14:textId="77777777" w:rsidR="00906B63" w:rsidRPr="004B5677" w:rsidRDefault="00906B63" w:rsidP="000B7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1AE6435C" w14:textId="77777777" w:rsidR="00906B63" w:rsidRPr="004B5677" w:rsidRDefault="00906B63" w:rsidP="000B7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2D1ED45" w14:textId="1826931B" w:rsidR="00804175" w:rsidRPr="004B5677" w:rsidRDefault="00804175" w:rsidP="000B7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5677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</w:t>
      </w:r>
      <w:r w:rsidR="00FF3BCE" w:rsidRPr="004B5677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  <w:r w:rsidRPr="004B5677">
        <w:rPr>
          <w:rFonts w:asciiTheme="majorBidi" w:hAnsiTheme="majorBidi" w:cstheme="majorBidi"/>
          <w:b/>
          <w:bCs/>
          <w:sz w:val="32"/>
          <w:szCs w:val="32"/>
          <w:cs/>
        </w:rPr>
        <w:t>โดยผู้สอบบัญชีรับอนุญาต</w:t>
      </w:r>
    </w:p>
    <w:p w14:paraId="7A886A92" w14:textId="77777777" w:rsidR="00804175" w:rsidRPr="004B5677" w:rsidRDefault="00804175" w:rsidP="000B7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22"/>
          <w:szCs w:val="22"/>
          <w:u w:val="single"/>
        </w:rPr>
      </w:pPr>
    </w:p>
    <w:p w14:paraId="256E144F" w14:textId="24AAA17C" w:rsidR="00804175" w:rsidRPr="004B5677" w:rsidRDefault="00804175" w:rsidP="000B7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</w:t>
      </w:r>
      <w:r w:rsidR="00521295" w:rsidRPr="004B567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เซ็นทรัล รีเทล คอร์ปอเรชั่น จำกัด</w:t>
      </w:r>
      <w:r w:rsidR="00761661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(มหาชน)</w:t>
      </w:r>
    </w:p>
    <w:p w14:paraId="6F21D9FD" w14:textId="77777777" w:rsidR="001E7EE6" w:rsidRPr="004B5677" w:rsidRDefault="001E7EE6" w:rsidP="000B710A">
      <w:pPr>
        <w:spacing w:line="240" w:lineRule="auto"/>
        <w:ind w:left="270" w:right="90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00B4A81D" w14:textId="3F2EE912" w:rsidR="001E7EE6" w:rsidRPr="00BA6593" w:rsidRDefault="001E7EE6" w:rsidP="000B710A">
      <w:pPr>
        <w:pStyle w:val="a"/>
        <w:tabs>
          <w:tab w:val="clear" w:pos="1080"/>
        </w:tabs>
        <w:ind w:left="270" w:right="90"/>
        <w:jc w:val="thaiDistribute"/>
        <w:rPr>
          <w:rFonts w:asciiTheme="majorBidi" w:hAnsiTheme="majorBidi" w:cstheme="majorBidi"/>
          <w:spacing w:val="-2"/>
          <w:cs/>
        </w:rPr>
      </w:pPr>
      <w:r w:rsidRPr="00BA6593">
        <w:rPr>
          <w:rFonts w:asciiTheme="majorBidi" w:hAnsiTheme="majorBidi" w:cstheme="majorBidi"/>
          <w:spacing w:val="-2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="00F6228B">
        <w:rPr>
          <w:rFonts w:asciiTheme="majorBidi" w:hAnsiTheme="majorBidi" w:cstheme="majorBidi" w:hint="cs"/>
          <w:spacing w:val="-2"/>
          <w:cs/>
        </w:rPr>
        <w:t xml:space="preserve"> </w:t>
      </w:r>
      <w:r w:rsidR="00F6228B" w:rsidRPr="00F6228B">
        <w:rPr>
          <w:rFonts w:ascii="Angsana New" w:hAnsi="Angsana New" w:cs="Angsana New" w:hint="cs"/>
        </w:rPr>
        <w:t xml:space="preserve">31 </w:t>
      </w:r>
      <w:r w:rsidR="00F6228B" w:rsidRPr="00F6228B">
        <w:rPr>
          <w:rFonts w:ascii="Angsana New" w:hAnsi="Angsana New" w:cs="Angsana New" w:hint="cs"/>
          <w:cs/>
        </w:rPr>
        <w:t xml:space="preserve">มีนาคม </w:t>
      </w:r>
      <w:r w:rsidR="00F6228B" w:rsidRPr="00F6228B">
        <w:rPr>
          <w:rFonts w:ascii="Angsana New" w:hAnsi="Angsana New" w:cs="Angsana New"/>
        </w:rPr>
        <w:t>2563</w:t>
      </w:r>
      <w:r w:rsidR="00F6228B" w:rsidRPr="00DD05E5">
        <w:rPr>
          <w:rFonts w:ascii="Angsana New" w:hAnsi="Angsana New" w:cs="Angsana New" w:hint="cs"/>
          <w:bCs/>
          <w:sz w:val="32"/>
          <w:szCs w:val="32"/>
          <w:cs/>
        </w:rPr>
        <w:t xml:space="preserve"> </w:t>
      </w:r>
      <w:r w:rsidR="00F6228B">
        <w:rPr>
          <w:rFonts w:ascii="Angsana New" w:hAnsi="Angsana New" w:cs="Angsana New" w:hint="cs"/>
          <w:bCs/>
          <w:sz w:val="32"/>
          <w:szCs w:val="32"/>
          <w:cs/>
        </w:rPr>
        <w:t xml:space="preserve">        </w:t>
      </w:r>
      <w:r w:rsidRPr="00BA6593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Pr="00BA6593">
        <w:rPr>
          <w:rFonts w:asciiTheme="majorBidi" w:hAnsiTheme="majorBidi" w:cstheme="majorBidi"/>
          <w:spacing w:val="-2"/>
          <w:lang w:val="en-US"/>
        </w:rPr>
        <w:t xml:space="preserve"> </w:t>
      </w:r>
      <w:r w:rsidRPr="00BA6593">
        <w:rPr>
          <w:rFonts w:asciiTheme="majorBidi" w:hAnsiTheme="majorBidi" w:cstheme="majorBidi"/>
          <w:spacing w:val="-2"/>
          <w:cs/>
        </w:rPr>
        <w:t>งบแสดงการเปลี่ยนแปลงส่วนของผู้ถือหุ้นรวมและงบแสดง</w:t>
      </w:r>
      <w:r w:rsidRPr="00BA6593">
        <w:rPr>
          <w:rFonts w:asciiTheme="majorBidi" w:hAnsiTheme="majorBidi" w:cstheme="majorBidi"/>
          <w:cs/>
        </w:rPr>
        <w:t>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งวด</w:t>
      </w:r>
      <w:r w:rsidRPr="00BA6593">
        <w:rPr>
          <w:rFonts w:asciiTheme="majorBidi" w:hAnsiTheme="majorBidi" w:cstheme="majorBidi"/>
          <w:spacing w:val="-2"/>
          <w:cs/>
        </w:rPr>
        <w:t xml:space="preserve">สามเดือนสิ้นสุดวันที่ </w:t>
      </w:r>
      <w:r w:rsidR="00F6228B" w:rsidRPr="00F6228B">
        <w:rPr>
          <w:rFonts w:ascii="Angsana New" w:hAnsi="Angsana New" w:cs="Angsana New" w:hint="cs"/>
        </w:rPr>
        <w:t xml:space="preserve">31 </w:t>
      </w:r>
      <w:r w:rsidR="00F6228B" w:rsidRPr="00F6228B">
        <w:rPr>
          <w:rFonts w:ascii="Angsana New" w:hAnsi="Angsana New" w:cs="Angsana New" w:hint="cs"/>
          <w:cs/>
        </w:rPr>
        <w:t xml:space="preserve">มีนาคม </w:t>
      </w:r>
      <w:r w:rsidR="00F6228B" w:rsidRPr="00F6228B">
        <w:rPr>
          <w:rFonts w:ascii="Angsana New" w:hAnsi="Angsana New" w:cs="Angsana New"/>
        </w:rPr>
        <w:t>2563</w:t>
      </w:r>
      <w:r w:rsidR="00F6228B" w:rsidRPr="00DD05E5">
        <w:rPr>
          <w:rFonts w:ascii="Angsana New" w:hAnsi="Angsana New" w:cs="Angsana New" w:hint="cs"/>
          <w:bCs/>
          <w:sz w:val="32"/>
          <w:szCs w:val="32"/>
          <w:cs/>
        </w:rPr>
        <w:t xml:space="preserve"> </w:t>
      </w:r>
      <w:r w:rsidRPr="00BA6593">
        <w:rPr>
          <w:rFonts w:asciiTheme="majorBidi" w:hAnsiTheme="majorBidi" w:cstheme="majorBidi"/>
          <w:spacing w:val="-2"/>
          <w:cs/>
        </w:rPr>
        <w:t>และหมายเหตุประกอบงบการเงินแบบย่อ (ข้อมูลทางการเงินระหว่างกาล) ของ</w:t>
      </w:r>
      <w:r w:rsidR="00C24DE8" w:rsidRPr="00BA6593">
        <w:rPr>
          <w:rFonts w:asciiTheme="majorBidi" w:hAnsiTheme="majorBidi" w:cstheme="majorBidi"/>
          <w:cs/>
        </w:rPr>
        <w:t xml:space="preserve">บริษัท </w:t>
      </w:r>
      <w:r w:rsidR="00761661" w:rsidRPr="00BA6593">
        <w:rPr>
          <w:rFonts w:asciiTheme="majorBidi" w:hAnsiTheme="majorBidi" w:cstheme="majorBidi"/>
          <w:cs/>
        </w:rPr>
        <w:t xml:space="preserve">เซ็นทรัล รีเทล คอร์ปอเรชั่น จำกัด (มหาชน) </w:t>
      </w:r>
      <w:r w:rsidRPr="00BA6593">
        <w:rPr>
          <w:rFonts w:asciiTheme="majorBidi" w:hAnsiTheme="majorBidi" w:cstheme="majorBidi"/>
          <w:spacing w:val="-2"/>
          <w:cs/>
        </w:rPr>
        <w:t>และบริษัทย่อย และของเฉพาะ</w:t>
      </w:r>
      <w:r w:rsidR="00C24DE8" w:rsidRPr="00BA6593">
        <w:rPr>
          <w:rFonts w:asciiTheme="majorBidi" w:hAnsiTheme="majorBidi" w:cstheme="majorBidi"/>
          <w:cs/>
        </w:rPr>
        <w:t>บริษัท เซ็นทรัล รีเทล คอร์ปอเรชั่น จำกัด</w:t>
      </w:r>
      <w:r w:rsidR="00761661" w:rsidRPr="00BA6593">
        <w:rPr>
          <w:rFonts w:asciiTheme="majorBidi" w:hAnsiTheme="majorBidi" w:cstheme="majorBidi"/>
          <w:cs/>
        </w:rPr>
        <w:t xml:space="preserve"> (มหาชน)</w:t>
      </w:r>
      <w:r w:rsidR="00C24DE8" w:rsidRPr="00BA6593">
        <w:rPr>
          <w:rFonts w:asciiTheme="majorBidi" w:hAnsiTheme="majorBidi" w:cstheme="majorBidi"/>
          <w:b/>
          <w:bCs/>
          <w:cs/>
        </w:rPr>
        <w:t xml:space="preserve"> </w:t>
      </w:r>
      <w:r w:rsidRPr="00BA6593">
        <w:rPr>
          <w:rFonts w:asciiTheme="majorBidi" w:hAnsiTheme="majorBidi" w:cstheme="majorBidi"/>
          <w:spacing w:val="-2"/>
          <w:cs/>
        </w:rPr>
        <w:t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F6228B">
        <w:rPr>
          <w:rFonts w:asciiTheme="majorBidi" w:hAnsiTheme="majorBidi" w:cstheme="majorBidi" w:hint="cs"/>
          <w:spacing w:val="-2"/>
          <w:cs/>
        </w:rPr>
        <w:t xml:space="preserve"> </w:t>
      </w:r>
      <w:r w:rsidR="00F6228B" w:rsidRPr="004B5677">
        <w:rPr>
          <w:rFonts w:asciiTheme="majorBidi" w:hAnsiTheme="majorBidi" w:cstheme="majorBidi"/>
          <w:spacing w:val="-2"/>
        </w:rPr>
        <w:t>34</w:t>
      </w:r>
      <w:r w:rsidR="00F6228B" w:rsidRPr="004B5677">
        <w:rPr>
          <w:rFonts w:asciiTheme="majorBidi" w:hAnsiTheme="majorBidi" w:cstheme="majorBidi"/>
          <w:spacing w:val="-2"/>
          <w:cs/>
        </w:rPr>
        <w:t xml:space="preserve"> </w:t>
      </w:r>
      <w:r w:rsidRPr="00BA6593">
        <w:rPr>
          <w:rFonts w:asciiTheme="majorBidi" w:hAnsiTheme="majorBidi" w:cstheme="majorBidi"/>
          <w:spacing w:val="-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DA214E9" w14:textId="77777777" w:rsidR="001E7EE6" w:rsidRPr="00BA6593" w:rsidRDefault="001E7EE6" w:rsidP="000B710A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3E090736" w14:textId="77777777" w:rsidR="001E7EE6" w:rsidRPr="004B5677" w:rsidRDefault="001E7EE6" w:rsidP="000B710A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7B667C6A" w14:textId="77777777" w:rsidR="001E7EE6" w:rsidRPr="004B5677" w:rsidRDefault="001E7EE6" w:rsidP="000B710A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5BFF648" w14:textId="4BA36941" w:rsidR="001E7EE6" w:rsidRPr="004B5677" w:rsidRDefault="001E7EE6" w:rsidP="000B710A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รหัส</w:t>
      </w:r>
      <w:r w:rsidRPr="004B5677">
        <w:rPr>
          <w:rFonts w:asciiTheme="majorBidi" w:hAnsiTheme="majorBidi" w:cstheme="majorBidi"/>
          <w:sz w:val="30"/>
          <w:szCs w:val="30"/>
        </w:rPr>
        <w:t xml:space="preserve"> 241</w:t>
      </w:r>
      <w:r w:rsidR="00F16EA1" w:rsidRPr="00F16EA1">
        <w:rPr>
          <w:rFonts w:asciiTheme="majorBidi" w:hAnsiTheme="majorBidi" w:cstheme="majorBidi"/>
          <w:sz w:val="30"/>
          <w:szCs w:val="30"/>
          <w:lang w:val="en-GB"/>
        </w:rPr>
        <w:t>0</w:t>
      </w:r>
      <w:r w:rsidRPr="004B5677">
        <w:rPr>
          <w:rFonts w:asciiTheme="majorBidi" w:hAnsiTheme="majorBidi" w:cstheme="majorBidi"/>
          <w:sz w:val="30"/>
          <w:szCs w:val="30"/>
        </w:rPr>
        <w:t xml:space="preserve"> “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B5677">
        <w:rPr>
          <w:rFonts w:asciiTheme="majorBidi" w:hAnsiTheme="majorBidi" w:cstheme="majorBidi"/>
          <w:sz w:val="30"/>
          <w:szCs w:val="30"/>
        </w:rPr>
        <w:t>”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</w:t>
      </w:r>
      <w:r w:rsidR="003B6216">
        <w:rPr>
          <w:rFonts w:asciiTheme="majorBidi" w:hAnsiTheme="majorBidi" w:cstheme="majorBidi"/>
          <w:sz w:val="30"/>
          <w:szCs w:val="30"/>
        </w:rPr>
        <w:t xml:space="preserve">       </w:t>
      </w:r>
      <w:r w:rsidRPr="004B5677">
        <w:rPr>
          <w:rFonts w:asciiTheme="majorBidi" w:hAnsiTheme="majorBidi" w:cstheme="majorBidi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</w:t>
      </w:r>
      <w:r w:rsidRPr="003B6216">
        <w:rPr>
          <w:rFonts w:asciiTheme="majorBidi" w:hAnsiTheme="majorBidi" w:cstheme="majorBidi"/>
          <w:spacing w:val="-8"/>
          <w:sz w:val="30"/>
          <w:szCs w:val="30"/>
          <w:cs/>
        </w:rPr>
        <w:t>มีนัยสำคัญทั้งหมดซึ่งอาจพบได้จากการตรวจสอบ</w:t>
      </w:r>
      <w:r w:rsidRPr="003B6216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3B6216">
        <w:rPr>
          <w:rFonts w:asciiTheme="majorBidi" w:hAnsiTheme="majorBidi" w:cstheme="majorBidi"/>
          <w:spacing w:val="-8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</w:t>
      </w:r>
      <w:r w:rsidRPr="004B5677">
        <w:rPr>
          <w:rFonts w:asciiTheme="majorBidi" w:hAnsiTheme="majorBidi" w:cstheme="majorBidi"/>
          <w:sz w:val="30"/>
          <w:szCs w:val="30"/>
          <w:cs/>
        </w:rPr>
        <w:t>ที่สอบทาน</w:t>
      </w:r>
    </w:p>
    <w:p w14:paraId="5057E0BA" w14:textId="77777777" w:rsidR="001E7EE6" w:rsidRPr="004B5677" w:rsidRDefault="001E7EE6" w:rsidP="000B710A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56551EBA" w14:textId="2DE3FA10" w:rsidR="001E7EE6" w:rsidRPr="004B5677" w:rsidRDefault="001E7EE6" w:rsidP="000B710A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1A88B9A3" w14:textId="77777777" w:rsidR="001E7EE6" w:rsidRPr="004B5677" w:rsidRDefault="001E7EE6" w:rsidP="000B710A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</w:p>
    <w:p w14:paraId="4966010C" w14:textId="6D7DA295" w:rsidR="001E7EE6" w:rsidRPr="004B5677" w:rsidRDefault="001E7EE6" w:rsidP="00C265BF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C265B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ไม่ได้จัดทำขึ้นตามมาตรฐานการบัญชี </w:t>
      </w:r>
      <w:r w:rsidR="00C265BF">
        <w:rPr>
          <w:rFonts w:asciiTheme="majorBidi" w:hAnsiTheme="majorBidi" w:cstheme="majorBidi"/>
          <w:spacing w:val="-2"/>
          <w:sz w:val="30"/>
          <w:szCs w:val="30"/>
        </w:rPr>
        <w:t xml:space="preserve">   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 xml:space="preserve">ฉบับที่ </w:t>
      </w:r>
      <w:r w:rsidRPr="004B5677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4B567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53EA1476" w14:textId="77777777" w:rsidR="00DD05E5" w:rsidRDefault="0081040E" w:rsidP="000B710A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  <w:sectPr w:rsidR="00DD05E5" w:rsidSect="00BA6593">
          <w:footerReference w:type="default" r:id="rId14"/>
          <w:pgSz w:w="11907" w:h="16840" w:code="9"/>
          <w:pgMar w:top="691" w:right="1107" w:bottom="576" w:left="1260" w:header="720" w:footer="720" w:gutter="0"/>
          <w:pgNumType w:start="1"/>
          <w:cols w:space="708"/>
          <w:docGrid w:linePitch="360"/>
        </w:sectPr>
      </w:pPr>
      <w:r w:rsidRPr="004B5677">
        <w:rPr>
          <w:rFonts w:asciiTheme="majorBidi" w:hAnsiTheme="majorBidi" w:cstheme="majorBidi"/>
          <w:sz w:val="30"/>
          <w:szCs w:val="30"/>
        </w:rPr>
        <w:br w:type="page"/>
      </w:r>
    </w:p>
    <w:p w14:paraId="3B89080E" w14:textId="5C6CC5B8" w:rsidR="0081040E" w:rsidRPr="004B5677" w:rsidRDefault="0081040E" w:rsidP="000B710A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CD4F692" w14:textId="58C4B6E0" w:rsidR="0081040E" w:rsidRPr="00DD05E5" w:rsidRDefault="0081040E" w:rsidP="000B710A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  <w:r w:rsidRPr="00DD05E5">
        <w:rPr>
          <w:rFonts w:asciiTheme="majorBidi" w:hAnsiTheme="majorBidi" w:cstheme="majorBidi"/>
          <w:i/>
          <w:iCs/>
          <w:sz w:val="30"/>
          <w:szCs w:val="30"/>
          <w:cs/>
        </w:rPr>
        <w:t>ข้อมูลและเหตุการณ์ที่เน้น</w:t>
      </w:r>
    </w:p>
    <w:p w14:paraId="0DA889AB" w14:textId="77777777" w:rsidR="0081040E" w:rsidRPr="00DD05E5" w:rsidRDefault="0081040E" w:rsidP="000B710A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</w:p>
    <w:p w14:paraId="4D26FCE1" w14:textId="6FA3550A" w:rsidR="00262F1A" w:rsidRPr="00DD05E5" w:rsidRDefault="0081040E" w:rsidP="000B710A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  <w:r w:rsidRPr="00DD05E5">
        <w:rPr>
          <w:rFonts w:asciiTheme="majorBidi" w:hAnsiTheme="majorBidi" w:cstheme="majorBidi"/>
          <w:sz w:val="30"/>
          <w:szCs w:val="30"/>
          <w:cs/>
        </w:rPr>
        <w:t xml:space="preserve">ข้าพเจ้าขอให้สังเกตหมายเหตุ </w:t>
      </w:r>
      <w:r w:rsidRPr="00DD05E5">
        <w:rPr>
          <w:rFonts w:asciiTheme="majorBidi" w:hAnsiTheme="majorBidi" w:cstheme="majorBidi"/>
          <w:sz w:val="30"/>
          <w:szCs w:val="30"/>
        </w:rPr>
        <w:t>3</w:t>
      </w:r>
      <w:r w:rsidR="002C7FD9">
        <w:rPr>
          <w:rFonts w:asciiTheme="majorBidi" w:hAnsiTheme="majorBidi" w:cstheme="majorBidi" w:hint="cs"/>
          <w:sz w:val="30"/>
          <w:szCs w:val="30"/>
          <w:cs/>
        </w:rPr>
        <w:t xml:space="preserve"> ใน</w:t>
      </w:r>
      <w:r w:rsidR="002C7FD9" w:rsidRPr="002C7FD9">
        <w:rPr>
          <w:rFonts w:asciiTheme="majorBidi" w:hAnsiTheme="majorBidi" w:cs="Angsana New" w:hint="cs"/>
          <w:sz w:val="30"/>
          <w:szCs w:val="30"/>
          <w:cs/>
        </w:rPr>
        <w:t>งบการเงินระหว่างกาลแบบย่อ</w:t>
      </w:r>
      <w:r w:rsidRPr="00DD05E5">
        <w:rPr>
          <w:rFonts w:asciiTheme="majorBidi" w:hAnsiTheme="majorBidi" w:cstheme="majorBidi"/>
          <w:sz w:val="30"/>
          <w:szCs w:val="30"/>
        </w:rPr>
        <w:t xml:space="preserve"> </w:t>
      </w:r>
      <w:r w:rsidRPr="00DD05E5">
        <w:rPr>
          <w:rFonts w:asciiTheme="majorBidi" w:hAnsiTheme="majorBidi" w:cstheme="majorBidi"/>
          <w:sz w:val="30"/>
          <w:szCs w:val="30"/>
          <w:cs/>
        </w:rPr>
        <w:t>ซึ่งได้อธิบายถึงผลกระทบต่อ</w:t>
      </w:r>
      <w:r w:rsidR="00E74C92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DD05E5">
        <w:rPr>
          <w:rFonts w:asciiTheme="majorBidi" w:hAnsiTheme="majorBidi" w:cstheme="majorBidi"/>
          <w:sz w:val="30"/>
          <w:szCs w:val="30"/>
          <w:cs/>
        </w:rPr>
        <w:t xml:space="preserve">บริษัทและบริษัทจากการนำนโยบายการบัญชีใหม่มาถือปฏิบัติตั้งแต่วันที่ </w:t>
      </w:r>
      <w:r w:rsidRPr="00DD05E5">
        <w:rPr>
          <w:rFonts w:asciiTheme="majorBidi" w:hAnsiTheme="majorBidi" w:cstheme="majorBidi"/>
          <w:sz w:val="30"/>
          <w:szCs w:val="30"/>
        </w:rPr>
        <w:t xml:space="preserve">1 </w:t>
      </w:r>
      <w:r w:rsidRPr="00DD05E5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DD05E5">
        <w:rPr>
          <w:rFonts w:asciiTheme="majorBidi" w:hAnsiTheme="majorBidi" w:cstheme="majorBidi"/>
          <w:sz w:val="30"/>
          <w:szCs w:val="30"/>
        </w:rPr>
        <w:t>2563</w:t>
      </w:r>
      <w:r w:rsidR="00E74C9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D05E5">
        <w:rPr>
          <w:rFonts w:asciiTheme="majorBidi" w:hAnsiTheme="majorBidi" w:cstheme="majorBidi"/>
          <w:sz w:val="30"/>
          <w:szCs w:val="30"/>
          <w:cs/>
        </w:rPr>
        <w:t>ทั้งนี้ ข้อสรุปของข้าพเจ้าไม่ได้เปลี่ยนแปลงไปเนื่องจากเรื่องนี้</w:t>
      </w:r>
    </w:p>
    <w:p w14:paraId="4782E2AD" w14:textId="77777777" w:rsidR="00262F1A" w:rsidRPr="004B5677" w:rsidRDefault="00262F1A" w:rsidP="000B710A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22FEA4" w14:textId="700E8A91" w:rsidR="00C41FBF" w:rsidRPr="004B5677" w:rsidRDefault="00C41FBF" w:rsidP="000B710A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E6C366" w14:textId="47E32175" w:rsidR="0081040E" w:rsidRPr="004B5677" w:rsidRDefault="0081040E" w:rsidP="000B710A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8753A7" w14:textId="35A118D1" w:rsidR="0081040E" w:rsidRPr="004B5677" w:rsidRDefault="0081040E" w:rsidP="000B710A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41DA2E" w14:textId="795BB86D" w:rsidR="0081040E" w:rsidRPr="004B5677" w:rsidRDefault="0081040E" w:rsidP="000B710A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BF23C3" w14:textId="77777777" w:rsidR="0081040E" w:rsidRPr="002C7FD9" w:rsidRDefault="0081040E" w:rsidP="000B710A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06C593" w14:textId="77777777" w:rsidR="001E7EE6" w:rsidRPr="004B5677" w:rsidRDefault="001E7EE6" w:rsidP="000B710A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  <w:rtl/>
          <w:cs/>
          <w:lang w:val="th-TH"/>
        </w:rPr>
      </w:pPr>
      <w:r w:rsidRPr="004B5677">
        <w:rPr>
          <w:rFonts w:asciiTheme="majorBidi" w:hAnsiTheme="majorBidi" w:cstheme="majorBidi"/>
          <w:sz w:val="30"/>
          <w:szCs w:val="30"/>
          <w:rtl/>
          <w:cs/>
        </w:rPr>
        <w:t>(พรทิพย์ ริมดุสิต)</w:t>
      </w:r>
    </w:p>
    <w:p w14:paraId="05D64CA2" w14:textId="77777777" w:rsidR="001E7EE6" w:rsidRPr="004B5677" w:rsidRDefault="001E7EE6" w:rsidP="000B710A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946871F" w14:textId="77777777" w:rsidR="001E7EE6" w:rsidRPr="004B5677" w:rsidRDefault="001E7EE6" w:rsidP="000B710A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Pr="004B5677">
        <w:rPr>
          <w:rFonts w:asciiTheme="majorBidi" w:hAnsiTheme="majorBidi" w:cstheme="majorBidi"/>
          <w:sz w:val="30"/>
          <w:szCs w:val="30"/>
        </w:rPr>
        <w:t>5565</w:t>
      </w:r>
    </w:p>
    <w:p w14:paraId="71BA6070" w14:textId="77777777" w:rsidR="001E7EE6" w:rsidRPr="004B5677" w:rsidRDefault="001E7EE6" w:rsidP="000B710A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</w:p>
    <w:p w14:paraId="1612A106" w14:textId="77777777" w:rsidR="001E7EE6" w:rsidRPr="004B5677" w:rsidRDefault="001E7EE6" w:rsidP="000B710A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3B8323A" w14:textId="77777777" w:rsidR="001E7EE6" w:rsidRPr="004B5677" w:rsidRDefault="001E7EE6" w:rsidP="000B710A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  <w:rtl/>
          <w:cs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C6BCD1D" w14:textId="68EBE95A" w:rsidR="001E7EE6" w:rsidRDefault="00302806" w:rsidP="000B710A">
      <w:pPr>
        <w:spacing w:line="240" w:lineRule="auto"/>
        <w:ind w:left="270" w:right="90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</w:rPr>
        <w:t>14</w:t>
      </w:r>
      <w:r w:rsidR="00295EA9"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="001E7EE6" w:rsidRPr="004B5677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1E7EE6" w:rsidRPr="004B5677">
        <w:rPr>
          <w:rFonts w:asciiTheme="majorBidi" w:hAnsiTheme="majorBidi" w:cstheme="majorBidi"/>
          <w:sz w:val="30"/>
          <w:szCs w:val="30"/>
        </w:rPr>
        <w:t>256</w:t>
      </w:r>
      <w:r w:rsidR="00262F1A" w:rsidRPr="004B5677">
        <w:rPr>
          <w:rFonts w:asciiTheme="majorBidi" w:hAnsiTheme="majorBidi" w:cstheme="majorBidi"/>
          <w:sz w:val="30"/>
          <w:szCs w:val="30"/>
        </w:rPr>
        <w:t>3</w:t>
      </w:r>
    </w:p>
    <w:sectPr w:rsidR="001E7EE6" w:rsidSect="005F55D2">
      <w:footerReference w:type="default" r:id="rId15"/>
      <w:pgSz w:w="11907" w:h="16840" w:code="9"/>
      <w:pgMar w:top="691" w:right="1107" w:bottom="576" w:left="1260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CCE828" w14:textId="77777777" w:rsidR="006465E0" w:rsidRDefault="006465E0">
      <w:r>
        <w:separator/>
      </w:r>
    </w:p>
  </w:endnote>
  <w:endnote w:type="continuationSeparator" w:id="0">
    <w:p w14:paraId="570D8D13" w14:textId="77777777" w:rsidR="006465E0" w:rsidRDefault="00646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6C8EFF" w14:textId="77777777" w:rsidR="00A452F3" w:rsidRDefault="00A452F3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03B6B371" w14:textId="45CF8CD4" w:rsidR="00A452F3" w:rsidRDefault="00A452F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Quarter PAE IFS Template (Thai Version) March 2</w:t>
    </w:r>
    <w:r w:rsidRPr="00F16EA1">
      <w:rPr>
        <w:rFonts w:ascii="Angsana New" w:hAnsi="Angsana New"/>
        <w:i/>
        <w:iCs/>
        <w:color w:val="0000FF"/>
        <w:sz w:val="30"/>
        <w:szCs w:val="30"/>
        <w:lang w:val="en-GB"/>
      </w:rPr>
      <w:t>0</w:t>
    </w:r>
    <w:r>
      <w:rPr>
        <w:rFonts w:ascii="Angsana New" w:hAnsi="Angsana New"/>
        <w:i/>
        <w:iCs/>
        <w:color w:val="0000FF"/>
        <w:sz w:val="30"/>
        <w:szCs w:val="30"/>
      </w:rPr>
      <w:t>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0E3C0" w14:textId="62BCA948" w:rsidR="00A452F3" w:rsidRDefault="00A452F3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C14783">
      <w:rPr>
        <w:noProof/>
      </w:rPr>
      <w:t>crc361a201b-03t-1 Rev 1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43EDFF10" w14:textId="77777777" w:rsidR="00A452F3" w:rsidRPr="00960645" w:rsidRDefault="00A452F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E885A" w14:textId="77777777" w:rsidR="00A452F3" w:rsidRDefault="00A452F3" w:rsidP="00F2000C">
    <w:pPr>
      <w:pStyle w:val="Footer"/>
      <w:framePr w:wrap="around" w:vAnchor="text" w:hAnchor="margin" w:xAlign="right" w:y="1"/>
      <w:rPr>
        <w:rStyle w:val="PageNumber"/>
      </w:rPr>
    </w:pPr>
  </w:p>
  <w:p w14:paraId="2F21CFC5" w14:textId="2F4C3ABA" w:rsidR="00A452F3" w:rsidRPr="00C11A43" w:rsidRDefault="00A452F3" w:rsidP="00F5691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F2F859" w14:textId="5CF637A7" w:rsidR="00A452F3" w:rsidRPr="003949BD" w:rsidRDefault="00A452F3" w:rsidP="003949BD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0" w:name="_GoBack" w:displacedByCustomXml="next"/>
  <w:sdt>
    <w:sdtPr>
      <w:rPr>
        <w:rFonts w:ascii="Angsana New" w:hAnsi="Angsana New" w:cs="Angsana New" w:hint="cs"/>
        <w:sz w:val="30"/>
        <w:szCs w:val="30"/>
      </w:rPr>
      <w:id w:val="12964849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26E607" w14:textId="3AD208A5" w:rsidR="005F55D2" w:rsidRPr="005F55D2" w:rsidRDefault="005F55D2" w:rsidP="005F55D2">
        <w:pPr>
          <w:pStyle w:val="Footer"/>
          <w:jc w:val="center"/>
          <w:rPr>
            <w:rFonts w:ascii="Angsana New" w:hAnsi="Angsana New" w:cs="Angsana New" w:hint="cs"/>
            <w:sz w:val="30"/>
            <w:szCs w:val="30"/>
          </w:rPr>
        </w:pPr>
        <w:r w:rsidRPr="005F55D2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5F55D2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5F55D2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5F55D2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5F55D2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  <w:bookmarkEnd w:id="0" w:displacedByCustomXml="prev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E13E2C" w14:textId="77777777" w:rsidR="006465E0" w:rsidRDefault="006465E0">
      <w:r>
        <w:separator/>
      </w:r>
    </w:p>
  </w:footnote>
  <w:footnote w:type="continuationSeparator" w:id="0">
    <w:p w14:paraId="774A1464" w14:textId="77777777" w:rsidR="006465E0" w:rsidRDefault="00646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2DDD9" w14:textId="77777777" w:rsidR="00A452F3" w:rsidRDefault="005F55D2" w:rsidP="00713C50">
    <w:pPr>
      <w:pStyle w:val="Header"/>
    </w:pPr>
    <w:r>
      <w:rPr>
        <w:noProof/>
      </w:rPr>
      <w:pict w14:anchorId="2A4BB6A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07B23" w14:textId="77777777" w:rsidR="00A452F3" w:rsidRDefault="00A452F3" w:rsidP="00713C50">
    <w:pPr>
      <w:pStyle w:val="Header"/>
    </w:pPr>
  </w:p>
  <w:p w14:paraId="2780D425" w14:textId="70D49F8A" w:rsidR="00A452F3" w:rsidRDefault="00A452F3" w:rsidP="00713C50">
    <w:pPr>
      <w:pStyle w:val="Header"/>
      <w:rPr>
        <w:rFonts w:cs="Angsana New"/>
      </w:rPr>
    </w:pPr>
  </w:p>
  <w:p w14:paraId="27F97575" w14:textId="77777777" w:rsidR="00A452F3" w:rsidRDefault="00A452F3" w:rsidP="00713C50">
    <w:pPr>
      <w:pStyle w:val="Header"/>
      <w:rPr>
        <w:rFonts w:cs="Angsana Ne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CE2C3" w14:textId="77777777" w:rsidR="00A452F3" w:rsidRDefault="00A452F3" w:rsidP="00713C50">
    <w:pPr>
      <w:pStyle w:val="Header"/>
    </w:pPr>
  </w:p>
  <w:p w14:paraId="525444E1" w14:textId="77777777" w:rsidR="00A452F3" w:rsidRDefault="00A452F3" w:rsidP="00713C50">
    <w:pPr>
      <w:pStyle w:val="Header"/>
    </w:pPr>
  </w:p>
  <w:p w14:paraId="05E35744" w14:textId="77777777" w:rsidR="00A452F3" w:rsidRDefault="00A452F3" w:rsidP="00713C50">
    <w:pPr>
      <w:pStyle w:val="Header"/>
    </w:pPr>
  </w:p>
  <w:p w14:paraId="7D9771EA" w14:textId="77777777" w:rsidR="00A452F3" w:rsidRDefault="00A452F3" w:rsidP="00713C50">
    <w:pPr>
      <w:pStyle w:val="Header"/>
    </w:pPr>
  </w:p>
  <w:p w14:paraId="35FA1046" w14:textId="77777777" w:rsidR="00A452F3" w:rsidRDefault="00A452F3" w:rsidP="00713C50">
    <w:pPr>
      <w:pStyle w:val="Header"/>
    </w:pPr>
  </w:p>
  <w:p w14:paraId="554F276B" w14:textId="77777777" w:rsidR="00A452F3" w:rsidRDefault="00A452F3" w:rsidP="00713C50">
    <w:pPr>
      <w:pStyle w:val="Header"/>
    </w:pPr>
  </w:p>
  <w:p w14:paraId="58A8137A" w14:textId="77777777" w:rsidR="00A452F3" w:rsidRPr="00005ACB" w:rsidRDefault="00A452F3" w:rsidP="00713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EAD4029"/>
    <w:multiLevelType w:val="hybridMultilevel"/>
    <w:tmpl w:val="7E9A79B2"/>
    <w:lvl w:ilvl="0" w:tplc="5C6AAEDA">
      <w:start w:val="1"/>
      <w:numFmt w:val="decimal"/>
      <w:lvlText w:val="%1."/>
      <w:lvlJc w:val="left"/>
      <w:pPr>
        <w:ind w:left="3240" w:hanging="360"/>
      </w:p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>
      <w:start w:val="1"/>
      <w:numFmt w:val="lowerRoman"/>
      <w:lvlText w:val="%3."/>
      <w:lvlJc w:val="right"/>
      <w:pPr>
        <w:ind w:left="4680" w:hanging="180"/>
      </w:pPr>
    </w:lvl>
    <w:lvl w:ilvl="3" w:tplc="0409000F">
      <w:start w:val="1"/>
      <w:numFmt w:val="decimal"/>
      <w:lvlText w:val="%4."/>
      <w:lvlJc w:val="left"/>
      <w:pPr>
        <w:ind w:left="5400" w:hanging="360"/>
      </w:pPr>
    </w:lvl>
    <w:lvl w:ilvl="4" w:tplc="04090019">
      <w:start w:val="1"/>
      <w:numFmt w:val="lowerLetter"/>
      <w:lvlText w:val="%5."/>
      <w:lvlJc w:val="left"/>
      <w:pPr>
        <w:ind w:left="6120" w:hanging="360"/>
      </w:pPr>
    </w:lvl>
    <w:lvl w:ilvl="5" w:tplc="0409001B">
      <w:start w:val="1"/>
      <w:numFmt w:val="lowerRoman"/>
      <w:lvlText w:val="%6."/>
      <w:lvlJc w:val="right"/>
      <w:pPr>
        <w:ind w:left="6840" w:hanging="180"/>
      </w:pPr>
    </w:lvl>
    <w:lvl w:ilvl="6" w:tplc="0409000F">
      <w:start w:val="1"/>
      <w:numFmt w:val="decimal"/>
      <w:lvlText w:val="%7."/>
      <w:lvlJc w:val="left"/>
      <w:pPr>
        <w:ind w:left="7560" w:hanging="360"/>
      </w:pPr>
    </w:lvl>
    <w:lvl w:ilvl="7" w:tplc="04090019">
      <w:start w:val="1"/>
      <w:numFmt w:val="lowerLetter"/>
      <w:lvlText w:val="%8."/>
      <w:lvlJc w:val="left"/>
      <w:pPr>
        <w:ind w:left="8280" w:hanging="360"/>
      </w:pPr>
    </w:lvl>
    <w:lvl w:ilvl="8" w:tplc="0409001B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10A40B2A"/>
    <w:multiLevelType w:val="multilevel"/>
    <w:tmpl w:val="ABF42B5C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39041E4"/>
    <w:multiLevelType w:val="hybridMultilevel"/>
    <w:tmpl w:val="E6FE3B16"/>
    <w:lvl w:ilvl="0" w:tplc="21A4E25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6D51D8D"/>
    <w:multiLevelType w:val="hybridMultilevel"/>
    <w:tmpl w:val="AA3654DE"/>
    <w:lvl w:ilvl="0" w:tplc="BD6A194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1C0EB8"/>
    <w:multiLevelType w:val="hybridMultilevel"/>
    <w:tmpl w:val="847E54E4"/>
    <w:lvl w:ilvl="0" w:tplc="EEC0E8B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47263C93"/>
    <w:multiLevelType w:val="multilevel"/>
    <w:tmpl w:val="DA822DB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CE51A6"/>
    <w:multiLevelType w:val="hybridMultilevel"/>
    <w:tmpl w:val="C7EAE8EA"/>
    <w:lvl w:ilvl="0" w:tplc="01F45CEC">
      <w:start w:val="1"/>
      <w:numFmt w:val="decimal"/>
      <w:lvlText w:val="(%1)"/>
      <w:lvlJc w:val="left"/>
      <w:pPr>
        <w:ind w:left="45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4F135D2E"/>
    <w:multiLevelType w:val="hybridMultilevel"/>
    <w:tmpl w:val="6A7ED048"/>
    <w:lvl w:ilvl="0" w:tplc="07966966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706D0A"/>
    <w:multiLevelType w:val="hybridMultilevel"/>
    <w:tmpl w:val="CF64E182"/>
    <w:lvl w:ilvl="0" w:tplc="BA1C5C1E">
      <w:start w:val="2"/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  <w:b w:val="0"/>
        <w:bCs w:val="0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12"/>
  </w:num>
  <w:num w:numId="5">
    <w:abstractNumId w:val="5"/>
  </w:num>
  <w:num w:numId="6">
    <w:abstractNumId w:val="6"/>
  </w:num>
  <w:num w:numId="7">
    <w:abstractNumId w:val="13"/>
  </w:num>
  <w:num w:numId="8">
    <w:abstractNumId w:val="14"/>
  </w:num>
  <w:num w:numId="9">
    <w:abstractNumId w:val="11"/>
  </w:num>
  <w:num w:numId="10">
    <w:abstractNumId w:val="9"/>
  </w:num>
  <w:num w:numId="11">
    <w:abstractNumId w:val="1"/>
  </w:num>
  <w:num w:numId="12">
    <w:abstractNumId w:val="10"/>
  </w:num>
  <w:num w:numId="13">
    <w:abstractNumId w:val="7"/>
  </w:num>
  <w:num w:numId="14">
    <w:abstractNumId w:val="4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DC"/>
    <w:rsid w:val="0000043E"/>
    <w:rsid w:val="000006F0"/>
    <w:rsid w:val="00000AB6"/>
    <w:rsid w:val="00001398"/>
    <w:rsid w:val="000015A1"/>
    <w:rsid w:val="000019CD"/>
    <w:rsid w:val="00001BEF"/>
    <w:rsid w:val="0000200C"/>
    <w:rsid w:val="000025CB"/>
    <w:rsid w:val="00002622"/>
    <w:rsid w:val="00002679"/>
    <w:rsid w:val="00002CFC"/>
    <w:rsid w:val="00002D6B"/>
    <w:rsid w:val="00002F50"/>
    <w:rsid w:val="00003316"/>
    <w:rsid w:val="000039AE"/>
    <w:rsid w:val="00003F96"/>
    <w:rsid w:val="0000435C"/>
    <w:rsid w:val="0000464A"/>
    <w:rsid w:val="00004819"/>
    <w:rsid w:val="000049D6"/>
    <w:rsid w:val="00004A86"/>
    <w:rsid w:val="00005185"/>
    <w:rsid w:val="00005ACB"/>
    <w:rsid w:val="00005BAB"/>
    <w:rsid w:val="00005D4F"/>
    <w:rsid w:val="00005DC0"/>
    <w:rsid w:val="00006390"/>
    <w:rsid w:val="000064DE"/>
    <w:rsid w:val="00006518"/>
    <w:rsid w:val="00006B52"/>
    <w:rsid w:val="00006E3F"/>
    <w:rsid w:val="000072A7"/>
    <w:rsid w:val="00007873"/>
    <w:rsid w:val="00007B57"/>
    <w:rsid w:val="00007F8E"/>
    <w:rsid w:val="00010374"/>
    <w:rsid w:val="000106F7"/>
    <w:rsid w:val="000112EE"/>
    <w:rsid w:val="000115FB"/>
    <w:rsid w:val="0001192B"/>
    <w:rsid w:val="00012E83"/>
    <w:rsid w:val="000135F7"/>
    <w:rsid w:val="0001364C"/>
    <w:rsid w:val="0001367E"/>
    <w:rsid w:val="00013716"/>
    <w:rsid w:val="00013C02"/>
    <w:rsid w:val="00014732"/>
    <w:rsid w:val="00014C2F"/>
    <w:rsid w:val="00015C52"/>
    <w:rsid w:val="000162A3"/>
    <w:rsid w:val="000167EF"/>
    <w:rsid w:val="00016879"/>
    <w:rsid w:val="00016E14"/>
    <w:rsid w:val="00017563"/>
    <w:rsid w:val="000179F5"/>
    <w:rsid w:val="00017AFE"/>
    <w:rsid w:val="00017BEA"/>
    <w:rsid w:val="00017F80"/>
    <w:rsid w:val="00020021"/>
    <w:rsid w:val="00020144"/>
    <w:rsid w:val="0002055E"/>
    <w:rsid w:val="00020882"/>
    <w:rsid w:val="00020E35"/>
    <w:rsid w:val="00020F08"/>
    <w:rsid w:val="00021255"/>
    <w:rsid w:val="00022087"/>
    <w:rsid w:val="00022BB4"/>
    <w:rsid w:val="00022CE8"/>
    <w:rsid w:val="00023CE6"/>
    <w:rsid w:val="00024253"/>
    <w:rsid w:val="00024304"/>
    <w:rsid w:val="000243CE"/>
    <w:rsid w:val="00024953"/>
    <w:rsid w:val="00024B71"/>
    <w:rsid w:val="00024F30"/>
    <w:rsid w:val="00025287"/>
    <w:rsid w:val="00025B1F"/>
    <w:rsid w:val="00025B80"/>
    <w:rsid w:val="00025CEC"/>
    <w:rsid w:val="00026132"/>
    <w:rsid w:val="000261DD"/>
    <w:rsid w:val="0002666D"/>
    <w:rsid w:val="00026B06"/>
    <w:rsid w:val="00027A4F"/>
    <w:rsid w:val="00027BD5"/>
    <w:rsid w:val="00027ED2"/>
    <w:rsid w:val="0003010E"/>
    <w:rsid w:val="00030BA5"/>
    <w:rsid w:val="00030D41"/>
    <w:rsid w:val="000315C3"/>
    <w:rsid w:val="00031980"/>
    <w:rsid w:val="00031A44"/>
    <w:rsid w:val="00031ADE"/>
    <w:rsid w:val="00031F4C"/>
    <w:rsid w:val="00032581"/>
    <w:rsid w:val="00032ABF"/>
    <w:rsid w:val="0003340E"/>
    <w:rsid w:val="00033483"/>
    <w:rsid w:val="000339D5"/>
    <w:rsid w:val="00033D3C"/>
    <w:rsid w:val="00033EFB"/>
    <w:rsid w:val="000350B5"/>
    <w:rsid w:val="000351D6"/>
    <w:rsid w:val="00035421"/>
    <w:rsid w:val="00035579"/>
    <w:rsid w:val="000356B4"/>
    <w:rsid w:val="00035878"/>
    <w:rsid w:val="00035A15"/>
    <w:rsid w:val="00035BFA"/>
    <w:rsid w:val="00035D7C"/>
    <w:rsid w:val="00036576"/>
    <w:rsid w:val="00036C24"/>
    <w:rsid w:val="00036E95"/>
    <w:rsid w:val="00036F52"/>
    <w:rsid w:val="00037101"/>
    <w:rsid w:val="000378C7"/>
    <w:rsid w:val="00037979"/>
    <w:rsid w:val="000404E2"/>
    <w:rsid w:val="00040791"/>
    <w:rsid w:val="00040952"/>
    <w:rsid w:val="00040E69"/>
    <w:rsid w:val="00041597"/>
    <w:rsid w:val="000417FD"/>
    <w:rsid w:val="00041A72"/>
    <w:rsid w:val="00041C82"/>
    <w:rsid w:val="00041E72"/>
    <w:rsid w:val="00042021"/>
    <w:rsid w:val="000425EC"/>
    <w:rsid w:val="00042870"/>
    <w:rsid w:val="00042ACF"/>
    <w:rsid w:val="00042B99"/>
    <w:rsid w:val="00042F74"/>
    <w:rsid w:val="0004315F"/>
    <w:rsid w:val="0004334B"/>
    <w:rsid w:val="00043355"/>
    <w:rsid w:val="000434F1"/>
    <w:rsid w:val="00043CC1"/>
    <w:rsid w:val="00043DDD"/>
    <w:rsid w:val="00043EF5"/>
    <w:rsid w:val="0004445C"/>
    <w:rsid w:val="000444A8"/>
    <w:rsid w:val="00044500"/>
    <w:rsid w:val="00044872"/>
    <w:rsid w:val="00044CFF"/>
    <w:rsid w:val="00044DAA"/>
    <w:rsid w:val="00045154"/>
    <w:rsid w:val="00045313"/>
    <w:rsid w:val="00045740"/>
    <w:rsid w:val="00045E6A"/>
    <w:rsid w:val="000463AC"/>
    <w:rsid w:val="00047017"/>
    <w:rsid w:val="00047E27"/>
    <w:rsid w:val="0005031A"/>
    <w:rsid w:val="00050899"/>
    <w:rsid w:val="00050935"/>
    <w:rsid w:val="00050BEF"/>
    <w:rsid w:val="00050C98"/>
    <w:rsid w:val="00050DDE"/>
    <w:rsid w:val="00051373"/>
    <w:rsid w:val="00051417"/>
    <w:rsid w:val="000518C8"/>
    <w:rsid w:val="00051E25"/>
    <w:rsid w:val="00051F69"/>
    <w:rsid w:val="00051F9E"/>
    <w:rsid w:val="00052251"/>
    <w:rsid w:val="0005280B"/>
    <w:rsid w:val="000528EF"/>
    <w:rsid w:val="000529F4"/>
    <w:rsid w:val="00052EB3"/>
    <w:rsid w:val="00052FF6"/>
    <w:rsid w:val="00053F34"/>
    <w:rsid w:val="00054433"/>
    <w:rsid w:val="00054663"/>
    <w:rsid w:val="000553C1"/>
    <w:rsid w:val="0005542F"/>
    <w:rsid w:val="00055589"/>
    <w:rsid w:val="000555DE"/>
    <w:rsid w:val="000558C4"/>
    <w:rsid w:val="0005641F"/>
    <w:rsid w:val="000569A6"/>
    <w:rsid w:val="000570A0"/>
    <w:rsid w:val="00060AB1"/>
    <w:rsid w:val="00060ED6"/>
    <w:rsid w:val="0006165F"/>
    <w:rsid w:val="00061955"/>
    <w:rsid w:val="00061B0E"/>
    <w:rsid w:val="00061CDD"/>
    <w:rsid w:val="00062766"/>
    <w:rsid w:val="0006276B"/>
    <w:rsid w:val="000629BD"/>
    <w:rsid w:val="00062B25"/>
    <w:rsid w:val="000632F6"/>
    <w:rsid w:val="000639A9"/>
    <w:rsid w:val="00063A6E"/>
    <w:rsid w:val="00063DC3"/>
    <w:rsid w:val="000640C2"/>
    <w:rsid w:val="000643EC"/>
    <w:rsid w:val="00064837"/>
    <w:rsid w:val="00064DF1"/>
    <w:rsid w:val="00065008"/>
    <w:rsid w:val="0006537A"/>
    <w:rsid w:val="000654B1"/>
    <w:rsid w:val="00065604"/>
    <w:rsid w:val="00065C76"/>
    <w:rsid w:val="00065E8B"/>
    <w:rsid w:val="000672DA"/>
    <w:rsid w:val="000672F9"/>
    <w:rsid w:val="000675C1"/>
    <w:rsid w:val="00067709"/>
    <w:rsid w:val="00067B55"/>
    <w:rsid w:val="000704B7"/>
    <w:rsid w:val="00070559"/>
    <w:rsid w:val="0007075C"/>
    <w:rsid w:val="00070D66"/>
    <w:rsid w:val="000719EE"/>
    <w:rsid w:val="00071C80"/>
    <w:rsid w:val="00071D26"/>
    <w:rsid w:val="00071E82"/>
    <w:rsid w:val="00072132"/>
    <w:rsid w:val="00072552"/>
    <w:rsid w:val="000732DB"/>
    <w:rsid w:val="00073367"/>
    <w:rsid w:val="000736E0"/>
    <w:rsid w:val="00073C23"/>
    <w:rsid w:val="00074621"/>
    <w:rsid w:val="00074891"/>
    <w:rsid w:val="00074F14"/>
    <w:rsid w:val="00075445"/>
    <w:rsid w:val="00075907"/>
    <w:rsid w:val="00075927"/>
    <w:rsid w:val="00075BC1"/>
    <w:rsid w:val="00075D21"/>
    <w:rsid w:val="00075FFE"/>
    <w:rsid w:val="00076AB3"/>
    <w:rsid w:val="00076BDC"/>
    <w:rsid w:val="00077245"/>
    <w:rsid w:val="00077E11"/>
    <w:rsid w:val="00077F9C"/>
    <w:rsid w:val="00080A5F"/>
    <w:rsid w:val="0008106E"/>
    <w:rsid w:val="000812B6"/>
    <w:rsid w:val="0008157C"/>
    <w:rsid w:val="00081947"/>
    <w:rsid w:val="000819B2"/>
    <w:rsid w:val="00081F88"/>
    <w:rsid w:val="000826F9"/>
    <w:rsid w:val="00082726"/>
    <w:rsid w:val="00082881"/>
    <w:rsid w:val="00082944"/>
    <w:rsid w:val="00082A7D"/>
    <w:rsid w:val="00082E98"/>
    <w:rsid w:val="00083497"/>
    <w:rsid w:val="000836B6"/>
    <w:rsid w:val="00083A00"/>
    <w:rsid w:val="00083A1B"/>
    <w:rsid w:val="00083E1D"/>
    <w:rsid w:val="00084299"/>
    <w:rsid w:val="00084E43"/>
    <w:rsid w:val="00084E93"/>
    <w:rsid w:val="00085378"/>
    <w:rsid w:val="00085406"/>
    <w:rsid w:val="0008577C"/>
    <w:rsid w:val="00085C50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B89"/>
    <w:rsid w:val="00090EBA"/>
    <w:rsid w:val="00090F48"/>
    <w:rsid w:val="000911C3"/>
    <w:rsid w:val="000913A0"/>
    <w:rsid w:val="00092224"/>
    <w:rsid w:val="000923C0"/>
    <w:rsid w:val="00092B09"/>
    <w:rsid w:val="00092EEE"/>
    <w:rsid w:val="0009316C"/>
    <w:rsid w:val="0009353D"/>
    <w:rsid w:val="00093A86"/>
    <w:rsid w:val="00093B30"/>
    <w:rsid w:val="000941C0"/>
    <w:rsid w:val="0009470A"/>
    <w:rsid w:val="00094BAF"/>
    <w:rsid w:val="00094D1B"/>
    <w:rsid w:val="00094DFB"/>
    <w:rsid w:val="00094FB4"/>
    <w:rsid w:val="00095A5F"/>
    <w:rsid w:val="00095B3D"/>
    <w:rsid w:val="00095E09"/>
    <w:rsid w:val="00095E95"/>
    <w:rsid w:val="000967D6"/>
    <w:rsid w:val="000967FE"/>
    <w:rsid w:val="00096A7A"/>
    <w:rsid w:val="00096F65"/>
    <w:rsid w:val="000970FD"/>
    <w:rsid w:val="00097659"/>
    <w:rsid w:val="000A0559"/>
    <w:rsid w:val="000A09EB"/>
    <w:rsid w:val="000A0BB9"/>
    <w:rsid w:val="000A0C9E"/>
    <w:rsid w:val="000A0FBB"/>
    <w:rsid w:val="000A12A1"/>
    <w:rsid w:val="000A15CC"/>
    <w:rsid w:val="000A15E3"/>
    <w:rsid w:val="000A171A"/>
    <w:rsid w:val="000A1E4E"/>
    <w:rsid w:val="000A2225"/>
    <w:rsid w:val="000A26A7"/>
    <w:rsid w:val="000A28AB"/>
    <w:rsid w:val="000A3093"/>
    <w:rsid w:val="000A37E2"/>
    <w:rsid w:val="000A398B"/>
    <w:rsid w:val="000A4114"/>
    <w:rsid w:val="000A42BF"/>
    <w:rsid w:val="000A4553"/>
    <w:rsid w:val="000A4B0B"/>
    <w:rsid w:val="000A4C2E"/>
    <w:rsid w:val="000A4D19"/>
    <w:rsid w:val="000A51C1"/>
    <w:rsid w:val="000A534B"/>
    <w:rsid w:val="000A5401"/>
    <w:rsid w:val="000A594D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C89"/>
    <w:rsid w:val="000A7F3D"/>
    <w:rsid w:val="000A7F56"/>
    <w:rsid w:val="000B00A5"/>
    <w:rsid w:val="000B011B"/>
    <w:rsid w:val="000B0612"/>
    <w:rsid w:val="000B09DC"/>
    <w:rsid w:val="000B0D32"/>
    <w:rsid w:val="000B142E"/>
    <w:rsid w:val="000B14A1"/>
    <w:rsid w:val="000B15C3"/>
    <w:rsid w:val="000B1666"/>
    <w:rsid w:val="000B1AA7"/>
    <w:rsid w:val="000B1C16"/>
    <w:rsid w:val="000B1CB1"/>
    <w:rsid w:val="000B21CA"/>
    <w:rsid w:val="000B23AC"/>
    <w:rsid w:val="000B268E"/>
    <w:rsid w:val="000B287F"/>
    <w:rsid w:val="000B2D0D"/>
    <w:rsid w:val="000B33FE"/>
    <w:rsid w:val="000B44E3"/>
    <w:rsid w:val="000B4D54"/>
    <w:rsid w:val="000B4E51"/>
    <w:rsid w:val="000B4F74"/>
    <w:rsid w:val="000B5306"/>
    <w:rsid w:val="000B5544"/>
    <w:rsid w:val="000B5589"/>
    <w:rsid w:val="000B57F9"/>
    <w:rsid w:val="000B599C"/>
    <w:rsid w:val="000B5A36"/>
    <w:rsid w:val="000B6CDD"/>
    <w:rsid w:val="000B6FD3"/>
    <w:rsid w:val="000B7081"/>
    <w:rsid w:val="000B710A"/>
    <w:rsid w:val="000B7292"/>
    <w:rsid w:val="000B7375"/>
    <w:rsid w:val="000B74CF"/>
    <w:rsid w:val="000B7808"/>
    <w:rsid w:val="000B7961"/>
    <w:rsid w:val="000C00BB"/>
    <w:rsid w:val="000C0354"/>
    <w:rsid w:val="000C0362"/>
    <w:rsid w:val="000C039E"/>
    <w:rsid w:val="000C09D7"/>
    <w:rsid w:val="000C0B62"/>
    <w:rsid w:val="000C0D1C"/>
    <w:rsid w:val="000C0DBC"/>
    <w:rsid w:val="000C1276"/>
    <w:rsid w:val="000C135C"/>
    <w:rsid w:val="000C13EE"/>
    <w:rsid w:val="000C1494"/>
    <w:rsid w:val="000C154D"/>
    <w:rsid w:val="000C1616"/>
    <w:rsid w:val="000C199A"/>
    <w:rsid w:val="000C1B0B"/>
    <w:rsid w:val="000C2074"/>
    <w:rsid w:val="000C2252"/>
    <w:rsid w:val="000C25AF"/>
    <w:rsid w:val="000C3273"/>
    <w:rsid w:val="000C3693"/>
    <w:rsid w:val="000C41C4"/>
    <w:rsid w:val="000C431B"/>
    <w:rsid w:val="000C451D"/>
    <w:rsid w:val="000C49CD"/>
    <w:rsid w:val="000C4ACA"/>
    <w:rsid w:val="000C4CAA"/>
    <w:rsid w:val="000C4DF0"/>
    <w:rsid w:val="000C5243"/>
    <w:rsid w:val="000C539F"/>
    <w:rsid w:val="000C54F0"/>
    <w:rsid w:val="000C582A"/>
    <w:rsid w:val="000C5D19"/>
    <w:rsid w:val="000C6330"/>
    <w:rsid w:val="000C633A"/>
    <w:rsid w:val="000C698D"/>
    <w:rsid w:val="000C6AB3"/>
    <w:rsid w:val="000C6B3B"/>
    <w:rsid w:val="000C6F4D"/>
    <w:rsid w:val="000C7237"/>
    <w:rsid w:val="000C7C98"/>
    <w:rsid w:val="000D0055"/>
    <w:rsid w:val="000D01FE"/>
    <w:rsid w:val="000D041B"/>
    <w:rsid w:val="000D0562"/>
    <w:rsid w:val="000D08FD"/>
    <w:rsid w:val="000D0AE2"/>
    <w:rsid w:val="000D0CDC"/>
    <w:rsid w:val="000D0FED"/>
    <w:rsid w:val="000D165D"/>
    <w:rsid w:val="000D16F5"/>
    <w:rsid w:val="000D1947"/>
    <w:rsid w:val="000D1979"/>
    <w:rsid w:val="000D1F12"/>
    <w:rsid w:val="000D20EB"/>
    <w:rsid w:val="000D2500"/>
    <w:rsid w:val="000D262E"/>
    <w:rsid w:val="000D26F0"/>
    <w:rsid w:val="000D2D38"/>
    <w:rsid w:val="000D30D7"/>
    <w:rsid w:val="000D31E5"/>
    <w:rsid w:val="000D3327"/>
    <w:rsid w:val="000D3629"/>
    <w:rsid w:val="000D3B7D"/>
    <w:rsid w:val="000D3E01"/>
    <w:rsid w:val="000D3EDE"/>
    <w:rsid w:val="000D3F3E"/>
    <w:rsid w:val="000D4881"/>
    <w:rsid w:val="000D4AED"/>
    <w:rsid w:val="000D4CC2"/>
    <w:rsid w:val="000D4CEA"/>
    <w:rsid w:val="000D4E2B"/>
    <w:rsid w:val="000D53AB"/>
    <w:rsid w:val="000D5569"/>
    <w:rsid w:val="000D5A9D"/>
    <w:rsid w:val="000D6054"/>
    <w:rsid w:val="000D6183"/>
    <w:rsid w:val="000D6590"/>
    <w:rsid w:val="000D6696"/>
    <w:rsid w:val="000D6971"/>
    <w:rsid w:val="000D6AA5"/>
    <w:rsid w:val="000D6FB3"/>
    <w:rsid w:val="000D7072"/>
    <w:rsid w:val="000D7A65"/>
    <w:rsid w:val="000E015E"/>
    <w:rsid w:val="000E069E"/>
    <w:rsid w:val="000E0BB8"/>
    <w:rsid w:val="000E10DB"/>
    <w:rsid w:val="000E14C0"/>
    <w:rsid w:val="000E16D7"/>
    <w:rsid w:val="000E1C29"/>
    <w:rsid w:val="000E22CC"/>
    <w:rsid w:val="000E23F3"/>
    <w:rsid w:val="000E28E6"/>
    <w:rsid w:val="000E2C49"/>
    <w:rsid w:val="000E2F85"/>
    <w:rsid w:val="000E3283"/>
    <w:rsid w:val="000E3890"/>
    <w:rsid w:val="000E3996"/>
    <w:rsid w:val="000E4071"/>
    <w:rsid w:val="000E42B7"/>
    <w:rsid w:val="000E44BF"/>
    <w:rsid w:val="000E4BD7"/>
    <w:rsid w:val="000E5132"/>
    <w:rsid w:val="000E54C4"/>
    <w:rsid w:val="000E56AF"/>
    <w:rsid w:val="000E5B32"/>
    <w:rsid w:val="000E5B65"/>
    <w:rsid w:val="000E5F52"/>
    <w:rsid w:val="000E6788"/>
    <w:rsid w:val="000E7495"/>
    <w:rsid w:val="000E7AEE"/>
    <w:rsid w:val="000F0217"/>
    <w:rsid w:val="000F0438"/>
    <w:rsid w:val="000F0637"/>
    <w:rsid w:val="000F0832"/>
    <w:rsid w:val="000F08E2"/>
    <w:rsid w:val="000F0BC6"/>
    <w:rsid w:val="000F0CAB"/>
    <w:rsid w:val="000F16A3"/>
    <w:rsid w:val="000F172B"/>
    <w:rsid w:val="000F173C"/>
    <w:rsid w:val="000F1A6F"/>
    <w:rsid w:val="000F2770"/>
    <w:rsid w:val="000F2C64"/>
    <w:rsid w:val="000F2EE7"/>
    <w:rsid w:val="000F429B"/>
    <w:rsid w:val="000F4633"/>
    <w:rsid w:val="000F48B9"/>
    <w:rsid w:val="000F4D71"/>
    <w:rsid w:val="000F52D3"/>
    <w:rsid w:val="000F59B5"/>
    <w:rsid w:val="000F5FBE"/>
    <w:rsid w:val="000F6CC0"/>
    <w:rsid w:val="000F6F02"/>
    <w:rsid w:val="000F700F"/>
    <w:rsid w:val="000F71DD"/>
    <w:rsid w:val="000F7354"/>
    <w:rsid w:val="000F74C7"/>
    <w:rsid w:val="00100142"/>
    <w:rsid w:val="0010067E"/>
    <w:rsid w:val="00100A6A"/>
    <w:rsid w:val="00101A27"/>
    <w:rsid w:val="00101A8B"/>
    <w:rsid w:val="00101E1D"/>
    <w:rsid w:val="0010225E"/>
    <w:rsid w:val="001028C1"/>
    <w:rsid w:val="001031F9"/>
    <w:rsid w:val="00103224"/>
    <w:rsid w:val="0010327F"/>
    <w:rsid w:val="00103304"/>
    <w:rsid w:val="00103853"/>
    <w:rsid w:val="001038AB"/>
    <w:rsid w:val="001038C6"/>
    <w:rsid w:val="00103DD6"/>
    <w:rsid w:val="00103EA0"/>
    <w:rsid w:val="00103FE9"/>
    <w:rsid w:val="00104418"/>
    <w:rsid w:val="001046F0"/>
    <w:rsid w:val="00104960"/>
    <w:rsid w:val="00104BE9"/>
    <w:rsid w:val="00105E29"/>
    <w:rsid w:val="00106136"/>
    <w:rsid w:val="00106190"/>
    <w:rsid w:val="001063D4"/>
    <w:rsid w:val="0010761C"/>
    <w:rsid w:val="00107AB7"/>
    <w:rsid w:val="00107B8A"/>
    <w:rsid w:val="0011021A"/>
    <w:rsid w:val="00110B7B"/>
    <w:rsid w:val="00110C30"/>
    <w:rsid w:val="001111E1"/>
    <w:rsid w:val="00111498"/>
    <w:rsid w:val="00111928"/>
    <w:rsid w:val="00111B99"/>
    <w:rsid w:val="00111E9C"/>
    <w:rsid w:val="00112677"/>
    <w:rsid w:val="00112C0C"/>
    <w:rsid w:val="00113288"/>
    <w:rsid w:val="0011348A"/>
    <w:rsid w:val="001138D2"/>
    <w:rsid w:val="00113FF0"/>
    <w:rsid w:val="001144C8"/>
    <w:rsid w:val="00114D64"/>
    <w:rsid w:val="00114DEB"/>
    <w:rsid w:val="001152EA"/>
    <w:rsid w:val="0011595B"/>
    <w:rsid w:val="00115D9F"/>
    <w:rsid w:val="00116572"/>
    <w:rsid w:val="0011673B"/>
    <w:rsid w:val="00116924"/>
    <w:rsid w:val="00116AA6"/>
    <w:rsid w:val="00116EC2"/>
    <w:rsid w:val="00116F60"/>
    <w:rsid w:val="00117234"/>
    <w:rsid w:val="0011775E"/>
    <w:rsid w:val="001179E6"/>
    <w:rsid w:val="00117BE6"/>
    <w:rsid w:val="00117D02"/>
    <w:rsid w:val="00117D0F"/>
    <w:rsid w:val="00117DC3"/>
    <w:rsid w:val="001201B0"/>
    <w:rsid w:val="001202FD"/>
    <w:rsid w:val="00120A0C"/>
    <w:rsid w:val="00120C4E"/>
    <w:rsid w:val="00120D07"/>
    <w:rsid w:val="00120DB4"/>
    <w:rsid w:val="00120E82"/>
    <w:rsid w:val="00120F23"/>
    <w:rsid w:val="001214B7"/>
    <w:rsid w:val="001216E4"/>
    <w:rsid w:val="00121944"/>
    <w:rsid w:val="0012295A"/>
    <w:rsid w:val="00122A8E"/>
    <w:rsid w:val="00122BAF"/>
    <w:rsid w:val="00123587"/>
    <w:rsid w:val="001238A0"/>
    <w:rsid w:val="001239BC"/>
    <w:rsid w:val="00123DBE"/>
    <w:rsid w:val="001246CB"/>
    <w:rsid w:val="00124D32"/>
    <w:rsid w:val="00124E40"/>
    <w:rsid w:val="0012508D"/>
    <w:rsid w:val="00125754"/>
    <w:rsid w:val="00125877"/>
    <w:rsid w:val="00127973"/>
    <w:rsid w:val="0013006A"/>
    <w:rsid w:val="0013011B"/>
    <w:rsid w:val="00130588"/>
    <w:rsid w:val="001305BB"/>
    <w:rsid w:val="00130603"/>
    <w:rsid w:val="00130698"/>
    <w:rsid w:val="001311D3"/>
    <w:rsid w:val="00131892"/>
    <w:rsid w:val="00131B88"/>
    <w:rsid w:val="00131EB2"/>
    <w:rsid w:val="00131FEB"/>
    <w:rsid w:val="00132222"/>
    <w:rsid w:val="00132980"/>
    <w:rsid w:val="00132B37"/>
    <w:rsid w:val="00132F57"/>
    <w:rsid w:val="001333FA"/>
    <w:rsid w:val="00133DD9"/>
    <w:rsid w:val="00133F72"/>
    <w:rsid w:val="00134349"/>
    <w:rsid w:val="001346D4"/>
    <w:rsid w:val="00134D5F"/>
    <w:rsid w:val="00134DD4"/>
    <w:rsid w:val="00135138"/>
    <w:rsid w:val="00135178"/>
    <w:rsid w:val="0013549D"/>
    <w:rsid w:val="00135511"/>
    <w:rsid w:val="0013557B"/>
    <w:rsid w:val="001357F2"/>
    <w:rsid w:val="00135AB7"/>
    <w:rsid w:val="001363AF"/>
    <w:rsid w:val="0013657B"/>
    <w:rsid w:val="00136768"/>
    <w:rsid w:val="00137083"/>
    <w:rsid w:val="0013717D"/>
    <w:rsid w:val="001377AE"/>
    <w:rsid w:val="0013796D"/>
    <w:rsid w:val="001379B1"/>
    <w:rsid w:val="001400CC"/>
    <w:rsid w:val="001401E0"/>
    <w:rsid w:val="00140292"/>
    <w:rsid w:val="001404A4"/>
    <w:rsid w:val="00140BB9"/>
    <w:rsid w:val="00141083"/>
    <w:rsid w:val="00141A20"/>
    <w:rsid w:val="00141D2E"/>
    <w:rsid w:val="00141FC7"/>
    <w:rsid w:val="001420C2"/>
    <w:rsid w:val="001422FE"/>
    <w:rsid w:val="00142451"/>
    <w:rsid w:val="001424C2"/>
    <w:rsid w:val="00142A43"/>
    <w:rsid w:val="00142B35"/>
    <w:rsid w:val="00142C71"/>
    <w:rsid w:val="001430E7"/>
    <w:rsid w:val="0014329A"/>
    <w:rsid w:val="001435C0"/>
    <w:rsid w:val="001437CD"/>
    <w:rsid w:val="00143A1A"/>
    <w:rsid w:val="00143A89"/>
    <w:rsid w:val="00143F40"/>
    <w:rsid w:val="001441A1"/>
    <w:rsid w:val="001441DD"/>
    <w:rsid w:val="00144F79"/>
    <w:rsid w:val="0014507B"/>
    <w:rsid w:val="0014517B"/>
    <w:rsid w:val="001452F7"/>
    <w:rsid w:val="00145522"/>
    <w:rsid w:val="001455E8"/>
    <w:rsid w:val="001457CD"/>
    <w:rsid w:val="00145B06"/>
    <w:rsid w:val="00146334"/>
    <w:rsid w:val="00146C91"/>
    <w:rsid w:val="00146F44"/>
    <w:rsid w:val="0014738E"/>
    <w:rsid w:val="001476E8"/>
    <w:rsid w:val="0014774F"/>
    <w:rsid w:val="00150273"/>
    <w:rsid w:val="0015060B"/>
    <w:rsid w:val="001508F8"/>
    <w:rsid w:val="00151AD7"/>
    <w:rsid w:val="00151C8C"/>
    <w:rsid w:val="00151CA8"/>
    <w:rsid w:val="001525FB"/>
    <w:rsid w:val="0015288D"/>
    <w:rsid w:val="00152942"/>
    <w:rsid w:val="00152E00"/>
    <w:rsid w:val="00153A70"/>
    <w:rsid w:val="00153B4E"/>
    <w:rsid w:val="00153B92"/>
    <w:rsid w:val="00153E26"/>
    <w:rsid w:val="001544E3"/>
    <w:rsid w:val="0015451C"/>
    <w:rsid w:val="001545E7"/>
    <w:rsid w:val="00154776"/>
    <w:rsid w:val="001547A1"/>
    <w:rsid w:val="00154D34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48E"/>
    <w:rsid w:val="00156719"/>
    <w:rsid w:val="001569A1"/>
    <w:rsid w:val="00156D01"/>
    <w:rsid w:val="00156F19"/>
    <w:rsid w:val="001572A8"/>
    <w:rsid w:val="001573FD"/>
    <w:rsid w:val="00157412"/>
    <w:rsid w:val="00157C97"/>
    <w:rsid w:val="0016031D"/>
    <w:rsid w:val="00160769"/>
    <w:rsid w:val="00160830"/>
    <w:rsid w:val="001608CB"/>
    <w:rsid w:val="00160E88"/>
    <w:rsid w:val="0016178C"/>
    <w:rsid w:val="00161AC9"/>
    <w:rsid w:val="00161C6E"/>
    <w:rsid w:val="00162451"/>
    <w:rsid w:val="00162E95"/>
    <w:rsid w:val="00162FFC"/>
    <w:rsid w:val="001639BA"/>
    <w:rsid w:val="00163FB1"/>
    <w:rsid w:val="00164BF3"/>
    <w:rsid w:val="00164FA7"/>
    <w:rsid w:val="0016501A"/>
    <w:rsid w:val="001657B2"/>
    <w:rsid w:val="00165A2C"/>
    <w:rsid w:val="00165AF2"/>
    <w:rsid w:val="00165AFD"/>
    <w:rsid w:val="00166027"/>
    <w:rsid w:val="00166DD5"/>
    <w:rsid w:val="00166E2B"/>
    <w:rsid w:val="00167728"/>
    <w:rsid w:val="00167EB5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AF"/>
    <w:rsid w:val="00171D7E"/>
    <w:rsid w:val="001723F7"/>
    <w:rsid w:val="00172429"/>
    <w:rsid w:val="00173059"/>
    <w:rsid w:val="00173786"/>
    <w:rsid w:val="00173D47"/>
    <w:rsid w:val="00174060"/>
    <w:rsid w:val="00174161"/>
    <w:rsid w:val="0017439B"/>
    <w:rsid w:val="00174BF5"/>
    <w:rsid w:val="001751A8"/>
    <w:rsid w:val="00175420"/>
    <w:rsid w:val="00175590"/>
    <w:rsid w:val="001757CF"/>
    <w:rsid w:val="001758A5"/>
    <w:rsid w:val="00175E1A"/>
    <w:rsid w:val="00175E89"/>
    <w:rsid w:val="00175F1A"/>
    <w:rsid w:val="0017621A"/>
    <w:rsid w:val="001768D4"/>
    <w:rsid w:val="00176C9D"/>
    <w:rsid w:val="0017765D"/>
    <w:rsid w:val="00177EE2"/>
    <w:rsid w:val="0018075B"/>
    <w:rsid w:val="0018127B"/>
    <w:rsid w:val="001816E8"/>
    <w:rsid w:val="00181D49"/>
    <w:rsid w:val="00181F58"/>
    <w:rsid w:val="00182234"/>
    <w:rsid w:val="00182670"/>
    <w:rsid w:val="001826FA"/>
    <w:rsid w:val="001829D4"/>
    <w:rsid w:val="00182D71"/>
    <w:rsid w:val="001835BA"/>
    <w:rsid w:val="00183A4D"/>
    <w:rsid w:val="00183F8E"/>
    <w:rsid w:val="001841D0"/>
    <w:rsid w:val="001843E1"/>
    <w:rsid w:val="00184715"/>
    <w:rsid w:val="00184997"/>
    <w:rsid w:val="00184EAD"/>
    <w:rsid w:val="00184FDB"/>
    <w:rsid w:val="001851D7"/>
    <w:rsid w:val="00185324"/>
    <w:rsid w:val="001854C0"/>
    <w:rsid w:val="0018561C"/>
    <w:rsid w:val="00185FDB"/>
    <w:rsid w:val="001863E8"/>
    <w:rsid w:val="0018681D"/>
    <w:rsid w:val="00186AC3"/>
    <w:rsid w:val="00186E89"/>
    <w:rsid w:val="00187057"/>
    <w:rsid w:val="00187423"/>
    <w:rsid w:val="00187C92"/>
    <w:rsid w:val="00187D20"/>
    <w:rsid w:val="00190035"/>
    <w:rsid w:val="001902EA"/>
    <w:rsid w:val="00190404"/>
    <w:rsid w:val="00190501"/>
    <w:rsid w:val="00190538"/>
    <w:rsid w:val="0019055F"/>
    <w:rsid w:val="001906D8"/>
    <w:rsid w:val="00190CD1"/>
    <w:rsid w:val="00190F6E"/>
    <w:rsid w:val="00191564"/>
    <w:rsid w:val="0019180F"/>
    <w:rsid w:val="00191940"/>
    <w:rsid w:val="0019198D"/>
    <w:rsid w:val="00191B7A"/>
    <w:rsid w:val="001921AD"/>
    <w:rsid w:val="001921AF"/>
    <w:rsid w:val="00192F3E"/>
    <w:rsid w:val="0019301F"/>
    <w:rsid w:val="00193035"/>
    <w:rsid w:val="00193717"/>
    <w:rsid w:val="00193725"/>
    <w:rsid w:val="00193BFA"/>
    <w:rsid w:val="0019403B"/>
    <w:rsid w:val="001949BC"/>
    <w:rsid w:val="00194BDE"/>
    <w:rsid w:val="00194D35"/>
    <w:rsid w:val="00194D7B"/>
    <w:rsid w:val="00194DD2"/>
    <w:rsid w:val="00194F74"/>
    <w:rsid w:val="00195149"/>
    <w:rsid w:val="00195304"/>
    <w:rsid w:val="00195516"/>
    <w:rsid w:val="00195B1F"/>
    <w:rsid w:val="00195DC1"/>
    <w:rsid w:val="00196228"/>
    <w:rsid w:val="001964A9"/>
    <w:rsid w:val="00196CB8"/>
    <w:rsid w:val="00196CBF"/>
    <w:rsid w:val="0019739F"/>
    <w:rsid w:val="001973B5"/>
    <w:rsid w:val="00197591"/>
    <w:rsid w:val="0019762E"/>
    <w:rsid w:val="00197978"/>
    <w:rsid w:val="00197E2D"/>
    <w:rsid w:val="00197EE5"/>
    <w:rsid w:val="001A06E4"/>
    <w:rsid w:val="001A0B1A"/>
    <w:rsid w:val="001A0B75"/>
    <w:rsid w:val="001A0DC4"/>
    <w:rsid w:val="001A0E1E"/>
    <w:rsid w:val="001A1FC0"/>
    <w:rsid w:val="001A269D"/>
    <w:rsid w:val="001A2ACE"/>
    <w:rsid w:val="001A3281"/>
    <w:rsid w:val="001A442F"/>
    <w:rsid w:val="001A4825"/>
    <w:rsid w:val="001A485D"/>
    <w:rsid w:val="001A5C0A"/>
    <w:rsid w:val="001A5C51"/>
    <w:rsid w:val="001A5E35"/>
    <w:rsid w:val="001A60D9"/>
    <w:rsid w:val="001A65B3"/>
    <w:rsid w:val="001A6BB5"/>
    <w:rsid w:val="001A74B6"/>
    <w:rsid w:val="001A76CF"/>
    <w:rsid w:val="001A77F0"/>
    <w:rsid w:val="001A7C47"/>
    <w:rsid w:val="001B025A"/>
    <w:rsid w:val="001B0394"/>
    <w:rsid w:val="001B087C"/>
    <w:rsid w:val="001B0CF7"/>
    <w:rsid w:val="001B1480"/>
    <w:rsid w:val="001B15BE"/>
    <w:rsid w:val="001B1625"/>
    <w:rsid w:val="001B16A1"/>
    <w:rsid w:val="001B1B48"/>
    <w:rsid w:val="001B1BE6"/>
    <w:rsid w:val="001B1EFC"/>
    <w:rsid w:val="001B24DE"/>
    <w:rsid w:val="001B27CE"/>
    <w:rsid w:val="001B2937"/>
    <w:rsid w:val="001B2C4F"/>
    <w:rsid w:val="001B33F9"/>
    <w:rsid w:val="001B375C"/>
    <w:rsid w:val="001B37F6"/>
    <w:rsid w:val="001B4233"/>
    <w:rsid w:val="001B49E6"/>
    <w:rsid w:val="001B4F5D"/>
    <w:rsid w:val="001B4F5E"/>
    <w:rsid w:val="001B4FAA"/>
    <w:rsid w:val="001B514E"/>
    <w:rsid w:val="001B53FA"/>
    <w:rsid w:val="001B5774"/>
    <w:rsid w:val="001B5F0C"/>
    <w:rsid w:val="001B5FAE"/>
    <w:rsid w:val="001B662B"/>
    <w:rsid w:val="001B6DC0"/>
    <w:rsid w:val="001B6DDA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3A3"/>
    <w:rsid w:val="001C069E"/>
    <w:rsid w:val="001C0CE9"/>
    <w:rsid w:val="001C1415"/>
    <w:rsid w:val="001C16B9"/>
    <w:rsid w:val="001C1719"/>
    <w:rsid w:val="001C1823"/>
    <w:rsid w:val="001C1A36"/>
    <w:rsid w:val="001C1A45"/>
    <w:rsid w:val="001C2307"/>
    <w:rsid w:val="001C246C"/>
    <w:rsid w:val="001C28A3"/>
    <w:rsid w:val="001C2FF9"/>
    <w:rsid w:val="001C351A"/>
    <w:rsid w:val="001C367A"/>
    <w:rsid w:val="001C3B09"/>
    <w:rsid w:val="001C4325"/>
    <w:rsid w:val="001C50F2"/>
    <w:rsid w:val="001C5331"/>
    <w:rsid w:val="001C5A5F"/>
    <w:rsid w:val="001C615F"/>
    <w:rsid w:val="001C6956"/>
    <w:rsid w:val="001C6B2D"/>
    <w:rsid w:val="001C6D27"/>
    <w:rsid w:val="001C6D57"/>
    <w:rsid w:val="001C71B6"/>
    <w:rsid w:val="001C74C6"/>
    <w:rsid w:val="001C77F8"/>
    <w:rsid w:val="001C7E0A"/>
    <w:rsid w:val="001D00DF"/>
    <w:rsid w:val="001D0217"/>
    <w:rsid w:val="001D03B7"/>
    <w:rsid w:val="001D0DFC"/>
    <w:rsid w:val="001D0EFA"/>
    <w:rsid w:val="001D0FFF"/>
    <w:rsid w:val="001D12D0"/>
    <w:rsid w:val="001D13A9"/>
    <w:rsid w:val="001D174E"/>
    <w:rsid w:val="001D17BF"/>
    <w:rsid w:val="001D17F8"/>
    <w:rsid w:val="001D1889"/>
    <w:rsid w:val="001D2824"/>
    <w:rsid w:val="001D2FEC"/>
    <w:rsid w:val="001D38AB"/>
    <w:rsid w:val="001D3DA4"/>
    <w:rsid w:val="001D3DFA"/>
    <w:rsid w:val="001D493F"/>
    <w:rsid w:val="001D522E"/>
    <w:rsid w:val="001D594E"/>
    <w:rsid w:val="001D5D99"/>
    <w:rsid w:val="001D65E4"/>
    <w:rsid w:val="001D6F41"/>
    <w:rsid w:val="001D73E2"/>
    <w:rsid w:val="001D792D"/>
    <w:rsid w:val="001D7DA1"/>
    <w:rsid w:val="001E0976"/>
    <w:rsid w:val="001E0CE4"/>
    <w:rsid w:val="001E152F"/>
    <w:rsid w:val="001E185E"/>
    <w:rsid w:val="001E1C32"/>
    <w:rsid w:val="001E1CD2"/>
    <w:rsid w:val="001E1F36"/>
    <w:rsid w:val="001E221E"/>
    <w:rsid w:val="001E24EC"/>
    <w:rsid w:val="001E2593"/>
    <w:rsid w:val="001E2C14"/>
    <w:rsid w:val="001E2FAD"/>
    <w:rsid w:val="001E3A83"/>
    <w:rsid w:val="001E3A84"/>
    <w:rsid w:val="001E3F31"/>
    <w:rsid w:val="001E45BD"/>
    <w:rsid w:val="001E4733"/>
    <w:rsid w:val="001E4FB5"/>
    <w:rsid w:val="001E5203"/>
    <w:rsid w:val="001E528E"/>
    <w:rsid w:val="001E56F2"/>
    <w:rsid w:val="001E6380"/>
    <w:rsid w:val="001E656B"/>
    <w:rsid w:val="001E6913"/>
    <w:rsid w:val="001E6EE8"/>
    <w:rsid w:val="001E6F38"/>
    <w:rsid w:val="001E7058"/>
    <w:rsid w:val="001E7747"/>
    <w:rsid w:val="001E7A88"/>
    <w:rsid w:val="001E7EE6"/>
    <w:rsid w:val="001E7EF8"/>
    <w:rsid w:val="001F0B07"/>
    <w:rsid w:val="001F0EFA"/>
    <w:rsid w:val="001F101E"/>
    <w:rsid w:val="001F12CF"/>
    <w:rsid w:val="001F134A"/>
    <w:rsid w:val="001F160F"/>
    <w:rsid w:val="001F18CF"/>
    <w:rsid w:val="001F1A85"/>
    <w:rsid w:val="001F1C27"/>
    <w:rsid w:val="001F1EF5"/>
    <w:rsid w:val="001F1F39"/>
    <w:rsid w:val="001F21C6"/>
    <w:rsid w:val="001F2343"/>
    <w:rsid w:val="001F248C"/>
    <w:rsid w:val="001F2E68"/>
    <w:rsid w:val="001F2E8C"/>
    <w:rsid w:val="001F2ECD"/>
    <w:rsid w:val="001F2F98"/>
    <w:rsid w:val="001F3A53"/>
    <w:rsid w:val="001F3BAE"/>
    <w:rsid w:val="001F3CD1"/>
    <w:rsid w:val="001F3D49"/>
    <w:rsid w:val="001F4115"/>
    <w:rsid w:val="001F568E"/>
    <w:rsid w:val="001F5B18"/>
    <w:rsid w:val="001F5C19"/>
    <w:rsid w:val="001F5C3D"/>
    <w:rsid w:val="001F624B"/>
    <w:rsid w:val="001F63F5"/>
    <w:rsid w:val="001F6556"/>
    <w:rsid w:val="001F680F"/>
    <w:rsid w:val="001F6DAD"/>
    <w:rsid w:val="001F7627"/>
    <w:rsid w:val="001F78C5"/>
    <w:rsid w:val="001F7BC6"/>
    <w:rsid w:val="001F7CA1"/>
    <w:rsid w:val="00200567"/>
    <w:rsid w:val="002005CE"/>
    <w:rsid w:val="00200685"/>
    <w:rsid w:val="00200861"/>
    <w:rsid w:val="002008E9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2491"/>
    <w:rsid w:val="0020260B"/>
    <w:rsid w:val="00202B12"/>
    <w:rsid w:val="00202E26"/>
    <w:rsid w:val="00202E9D"/>
    <w:rsid w:val="00202F8B"/>
    <w:rsid w:val="00203012"/>
    <w:rsid w:val="00203A1C"/>
    <w:rsid w:val="00203B9F"/>
    <w:rsid w:val="00203D30"/>
    <w:rsid w:val="00203E44"/>
    <w:rsid w:val="00204E6B"/>
    <w:rsid w:val="00204E7A"/>
    <w:rsid w:val="00204EA3"/>
    <w:rsid w:val="0020518E"/>
    <w:rsid w:val="00206519"/>
    <w:rsid w:val="0020690E"/>
    <w:rsid w:val="00206CB0"/>
    <w:rsid w:val="00206DEC"/>
    <w:rsid w:val="00206FFD"/>
    <w:rsid w:val="00207168"/>
    <w:rsid w:val="00207395"/>
    <w:rsid w:val="00207454"/>
    <w:rsid w:val="002079A8"/>
    <w:rsid w:val="00210463"/>
    <w:rsid w:val="00211165"/>
    <w:rsid w:val="0021139F"/>
    <w:rsid w:val="002115C2"/>
    <w:rsid w:val="002115CB"/>
    <w:rsid w:val="002115E0"/>
    <w:rsid w:val="002116F0"/>
    <w:rsid w:val="00212214"/>
    <w:rsid w:val="002124B9"/>
    <w:rsid w:val="0021287D"/>
    <w:rsid w:val="00212CF9"/>
    <w:rsid w:val="00212DDA"/>
    <w:rsid w:val="0021327E"/>
    <w:rsid w:val="0021345E"/>
    <w:rsid w:val="002134EA"/>
    <w:rsid w:val="002135AD"/>
    <w:rsid w:val="00213837"/>
    <w:rsid w:val="00213B00"/>
    <w:rsid w:val="00213C1F"/>
    <w:rsid w:val="00214052"/>
    <w:rsid w:val="002140E9"/>
    <w:rsid w:val="00214177"/>
    <w:rsid w:val="002141F0"/>
    <w:rsid w:val="00214863"/>
    <w:rsid w:val="00214C30"/>
    <w:rsid w:val="00215113"/>
    <w:rsid w:val="002158F7"/>
    <w:rsid w:val="00215947"/>
    <w:rsid w:val="00215A71"/>
    <w:rsid w:val="00216313"/>
    <w:rsid w:val="00216365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F09"/>
    <w:rsid w:val="00220F81"/>
    <w:rsid w:val="00220FDE"/>
    <w:rsid w:val="0022127F"/>
    <w:rsid w:val="0022159F"/>
    <w:rsid w:val="00221C3F"/>
    <w:rsid w:val="00221C45"/>
    <w:rsid w:val="00221EB8"/>
    <w:rsid w:val="00221ECC"/>
    <w:rsid w:val="00221F0A"/>
    <w:rsid w:val="00221F0C"/>
    <w:rsid w:val="00222360"/>
    <w:rsid w:val="002223E2"/>
    <w:rsid w:val="00222558"/>
    <w:rsid w:val="00222634"/>
    <w:rsid w:val="00222793"/>
    <w:rsid w:val="00222AB6"/>
    <w:rsid w:val="00223495"/>
    <w:rsid w:val="00223650"/>
    <w:rsid w:val="002238C4"/>
    <w:rsid w:val="0022392A"/>
    <w:rsid w:val="00223933"/>
    <w:rsid w:val="002239D8"/>
    <w:rsid w:val="00223AEC"/>
    <w:rsid w:val="00223CD5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9D4"/>
    <w:rsid w:val="00226C7A"/>
    <w:rsid w:val="00226F9A"/>
    <w:rsid w:val="00227207"/>
    <w:rsid w:val="0022736F"/>
    <w:rsid w:val="00227950"/>
    <w:rsid w:val="00227969"/>
    <w:rsid w:val="00227E99"/>
    <w:rsid w:val="00230246"/>
    <w:rsid w:val="00230CC8"/>
    <w:rsid w:val="00230FE6"/>
    <w:rsid w:val="0023112B"/>
    <w:rsid w:val="00231565"/>
    <w:rsid w:val="00231A7F"/>
    <w:rsid w:val="00231C4B"/>
    <w:rsid w:val="00231EE0"/>
    <w:rsid w:val="0023200A"/>
    <w:rsid w:val="002321A2"/>
    <w:rsid w:val="002321AA"/>
    <w:rsid w:val="002327EF"/>
    <w:rsid w:val="00232A65"/>
    <w:rsid w:val="00232F4A"/>
    <w:rsid w:val="002335BC"/>
    <w:rsid w:val="002338AE"/>
    <w:rsid w:val="00233936"/>
    <w:rsid w:val="00233F08"/>
    <w:rsid w:val="00234014"/>
    <w:rsid w:val="0023412E"/>
    <w:rsid w:val="002346FD"/>
    <w:rsid w:val="00234B12"/>
    <w:rsid w:val="00235055"/>
    <w:rsid w:val="0023505F"/>
    <w:rsid w:val="002351BD"/>
    <w:rsid w:val="0023559E"/>
    <w:rsid w:val="002359D4"/>
    <w:rsid w:val="00235C5B"/>
    <w:rsid w:val="00236096"/>
    <w:rsid w:val="00236EFF"/>
    <w:rsid w:val="00236F74"/>
    <w:rsid w:val="00237122"/>
    <w:rsid w:val="00237317"/>
    <w:rsid w:val="00237580"/>
    <w:rsid w:val="00237DA6"/>
    <w:rsid w:val="00237EF0"/>
    <w:rsid w:val="002403EE"/>
    <w:rsid w:val="0024061A"/>
    <w:rsid w:val="00240B99"/>
    <w:rsid w:val="00240E83"/>
    <w:rsid w:val="00240FB9"/>
    <w:rsid w:val="002413FE"/>
    <w:rsid w:val="0024154A"/>
    <w:rsid w:val="00241923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2C9A"/>
    <w:rsid w:val="00242F54"/>
    <w:rsid w:val="00243491"/>
    <w:rsid w:val="0024351C"/>
    <w:rsid w:val="00243648"/>
    <w:rsid w:val="00243658"/>
    <w:rsid w:val="00243C61"/>
    <w:rsid w:val="002442ED"/>
    <w:rsid w:val="002443B7"/>
    <w:rsid w:val="002447E4"/>
    <w:rsid w:val="00245271"/>
    <w:rsid w:val="00245379"/>
    <w:rsid w:val="00245AA3"/>
    <w:rsid w:val="002464FD"/>
    <w:rsid w:val="002469A7"/>
    <w:rsid w:val="00246C27"/>
    <w:rsid w:val="00246C64"/>
    <w:rsid w:val="002470E8"/>
    <w:rsid w:val="00247E7D"/>
    <w:rsid w:val="002501FA"/>
    <w:rsid w:val="00250290"/>
    <w:rsid w:val="00250423"/>
    <w:rsid w:val="00250B66"/>
    <w:rsid w:val="0025105F"/>
    <w:rsid w:val="002510A9"/>
    <w:rsid w:val="0025142D"/>
    <w:rsid w:val="0025164D"/>
    <w:rsid w:val="0025166C"/>
    <w:rsid w:val="00251BB8"/>
    <w:rsid w:val="00251BEC"/>
    <w:rsid w:val="00251F58"/>
    <w:rsid w:val="002523F3"/>
    <w:rsid w:val="00252647"/>
    <w:rsid w:val="00252835"/>
    <w:rsid w:val="00252A5D"/>
    <w:rsid w:val="00253264"/>
    <w:rsid w:val="0025326E"/>
    <w:rsid w:val="0025386D"/>
    <w:rsid w:val="002538E4"/>
    <w:rsid w:val="002539C6"/>
    <w:rsid w:val="00253ECD"/>
    <w:rsid w:val="0025422D"/>
    <w:rsid w:val="002542A4"/>
    <w:rsid w:val="002543A0"/>
    <w:rsid w:val="00254490"/>
    <w:rsid w:val="002544AB"/>
    <w:rsid w:val="00254E70"/>
    <w:rsid w:val="00254FD9"/>
    <w:rsid w:val="00255041"/>
    <w:rsid w:val="002551EF"/>
    <w:rsid w:val="00255332"/>
    <w:rsid w:val="00255666"/>
    <w:rsid w:val="0025591B"/>
    <w:rsid w:val="00255C1A"/>
    <w:rsid w:val="00255C3F"/>
    <w:rsid w:val="00255CEE"/>
    <w:rsid w:val="00256033"/>
    <w:rsid w:val="0025646A"/>
    <w:rsid w:val="00256729"/>
    <w:rsid w:val="0025694E"/>
    <w:rsid w:val="00256CA6"/>
    <w:rsid w:val="002571B5"/>
    <w:rsid w:val="002573B5"/>
    <w:rsid w:val="002576D5"/>
    <w:rsid w:val="002578CE"/>
    <w:rsid w:val="00260034"/>
    <w:rsid w:val="002600EF"/>
    <w:rsid w:val="002603B1"/>
    <w:rsid w:val="002606C2"/>
    <w:rsid w:val="0026085C"/>
    <w:rsid w:val="002608C3"/>
    <w:rsid w:val="00260911"/>
    <w:rsid w:val="0026092F"/>
    <w:rsid w:val="00260F18"/>
    <w:rsid w:val="00261CA8"/>
    <w:rsid w:val="00261E9B"/>
    <w:rsid w:val="002622FF"/>
    <w:rsid w:val="00262497"/>
    <w:rsid w:val="002626C0"/>
    <w:rsid w:val="00262AFD"/>
    <w:rsid w:val="00262F1A"/>
    <w:rsid w:val="00263041"/>
    <w:rsid w:val="00263417"/>
    <w:rsid w:val="00263FD0"/>
    <w:rsid w:val="00264106"/>
    <w:rsid w:val="00264142"/>
    <w:rsid w:val="00264686"/>
    <w:rsid w:val="002646D4"/>
    <w:rsid w:val="002648A8"/>
    <w:rsid w:val="002649E5"/>
    <w:rsid w:val="00264D2E"/>
    <w:rsid w:val="0026521A"/>
    <w:rsid w:val="00265382"/>
    <w:rsid w:val="00265F36"/>
    <w:rsid w:val="00265F65"/>
    <w:rsid w:val="00265FA1"/>
    <w:rsid w:val="002662D6"/>
    <w:rsid w:val="00266557"/>
    <w:rsid w:val="002665F4"/>
    <w:rsid w:val="00266610"/>
    <w:rsid w:val="0026680E"/>
    <w:rsid w:val="00266A60"/>
    <w:rsid w:val="00266CF3"/>
    <w:rsid w:val="00267877"/>
    <w:rsid w:val="00267B76"/>
    <w:rsid w:val="002701B3"/>
    <w:rsid w:val="00270429"/>
    <w:rsid w:val="00270AD5"/>
    <w:rsid w:val="00270C49"/>
    <w:rsid w:val="00270F60"/>
    <w:rsid w:val="0027107E"/>
    <w:rsid w:val="00271216"/>
    <w:rsid w:val="00272031"/>
    <w:rsid w:val="0027215C"/>
    <w:rsid w:val="00272342"/>
    <w:rsid w:val="00272561"/>
    <w:rsid w:val="00272C03"/>
    <w:rsid w:val="00272D23"/>
    <w:rsid w:val="00272FC2"/>
    <w:rsid w:val="002734AC"/>
    <w:rsid w:val="0027358C"/>
    <w:rsid w:val="0027366A"/>
    <w:rsid w:val="0027370B"/>
    <w:rsid w:val="0027389A"/>
    <w:rsid w:val="00273C7F"/>
    <w:rsid w:val="00274B49"/>
    <w:rsid w:val="00274D58"/>
    <w:rsid w:val="002759A8"/>
    <w:rsid w:val="00275B69"/>
    <w:rsid w:val="00275D10"/>
    <w:rsid w:val="00275E19"/>
    <w:rsid w:val="00276171"/>
    <w:rsid w:val="00276423"/>
    <w:rsid w:val="00276F0F"/>
    <w:rsid w:val="0027701F"/>
    <w:rsid w:val="0027703D"/>
    <w:rsid w:val="002773C2"/>
    <w:rsid w:val="0027745D"/>
    <w:rsid w:val="002775DC"/>
    <w:rsid w:val="0028029D"/>
    <w:rsid w:val="0028033A"/>
    <w:rsid w:val="002803F6"/>
    <w:rsid w:val="002807E8"/>
    <w:rsid w:val="00280B2C"/>
    <w:rsid w:val="00280FFC"/>
    <w:rsid w:val="002811B8"/>
    <w:rsid w:val="00282600"/>
    <w:rsid w:val="00283130"/>
    <w:rsid w:val="00283275"/>
    <w:rsid w:val="0028327B"/>
    <w:rsid w:val="002835CD"/>
    <w:rsid w:val="002835F6"/>
    <w:rsid w:val="00284E05"/>
    <w:rsid w:val="00284FE0"/>
    <w:rsid w:val="00285442"/>
    <w:rsid w:val="002865F4"/>
    <w:rsid w:val="00286617"/>
    <w:rsid w:val="00286671"/>
    <w:rsid w:val="00286E24"/>
    <w:rsid w:val="0028799B"/>
    <w:rsid w:val="00287B8E"/>
    <w:rsid w:val="00287BD2"/>
    <w:rsid w:val="00287FD5"/>
    <w:rsid w:val="002900A6"/>
    <w:rsid w:val="002900E7"/>
    <w:rsid w:val="002904B9"/>
    <w:rsid w:val="002907CC"/>
    <w:rsid w:val="002916B3"/>
    <w:rsid w:val="002917D4"/>
    <w:rsid w:val="002917DD"/>
    <w:rsid w:val="0029199E"/>
    <w:rsid w:val="00291A03"/>
    <w:rsid w:val="00291D68"/>
    <w:rsid w:val="00291FC2"/>
    <w:rsid w:val="0029204D"/>
    <w:rsid w:val="00292322"/>
    <w:rsid w:val="002925F7"/>
    <w:rsid w:val="00292E76"/>
    <w:rsid w:val="00293041"/>
    <w:rsid w:val="002932B6"/>
    <w:rsid w:val="002935F9"/>
    <w:rsid w:val="00293609"/>
    <w:rsid w:val="00293648"/>
    <w:rsid w:val="002937EA"/>
    <w:rsid w:val="00293BE2"/>
    <w:rsid w:val="00293D22"/>
    <w:rsid w:val="00294672"/>
    <w:rsid w:val="00294858"/>
    <w:rsid w:val="0029489D"/>
    <w:rsid w:val="00294959"/>
    <w:rsid w:val="00294AC5"/>
    <w:rsid w:val="00294C8E"/>
    <w:rsid w:val="00294D99"/>
    <w:rsid w:val="00294DE9"/>
    <w:rsid w:val="00294F97"/>
    <w:rsid w:val="0029563C"/>
    <w:rsid w:val="002956D5"/>
    <w:rsid w:val="00295EA9"/>
    <w:rsid w:val="00295FF9"/>
    <w:rsid w:val="00296054"/>
    <w:rsid w:val="0029640F"/>
    <w:rsid w:val="0029672F"/>
    <w:rsid w:val="002968DE"/>
    <w:rsid w:val="00296A92"/>
    <w:rsid w:val="00297051"/>
    <w:rsid w:val="002975B1"/>
    <w:rsid w:val="002A03CB"/>
    <w:rsid w:val="002A03F0"/>
    <w:rsid w:val="002A09C2"/>
    <w:rsid w:val="002A11D5"/>
    <w:rsid w:val="002A1252"/>
    <w:rsid w:val="002A13CA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443C"/>
    <w:rsid w:val="002A447F"/>
    <w:rsid w:val="002A495F"/>
    <w:rsid w:val="002A4B3E"/>
    <w:rsid w:val="002A4C02"/>
    <w:rsid w:val="002A52A8"/>
    <w:rsid w:val="002A6302"/>
    <w:rsid w:val="002A644B"/>
    <w:rsid w:val="002A689B"/>
    <w:rsid w:val="002A6930"/>
    <w:rsid w:val="002A6C0B"/>
    <w:rsid w:val="002A7119"/>
    <w:rsid w:val="002A7603"/>
    <w:rsid w:val="002A78B6"/>
    <w:rsid w:val="002A7BA5"/>
    <w:rsid w:val="002A7D0F"/>
    <w:rsid w:val="002A7D8F"/>
    <w:rsid w:val="002A7E5D"/>
    <w:rsid w:val="002A7FE4"/>
    <w:rsid w:val="002B01A8"/>
    <w:rsid w:val="002B13A8"/>
    <w:rsid w:val="002B15CA"/>
    <w:rsid w:val="002B1773"/>
    <w:rsid w:val="002B1A76"/>
    <w:rsid w:val="002B1CBF"/>
    <w:rsid w:val="002B1FC3"/>
    <w:rsid w:val="002B22F9"/>
    <w:rsid w:val="002B238F"/>
    <w:rsid w:val="002B243E"/>
    <w:rsid w:val="002B245C"/>
    <w:rsid w:val="002B2A54"/>
    <w:rsid w:val="002B2E0A"/>
    <w:rsid w:val="002B351C"/>
    <w:rsid w:val="002B35E0"/>
    <w:rsid w:val="002B361E"/>
    <w:rsid w:val="002B3735"/>
    <w:rsid w:val="002B3B74"/>
    <w:rsid w:val="002B3CF6"/>
    <w:rsid w:val="002B3EC7"/>
    <w:rsid w:val="002B3FF7"/>
    <w:rsid w:val="002B3FF8"/>
    <w:rsid w:val="002B41AE"/>
    <w:rsid w:val="002B4F5D"/>
    <w:rsid w:val="002B55C6"/>
    <w:rsid w:val="002B5715"/>
    <w:rsid w:val="002B57A1"/>
    <w:rsid w:val="002B5B13"/>
    <w:rsid w:val="002B5B7D"/>
    <w:rsid w:val="002B5DA6"/>
    <w:rsid w:val="002B6159"/>
    <w:rsid w:val="002B61BE"/>
    <w:rsid w:val="002B64A4"/>
    <w:rsid w:val="002B6C65"/>
    <w:rsid w:val="002B7001"/>
    <w:rsid w:val="002B71F8"/>
    <w:rsid w:val="002B749D"/>
    <w:rsid w:val="002B750B"/>
    <w:rsid w:val="002B75DA"/>
    <w:rsid w:val="002B7981"/>
    <w:rsid w:val="002B7CE2"/>
    <w:rsid w:val="002C03D9"/>
    <w:rsid w:val="002C08A2"/>
    <w:rsid w:val="002C0EED"/>
    <w:rsid w:val="002C155B"/>
    <w:rsid w:val="002C17F3"/>
    <w:rsid w:val="002C22BA"/>
    <w:rsid w:val="002C23D0"/>
    <w:rsid w:val="002C25C9"/>
    <w:rsid w:val="002C26CC"/>
    <w:rsid w:val="002C284C"/>
    <w:rsid w:val="002C4417"/>
    <w:rsid w:val="002C4AF6"/>
    <w:rsid w:val="002C519B"/>
    <w:rsid w:val="002C532F"/>
    <w:rsid w:val="002C57C6"/>
    <w:rsid w:val="002C60A7"/>
    <w:rsid w:val="002C7217"/>
    <w:rsid w:val="002C7739"/>
    <w:rsid w:val="002C7FD9"/>
    <w:rsid w:val="002D0113"/>
    <w:rsid w:val="002D03EF"/>
    <w:rsid w:val="002D051D"/>
    <w:rsid w:val="002D0541"/>
    <w:rsid w:val="002D07E9"/>
    <w:rsid w:val="002D0958"/>
    <w:rsid w:val="002D0E8D"/>
    <w:rsid w:val="002D1083"/>
    <w:rsid w:val="002D16AB"/>
    <w:rsid w:val="002D1712"/>
    <w:rsid w:val="002D18B5"/>
    <w:rsid w:val="002D2979"/>
    <w:rsid w:val="002D304C"/>
    <w:rsid w:val="002D3165"/>
    <w:rsid w:val="002D3364"/>
    <w:rsid w:val="002D369B"/>
    <w:rsid w:val="002D3940"/>
    <w:rsid w:val="002D426C"/>
    <w:rsid w:val="002D456F"/>
    <w:rsid w:val="002D45A1"/>
    <w:rsid w:val="002D4A98"/>
    <w:rsid w:val="002D4F1F"/>
    <w:rsid w:val="002D4F70"/>
    <w:rsid w:val="002D53F4"/>
    <w:rsid w:val="002D54CF"/>
    <w:rsid w:val="002D55E7"/>
    <w:rsid w:val="002D5678"/>
    <w:rsid w:val="002D56BF"/>
    <w:rsid w:val="002D5BE0"/>
    <w:rsid w:val="002D5DEB"/>
    <w:rsid w:val="002D60EF"/>
    <w:rsid w:val="002D65D8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87C"/>
    <w:rsid w:val="002E101D"/>
    <w:rsid w:val="002E1088"/>
    <w:rsid w:val="002E10A1"/>
    <w:rsid w:val="002E10CC"/>
    <w:rsid w:val="002E10F4"/>
    <w:rsid w:val="002E1150"/>
    <w:rsid w:val="002E139F"/>
    <w:rsid w:val="002E15C5"/>
    <w:rsid w:val="002E22BF"/>
    <w:rsid w:val="002E2783"/>
    <w:rsid w:val="002E296B"/>
    <w:rsid w:val="002E2AD3"/>
    <w:rsid w:val="002E2C49"/>
    <w:rsid w:val="002E3B80"/>
    <w:rsid w:val="002E3C5F"/>
    <w:rsid w:val="002E3FC1"/>
    <w:rsid w:val="002E43FC"/>
    <w:rsid w:val="002E4442"/>
    <w:rsid w:val="002E454A"/>
    <w:rsid w:val="002E4C88"/>
    <w:rsid w:val="002E4D02"/>
    <w:rsid w:val="002E50A6"/>
    <w:rsid w:val="002E522D"/>
    <w:rsid w:val="002E5D6C"/>
    <w:rsid w:val="002E6263"/>
    <w:rsid w:val="002E62D3"/>
    <w:rsid w:val="002E654A"/>
    <w:rsid w:val="002E6584"/>
    <w:rsid w:val="002E6591"/>
    <w:rsid w:val="002E69EB"/>
    <w:rsid w:val="002E6C5F"/>
    <w:rsid w:val="002E6CAB"/>
    <w:rsid w:val="002E6F62"/>
    <w:rsid w:val="002E729E"/>
    <w:rsid w:val="002E7D2E"/>
    <w:rsid w:val="002F03D8"/>
    <w:rsid w:val="002F0F2C"/>
    <w:rsid w:val="002F141F"/>
    <w:rsid w:val="002F182A"/>
    <w:rsid w:val="002F1907"/>
    <w:rsid w:val="002F1A0B"/>
    <w:rsid w:val="002F1CBD"/>
    <w:rsid w:val="002F1CCE"/>
    <w:rsid w:val="002F22BB"/>
    <w:rsid w:val="002F33BD"/>
    <w:rsid w:val="002F373D"/>
    <w:rsid w:val="002F3F31"/>
    <w:rsid w:val="002F48A4"/>
    <w:rsid w:val="002F4B48"/>
    <w:rsid w:val="002F516A"/>
    <w:rsid w:val="002F573C"/>
    <w:rsid w:val="002F5D3B"/>
    <w:rsid w:val="002F6148"/>
    <w:rsid w:val="002F61F8"/>
    <w:rsid w:val="002F626F"/>
    <w:rsid w:val="002F664E"/>
    <w:rsid w:val="002F665E"/>
    <w:rsid w:val="002F675E"/>
    <w:rsid w:val="002F6A3A"/>
    <w:rsid w:val="002F6B1D"/>
    <w:rsid w:val="002F6F5B"/>
    <w:rsid w:val="002F6FC6"/>
    <w:rsid w:val="002F7041"/>
    <w:rsid w:val="002F7170"/>
    <w:rsid w:val="002F7213"/>
    <w:rsid w:val="002F73CA"/>
    <w:rsid w:val="002F76F6"/>
    <w:rsid w:val="002F7E78"/>
    <w:rsid w:val="002F7EA5"/>
    <w:rsid w:val="00300750"/>
    <w:rsid w:val="0030077F"/>
    <w:rsid w:val="00300904"/>
    <w:rsid w:val="00301C87"/>
    <w:rsid w:val="0030205F"/>
    <w:rsid w:val="0030209C"/>
    <w:rsid w:val="00302130"/>
    <w:rsid w:val="003021AC"/>
    <w:rsid w:val="00302806"/>
    <w:rsid w:val="00302E85"/>
    <w:rsid w:val="00302EE6"/>
    <w:rsid w:val="003034E8"/>
    <w:rsid w:val="003035D9"/>
    <w:rsid w:val="00303D44"/>
    <w:rsid w:val="00303DFD"/>
    <w:rsid w:val="003040BC"/>
    <w:rsid w:val="0030490B"/>
    <w:rsid w:val="00304997"/>
    <w:rsid w:val="00304C71"/>
    <w:rsid w:val="00304D2A"/>
    <w:rsid w:val="00304D39"/>
    <w:rsid w:val="003055F1"/>
    <w:rsid w:val="00305B63"/>
    <w:rsid w:val="00305BE8"/>
    <w:rsid w:val="0030636F"/>
    <w:rsid w:val="0030698E"/>
    <w:rsid w:val="00306DA0"/>
    <w:rsid w:val="00307352"/>
    <w:rsid w:val="003075E8"/>
    <w:rsid w:val="00307BC3"/>
    <w:rsid w:val="00307C65"/>
    <w:rsid w:val="0031089B"/>
    <w:rsid w:val="00310BAA"/>
    <w:rsid w:val="00310CC6"/>
    <w:rsid w:val="0031116E"/>
    <w:rsid w:val="00311976"/>
    <w:rsid w:val="00311F22"/>
    <w:rsid w:val="00312D54"/>
    <w:rsid w:val="00313335"/>
    <w:rsid w:val="00313761"/>
    <w:rsid w:val="0031383A"/>
    <w:rsid w:val="0031399E"/>
    <w:rsid w:val="00314048"/>
    <w:rsid w:val="00314088"/>
    <w:rsid w:val="003140CB"/>
    <w:rsid w:val="003143BE"/>
    <w:rsid w:val="00314A06"/>
    <w:rsid w:val="00314B8A"/>
    <w:rsid w:val="003161E3"/>
    <w:rsid w:val="003166A7"/>
    <w:rsid w:val="00316A40"/>
    <w:rsid w:val="00316DC3"/>
    <w:rsid w:val="003177CF"/>
    <w:rsid w:val="00317C3A"/>
    <w:rsid w:val="00317D07"/>
    <w:rsid w:val="00317E7E"/>
    <w:rsid w:val="00317E91"/>
    <w:rsid w:val="0032044C"/>
    <w:rsid w:val="003204C4"/>
    <w:rsid w:val="00320792"/>
    <w:rsid w:val="0032083B"/>
    <w:rsid w:val="003209F0"/>
    <w:rsid w:val="00321066"/>
    <w:rsid w:val="00321924"/>
    <w:rsid w:val="0032243F"/>
    <w:rsid w:val="00322774"/>
    <w:rsid w:val="0032287A"/>
    <w:rsid w:val="003230CE"/>
    <w:rsid w:val="0032361C"/>
    <w:rsid w:val="00324055"/>
    <w:rsid w:val="003245D6"/>
    <w:rsid w:val="00324B0E"/>
    <w:rsid w:val="0032529C"/>
    <w:rsid w:val="00325C89"/>
    <w:rsid w:val="00325E5E"/>
    <w:rsid w:val="00325ED6"/>
    <w:rsid w:val="00325FA9"/>
    <w:rsid w:val="00326130"/>
    <w:rsid w:val="0032632A"/>
    <w:rsid w:val="00326361"/>
    <w:rsid w:val="003267BF"/>
    <w:rsid w:val="00326801"/>
    <w:rsid w:val="00326D2B"/>
    <w:rsid w:val="00327557"/>
    <w:rsid w:val="00327892"/>
    <w:rsid w:val="00330186"/>
    <w:rsid w:val="00330786"/>
    <w:rsid w:val="00330856"/>
    <w:rsid w:val="0033085C"/>
    <w:rsid w:val="00331012"/>
    <w:rsid w:val="00331205"/>
    <w:rsid w:val="003315BE"/>
    <w:rsid w:val="00331A6F"/>
    <w:rsid w:val="00332648"/>
    <w:rsid w:val="0033276F"/>
    <w:rsid w:val="0033280B"/>
    <w:rsid w:val="00332962"/>
    <w:rsid w:val="00332D2E"/>
    <w:rsid w:val="00333482"/>
    <w:rsid w:val="00333CEF"/>
    <w:rsid w:val="00333E34"/>
    <w:rsid w:val="00334526"/>
    <w:rsid w:val="003355DB"/>
    <w:rsid w:val="003367A9"/>
    <w:rsid w:val="00336A5E"/>
    <w:rsid w:val="00336BA7"/>
    <w:rsid w:val="00336DC7"/>
    <w:rsid w:val="0033781D"/>
    <w:rsid w:val="00340488"/>
    <w:rsid w:val="003405C6"/>
    <w:rsid w:val="00340952"/>
    <w:rsid w:val="00340AD1"/>
    <w:rsid w:val="00340B12"/>
    <w:rsid w:val="003414C0"/>
    <w:rsid w:val="0034156A"/>
    <w:rsid w:val="0034224C"/>
    <w:rsid w:val="00342477"/>
    <w:rsid w:val="0034250B"/>
    <w:rsid w:val="003425E9"/>
    <w:rsid w:val="00342B45"/>
    <w:rsid w:val="00342C77"/>
    <w:rsid w:val="00343324"/>
    <w:rsid w:val="003435CE"/>
    <w:rsid w:val="003435E9"/>
    <w:rsid w:val="00344210"/>
    <w:rsid w:val="003449E6"/>
    <w:rsid w:val="00344E37"/>
    <w:rsid w:val="0034504C"/>
    <w:rsid w:val="00345374"/>
    <w:rsid w:val="0034576D"/>
    <w:rsid w:val="00345D2B"/>
    <w:rsid w:val="00345FDC"/>
    <w:rsid w:val="00346051"/>
    <w:rsid w:val="003463C0"/>
    <w:rsid w:val="00346812"/>
    <w:rsid w:val="003468CF"/>
    <w:rsid w:val="00346CD7"/>
    <w:rsid w:val="003470F8"/>
    <w:rsid w:val="003475AD"/>
    <w:rsid w:val="00347A5E"/>
    <w:rsid w:val="003501A3"/>
    <w:rsid w:val="003501E1"/>
    <w:rsid w:val="003503BC"/>
    <w:rsid w:val="00350981"/>
    <w:rsid w:val="00350BC4"/>
    <w:rsid w:val="00351089"/>
    <w:rsid w:val="0035123D"/>
    <w:rsid w:val="0035173D"/>
    <w:rsid w:val="00351862"/>
    <w:rsid w:val="0035226E"/>
    <w:rsid w:val="00352377"/>
    <w:rsid w:val="003526C6"/>
    <w:rsid w:val="0035281F"/>
    <w:rsid w:val="003528AA"/>
    <w:rsid w:val="00353BDC"/>
    <w:rsid w:val="00353EE4"/>
    <w:rsid w:val="00354205"/>
    <w:rsid w:val="00354621"/>
    <w:rsid w:val="003547D7"/>
    <w:rsid w:val="003549F5"/>
    <w:rsid w:val="00354A33"/>
    <w:rsid w:val="00354FD5"/>
    <w:rsid w:val="0035585D"/>
    <w:rsid w:val="00355CA1"/>
    <w:rsid w:val="003563A6"/>
    <w:rsid w:val="00356539"/>
    <w:rsid w:val="0035669E"/>
    <w:rsid w:val="00357151"/>
    <w:rsid w:val="003573DD"/>
    <w:rsid w:val="003574C6"/>
    <w:rsid w:val="00357553"/>
    <w:rsid w:val="0036011A"/>
    <w:rsid w:val="00360161"/>
    <w:rsid w:val="003610A2"/>
    <w:rsid w:val="00361401"/>
    <w:rsid w:val="003614E0"/>
    <w:rsid w:val="00361530"/>
    <w:rsid w:val="00361B11"/>
    <w:rsid w:val="00361BA2"/>
    <w:rsid w:val="00362289"/>
    <w:rsid w:val="003627C3"/>
    <w:rsid w:val="00362A1B"/>
    <w:rsid w:val="00362A74"/>
    <w:rsid w:val="00362D09"/>
    <w:rsid w:val="00362E09"/>
    <w:rsid w:val="00362E0F"/>
    <w:rsid w:val="00362E50"/>
    <w:rsid w:val="00362F8D"/>
    <w:rsid w:val="0036329E"/>
    <w:rsid w:val="00363C35"/>
    <w:rsid w:val="003642E0"/>
    <w:rsid w:val="00364A19"/>
    <w:rsid w:val="00364BBF"/>
    <w:rsid w:val="00364ED1"/>
    <w:rsid w:val="003651FC"/>
    <w:rsid w:val="00365305"/>
    <w:rsid w:val="003657EC"/>
    <w:rsid w:val="00365C7A"/>
    <w:rsid w:val="00365C86"/>
    <w:rsid w:val="00365F41"/>
    <w:rsid w:val="00366510"/>
    <w:rsid w:val="00366622"/>
    <w:rsid w:val="00366A49"/>
    <w:rsid w:val="00366D94"/>
    <w:rsid w:val="003676C6"/>
    <w:rsid w:val="0036784A"/>
    <w:rsid w:val="00367877"/>
    <w:rsid w:val="003679C8"/>
    <w:rsid w:val="00367E0E"/>
    <w:rsid w:val="00367E33"/>
    <w:rsid w:val="00367E9C"/>
    <w:rsid w:val="003702BE"/>
    <w:rsid w:val="00370CD5"/>
    <w:rsid w:val="00371225"/>
    <w:rsid w:val="00371360"/>
    <w:rsid w:val="00371AC8"/>
    <w:rsid w:val="00371BBF"/>
    <w:rsid w:val="00371C96"/>
    <w:rsid w:val="0037242C"/>
    <w:rsid w:val="0037248A"/>
    <w:rsid w:val="00372A4F"/>
    <w:rsid w:val="00372AAC"/>
    <w:rsid w:val="00373258"/>
    <w:rsid w:val="0037352F"/>
    <w:rsid w:val="0037354E"/>
    <w:rsid w:val="00373BAD"/>
    <w:rsid w:val="00373ED9"/>
    <w:rsid w:val="003743F7"/>
    <w:rsid w:val="003744FD"/>
    <w:rsid w:val="00374503"/>
    <w:rsid w:val="00374C40"/>
    <w:rsid w:val="003752ED"/>
    <w:rsid w:val="0037559B"/>
    <w:rsid w:val="00375675"/>
    <w:rsid w:val="00375D98"/>
    <w:rsid w:val="00375E67"/>
    <w:rsid w:val="003760D4"/>
    <w:rsid w:val="00376166"/>
    <w:rsid w:val="003765F3"/>
    <w:rsid w:val="00376738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FAA"/>
    <w:rsid w:val="0038139A"/>
    <w:rsid w:val="003820E5"/>
    <w:rsid w:val="00382179"/>
    <w:rsid w:val="003821E0"/>
    <w:rsid w:val="00382906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4F22"/>
    <w:rsid w:val="00385469"/>
    <w:rsid w:val="00385570"/>
    <w:rsid w:val="0038573F"/>
    <w:rsid w:val="003858C5"/>
    <w:rsid w:val="00385CFC"/>
    <w:rsid w:val="00385D1E"/>
    <w:rsid w:val="0038642A"/>
    <w:rsid w:val="0038654D"/>
    <w:rsid w:val="003865CD"/>
    <w:rsid w:val="003869CF"/>
    <w:rsid w:val="00386C2C"/>
    <w:rsid w:val="0038715F"/>
    <w:rsid w:val="00387720"/>
    <w:rsid w:val="00387E46"/>
    <w:rsid w:val="00387E76"/>
    <w:rsid w:val="00387FBD"/>
    <w:rsid w:val="00390943"/>
    <w:rsid w:val="0039094B"/>
    <w:rsid w:val="00390979"/>
    <w:rsid w:val="00391074"/>
    <w:rsid w:val="003913A6"/>
    <w:rsid w:val="00391515"/>
    <w:rsid w:val="00391696"/>
    <w:rsid w:val="00391AC0"/>
    <w:rsid w:val="00391B41"/>
    <w:rsid w:val="00391CD1"/>
    <w:rsid w:val="00392AA4"/>
    <w:rsid w:val="00392B17"/>
    <w:rsid w:val="00392BAB"/>
    <w:rsid w:val="00393564"/>
    <w:rsid w:val="00393D48"/>
    <w:rsid w:val="00393E62"/>
    <w:rsid w:val="00394066"/>
    <w:rsid w:val="00394291"/>
    <w:rsid w:val="003949BD"/>
    <w:rsid w:val="00394C4C"/>
    <w:rsid w:val="0039558C"/>
    <w:rsid w:val="003955B1"/>
    <w:rsid w:val="00395D09"/>
    <w:rsid w:val="00396074"/>
    <w:rsid w:val="003964E8"/>
    <w:rsid w:val="00396930"/>
    <w:rsid w:val="003969E7"/>
    <w:rsid w:val="00396DDB"/>
    <w:rsid w:val="003975C2"/>
    <w:rsid w:val="003976EF"/>
    <w:rsid w:val="0039781F"/>
    <w:rsid w:val="003A000F"/>
    <w:rsid w:val="003A00DB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FE0"/>
    <w:rsid w:val="003A20B0"/>
    <w:rsid w:val="003A24E7"/>
    <w:rsid w:val="003A2785"/>
    <w:rsid w:val="003A2800"/>
    <w:rsid w:val="003A2843"/>
    <w:rsid w:val="003A3354"/>
    <w:rsid w:val="003A3567"/>
    <w:rsid w:val="003A3575"/>
    <w:rsid w:val="003A3663"/>
    <w:rsid w:val="003A3924"/>
    <w:rsid w:val="003A3B2C"/>
    <w:rsid w:val="003A40E3"/>
    <w:rsid w:val="003A412D"/>
    <w:rsid w:val="003A42F1"/>
    <w:rsid w:val="003A4876"/>
    <w:rsid w:val="003A49D9"/>
    <w:rsid w:val="003A4FF8"/>
    <w:rsid w:val="003A52E8"/>
    <w:rsid w:val="003A5CFF"/>
    <w:rsid w:val="003A61C3"/>
    <w:rsid w:val="003A6548"/>
    <w:rsid w:val="003A6754"/>
    <w:rsid w:val="003A699A"/>
    <w:rsid w:val="003A6F0C"/>
    <w:rsid w:val="003A7837"/>
    <w:rsid w:val="003A7881"/>
    <w:rsid w:val="003A7A04"/>
    <w:rsid w:val="003B0A78"/>
    <w:rsid w:val="003B0BE2"/>
    <w:rsid w:val="003B0BE6"/>
    <w:rsid w:val="003B0CA7"/>
    <w:rsid w:val="003B144F"/>
    <w:rsid w:val="003B161C"/>
    <w:rsid w:val="003B1826"/>
    <w:rsid w:val="003B1E77"/>
    <w:rsid w:val="003B1E7C"/>
    <w:rsid w:val="003B1F86"/>
    <w:rsid w:val="003B22C4"/>
    <w:rsid w:val="003B2DF5"/>
    <w:rsid w:val="003B314F"/>
    <w:rsid w:val="003B37EC"/>
    <w:rsid w:val="003B392D"/>
    <w:rsid w:val="003B3FDB"/>
    <w:rsid w:val="003B507A"/>
    <w:rsid w:val="003B50D2"/>
    <w:rsid w:val="003B5403"/>
    <w:rsid w:val="003B6216"/>
    <w:rsid w:val="003B6776"/>
    <w:rsid w:val="003B68AE"/>
    <w:rsid w:val="003B68CF"/>
    <w:rsid w:val="003B6B27"/>
    <w:rsid w:val="003B6DDD"/>
    <w:rsid w:val="003B6E9B"/>
    <w:rsid w:val="003B6FE6"/>
    <w:rsid w:val="003B7132"/>
    <w:rsid w:val="003B7209"/>
    <w:rsid w:val="003B78FE"/>
    <w:rsid w:val="003B7C45"/>
    <w:rsid w:val="003B7DB4"/>
    <w:rsid w:val="003C07B1"/>
    <w:rsid w:val="003C094B"/>
    <w:rsid w:val="003C0C88"/>
    <w:rsid w:val="003C18B0"/>
    <w:rsid w:val="003C2133"/>
    <w:rsid w:val="003C2172"/>
    <w:rsid w:val="003C302B"/>
    <w:rsid w:val="003C30A8"/>
    <w:rsid w:val="003C30BF"/>
    <w:rsid w:val="003C30FC"/>
    <w:rsid w:val="003C312D"/>
    <w:rsid w:val="003C3236"/>
    <w:rsid w:val="003C37B1"/>
    <w:rsid w:val="003C39D9"/>
    <w:rsid w:val="003C3DF1"/>
    <w:rsid w:val="003C414D"/>
    <w:rsid w:val="003C46C8"/>
    <w:rsid w:val="003C5CB7"/>
    <w:rsid w:val="003C617E"/>
    <w:rsid w:val="003C62CC"/>
    <w:rsid w:val="003C675C"/>
    <w:rsid w:val="003C681F"/>
    <w:rsid w:val="003C6D9F"/>
    <w:rsid w:val="003C71E0"/>
    <w:rsid w:val="003C7367"/>
    <w:rsid w:val="003C73A0"/>
    <w:rsid w:val="003C763B"/>
    <w:rsid w:val="003C7820"/>
    <w:rsid w:val="003C78F0"/>
    <w:rsid w:val="003C7FBB"/>
    <w:rsid w:val="003D08E1"/>
    <w:rsid w:val="003D0DA6"/>
    <w:rsid w:val="003D0E5A"/>
    <w:rsid w:val="003D1021"/>
    <w:rsid w:val="003D1AF0"/>
    <w:rsid w:val="003D1C00"/>
    <w:rsid w:val="003D1E40"/>
    <w:rsid w:val="003D2105"/>
    <w:rsid w:val="003D23BB"/>
    <w:rsid w:val="003D2F72"/>
    <w:rsid w:val="003D3339"/>
    <w:rsid w:val="003D36A5"/>
    <w:rsid w:val="003D36E9"/>
    <w:rsid w:val="003D3B95"/>
    <w:rsid w:val="003D3BFF"/>
    <w:rsid w:val="003D3D3C"/>
    <w:rsid w:val="003D4C0D"/>
    <w:rsid w:val="003D5362"/>
    <w:rsid w:val="003D56BA"/>
    <w:rsid w:val="003D5F01"/>
    <w:rsid w:val="003D6828"/>
    <w:rsid w:val="003D6BA4"/>
    <w:rsid w:val="003D78FA"/>
    <w:rsid w:val="003E00F9"/>
    <w:rsid w:val="003E0740"/>
    <w:rsid w:val="003E0BCC"/>
    <w:rsid w:val="003E0FB3"/>
    <w:rsid w:val="003E10D2"/>
    <w:rsid w:val="003E1173"/>
    <w:rsid w:val="003E12A9"/>
    <w:rsid w:val="003E1490"/>
    <w:rsid w:val="003E259B"/>
    <w:rsid w:val="003E265E"/>
    <w:rsid w:val="003E2695"/>
    <w:rsid w:val="003E2849"/>
    <w:rsid w:val="003E2897"/>
    <w:rsid w:val="003E2A2F"/>
    <w:rsid w:val="003E2B96"/>
    <w:rsid w:val="003E3222"/>
    <w:rsid w:val="003E3602"/>
    <w:rsid w:val="003E3873"/>
    <w:rsid w:val="003E44C3"/>
    <w:rsid w:val="003E45EC"/>
    <w:rsid w:val="003E5C63"/>
    <w:rsid w:val="003E5CA4"/>
    <w:rsid w:val="003E5D30"/>
    <w:rsid w:val="003E5D73"/>
    <w:rsid w:val="003E5E1E"/>
    <w:rsid w:val="003E5FD7"/>
    <w:rsid w:val="003E63A3"/>
    <w:rsid w:val="003E66AE"/>
    <w:rsid w:val="003E6709"/>
    <w:rsid w:val="003E67CA"/>
    <w:rsid w:val="003E6A17"/>
    <w:rsid w:val="003E6A5C"/>
    <w:rsid w:val="003E6D58"/>
    <w:rsid w:val="003E70D0"/>
    <w:rsid w:val="003E7613"/>
    <w:rsid w:val="003F0130"/>
    <w:rsid w:val="003F0524"/>
    <w:rsid w:val="003F06E0"/>
    <w:rsid w:val="003F0C1C"/>
    <w:rsid w:val="003F148A"/>
    <w:rsid w:val="003F1F53"/>
    <w:rsid w:val="003F226E"/>
    <w:rsid w:val="003F2371"/>
    <w:rsid w:val="003F2DC4"/>
    <w:rsid w:val="003F31F5"/>
    <w:rsid w:val="003F3325"/>
    <w:rsid w:val="003F339E"/>
    <w:rsid w:val="003F34B6"/>
    <w:rsid w:val="003F3D32"/>
    <w:rsid w:val="003F3F16"/>
    <w:rsid w:val="003F3FAC"/>
    <w:rsid w:val="003F4948"/>
    <w:rsid w:val="003F4A01"/>
    <w:rsid w:val="003F4B0E"/>
    <w:rsid w:val="003F4CA6"/>
    <w:rsid w:val="003F51A4"/>
    <w:rsid w:val="003F62FF"/>
    <w:rsid w:val="003F691F"/>
    <w:rsid w:val="003F6F38"/>
    <w:rsid w:val="003F759B"/>
    <w:rsid w:val="003F7692"/>
    <w:rsid w:val="003F7F16"/>
    <w:rsid w:val="003F7FB3"/>
    <w:rsid w:val="004003D7"/>
    <w:rsid w:val="00400566"/>
    <w:rsid w:val="00400819"/>
    <w:rsid w:val="004009A3"/>
    <w:rsid w:val="00401161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7F0"/>
    <w:rsid w:val="0040297E"/>
    <w:rsid w:val="004029ED"/>
    <w:rsid w:val="0040306B"/>
    <w:rsid w:val="004035E6"/>
    <w:rsid w:val="00403A57"/>
    <w:rsid w:val="00403A67"/>
    <w:rsid w:val="00403A69"/>
    <w:rsid w:val="00403D66"/>
    <w:rsid w:val="00403D9F"/>
    <w:rsid w:val="00403ECE"/>
    <w:rsid w:val="00404039"/>
    <w:rsid w:val="00404609"/>
    <w:rsid w:val="00405062"/>
    <w:rsid w:val="004051D7"/>
    <w:rsid w:val="0040570A"/>
    <w:rsid w:val="00405A25"/>
    <w:rsid w:val="00405C7A"/>
    <w:rsid w:val="004062E3"/>
    <w:rsid w:val="00406404"/>
    <w:rsid w:val="004065C3"/>
    <w:rsid w:val="00406BBA"/>
    <w:rsid w:val="00406E82"/>
    <w:rsid w:val="004070F8"/>
    <w:rsid w:val="00410432"/>
    <w:rsid w:val="00410770"/>
    <w:rsid w:val="0041089C"/>
    <w:rsid w:val="00410966"/>
    <w:rsid w:val="00410E02"/>
    <w:rsid w:val="0041106F"/>
    <w:rsid w:val="004119BC"/>
    <w:rsid w:val="004119D7"/>
    <w:rsid w:val="004123F4"/>
    <w:rsid w:val="00412542"/>
    <w:rsid w:val="0041299E"/>
    <w:rsid w:val="00412B1C"/>
    <w:rsid w:val="00413666"/>
    <w:rsid w:val="00413E14"/>
    <w:rsid w:val="00413E23"/>
    <w:rsid w:val="00413F17"/>
    <w:rsid w:val="004146BD"/>
    <w:rsid w:val="004146E0"/>
    <w:rsid w:val="00414843"/>
    <w:rsid w:val="0041541C"/>
    <w:rsid w:val="004156EF"/>
    <w:rsid w:val="004159A8"/>
    <w:rsid w:val="004159BD"/>
    <w:rsid w:val="00415AE1"/>
    <w:rsid w:val="00415BA7"/>
    <w:rsid w:val="00415DFA"/>
    <w:rsid w:val="00415E3E"/>
    <w:rsid w:val="004162A3"/>
    <w:rsid w:val="004162EB"/>
    <w:rsid w:val="00416487"/>
    <w:rsid w:val="0041648E"/>
    <w:rsid w:val="0041650A"/>
    <w:rsid w:val="00416AE5"/>
    <w:rsid w:val="00416BD0"/>
    <w:rsid w:val="004172D5"/>
    <w:rsid w:val="004172F8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814"/>
    <w:rsid w:val="00421E82"/>
    <w:rsid w:val="00421F54"/>
    <w:rsid w:val="004221FD"/>
    <w:rsid w:val="0042290E"/>
    <w:rsid w:val="00422AAB"/>
    <w:rsid w:val="004230AE"/>
    <w:rsid w:val="00423A1D"/>
    <w:rsid w:val="00424154"/>
    <w:rsid w:val="00424279"/>
    <w:rsid w:val="0042436C"/>
    <w:rsid w:val="004243A9"/>
    <w:rsid w:val="0042444C"/>
    <w:rsid w:val="0042468B"/>
    <w:rsid w:val="0042491D"/>
    <w:rsid w:val="00424FCC"/>
    <w:rsid w:val="00425305"/>
    <w:rsid w:val="0042534C"/>
    <w:rsid w:val="0042587C"/>
    <w:rsid w:val="00425A7C"/>
    <w:rsid w:val="004268C3"/>
    <w:rsid w:val="0042693F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34"/>
    <w:rsid w:val="00430D53"/>
    <w:rsid w:val="00430D70"/>
    <w:rsid w:val="004310E7"/>
    <w:rsid w:val="00431917"/>
    <w:rsid w:val="004319EC"/>
    <w:rsid w:val="00431A6A"/>
    <w:rsid w:val="00431EC7"/>
    <w:rsid w:val="0043272D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BD3"/>
    <w:rsid w:val="00433D45"/>
    <w:rsid w:val="00433E84"/>
    <w:rsid w:val="0043416E"/>
    <w:rsid w:val="00434231"/>
    <w:rsid w:val="00434273"/>
    <w:rsid w:val="004342D5"/>
    <w:rsid w:val="004350AE"/>
    <w:rsid w:val="0043537C"/>
    <w:rsid w:val="00435BB5"/>
    <w:rsid w:val="00435C4D"/>
    <w:rsid w:val="00435DC0"/>
    <w:rsid w:val="00436BA2"/>
    <w:rsid w:val="00436E1F"/>
    <w:rsid w:val="0043728C"/>
    <w:rsid w:val="0043740F"/>
    <w:rsid w:val="004374F2"/>
    <w:rsid w:val="00440002"/>
    <w:rsid w:val="00440222"/>
    <w:rsid w:val="004402DF"/>
    <w:rsid w:val="0044049A"/>
    <w:rsid w:val="00440816"/>
    <w:rsid w:val="00440B98"/>
    <w:rsid w:val="00440E84"/>
    <w:rsid w:val="00441013"/>
    <w:rsid w:val="004414A1"/>
    <w:rsid w:val="00441C3A"/>
    <w:rsid w:val="00441C4C"/>
    <w:rsid w:val="00441D7D"/>
    <w:rsid w:val="00441E8F"/>
    <w:rsid w:val="004424A2"/>
    <w:rsid w:val="0044275B"/>
    <w:rsid w:val="00442988"/>
    <w:rsid w:val="0044312A"/>
    <w:rsid w:val="004434FD"/>
    <w:rsid w:val="0044411B"/>
    <w:rsid w:val="00444262"/>
    <w:rsid w:val="004445E1"/>
    <w:rsid w:val="004448EA"/>
    <w:rsid w:val="00444AA2"/>
    <w:rsid w:val="00445196"/>
    <w:rsid w:val="0044554D"/>
    <w:rsid w:val="00445A9C"/>
    <w:rsid w:val="00445C45"/>
    <w:rsid w:val="00446196"/>
    <w:rsid w:val="00446229"/>
    <w:rsid w:val="004464BE"/>
    <w:rsid w:val="00446D49"/>
    <w:rsid w:val="00447030"/>
    <w:rsid w:val="004474F9"/>
    <w:rsid w:val="00447714"/>
    <w:rsid w:val="00447BB8"/>
    <w:rsid w:val="00447F48"/>
    <w:rsid w:val="00450CC4"/>
    <w:rsid w:val="004511FA"/>
    <w:rsid w:val="0045141E"/>
    <w:rsid w:val="00451BC0"/>
    <w:rsid w:val="00452011"/>
    <w:rsid w:val="0045203F"/>
    <w:rsid w:val="0045207E"/>
    <w:rsid w:val="00453F18"/>
    <w:rsid w:val="00454289"/>
    <w:rsid w:val="00454455"/>
    <w:rsid w:val="0045490C"/>
    <w:rsid w:val="00454974"/>
    <w:rsid w:val="004550BD"/>
    <w:rsid w:val="004553B0"/>
    <w:rsid w:val="0045540C"/>
    <w:rsid w:val="0045579D"/>
    <w:rsid w:val="00455BA5"/>
    <w:rsid w:val="00455DF9"/>
    <w:rsid w:val="00456142"/>
    <w:rsid w:val="004561B5"/>
    <w:rsid w:val="0045652C"/>
    <w:rsid w:val="00456B53"/>
    <w:rsid w:val="00456D39"/>
    <w:rsid w:val="0045716D"/>
    <w:rsid w:val="004573DB"/>
    <w:rsid w:val="004577A8"/>
    <w:rsid w:val="00457AEC"/>
    <w:rsid w:val="00460722"/>
    <w:rsid w:val="00461586"/>
    <w:rsid w:val="00462970"/>
    <w:rsid w:val="00462B95"/>
    <w:rsid w:val="00463064"/>
    <w:rsid w:val="0046326D"/>
    <w:rsid w:val="004638AA"/>
    <w:rsid w:val="00464CBA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B47"/>
    <w:rsid w:val="00466E04"/>
    <w:rsid w:val="00467168"/>
    <w:rsid w:val="0046758B"/>
    <w:rsid w:val="00467CF1"/>
    <w:rsid w:val="00467D5D"/>
    <w:rsid w:val="00470444"/>
    <w:rsid w:val="00470992"/>
    <w:rsid w:val="00470AC8"/>
    <w:rsid w:val="00470E45"/>
    <w:rsid w:val="004710CC"/>
    <w:rsid w:val="004712A2"/>
    <w:rsid w:val="00471343"/>
    <w:rsid w:val="00471430"/>
    <w:rsid w:val="004715B8"/>
    <w:rsid w:val="00471900"/>
    <w:rsid w:val="004719E1"/>
    <w:rsid w:val="00471DC9"/>
    <w:rsid w:val="0047202B"/>
    <w:rsid w:val="00472353"/>
    <w:rsid w:val="004723A1"/>
    <w:rsid w:val="00472BB1"/>
    <w:rsid w:val="00472BB2"/>
    <w:rsid w:val="00472CA7"/>
    <w:rsid w:val="00472CC8"/>
    <w:rsid w:val="00472FDF"/>
    <w:rsid w:val="0047386D"/>
    <w:rsid w:val="00473AF2"/>
    <w:rsid w:val="0047402E"/>
    <w:rsid w:val="004740BC"/>
    <w:rsid w:val="004745E7"/>
    <w:rsid w:val="00474634"/>
    <w:rsid w:val="004755FE"/>
    <w:rsid w:val="00476655"/>
    <w:rsid w:val="0047777E"/>
    <w:rsid w:val="0048057C"/>
    <w:rsid w:val="0048140E"/>
    <w:rsid w:val="0048154F"/>
    <w:rsid w:val="00481826"/>
    <w:rsid w:val="004818F4"/>
    <w:rsid w:val="00481A2E"/>
    <w:rsid w:val="00481F41"/>
    <w:rsid w:val="0048227B"/>
    <w:rsid w:val="004824D8"/>
    <w:rsid w:val="00482B18"/>
    <w:rsid w:val="00482D0D"/>
    <w:rsid w:val="00482DA8"/>
    <w:rsid w:val="00482DAC"/>
    <w:rsid w:val="004830E6"/>
    <w:rsid w:val="00483120"/>
    <w:rsid w:val="004836C5"/>
    <w:rsid w:val="00483843"/>
    <w:rsid w:val="004850EE"/>
    <w:rsid w:val="00485432"/>
    <w:rsid w:val="00485AA2"/>
    <w:rsid w:val="00485F7F"/>
    <w:rsid w:val="00486725"/>
    <w:rsid w:val="00486847"/>
    <w:rsid w:val="00486E41"/>
    <w:rsid w:val="004878AA"/>
    <w:rsid w:val="00487A07"/>
    <w:rsid w:val="00487B1B"/>
    <w:rsid w:val="00487F3F"/>
    <w:rsid w:val="00490624"/>
    <w:rsid w:val="00490F44"/>
    <w:rsid w:val="004910CA"/>
    <w:rsid w:val="00491395"/>
    <w:rsid w:val="00491B2A"/>
    <w:rsid w:val="00491E6B"/>
    <w:rsid w:val="004922FD"/>
    <w:rsid w:val="00492405"/>
    <w:rsid w:val="00492697"/>
    <w:rsid w:val="0049272C"/>
    <w:rsid w:val="00492876"/>
    <w:rsid w:val="00492C09"/>
    <w:rsid w:val="00493061"/>
    <w:rsid w:val="00493080"/>
    <w:rsid w:val="004931CF"/>
    <w:rsid w:val="00493E74"/>
    <w:rsid w:val="00493EEC"/>
    <w:rsid w:val="00493FE9"/>
    <w:rsid w:val="0049427C"/>
    <w:rsid w:val="00494348"/>
    <w:rsid w:val="004952F4"/>
    <w:rsid w:val="0049602D"/>
    <w:rsid w:val="00496741"/>
    <w:rsid w:val="0049688E"/>
    <w:rsid w:val="00496B61"/>
    <w:rsid w:val="00497162"/>
    <w:rsid w:val="004973AE"/>
    <w:rsid w:val="004975CC"/>
    <w:rsid w:val="004979CA"/>
    <w:rsid w:val="00497E7B"/>
    <w:rsid w:val="004A03B5"/>
    <w:rsid w:val="004A0FA8"/>
    <w:rsid w:val="004A140B"/>
    <w:rsid w:val="004A18D8"/>
    <w:rsid w:val="004A195A"/>
    <w:rsid w:val="004A2683"/>
    <w:rsid w:val="004A276A"/>
    <w:rsid w:val="004A339F"/>
    <w:rsid w:val="004A351E"/>
    <w:rsid w:val="004A3819"/>
    <w:rsid w:val="004A4359"/>
    <w:rsid w:val="004A4778"/>
    <w:rsid w:val="004A48D8"/>
    <w:rsid w:val="004A5300"/>
    <w:rsid w:val="004A5433"/>
    <w:rsid w:val="004A5676"/>
    <w:rsid w:val="004A57EE"/>
    <w:rsid w:val="004A5821"/>
    <w:rsid w:val="004A58F7"/>
    <w:rsid w:val="004A5F17"/>
    <w:rsid w:val="004A5F59"/>
    <w:rsid w:val="004A651F"/>
    <w:rsid w:val="004A6552"/>
    <w:rsid w:val="004A67BC"/>
    <w:rsid w:val="004A6A7D"/>
    <w:rsid w:val="004A6D26"/>
    <w:rsid w:val="004A72D3"/>
    <w:rsid w:val="004A75CD"/>
    <w:rsid w:val="004A7601"/>
    <w:rsid w:val="004A79A3"/>
    <w:rsid w:val="004A7B3E"/>
    <w:rsid w:val="004A7B84"/>
    <w:rsid w:val="004A7D06"/>
    <w:rsid w:val="004A7EC2"/>
    <w:rsid w:val="004B0A87"/>
    <w:rsid w:val="004B13D0"/>
    <w:rsid w:val="004B1A85"/>
    <w:rsid w:val="004B1A95"/>
    <w:rsid w:val="004B226C"/>
    <w:rsid w:val="004B234C"/>
    <w:rsid w:val="004B2C1F"/>
    <w:rsid w:val="004B359E"/>
    <w:rsid w:val="004B35B1"/>
    <w:rsid w:val="004B3719"/>
    <w:rsid w:val="004B3B45"/>
    <w:rsid w:val="004B4180"/>
    <w:rsid w:val="004B419A"/>
    <w:rsid w:val="004B4484"/>
    <w:rsid w:val="004B4692"/>
    <w:rsid w:val="004B4A25"/>
    <w:rsid w:val="004B4A44"/>
    <w:rsid w:val="004B529D"/>
    <w:rsid w:val="004B5677"/>
    <w:rsid w:val="004B5840"/>
    <w:rsid w:val="004B5B8D"/>
    <w:rsid w:val="004B5C1C"/>
    <w:rsid w:val="004B5C7A"/>
    <w:rsid w:val="004B5EF7"/>
    <w:rsid w:val="004B67A3"/>
    <w:rsid w:val="004B6BB8"/>
    <w:rsid w:val="004B6C51"/>
    <w:rsid w:val="004B6DD6"/>
    <w:rsid w:val="004B6F50"/>
    <w:rsid w:val="004B7350"/>
    <w:rsid w:val="004B7795"/>
    <w:rsid w:val="004B7953"/>
    <w:rsid w:val="004B7F7B"/>
    <w:rsid w:val="004C067E"/>
    <w:rsid w:val="004C08CA"/>
    <w:rsid w:val="004C0ADE"/>
    <w:rsid w:val="004C0FC7"/>
    <w:rsid w:val="004C218D"/>
    <w:rsid w:val="004C2890"/>
    <w:rsid w:val="004C2936"/>
    <w:rsid w:val="004C2BB0"/>
    <w:rsid w:val="004C331E"/>
    <w:rsid w:val="004C3BF5"/>
    <w:rsid w:val="004C3E0C"/>
    <w:rsid w:val="004C3E2A"/>
    <w:rsid w:val="004C3F86"/>
    <w:rsid w:val="004C44DC"/>
    <w:rsid w:val="004C455E"/>
    <w:rsid w:val="004C4660"/>
    <w:rsid w:val="004C4AD8"/>
    <w:rsid w:val="004C4B6E"/>
    <w:rsid w:val="004C5026"/>
    <w:rsid w:val="004C50B5"/>
    <w:rsid w:val="004C521B"/>
    <w:rsid w:val="004C5C7E"/>
    <w:rsid w:val="004C6184"/>
    <w:rsid w:val="004C6642"/>
    <w:rsid w:val="004C6A03"/>
    <w:rsid w:val="004C7020"/>
    <w:rsid w:val="004C780E"/>
    <w:rsid w:val="004D01C2"/>
    <w:rsid w:val="004D0255"/>
    <w:rsid w:val="004D051D"/>
    <w:rsid w:val="004D07F5"/>
    <w:rsid w:val="004D0D96"/>
    <w:rsid w:val="004D116E"/>
    <w:rsid w:val="004D142F"/>
    <w:rsid w:val="004D14A5"/>
    <w:rsid w:val="004D1951"/>
    <w:rsid w:val="004D1B22"/>
    <w:rsid w:val="004D1DDC"/>
    <w:rsid w:val="004D1DF7"/>
    <w:rsid w:val="004D1E33"/>
    <w:rsid w:val="004D21E7"/>
    <w:rsid w:val="004D2606"/>
    <w:rsid w:val="004D28AB"/>
    <w:rsid w:val="004D2F54"/>
    <w:rsid w:val="004D303B"/>
    <w:rsid w:val="004D3953"/>
    <w:rsid w:val="004D3FA0"/>
    <w:rsid w:val="004D4132"/>
    <w:rsid w:val="004D478A"/>
    <w:rsid w:val="004D4C0F"/>
    <w:rsid w:val="004D4CA9"/>
    <w:rsid w:val="004D5277"/>
    <w:rsid w:val="004D69E8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7A4"/>
    <w:rsid w:val="004E288B"/>
    <w:rsid w:val="004E2B41"/>
    <w:rsid w:val="004E2E23"/>
    <w:rsid w:val="004E2FA7"/>
    <w:rsid w:val="004E353C"/>
    <w:rsid w:val="004E35FC"/>
    <w:rsid w:val="004E390B"/>
    <w:rsid w:val="004E397A"/>
    <w:rsid w:val="004E3A1B"/>
    <w:rsid w:val="004E4565"/>
    <w:rsid w:val="004E478A"/>
    <w:rsid w:val="004E4A39"/>
    <w:rsid w:val="004E4CC8"/>
    <w:rsid w:val="004E532E"/>
    <w:rsid w:val="004E63B1"/>
    <w:rsid w:val="004E67C4"/>
    <w:rsid w:val="004E68DF"/>
    <w:rsid w:val="004E69B8"/>
    <w:rsid w:val="004E70DA"/>
    <w:rsid w:val="004E7C71"/>
    <w:rsid w:val="004F0116"/>
    <w:rsid w:val="004F03A3"/>
    <w:rsid w:val="004F04EA"/>
    <w:rsid w:val="004F06BB"/>
    <w:rsid w:val="004F11F7"/>
    <w:rsid w:val="004F1647"/>
    <w:rsid w:val="004F1D7C"/>
    <w:rsid w:val="004F1E7F"/>
    <w:rsid w:val="004F255B"/>
    <w:rsid w:val="004F27EE"/>
    <w:rsid w:val="004F2988"/>
    <w:rsid w:val="004F2FA3"/>
    <w:rsid w:val="004F3823"/>
    <w:rsid w:val="004F39BB"/>
    <w:rsid w:val="004F3FA9"/>
    <w:rsid w:val="004F4B6D"/>
    <w:rsid w:val="004F4BDF"/>
    <w:rsid w:val="004F50A8"/>
    <w:rsid w:val="004F5258"/>
    <w:rsid w:val="004F53F4"/>
    <w:rsid w:val="004F5648"/>
    <w:rsid w:val="004F5B88"/>
    <w:rsid w:val="004F5C8C"/>
    <w:rsid w:val="004F6397"/>
    <w:rsid w:val="004F63BB"/>
    <w:rsid w:val="004F7037"/>
    <w:rsid w:val="004F7310"/>
    <w:rsid w:val="004F75EB"/>
    <w:rsid w:val="004F7A9B"/>
    <w:rsid w:val="004F7BB4"/>
    <w:rsid w:val="00500768"/>
    <w:rsid w:val="00500B7F"/>
    <w:rsid w:val="00500C77"/>
    <w:rsid w:val="00501336"/>
    <w:rsid w:val="00501565"/>
    <w:rsid w:val="005015EB"/>
    <w:rsid w:val="005019BB"/>
    <w:rsid w:val="00501C87"/>
    <w:rsid w:val="00502156"/>
    <w:rsid w:val="00502265"/>
    <w:rsid w:val="00502542"/>
    <w:rsid w:val="00502850"/>
    <w:rsid w:val="00502BA9"/>
    <w:rsid w:val="00502CEB"/>
    <w:rsid w:val="00503A39"/>
    <w:rsid w:val="00503F43"/>
    <w:rsid w:val="00504343"/>
    <w:rsid w:val="005046AB"/>
    <w:rsid w:val="005048E0"/>
    <w:rsid w:val="00504B14"/>
    <w:rsid w:val="00504DC5"/>
    <w:rsid w:val="005053F1"/>
    <w:rsid w:val="0050546F"/>
    <w:rsid w:val="005054D6"/>
    <w:rsid w:val="00506248"/>
    <w:rsid w:val="0050643C"/>
    <w:rsid w:val="00506504"/>
    <w:rsid w:val="00506733"/>
    <w:rsid w:val="005070F2"/>
    <w:rsid w:val="0050744D"/>
    <w:rsid w:val="005079F6"/>
    <w:rsid w:val="00507CE0"/>
    <w:rsid w:val="0051026C"/>
    <w:rsid w:val="00510CCA"/>
    <w:rsid w:val="00510E28"/>
    <w:rsid w:val="00511242"/>
    <w:rsid w:val="0051161C"/>
    <w:rsid w:val="00511B00"/>
    <w:rsid w:val="00511BCE"/>
    <w:rsid w:val="0051239D"/>
    <w:rsid w:val="005127E5"/>
    <w:rsid w:val="0051291B"/>
    <w:rsid w:val="00512BB5"/>
    <w:rsid w:val="00512F27"/>
    <w:rsid w:val="00512FED"/>
    <w:rsid w:val="00513618"/>
    <w:rsid w:val="00513669"/>
    <w:rsid w:val="00514152"/>
    <w:rsid w:val="0051421C"/>
    <w:rsid w:val="00514AF2"/>
    <w:rsid w:val="00514DE7"/>
    <w:rsid w:val="005153B6"/>
    <w:rsid w:val="00515A9C"/>
    <w:rsid w:val="00516DAB"/>
    <w:rsid w:val="00516EF2"/>
    <w:rsid w:val="005170FF"/>
    <w:rsid w:val="00517106"/>
    <w:rsid w:val="005171A5"/>
    <w:rsid w:val="00517632"/>
    <w:rsid w:val="00517A12"/>
    <w:rsid w:val="00517FED"/>
    <w:rsid w:val="005200AE"/>
    <w:rsid w:val="00520831"/>
    <w:rsid w:val="00520C99"/>
    <w:rsid w:val="00520D00"/>
    <w:rsid w:val="00520D0E"/>
    <w:rsid w:val="00520D54"/>
    <w:rsid w:val="00520D97"/>
    <w:rsid w:val="00521054"/>
    <w:rsid w:val="00521295"/>
    <w:rsid w:val="005215C3"/>
    <w:rsid w:val="00521661"/>
    <w:rsid w:val="005216B0"/>
    <w:rsid w:val="00521933"/>
    <w:rsid w:val="00521E1E"/>
    <w:rsid w:val="00521F58"/>
    <w:rsid w:val="0052270A"/>
    <w:rsid w:val="00522BB3"/>
    <w:rsid w:val="00522F35"/>
    <w:rsid w:val="00522FB2"/>
    <w:rsid w:val="005230C4"/>
    <w:rsid w:val="00523227"/>
    <w:rsid w:val="005237D8"/>
    <w:rsid w:val="005240BF"/>
    <w:rsid w:val="005245C2"/>
    <w:rsid w:val="0052466E"/>
    <w:rsid w:val="00524B6E"/>
    <w:rsid w:val="00524CC1"/>
    <w:rsid w:val="005250BE"/>
    <w:rsid w:val="00525BB3"/>
    <w:rsid w:val="00530BAE"/>
    <w:rsid w:val="00530DC1"/>
    <w:rsid w:val="005312BA"/>
    <w:rsid w:val="0053154E"/>
    <w:rsid w:val="005319C4"/>
    <w:rsid w:val="005319FF"/>
    <w:rsid w:val="00531D37"/>
    <w:rsid w:val="00531EB7"/>
    <w:rsid w:val="005321B6"/>
    <w:rsid w:val="00532874"/>
    <w:rsid w:val="00532A9A"/>
    <w:rsid w:val="00532C28"/>
    <w:rsid w:val="00532E62"/>
    <w:rsid w:val="00532F1D"/>
    <w:rsid w:val="00533A8F"/>
    <w:rsid w:val="00533D9A"/>
    <w:rsid w:val="00534152"/>
    <w:rsid w:val="00534491"/>
    <w:rsid w:val="005345F0"/>
    <w:rsid w:val="0053498F"/>
    <w:rsid w:val="00534C39"/>
    <w:rsid w:val="0053619C"/>
    <w:rsid w:val="00536B8E"/>
    <w:rsid w:val="005373A9"/>
    <w:rsid w:val="00537D17"/>
    <w:rsid w:val="00537F7C"/>
    <w:rsid w:val="0054080D"/>
    <w:rsid w:val="00540A38"/>
    <w:rsid w:val="00540AF3"/>
    <w:rsid w:val="00541723"/>
    <w:rsid w:val="00541A47"/>
    <w:rsid w:val="00541A72"/>
    <w:rsid w:val="00541EC7"/>
    <w:rsid w:val="00542104"/>
    <w:rsid w:val="0054218D"/>
    <w:rsid w:val="00542268"/>
    <w:rsid w:val="00542549"/>
    <w:rsid w:val="005425D6"/>
    <w:rsid w:val="005426DA"/>
    <w:rsid w:val="00542903"/>
    <w:rsid w:val="005432F4"/>
    <w:rsid w:val="005434C7"/>
    <w:rsid w:val="00544316"/>
    <w:rsid w:val="0054440C"/>
    <w:rsid w:val="00544622"/>
    <w:rsid w:val="00544A4E"/>
    <w:rsid w:val="00544A56"/>
    <w:rsid w:val="00544B13"/>
    <w:rsid w:val="00544DC1"/>
    <w:rsid w:val="00545D68"/>
    <w:rsid w:val="0054667F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5005D"/>
    <w:rsid w:val="00550267"/>
    <w:rsid w:val="00550519"/>
    <w:rsid w:val="00550851"/>
    <w:rsid w:val="00550B8A"/>
    <w:rsid w:val="00551A06"/>
    <w:rsid w:val="00551FB4"/>
    <w:rsid w:val="00552099"/>
    <w:rsid w:val="005526C1"/>
    <w:rsid w:val="005528DF"/>
    <w:rsid w:val="00552C6E"/>
    <w:rsid w:val="005530FC"/>
    <w:rsid w:val="00553BC6"/>
    <w:rsid w:val="00553D3B"/>
    <w:rsid w:val="0055413A"/>
    <w:rsid w:val="00554523"/>
    <w:rsid w:val="00555292"/>
    <w:rsid w:val="00555547"/>
    <w:rsid w:val="0055564D"/>
    <w:rsid w:val="0055565A"/>
    <w:rsid w:val="0055581C"/>
    <w:rsid w:val="00555EDF"/>
    <w:rsid w:val="00555F77"/>
    <w:rsid w:val="005563F9"/>
    <w:rsid w:val="00556837"/>
    <w:rsid w:val="00557086"/>
    <w:rsid w:val="00557203"/>
    <w:rsid w:val="0055747F"/>
    <w:rsid w:val="00557B07"/>
    <w:rsid w:val="00557C9C"/>
    <w:rsid w:val="00557E4B"/>
    <w:rsid w:val="00560059"/>
    <w:rsid w:val="005606B7"/>
    <w:rsid w:val="00561060"/>
    <w:rsid w:val="00561430"/>
    <w:rsid w:val="005614B8"/>
    <w:rsid w:val="00561E4B"/>
    <w:rsid w:val="00562345"/>
    <w:rsid w:val="00562729"/>
    <w:rsid w:val="00562944"/>
    <w:rsid w:val="005638F4"/>
    <w:rsid w:val="00563FD0"/>
    <w:rsid w:val="00564041"/>
    <w:rsid w:val="005642BC"/>
    <w:rsid w:val="005643F2"/>
    <w:rsid w:val="0056464E"/>
    <w:rsid w:val="005654C0"/>
    <w:rsid w:val="0056643C"/>
    <w:rsid w:val="00566DA0"/>
    <w:rsid w:val="00567E11"/>
    <w:rsid w:val="00570159"/>
    <w:rsid w:val="00570843"/>
    <w:rsid w:val="00570DF9"/>
    <w:rsid w:val="00570E22"/>
    <w:rsid w:val="00570E8B"/>
    <w:rsid w:val="0057161B"/>
    <w:rsid w:val="00571D76"/>
    <w:rsid w:val="0057213F"/>
    <w:rsid w:val="00572333"/>
    <w:rsid w:val="0057240D"/>
    <w:rsid w:val="00572823"/>
    <w:rsid w:val="005728F5"/>
    <w:rsid w:val="0057296B"/>
    <w:rsid w:val="00572D2A"/>
    <w:rsid w:val="00572DE7"/>
    <w:rsid w:val="00572F22"/>
    <w:rsid w:val="00572F97"/>
    <w:rsid w:val="005734D5"/>
    <w:rsid w:val="00573AC4"/>
    <w:rsid w:val="00573ADA"/>
    <w:rsid w:val="00573F6D"/>
    <w:rsid w:val="005745EA"/>
    <w:rsid w:val="00574611"/>
    <w:rsid w:val="00574A0F"/>
    <w:rsid w:val="00574CEA"/>
    <w:rsid w:val="0057514A"/>
    <w:rsid w:val="00575241"/>
    <w:rsid w:val="005754FE"/>
    <w:rsid w:val="00575591"/>
    <w:rsid w:val="00575EE3"/>
    <w:rsid w:val="00575F4F"/>
    <w:rsid w:val="005761F9"/>
    <w:rsid w:val="00576A47"/>
    <w:rsid w:val="00576E93"/>
    <w:rsid w:val="00577291"/>
    <w:rsid w:val="005774E2"/>
    <w:rsid w:val="00577B93"/>
    <w:rsid w:val="00577DE1"/>
    <w:rsid w:val="0058029F"/>
    <w:rsid w:val="005804B6"/>
    <w:rsid w:val="00580A88"/>
    <w:rsid w:val="00580C31"/>
    <w:rsid w:val="00581A14"/>
    <w:rsid w:val="00581AAF"/>
    <w:rsid w:val="00583C2E"/>
    <w:rsid w:val="00583CF9"/>
    <w:rsid w:val="00583D32"/>
    <w:rsid w:val="00584D79"/>
    <w:rsid w:val="00585144"/>
    <w:rsid w:val="005861A1"/>
    <w:rsid w:val="005861B9"/>
    <w:rsid w:val="005867B8"/>
    <w:rsid w:val="00586ABA"/>
    <w:rsid w:val="00586D37"/>
    <w:rsid w:val="00586ED9"/>
    <w:rsid w:val="005874CD"/>
    <w:rsid w:val="0058753F"/>
    <w:rsid w:val="00587ACE"/>
    <w:rsid w:val="00587AE3"/>
    <w:rsid w:val="00587EC4"/>
    <w:rsid w:val="00590634"/>
    <w:rsid w:val="005908FE"/>
    <w:rsid w:val="00590A11"/>
    <w:rsid w:val="00590CC3"/>
    <w:rsid w:val="00591782"/>
    <w:rsid w:val="0059192C"/>
    <w:rsid w:val="00591A8D"/>
    <w:rsid w:val="0059209E"/>
    <w:rsid w:val="00592167"/>
    <w:rsid w:val="0059292F"/>
    <w:rsid w:val="005931F7"/>
    <w:rsid w:val="0059334C"/>
    <w:rsid w:val="00593399"/>
    <w:rsid w:val="0059371A"/>
    <w:rsid w:val="005937C0"/>
    <w:rsid w:val="005937ED"/>
    <w:rsid w:val="00593891"/>
    <w:rsid w:val="00593C68"/>
    <w:rsid w:val="005941B3"/>
    <w:rsid w:val="00594653"/>
    <w:rsid w:val="00594704"/>
    <w:rsid w:val="0059571B"/>
    <w:rsid w:val="00595950"/>
    <w:rsid w:val="00595A86"/>
    <w:rsid w:val="00595B00"/>
    <w:rsid w:val="00596934"/>
    <w:rsid w:val="00596CA5"/>
    <w:rsid w:val="00596D27"/>
    <w:rsid w:val="00597128"/>
    <w:rsid w:val="005978E5"/>
    <w:rsid w:val="00597D00"/>
    <w:rsid w:val="00597F53"/>
    <w:rsid w:val="005A0990"/>
    <w:rsid w:val="005A1437"/>
    <w:rsid w:val="005A154D"/>
    <w:rsid w:val="005A1F71"/>
    <w:rsid w:val="005A241E"/>
    <w:rsid w:val="005A2674"/>
    <w:rsid w:val="005A2C97"/>
    <w:rsid w:val="005A2E8C"/>
    <w:rsid w:val="005A356F"/>
    <w:rsid w:val="005A362D"/>
    <w:rsid w:val="005A364F"/>
    <w:rsid w:val="005A38B2"/>
    <w:rsid w:val="005A39FC"/>
    <w:rsid w:val="005A3F43"/>
    <w:rsid w:val="005A402B"/>
    <w:rsid w:val="005A468A"/>
    <w:rsid w:val="005A4735"/>
    <w:rsid w:val="005A4972"/>
    <w:rsid w:val="005A4A84"/>
    <w:rsid w:val="005A4AFE"/>
    <w:rsid w:val="005A4B77"/>
    <w:rsid w:val="005A5412"/>
    <w:rsid w:val="005A56DA"/>
    <w:rsid w:val="005A58B4"/>
    <w:rsid w:val="005A65AF"/>
    <w:rsid w:val="005A662A"/>
    <w:rsid w:val="005A6C9D"/>
    <w:rsid w:val="005A7402"/>
    <w:rsid w:val="005A7500"/>
    <w:rsid w:val="005A7BB3"/>
    <w:rsid w:val="005B04D0"/>
    <w:rsid w:val="005B0F57"/>
    <w:rsid w:val="005B125A"/>
    <w:rsid w:val="005B1282"/>
    <w:rsid w:val="005B1578"/>
    <w:rsid w:val="005B16DD"/>
    <w:rsid w:val="005B17A9"/>
    <w:rsid w:val="005B1853"/>
    <w:rsid w:val="005B1DAB"/>
    <w:rsid w:val="005B1E01"/>
    <w:rsid w:val="005B1F77"/>
    <w:rsid w:val="005B2234"/>
    <w:rsid w:val="005B294D"/>
    <w:rsid w:val="005B2D66"/>
    <w:rsid w:val="005B32BD"/>
    <w:rsid w:val="005B33F5"/>
    <w:rsid w:val="005B353C"/>
    <w:rsid w:val="005B35AB"/>
    <w:rsid w:val="005B3852"/>
    <w:rsid w:val="005B3CE9"/>
    <w:rsid w:val="005B40EA"/>
    <w:rsid w:val="005B4286"/>
    <w:rsid w:val="005B459C"/>
    <w:rsid w:val="005B45C5"/>
    <w:rsid w:val="005B4701"/>
    <w:rsid w:val="005B49CC"/>
    <w:rsid w:val="005B4A00"/>
    <w:rsid w:val="005B537B"/>
    <w:rsid w:val="005B5840"/>
    <w:rsid w:val="005B6585"/>
    <w:rsid w:val="005B677E"/>
    <w:rsid w:val="005B696F"/>
    <w:rsid w:val="005B6EE0"/>
    <w:rsid w:val="005B6F5D"/>
    <w:rsid w:val="005B730D"/>
    <w:rsid w:val="005B762D"/>
    <w:rsid w:val="005B76D1"/>
    <w:rsid w:val="005B7A78"/>
    <w:rsid w:val="005B7CBC"/>
    <w:rsid w:val="005C03E7"/>
    <w:rsid w:val="005C0AA0"/>
    <w:rsid w:val="005C0E8F"/>
    <w:rsid w:val="005C162A"/>
    <w:rsid w:val="005C1997"/>
    <w:rsid w:val="005C1A8A"/>
    <w:rsid w:val="005C21F2"/>
    <w:rsid w:val="005C227D"/>
    <w:rsid w:val="005C2437"/>
    <w:rsid w:val="005C2AAD"/>
    <w:rsid w:val="005C2CC1"/>
    <w:rsid w:val="005C2D4F"/>
    <w:rsid w:val="005C2E03"/>
    <w:rsid w:val="005C3298"/>
    <w:rsid w:val="005C3457"/>
    <w:rsid w:val="005C35F2"/>
    <w:rsid w:val="005C4256"/>
    <w:rsid w:val="005C43CC"/>
    <w:rsid w:val="005C48B8"/>
    <w:rsid w:val="005C4E79"/>
    <w:rsid w:val="005C5030"/>
    <w:rsid w:val="005C55C6"/>
    <w:rsid w:val="005C55F6"/>
    <w:rsid w:val="005C5834"/>
    <w:rsid w:val="005C5DCD"/>
    <w:rsid w:val="005C5EF2"/>
    <w:rsid w:val="005C5F22"/>
    <w:rsid w:val="005C61A5"/>
    <w:rsid w:val="005C63D0"/>
    <w:rsid w:val="005C650A"/>
    <w:rsid w:val="005C6B86"/>
    <w:rsid w:val="005C7039"/>
    <w:rsid w:val="005C71F8"/>
    <w:rsid w:val="005C76C7"/>
    <w:rsid w:val="005C77B7"/>
    <w:rsid w:val="005C77EF"/>
    <w:rsid w:val="005D0EF8"/>
    <w:rsid w:val="005D0F71"/>
    <w:rsid w:val="005D0FAD"/>
    <w:rsid w:val="005D1409"/>
    <w:rsid w:val="005D1A55"/>
    <w:rsid w:val="005D215B"/>
    <w:rsid w:val="005D2931"/>
    <w:rsid w:val="005D2E2B"/>
    <w:rsid w:val="005D438D"/>
    <w:rsid w:val="005D4981"/>
    <w:rsid w:val="005D4ED9"/>
    <w:rsid w:val="005D5728"/>
    <w:rsid w:val="005D5AF7"/>
    <w:rsid w:val="005D5BD6"/>
    <w:rsid w:val="005D5FD6"/>
    <w:rsid w:val="005D6004"/>
    <w:rsid w:val="005D606D"/>
    <w:rsid w:val="005D6B8D"/>
    <w:rsid w:val="005D79B8"/>
    <w:rsid w:val="005E066A"/>
    <w:rsid w:val="005E0682"/>
    <w:rsid w:val="005E07DC"/>
    <w:rsid w:val="005E0B4B"/>
    <w:rsid w:val="005E122B"/>
    <w:rsid w:val="005E1521"/>
    <w:rsid w:val="005E1DE1"/>
    <w:rsid w:val="005E2219"/>
    <w:rsid w:val="005E22A5"/>
    <w:rsid w:val="005E2602"/>
    <w:rsid w:val="005E3EB0"/>
    <w:rsid w:val="005E4112"/>
    <w:rsid w:val="005E4C1E"/>
    <w:rsid w:val="005E4DC2"/>
    <w:rsid w:val="005E51AF"/>
    <w:rsid w:val="005E5773"/>
    <w:rsid w:val="005E5A71"/>
    <w:rsid w:val="005E5B33"/>
    <w:rsid w:val="005E6289"/>
    <w:rsid w:val="005E64EF"/>
    <w:rsid w:val="005E6520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F00A9"/>
    <w:rsid w:val="005F075B"/>
    <w:rsid w:val="005F07E1"/>
    <w:rsid w:val="005F1278"/>
    <w:rsid w:val="005F14E1"/>
    <w:rsid w:val="005F17FF"/>
    <w:rsid w:val="005F1A71"/>
    <w:rsid w:val="005F243E"/>
    <w:rsid w:val="005F2CEA"/>
    <w:rsid w:val="005F2FB8"/>
    <w:rsid w:val="005F347B"/>
    <w:rsid w:val="005F3E86"/>
    <w:rsid w:val="005F4495"/>
    <w:rsid w:val="005F47CA"/>
    <w:rsid w:val="005F4AEB"/>
    <w:rsid w:val="005F4C47"/>
    <w:rsid w:val="005F4D0A"/>
    <w:rsid w:val="005F53C4"/>
    <w:rsid w:val="005F55D2"/>
    <w:rsid w:val="005F578D"/>
    <w:rsid w:val="005F5D64"/>
    <w:rsid w:val="005F5DDB"/>
    <w:rsid w:val="005F61CD"/>
    <w:rsid w:val="005F6B83"/>
    <w:rsid w:val="005F7038"/>
    <w:rsid w:val="005F70A6"/>
    <w:rsid w:val="005F74ED"/>
    <w:rsid w:val="005F786D"/>
    <w:rsid w:val="005F7A85"/>
    <w:rsid w:val="005F7C0D"/>
    <w:rsid w:val="00600114"/>
    <w:rsid w:val="00600248"/>
    <w:rsid w:val="00600698"/>
    <w:rsid w:val="00601898"/>
    <w:rsid w:val="00601A14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FE8"/>
    <w:rsid w:val="006055A7"/>
    <w:rsid w:val="006057E5"/>
    <w:rsid w:val="00605A61"/>
    <w:rsid w:val="00605E2D"/>
    <w:rsid w:val="00605EA4"/>
    <w:rsid w:val="006065B7"/>
    <w:rsid w:val="00606970"/>
    <w:rsid w:val="006073CA"/>
    <w:rsid w:val="00607480"/>
    <w:rsid w:val="00607C99"/>
    <w:rsid w:val="0061071E"/>
    <w:rsid w:val="00610728"/>
    <w:rsid w:val="00610873"/>
    <w:rsid w:val="00610948"/>
    <w:rsid w:val="00610AB2"/>
    <w:rsid w:val="006113B6"/>
    <w:rsid w:val="0061169A"/>
    <w:rsid w:val="00611C8D"/>
    <w:rsid w:val="00611EE3"/>
    <w:rsid w:val="0061229C"/>
    <w:rsid w:val="00612512"/>
    <w:rsid w:val="00612516"/>
    <w:rsid w:val="00612561"/>
    <w:rsid w:val="00612B25"/>
    <w:rsid w:val="00612D72"/>
    <w:rsid w:val="00612E20"/>
    <w:rsid w:val="006133C3"/>
    <w:rsid w:val="006135A4"/>
    <w:rsid w:val="00613C70"/>
    <w:rsid w:val="00613E48"/>
    <w:rsid w:val="006141B5"/>
    <w:rsid w:val="0061451A"/>
    <w:rsid w:val="00614C8D"/>
    <w:rsid w:val="00615052"/>
    <w:rsid w:val="00615233"/>
    <w:rsid w:val="0061564E"/>
    <w:rsid w:val="006156CC"/>
    <w:rsid w:val="00615754"/>
    <w:rsid w:val="00615BEC"/>
    <w:rsid w:val="00615D6B"/>
    <w:rsid w:val="00615ED5"/>
    <w:rsid w:val="00615F52"/>
    <w:rsid w:val="00616581"/>
    <w:rsid w:val="006179C5"/>
    <w:rsid w:val="00617B41"/>
    <w:rsid w:val="00620216"/>
    <w:rsid w:val="00620341"/>
    <w:rsid w:val="00620955"/>
    <w:rsid w:val="00621472"/>
    <w:rsid w:val="0062292C"/>
    <w:rsid w:val="00622933"/>
    <w:rsid w:val="006229AE"/>
    <w:rsid w:val="00622AD3"/>
    <w:rsid w:val="00624638"/>
    <w:rsid w:val="0062487C"/>
    <w:rsid w:val="00624BC8"/>
    <w:rsid w:val="006250B8"/>
    <w:rsid w:val="00625123"/>
    <w:rsid w:val="00625701"/>
    <w:rsid w:val="00625A0F"/>
    <w:rsid w:val="00625C7C"/>
    <w:rsid w:val="00626CB2"/>
    <w:rsid w:val="0062748B"/>
    <w:rsid w:val="0062761F"/>
    <w:rsid w:val="00627C7B"/>
    <w:rsid w:val="00627E26"/>
    <w:rsid w:val="006301F2"/>
    <w:rsid w:val="00630CCC"/>
    <w:rsid w:val="00631000"/>
    <w:rsid w:val="006311F1"/>
    <w:rsid w:val="0063134C"/>
    <w:rsid w:val="00631852"/>
    <w:rsid w:val="00631B03"/>
    <w:rsid w:val="006323E4"/>
    <w:rsid w:val="00632AEC"/>
    <w:rsid w:val="00633AAC"/>
    <w:rsid w:val="00633DDC"/>
    <w:rsid w:val="00634010"/>
    <w:rsid w:val="00634118"/>
    <w:rsid w:val="006344B3"/>
    <w:rsid w:val="00634C65"/>
    <w:rsid w:val="00634C7D"/>
    <w:rsid w:val="00634CFC"/>
    <w:rsid w:val="00634F15"/>
    <w:rsid w:val="00635271"/>
    <w:rsid w:val="00635521"/>
    <w:rsid w:val="006356C3"/>
    <w:rsid w:val="00635BD3"/>
    <w:rsid w:val="00635D8A"/>
    <w:rsid w:val="00636027"/>
    <w:rsid w:val="006360FB"/>
    <w:rsid w:val="006361F4"/>
    <w:rsid w:val="00636374"/>
    <w:rsid w:val="006365A9"/>
    <w:rsid w:val="006366C3"/>
    <w:rsid w:val="00636707"/>
    <w:rsid w:val="00636BAD"/>
    <w:rsid w:val="00636D59"/>
    <w:rsid w:val="00636DD8"/>
    <w:rsid w:val="00637766"/>
    <w:rsid w:val="006378B1"/>
    <w:rsid w:val="006378D3"/>
    <w:rsid w:val="00637C81"/>
    <w:rsid w:val="00637D2D"/>
    <w:rsid w:val="00640547"/>
    <w:rsid w:val="0064078B"/>
    <w:rsid w:val="00640C78"/>
    <w:rsid w:val="00640D25"/>
    <w:rsid w:val="00640D85"/>
    <w:rsid w:val="00641286"/>
    <w:rsid w:val="0064163C"/>
    <w:rsid w:val="00641B33"/>
    <w:rsid w:val="00641FC6"/>
    <w:rsid w:val="00642375"/>
    <w:rsid w:val="006423CF"/>
    <w:rsid w:val="006426F2"/>
    <w:rsid w:val="00642990"/>
    <w:rsid w:val="00642E57"/>
    <w:rsid w:val="006431DA"/>
    <w:rsid w:val="00643D35"/>
    <w:rsid w:val="00643E5C"/>
    <w:rsid w:val="00643F0D"/>
    <w:rsid w:val="006440B2"/>
    <w:rsid w:val="00645069"/>
    <w:rsid w:val="006450B4"/>
    <w:rsid w:val="00645EA9"/>
    <w:rsid w:val="006465E0"/>
    <w:rsid w:val="006466BA"/>
    <w:rsid w:val="006469D5"/>
    <w:rsid w:val="00646B74"/>
    <w:rsid w:val="00646E15"/>
    <w:rsid w:val="00646E4C"/>
    <w:rsid w:val="00646FCA"/>
    <w:rsid w:val="006475F3"/>
    <w:rsid w:val="00647930"/>
    <w:rsid w:val="00647BE1"/>
    <w:rsid w:val="00650006"/>
    <w:rsid w:val="00650B17"/>
    <w:rsid w:val="00650C25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284"/>
    <w:rsid w:val="00653930"/>
    <w:rsid w:val="00654A8B"/>
    <w:rsid w:val="00654FB8"/>
    <w:rsid w:val="006552CD"/>
    <w:rsid w:val="006553D8"/>
    <w:rsid w:val="006559B4"/>
    <w:rsid w:val="00655FFB"/>
    <w:rsid w:val="006561BE"/>
    <w:rsid w:val="00656218"/>
    <w:rsid w:val="006564E9"/>
    <w:rsid w:val="0065659A"/>
    <w:rsid w:val="0065663B"/>
    <w:rsid w:val="00656B0B"/>
    <w:rsid w:val="00657195"/>
    <w:rsid w:val="0065728B"/>
    <w:rsid w:val="0065739A"/>
    <w:rsid w:val="006574EF"/>
    <w:rsid w:val="00657634"/>
    <w:rsid w:val="006579FB"/>
    <w:rsid w:val="00657F55"/>
    <w:rsid w:val="0066007E"/>
    <w:rsid w:val="006605CB"/>
    <w:rsid w:val="006606DB"/>
    <w:rsid w:val="00660747"/>
    <w:rsid w:val="00660DC7"/>
    <w:rsid w:val="006611CD"/>
    <w:rsid w:val="00661AA4"/>
    <w:rsid w:val="00661CFD"/>
    <w:rsid w:val="00661D88"/>
    <w:rsid w:val="006622F6"/>
    <w:rsid w:val="0066267A"/>
    <w:rsid w:val="006626AF"/>
    <w:rsid w:val="006628A7"/>
    <w:rsid w:val="00662B04"/>
    <w:rsid w:val="00662BB5"/>
    <w:rsid w:val="00662E8A"/>
    <w:rsid w:val="00662ED8"/>
    <w:rsid w:val="00663297"/>
    <w:rsid w:val="0066372A"/>
    <w:rsid w:val="00663FB5"/>
    <w:rsid w:val="00664020"/>
    <w:rsid w:val="006640AC"/>
    <w:rsid w:val="006640BB"/>
    <w:rsid w:val="00664481"/>
    <w:rsid w:val="00664C33"/>
    <w:rsid w:val="00664FA9"/>
    <w:rsid w:val="006654B7"/>
    <w:rsid w:val="006656A0"/>
    <w:rsid w:val="0066608E"/>
    <w:rsid w:val="00666276"/>
    <w:rsid w:val="00666C58"/>
    <w:rsid w:val="006670C2"/>
    <w:rsid w:val="00667112"/>
    <w:rsid w:val="00667260"/>
    <w:rsid w:val="0066727C"/>
    <w:rsid w:val="0066747C"/>
    <w:rsid w:val="0066752D"/>
    <w:rsid w:val="00667662"/>
    <w:rsid w:val="00667667"/>
    <w:rsid w:val="00667774"/>
    <w:rsid w:val="00667F02"/>
    <w:rsid w:val="0067024C"/>
    <w:rsid w:val="0067030A"/>
    <w:rsid w:val="006704D3"/>
    <w:rsid w:val="00670838"/>
    <w:rsid w:val="00670DEB"/>
    <w:rsid w:val="00671018"/>
    <w:rsid w:val="00672BC4"/>
    <w:rsid w:val="00673582"/>
    <w:rsid w:val="006736B9"/>
    <w:rsid w:val="006737C8"/>
    <w:rsid w:val="00673EB6"/>
    <w:rsid w:val="00673FCF"/>
    <w:rsid w:val="0067402B"/>
    <w:rsid w:val="006742B3"/>
    <w:rsid w:val="00674334"/>
    <w:rsid w:val="006743F7"/>
    <w:rsid w:val="00674633"/>
    <w:rsid w:val="006747DD"/>
    <w:rsid w:val="00674D58"/>
    <w:rsid w:val="00674E6D"/>
    <w:rsid w:val="006752B8"/>
    <w:rsid w:val="0067536C"/>
    <w:rsid w:val="0067542F"/>
    <w:rsid w:val="00675C8F"/>
    <w:rsid w:val="00675D39"/>
    <w:rsid w:val="0067606B"/>
    <w:rsid w:val="00676197"/>
    <w:rsid w:val="0067631E"/>
    <w:rsid w:val="0067641A"/>
    <w:rsid w:val="00676490"/>
    <w:rsid w:val="006764FA"/>
    <w:rsid w:val="006766F8"/>
    <w:rsid w:val="00677171"/>
    <w:rsid w:val="006776B0"/>
    <w:rsid w:val="0067782D"/>
    <w:rsid w:val="00677C9B"/>
    <w:rsid w:val="00677F93"/>
    <w:rsid w:val="0068018E"/>
    <w:rsid w:val="00680326"/>
    <w:rsid w:val="0068049D"/>
    <w:rsid w:val="006804E2"/>
    <w:rsid w:val="006807C8"/>
    <w:rsid w:val="00680E9A"/>
    <w:rsid w:val="00680F6D"/>
    <w:rsid w:val="0068128C"/>
    <w:rsid w:val="00681696"/>
    <w:rsid w:val="00681FD0"/>
    <w:rsid w:val="0068229C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A80"/>
    <w:rsid w:val="00686FE7"/>
    <w:rsid w:val="00687AB4"/>
    <w:rsid w:val="00687BFD"/>
    <w:rsid w:val="00687E1C"/>
    <w:rsid w:val="00687E5F"/>
    <w:rsid w:val="00687EBF"/>
    <w:rsid w:val="00687FBF"/>
    <w:rsid w:val="006900D8"/>
    <w:rsid w:val="00690435"/>
    <w:rsid w:val="006905A4"/>
    <w:rsid w:val="006905BD"/>
    <w:rsid w:val="006914C5"/>
    <w:rsid w:val="00691757"/>
    <w:rsid w:val="00691985"/>
    <w:rsid w:val="00691B76"/>
    <w:rsid w:val="006921D8"/>
    <w:rsid w:val="0069250A"/>
    <w:rsid w:val="006928DC"/>
    <w:rsid w:val="00692E15"/>
    <w:rsid w:val="00693A19"/>
    <w:rsid w:val="00693BA8"/>
    <w:rsid w:val="00693DAD"/>
    <w:rsid w:val="006941D4"/>
    <w:rsid w:val="006941FE"/>
    <w:rsid w:val="006949F4"/>
    <w:rsid w:val="00694B77"/>
    <w:rsid w:val="00694F4D"/>
    <w:rsid w:val="00695369"/>
    <w:rsid w:val="0069563B"/>
    <w:rsid w:val="00695900"/>
    <w:rsid w:val="00695DCF"/>
    <w:rsid w:val="00696437"/>
    <w:rsid w:val="00696A00"/>
    <w:rsid w:val="00696D7E"/>
    <w:rsid w:val="0069714C"/>
    <w:rsid w:val="0069765B"/>
    <w:rsid w:val="00697B2F"/>
    <w:rsid w:val="006A0094"/>
    <w:rsid w:val="006A0451"/>
    <w:rsid w:val="006A10A5"/>
    <w:rsid w:val="006A11DB"/>
    <w:rsid w:val="006A14CC"/>
    <w:rsid w:val="006A1B0E"/>
    <w:rsid w:val="006A1B37"/>
    <w:rsid w:val="006A2695"/>
    <w:rsid w:val="006A270E"/>
    <w:rsid w:val="006A27E1"/>
    <w:rsid w:val="006A2F21"/>
    <w:rsid w:val="006A3135"/>
    <w:rsid w:val="006A3427"/>
    <w:rsid w:val="006A3698"/>
    <w:rsid w:val="006A3A32"/>
    <w:rsid w:val="006A3DF3"/>
    <w:rsid w:val="006A3E5E"/>
    <w:rsid w:val="006A3ED8"/>
    <w:rsid w:val="006A45B7"/>
    <w:rsid w:val="006A4D35"/>
    <w:rsid w:val="006A5913"/>
    <w:rsid w:val="006A5A46"/>
    <w:rsid w:val="006A5B98"/>
    <w:rsid w:val="006A643D"/>
    <w:rsid w:val="006A708F"/>
    <w:rsid w:val="006A756E"/>
    <w:rsid w:val="006A7903"/>
    <w:rsid w:val="006B0636"/>
    <w:rsid w:val="006B0BC4"/>
    <w:rsid w:val="006B0C71"/>
    <w:rsid w:val="006B105C"/>
    <w:rsid w:val="006B121A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E32"/>
    <w:rsid w:val="006B57D9"/>
    <w:rsid w:val="006B5B69"/>
    <w:rsid w:val="006B640E"/>
    <w:rsid w:val="006B6835"/>
    <w:rsid w:val="006B68F4"/>
    <w:rsid w:val="006B6ACF"/>
    <w:rsid w:val="006B746B"/>
    <w:rsid w:val="006C0113"/>
    <w:rsid w:val="006C01F9"/>
    <w:rsid w:val="006C027B"/>
    <w:rsid w:val="006C02AE"/>
    <w:rsid w:val="006C0369"/>
    <w:rsid w:val="006C0A2E"/>
    <w:rsid w:val="006C0B2E"/>
    <w:rsid w:val="006C0B66"/>
    <w:rsid w:val="006C0EDD"/>
    <w:rsid w:val="006C100A"/>
    <w:rsid w:val="006C1241"/>
    <w:rsid w:val="006C19BE"/>
    <w:rsid w:val="006C1C84"/>
    <w:rsid w:val="006C2031"/>
    <w:rsid w:val="006C2077"/>
    <w:rsid w:val="006C231B"/>
    <w:rsid w:val="006C2465"/>
    <w:rsid w:val="006C27ED"/>
    <w:rsid w:val="006C2A15"/>
    <w:rsid w:val="006C2D61"/>
    <w:rsid w:val="006C2D9E"/>
    <w:rsid w:val="006C2EBD"/>
    <w:rsid w:val="006C371F"/>
    <w:rsid w:val="006C389D"/>
    <w:rsid w:val="006C3C42"/>
    <w:rsid w:val="006C3C48"/>
    <w:rsid w:val="006C3F9D"/>
    <w:rsid w:val="006C41D3"/>
    <w:rsid w:val="006C4A9D"/>
    <w:rsid w:val="006C4F56"/>
    <w:rsid w:val="006C56F6"/>
    <w:rsid w:val="006C5943"/>
    <w:rsid w:val="006C5BFE"/>
    <w:rsid w:val="006C6B9A"/>
    <w:rsid w:val="006C6E4C"/>
    <w:rsid w:val="006C707A"/>
    <w:rsid w:val="006C753F"/>
    <w:rsid w:val="006C75BB"/>
    <w:rsid w:val="006C7AF0"/>
    <w:rsid w:val="006C7D44"/>
    <w:rsid w:val="006C7DA1"/>
    <w:rsid w:val="006C7F33"/>
    <w:rsid w:val="006D00ED"/>
    <w:rsid w:val="006D02B0"/>
    <w:rsid w:val="006D03D2"/>
    <w:rsid w:val="006D0C4B"/>
    <w:rsid w:val="006D1249"/>
    <w:rsid w:val="006D1512"/>
    <w:rsid w:val="006D15F0"/>
    <w:rsid w:val="006D17AE"/>
    <w:rsid w:val="006D1BA6"/>
    <w:rsid w:val="006D1D2F"/>
    <w:rsid w:val="006D22FC"/>
    <w:rsid w:val="006D25B9"/>
    <w:rsid w:val="006D2BEB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5D3"/>
    <w:rsid w:val="006D5691"/>
    <w:rsid w:val="006D5751"/>
    <w:rsid w:val="006D5B97"/>
    <w:rsid w:val="006D6370"/>
    <w:rsid w:val="006D6491"/>
    <w:rsid w:val="006D6A93"/>
    <w:rsid w:val="006D6BDC"/>
    <w:rsid w:val="006D6F1A"/>
    <w:rsid w:val="006D7299"/>
    <w:rsid w:val="006D7CAD"/>
    <w:rsid w:val="006D7DD8"/>
    <w:rsid w:val="006D7E58"/>
    <w:rsid w:val="006D7E97"/>
    <w:rsid w:val="006E0758"/>
    <w:rsid w:val="006E07B0"/>
    <w:rsid w:val="006E0A5A"/>
    <w:rsid w:val="006E110E"/>
    <w:rsid w:val="006E1138"/>
    <w:rsid w:val="006E1B98"/>
    <w:rsid w:val="006E1F18"/>
    <w:rsid w:val="006E2433"/>
    <w:rsid w:val="006E288C"/>
    <w:rsid w:val="006E2DD8"/>
    <w:rsid w:val="006E2F21"/>
    <w:rsid w:val="006E3065"/>
    <w:rsid w:val="006E3658"/>
    <w:rsid w:val="006E3AB7"/>
    <w:rsid w:val="006E3AC6"/>
    <w:rsid w:val="006E3AE1"/>
    <w:rsid w:val="006E3C77"/>
    <w:rsid w:val="006E42E5"/>
    <w:rsid w:val="006E43AF"/>
    <w:rsid w:val="006E43C7"/>
    <w:rsid w:val="006E47ED"/>
    <w:rsid w:val="006E4A2C"/>
    <w:rsid w:val="006E4E4B"/>
    <w:rsid w:val="006E59AE"/>
    <w:rsid w:val="006E5C1C"/>
    <w:rsid w:val="006E5CD9"/>
    <w:rsid w:val="006E62AF"/>
    <w:rsid w:val="006E66A2"/>
    <w:rsid w:val="006E6A4A"/>
    <w:rsid w:val="006E7814"/>
    <w:rsid w:val="006E7928"/>
    <w:rsid w:val="006E7AA7"/>
    <w:rsid w:val="006E7DCC"/>
    <w:rsid w:val="006F03F0"/>
    <w:rsid w:val="006F1B26"/>
    <w:rsid w:val="006F1BB5"/>
    <w:rsid w:val="006F23B4"/>
    <w:rsid w:val="006F23FE"/>
    <w:rsid w:val="006F2B1E"/>
    <w:rsid w:val="006F2E17"/>
    <w:rsid w:val="006F30BF"/>
    <w:rsid w:val="006F347C"/>
    <w:rsid w:val="006F41C1"/>
    <w:rsid w:val="006F49F7"/>
    <w:rsid w:val="006F4FD7"/>
    <w:rsid w:val="006F5506"/>
    <w:rsid w:val="006F5D80"/>
    <w:rsid w:val="006F66B2"/>
    <w:rsid w:val="006F6773"/>
    <w:rsid w:val="006F67EF"/>
    <w:rsid w:val="006F6816"/>
    <w:rsid w:val="006F6B5F"/>
    <w:rsid w:val="006F6D44"/>
    <w:rsid w:val="006F6EEE"/>
    <w:rsid w:val="006F707F"/>
    <w:rsid w:val="006F70C6"/>
    <w:rsid w:val="006F7243"/>
    <w:rsid w:val="00701C8E"/>
    <w:rsid w:val="007024AC"/>
    <w:rsid w:val="00702A9F"/>
    <w:rsid w:val="00703290"/>
    <w:rsid w:val="0070380A"/>
    <w:rsid w:val="00703F3D"/>
    <w:rsid w:val="007043E8"/>
    <w:rsid w:val="0070444B"/>
    <w:rsid w:val="007048CF"/>
    <w:rsid w:val="00704BE3"/>
    <w:rsid w:val="00704C79"/>
    <w:rsid w:val="00704CEF"/>
    <w:rsid w:val="00705117"/>
    <w:rsid w:val="0070527A"/>
    <w:rsid w:val="0070567E"/>
    <w:rsid w:val="007057D1"/>
    <w:rsid w:val="00705BD2"/>
    <w:rsid w:val="00705CF9"/>
    <w:rsid w:val="00705EFC"/>
    <w:rsid w:val="00706117"/>
    <w:rsid w:val="007061E3"/>
    <w:rsid w:val="00706252"/>
    <w:rsid w:val="007063BB"/>
    <w:rsid w:val="00706534"/>
    <w:rsid w:val="00706CA1"/>
    <w:rsid w:val="00706FAA"/>
    <w:rsid w:val="00707617"/>
    <w:rsid w:val="007076E9"/>
    <w:rsid w:val="0070773F"/>
    <w:rsid w:val="007077B5"/>
    <w:rsid w:val="00707D69"/>
    <w:rsid w:val="007100B1"/>
    <w:rsid w:val="00710146"/>
    <w:rsid w:val="00710403"/>
    <w:rsid w:val="007108B1"/>
    <w:rsid w:val="00710AA6"/>
    <w:rsid w:val="00710C38"/>
    <w:rsid w:val="00710E6E"/>
    <w:rsid w:val="0071119A"/>
    <w:rsid w:val="00711215"/>
    <w:rsid w:val="00711316"/>
    <w:rsid w:val="00711848"/>
    <w:rsid w:val="007129EE"/>
    <w:rsid w:val="00712E73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7B70"/>
    <w:rsid w:val="00717E4A"/>
    <w:rsid w:val="00717E8E"/>
    <w:rsid w:val="00717FDD"/>
    <w:rsid w:val="00720458"/>
    <w:rsid w:val="007209C6"/>
    <w:rsid w:val="00720EA5"/>
    <w:rsid w:val="00721152"/>
    <w:rsid w:val="0072137A"/>
    <w:rsid w:val="00721723"/>
    <w:rsid w:val="0072199E"/>
    <w:rsid w:val="00721E6C"/>
    <w:rsid w:val="0072224F"/>
    <w:rsid w:val="007223FA"/>
    <w:rsid w:val="0072260F"/>
    <w:rsid w:val="007235FD"/>
    <w:rsid w:val="007238C9"/>
    <w:rsid w:val="00723937"/>
    <w:rsid w:val="007243E5"/>
    <w:rsid w:val="0072440E"/>
    <w:rsid w:val="00724807"/>
    <w:rsid w:val="00724AA2"/>
    <w:rsid w:val="00725188"/>
    <w:rsid w:val="007254C1"/>
    <w:rsid w:val="0072560E"/>
    <w:rsid w:val="00725720"/>
    <w:rsid w:val="00726220"/>
    <w:rsid w:val="007265B0"/>
    <w:rsid w:val="0072698B"/>
    <w:rsid w:val="00726A5E"/>
    <w:rsid w:val="00726E70"/>
    <w:rsid w:val="007270D8"/>
    <w:rsid w:val="007272AD"/>
    <w:rsid w:val="00727C3E"/>
    <w:rsid w:val="007300EC"/>
    <w:rsid w:val="00730376"/>
    <w:rsid w:val="007305FB"/>
    <w:rsid w:val="00730615"/>
    <w:rsid w:val="007309D5"/>
    <w:rsid w:val="00730B4D"/>
    <w:rsid w:val="00730BF2"/>
    <w:rsid w:val="00730C99"/>
    <w:rsid w:val="00731227"/>
    <w:rsid w:val="00731630"/>
    <w:rsid w:val="007318F5"/>
    <w:rsid w:val="00731DBF"/>
    <w:rsid w:val="00732093"/>
    <w:rsid w:val="00732268"/>
    <w:rsid w:val="007326CC"/>
    <w:rsid w:val="007326E4"/>
    <w:rsid w:val="0073272A"/>
    <w:rsid w:val="00732F2C"/>
    <w:rsid w:val="00732FA1"/>
    <w:rsid w:val="0073350B"/>
    <w:rsid w:val="00733C2E"/>
    <w:rsid w:val="0073453D"/>
    <w:rsid w:val="00734703"/>
    <w:rsid w:val="007349C5"/>
    <w:rsid w:val="00735005"/>
    <w:rsid w:val="007351BE"/>
    <w:rsid w:val="0073581C"/>
    <w:rsid w:val="00735FA2"/>
    <w:rsid w:val="00736188"/>
    <w:rsid w:val="007362B4"/>
    <w:rsid w:val="00736801"/>
    <w:rsid w:val="00736F65"/>
    <w:rsid w:val="00737834"/>
    <w:rsid w:val="0074001C"/>
    <w:rsid w:val="0074035E"/>
    <w:rsid w:val="00740690"/>
    <w:rsid w:val="00740D12"/>
    <w:rsid w:val="007412C4"/>
    <w:rsid w:val="00741364"/>
    <w:rsid w:val="0074136C"/>
    <w:rsid w:val="00741486"/>
    <w:rsid w:val="0074171D"/>
    <w:rsid w:val="007419DE"/>
    <w:rsid w:val="00741D8F"/>
    <w:rsid w:val="0074217E"/>
    <w:rsid w:val="00742855"/>
    <w:rsid w:val="00742C89"/>
    <w:rsid w:val="007430EC"/>
    <w:rsid w:val="007430F1"/>
    <w:rsid w:val="0074334F"/>
    <w:rsid w:val="007436C9"/>
    <w:rsid w:val="0074414F"/>
    <w:rsid w:val="00744503"/>
    <w:rsid w:val="00744973"/>
    <w:rsid w:val="00744F2E"/>
    <w:rsid w:val="00745527"/>
    <w:rsid w:val="007455AC"/>
    <w:rsid w:val="007464D0"/>
    <w:rsid w:val="00746634"/>
    <w:rsid w:val="0074675A"/>
    <w:rsid w:val="00746957"/>
    <w:rsid w:val="007469F8"/>
    <w:rsid w:val="00746AAD"/>
    <w:rsid w:val="00746D72"/>
    <w:rsid w:val="00746F04"/>
    <w:rsid w:val="007471AB"/>
    <w:rsid w:val="00747354"/>
    <w:rsid w:val="0074786B"/>
    <w:rsid w:val="00747F02"/>
    <w:rsid w:val="007501BE"/>
    <w:rsid w:val="007503E4"/>
    <w:rsid w:val="007508BE"/>
    <w:rsid w:val="00750E34"/>
    <w:rsid w:val="00750EC8"/>
    <w:rsid w:val="00751135"/>
    <w:rsid w:val="00752330"/>
    <w:rsid w:val="00752741"/>
    <w:rsid w:val="00752892"/>
    <w:rsid w:val="00752B04"/>
    <w:rsid w:val="00753237"/>
    <w:rsid w:val="00753B4E"/>
    <w:rsid w:val="00754709"/>
    <w:rsid w:val="00754E32"/>
    <w:rsid w:val="00754FD8"/>
    <w:rsid w:val="00755249"/>
    <w:rsid w:val="0075526E"/>
    <w:rsid w:val="00755579"/>
    <w:rsid w:val="00755629"/>
    <w:rsid w:val="00755825"/>
    <w:rsid w:val="00755F42"/>
    <w:rsid w:val="007564C5"/>
    <w:rsid w:val="007569D2"/>
    <w:rsid w:val="00756FCA"/>
    <w:rsid w:val="00757032"/>
    <w:rsid w:val="007574C2"/>
    <w:rsid w:val="0075760D"/>
    <w:rsid w:val="007577F8"/>
    <w:rsid w:val="00757D78"/>
    <w:rsid w:val="007601A2"/>
    <w:rsid w:val="007602B5"/>
    <w:rsid w:val="00760A4B"/>
    <w:rsid w:val="00760F10"/>
    <w:rsid w:val="00761310"/>
    <w:rsid w:val="00761378"/>
    <w:rsid w:val="007614C0"/>
    <w:rsid w:val="0076160F"/>
    <w:rsid w:val="00761661"/>
    <w:rsid w:val="00761FCF"/>
    <w:rsid w:val="00762034"/>
    <w:rsid w:val="007622CB"/>
    <w:rsid w:val="0076253D"/>
    <w:rsid w:val="0076261D"/>
    <w:rsid w:val="00762654"/>
    <w:rsid w:val="00762D0F"/>
    <w:rsid w:val="007632FE"/>
    <w:rsid w:val="0076385F"/>
    <w:rsid w:val="007638F7"/>
    <w:rsid w:val="007639EE"/>
    <w:rsid w:val="00763B81"/>
    <w:rsid w:val="00763E38"/>
    <w:rsid w:val="007644B1"/>
    <w:rsid w:val="00764726"/>
    <w:rsid w:val="00765145"/>
    <w:rsid w:val="0076551D"/>
    <w:rsid w:val="00765B1C"/>
    <w:rsid w:val="00765D64"/>
    <w:rsid w:val="00766BC9"/>
    <w:rsid w:val="00767427"/>
    <w:rsid w:val="0076769E"/>
    <w:rsid w:val="007676DA"/>
    <w:rsid w:val="00767AED"/>
    <w:rsid w:val="00767B43"/>
    <w:rsid w:val="00770016"/>
    <w:rsid w:val="007704E8"/>
    <w:rsid w:val="00770903"/>
    <w:rsid w:val="007709FB"/>
    <w:rsid w:val="00770A29"/>
    <w:rsid w:val="00770E7F"/>
    <w:rsid w:val="007711FC"/>
    <w:rsid w:val="0077184B"/>
    <w:rsid w:val="00771ACC"/>
    <w:rsid w:val="00771B5D"/>
    <w:rsid w:val="00772168"/>
    <w:rsid w:val="00772693"/>
    <w:rsid w:val="0077290C"/>
    <w:rsid w:val="00772F4F"/>
    <w:rsid w:val="00773441"/>
    <w:rsid w:val="0077432E"/>
    <w:rsid w:val="00774686"/>
    <w:rsid w:val="00774723"/>
    <w:rsid w:val="00774752"/>
    <w:rsid w:val="007748C5"/>
    <w:rsid w:val="00774D10"/>
    <w:rsid w:val="0077551E"/>
    <w:rsid w:val="007757D8"/>
    <w:rsid w:val="00775C9F"/>
    <w:rsid w:val="0077647D"/>
    <w:rsid w:val="00776D43"/>
    <w:rsid w:val="00777195"/>
    <w:rsid w:val="007773CD"/>
    <w:rsid w:val="00777B68"/>
    <w:rsid w:val="00777BD9"/>
    <w:rsid w:val="00777BE9"/>
    <w:rsid w:val="00777CB5"/>
    <w:rsid w:val="00777E80"/>
    <w:rsid w:val="00777EA8"/>
    <w:rsid w:val="00780304"/>
    <w:rsid w:val="007804F3"/>
    <w:rsid w:val="007807DD"/>
    <w:rsid w:val="00780F39"/>
    <w:rsid w:val="00781068"/>
    <w:rsid w:val="007814B0"/>
    <w:rsid w:val="007815AD"/>
    <w:rsid w:val="0078164B"/>
    <w:rsid w:val="00781B1E"/>
    <w:rsid w:val="007823EA"/>
    <w:rsid w:val="00782DB1"/>
    <w:rsid w:val="00782EDE"/>
    <w:rsid w:val="00782F39"/>
    <w:rsid w:val="00782FAC"/>
    <w:rsid w:val="00782FFE"/>
    <w:rsid w:val="0078344B"/>
    <w:rsid w:val="00783706"/>
    <w:rsid w:val="00783963"/>
    <w:rsid w:val="007840E5"/>
    <w:rsid w:val="00784597"/>
    <w:rsid w:val="007849F5"/>
    <w:rsid w:val="00784E75"/>
    <w:rsid w:val="007855B8"/>
    <w:rsid w:val="00785667"/>
    <w:rsid w:val="0078614E"/>
    <w:rsid w:val="007863D2"/>
    <w:rsid w:val="00786729"/>
    <w:rsid w:val="00787366"/>
    <w:rsid w:val="00787819"/>
    <w:rsid w:val="00787C6A"/>
    <w:rsid w:val="00787D29"/>
    <w:rsid w:val="00790DCD"/>
    <w:rsid w:val="00790E34"/>
    <w:rsid w:val="00791069"/>
    <w:rsid w:val="007910B5"/>
    <w:rsid w:val="00791139"/>
    <w:rsid w:val="0079168C"/>
    <w:rsid w:val="007916B1"/>
    <w:rsid w:val="0079185B"/>
    <w:rsid w:val="00791DC6"/>
    <w:rsid w:val="00792038"/>
    <w:rsid w:val="0079301C"/>
    <w:rsid w:val="00793293"/>
    <w:rsid w:val="00793522"/>
    <w:rsid w:val="007938B5"/>
    <w:rsid w:val="00793A49"/>
    <w:rsid w:val="00793CF0"/>
    <w:rsid w:val="00793FBF"/>
    <w:rsid w:val="0079406C"/>
    <w:rsid w:val="00794259"/>
    <w:rsid w:val="00794714"/>
    <w:rsid w:val="00794D11"/>
    <w:rsid w:val="00794FFB"/>
    <w:rsid w:val="00795880"/>
    <w:rsid w:val="00795A84"/>
    <w:rsid w:val="00795BE6"/>
    <w:rsid w:val="00795F9A"/>
    <w:rsid w:val="0079600D"/>
    <w:rsid w:val="007967E2"/>
    <w:rsid w:val="00796BDE"/>
    <w:rsid w:val="00796C65"/>
    <w:rsid w:val="00797103"/>
    <w:rsid w:val="00797196"/>
    <w:rsid w:val="007A015D"/>
    <w:rsid w:val="007A03BA"/>
    <w:rsid w:val="007A03FF"/>
    <w:rsid w:val="007A046F"/>
    <w:rsid w:val="007A04BF"/>
    <w:rsid w:val="007A0CA8"/>
    <w:rsid w:val="007A0F4D"/>
    <w:rsid w:val="007A1058"/>
    <w:rsid w:val="007A111D"/>
    <w:rsid w:val="007A159F"/>
    <w:rsid w:val="007A179A"/>
    <w:rsid w:val="007A1DA3"/>
    <w:rsid w:val="007A1DDE"/>
    <w:rsid w:val="007A2521"/>
    <w:rsid w:val="007A283F"/>
    <w:rsid w:val="007A2BED"/>
    <w:rsid w:val="007A3770"/>
    <w:rsid w:val="007A3BA2"/>
    <w:rsid w:val="007A3CD6"/>
    <w:rsid w:val="007A3DD1"/>
    <w:rsid w:val="007A429F"/>
    <w:rsid w:val="007A4883"/>
    <w:rsid w:val="007A4C09"/>
    <w:rsid w:val="007A4C22"/>
    <w:rsid w:val="007A55B2"/>
    <w:rsid w:val="007A574B"/>
    <w:rsid w:val="007A5899"/>
    <w:rsid w:val="007A5FA5"/>
    <w:rsid w:val="007A626D"/>
    <w:rsid w:val="007A6AC6"/>
    <w:rsid w:val="007A6C2A"/>
    <w:rsid w:val="007A73AA"/>
    <w:rsid w:val="007A7602"/>
    <w:rsid w:val="007B02FE"/>
    <w:rsid w:val="007B0D41"/>
    <w:rsid w:val="007B108A"/>
    <w:rsid w:val="007B12AC"/>
    <w:rsid w:val="007B1739"/>
    <w:rsid w:val="007B1801"/>
    <w:rsid w:val="007B189E"/>
    <w:rsid w:val="007B18A0"/>
    <w:rsid w:val="007B20EE"/>
    <w:rsid w:val="007B2BF0"/>
    <w:rsid w:val="007B301B"/>
    <w:rsid w:val="007B3736"/>
    <w:rsid w:val="007B3885"/>
    <w:rsid w:val="007B3AAB"/>
    <w:rsid w:val="007B3E67"/>
    <w:rsid w:val="007B3ED8"/>
    <w:rsid w:val="007B48C8"/>
    <w:rsid w:val="007B520B"/>
    <w:rsid w:val="007B5544"/>
    <w:rsid w:val="007B585C"/>
    <w:rsid w:val="007B5BCD"/>
    <w:rsid w:val="007B5F61"/>
    <w:rsid w:val="007B6323"/>
    <w:rsid w:val="007B6654"/>
    <w:rsid w:val="007B6ABF"/>
    <w:rsid w:val="007B6DDF"/>
    <w:rsid w:val="007B6F97"/>
    <w:rsid w:val="007B6FFE"/>
    <w:rsid w:val="007B7357"/>
    <w:rsid w:val="007B76AB"/>
    <w:rsid w:val="007B79B9"/>
    <w:rsid w:val="007B7A47"/>
    <w:rsid w:val="007B7AD3"/>
    <w:rsid w:val="007B7CF2"/>
    <w:rsid w:val="007B7E53"/>
    <w:rsid w:val="007C031C"/>
    <w:rsid w:val="007C14D5"/>
    <w:rsid w:val="007C1766"/>
    <w:rsid w:val="007C2014"/>
    <w:rsid w:val="007C28B2"/>
    <w:rsid w:val="007C28D3"/>
    <w:rsid w:val="007C2A45"/>
    <w:rsid w:val="007C2CD6"/>
    <w:rsid w:val="007C3061"/>
    <w:rsid w:val="007C34D0"/>
    <w:rsid w:val="007C38A7"/>
    <w:rsid w:val="007C3D09"/>
    <w:rsid w:val="007C3E12"/>
    <w:rsid w:val="007C3F99"/>
    <w:rsid w:val="007C404B"/>
    <w:rsid w:val="007C413A"/>
    <w:rsid w:val="007C414F"/>
    <w:rsid w:val="007C446B"/>
    <w:rsid w:val="007C5937"/>
    <w:rsid w:val="007C5CAE"/>
    <w:rsid w:val="007C5ED5"/>
    <w:rsid w:val="007C62F3"/>
    <w:rsid w:val="007C65DC"/>
    <w:rsid w:val="007C7FAD"/>
    <w:rsid w:val="007D0109"/>
    <w:rsid w:val="007D01AE"/>
    <w:rsid w:val="007D07F0"/>
    <w:rsid w:val="007D0DCF"/>
    <w:rsid w:val="007D1023"/>
    <w:rsid w:val="007D13C5"/>
    <w:rsid w:val="007D1522"/>
    <w:rsid w:val="007D169B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3E5"/>
    <w:rsid w:val="007D44C3"/>
    <w:rsid w:val="007D4B06"/>
    <w:rsid w:val="007D4F2C"/>
    <w:rsid w:val="007D4F86"/>
    <w:rsid w:val="007D5FEC"/>
    <w:rsid w:val="007D60A5"/>
    <w:rsid w:val="007D61D9"/>
    <w:rsid w:val="007D6519"/>
    <w:rsid w:val="007D66A5"/>
    <w:rsid w:val="007D67E5"/>
    <w:rsid w:val="007D6959"/>
    <w:rsid w:val="007D6B05"/>
    <w:rsid w:val="007D709A"/>
    <w:rsid w:val="007D76F8"/>
    <w:rsid w:val="007D781E"/>
    <w:rsid w:val="007E03D1"/>
    <w:rsid w:val="007E1331"/>
    <w:rsid w:val="007E1B50"/>
    <w:rsid w:val="007E1BBC"/>
    <w:rsid w:val="007E1CA3"/>
    <w:rsid w:val="007E1F44"/>
    <w:rsid w:val="007E1FE9"/>
    <w:rsid w:val="007E2097"/>
    <w:rsid w:val="007E244D"/>
    <w:rsid w:val="007E2609"/>
    <w:rsid w:val="007E2EB7"/>
    <w:rsid w:val="007E32E8"/>
    <w:rsid w:val="007E35F5"/>
    <w:rsid w:val="007E36E3"/>
    <w:rsid w:val="007E411D"/>
    <w:rsid w:val="007E48D0"/>
    <w:rsid w:val="007E4A65"/>
    <w:rsid w:val="007E5029"/>
    <w:rsid w:val="007E5962"/>
    <w:rsid w:val="007E63AD"/>
    <w:rsid w:val="007E6B8E"/>
    <w:rsid w:val="007E6F26"/>
    <w:rsid w:val="007E6FA2"/>
    <w:rsid w:val="007E7559"/>
    <w:rsid w:val="007E7E60"/>
    <w:rsid w:val="007F010C"/>
    <w:rsid w:val="007F0659"/>
    <w:rsid w:val="007F0F90"/>
    <w:rsid w:val="007F100A"/>
    <w:rsid w:val="007F1107"/>
    <w:rsid w:val="007F1995"/>
    <w:rsid w:val="007F1C60"/>
    <w:rsid w:val="007F1D57"/>
    <w:rsid w:val="007F2C6A"/>
    <w:rsid w:val="007F2E47"/>
    <w:rsid w:val="007F3162"/>
    <w:rsid w:val="007F3368"/>
    <w:rsid w:val="007F341A"/>
    <w:rsid w:val="007F372E"/>
    <w:rsid w:val="007F4ACF"/>
    <w:rsid w:val="007F5702"/>
    <w:rsid w:val="007F5768"/>
    <w:rsid w:val="007F5AB8"/>
    <w:rsid w:val="007F5D15"/>
    <w:rsid w:val="007F5D86"/>
    <w:rsid w:val="007F5E30"/>
    <w:rsid w:val="007F5EF7"/>
    <w:rsid w:val="007F5F27"/>
    <w:rsid w:val="007F6268"/>
    <w:rsid w:val="007F62FC"/>
    <w:rsid w:val="007F6C48"/>
    <w:rsid w:val="007F7133"/>
    <w:rsid w:val="007F71DC"/>
    <w:rsid w:val="007F741B"/>
    <w:rsid w:val="007F7AED"/>
    <w:rsid w:val="00800048"/>
    <w:rsid w:val="008001BA"/>
    <w:rsid w:val="0080054E"/>
    <w:rsid w:val="008009CD"/>
    <w:rsid w:val="008015CA"/>
    <w:rsid w:val="0080231E"/>
    <w:rsid w:val="00802769"/>
    <w:rsid w:val="00802A7B"/>
    <w:rsid w:val="00803A47"/>
    <w:rsid w:val="00803CD1"/>
    <w:rsid w:val="00804175"/>
    <w:rsid w:val="008043F2"/>
    <w:rsid w:val="008048BF"/>
    <w:rsid w:val="00804E07"/>
    <w:rsid w:val="008059F6"/>
    <w:rsid w:val="00805C4A"/>
    <w:rsid w:val="00805D1D"/>
    <w:rsid w:val="00805D93"/>
    <w:rsid w:val="00806129"/>
    <w:rsid w:val="00806667"/>
    <w:rsid w:val="00806D3E"/>
    <w:rsid w:val="00806EAA"/>
    <w:rsid w:val="0080707E"/>
    <w:rsid w:val="00807431"/>
    <w:rsid w:val="00807A7C"/>
    <w:rsid w:val="00807B5A"/>
    <w:rsid w:val="00807C2E"/>
    <w:rsid w:val="00807DCE"/>
    <w:rsid w:val="0081040E"/>
    <w:rsid w:val="00810596"/>
    <w:rsid w:val="008107C1"/>
    <w:rsid w:val="00810F7C"/>
    <w:rsid w:val="00811524"/>
    <w:rsid w:val="008116EC"/>
    <w:rsid w:val="00811858"/>
    <w:rsid w:val="008121E7"/>
    <w:rsid w:val="008123F1"/>
    <w:rsid w:val="0081249E"/>
    <w:rsid w:val="0081281F"/>
    <w:rsid w:val="00812A4F"/>
    <w:rsid w:val="00812B17"/>
    <w:rsid w:val="00812F12"/>
    <w:rsid w:val="00813066"/>
    <w:rsid w:val="008131BF"/>
    <w:rsid w:val="00814209"/>
    <w:rsid w:val="008145C7"/>
    <w:rsid w:val="008145ED"/>
    <w:rsid w:val="00814806"/>
    <w:rsid w:val="00814B6B"/>
    <w:rsid w:val="00815005"/>
    <w:rsid w:val="00815BE1"/>
    <w:rsid w:val="00815D41"/>
    <w:rsid w:val="00816692"/>
    <w:rsid w:val="00816CAA"/>
    <w:rsid w:val="00816E11"/>
    <w:rsid w:val="00817070"/>
    <w:rsid w:val="008173D6"/>
    <w:rsid w:val="008201FB"/>
    <w:rsid w:val="00820553"/>
    <w:rsid w:val="0082143C"/>
    <w:rsid w:val="008217A3"/>
    <w:rsid w:val="00821AC9"/>
    <w:rsid w:val="00822146"/>
    <w:rsid w:val="0082228F"/>
    <w:rsid w:val="008222D5"/>
    <w:rsid w:val="00822455"/>
    <w:rsid w:val="008227BF"/>
    <w:rsid w:val="00822D4D"/>
    <w:rsid w:val="00822F74"/>
    <w:rsid w:val="008232D0"/>
    <w:rsid w:val="00823AC9"/>
    <w:rsid w:val="00824B74"/>
    <w:rsid w:val="00824F69"/>
    <w:rsid w:val="0082579E"/>
    <w:rsid w:val="0082585C"/>
    <w:rsid w:val="00825976"/>
    <w:rsid w:val="00825C7C"/>
    <w:rsid w:val="008261E4"/>
    <w:rsid w:val="0082647A"/>
    <w:rsid w:val="0082668F"/>
    <w:rsid w:val="00827324"/>
    <w:rsid w:val="008273A6"/>
    <w:rsid w:val="0082795F"/>
    <w:rsid w:val="00827BC9"/>
    <w:rsid w:val="00827E45"/>
    <w:rsid w:val="00827F45"/>
    <w:rsid w:val="00830C14"/>
    <w:rsid w:val="008311CC"/>
    <w:rsid w:val="008313E4"/>
    <w:rsid w:val="00831B32"/>
    <w:rsid w:val="008324F4"/>
    <w:rsid w:val="00832735"/>
    <w:rsid w:val="008341F6"/>
    <w:rsid w:val="00834312"/>
    <w:rsid w:val="00834359"/>
    <w:rsid w:val="008349E8"/>
    <w:rsid w:val="00834C10"/>
    <w:rsid w:val="0083521C"/>
    <w:rsid w:val="008369CC"/>
    <w:rsid w:val="00836AF3"/>
    <w:rsid w:val="00836C51"/>
    <w:rsid w:val="00836C77"/>
    <w:rsid w:val="00837082"/>
    <w:rsid w:val="00837473"/>
    <w:rsid w:val="008375B4"/>
    <w:rsid w:val="00837663"/>
    <w:rsid w:val="00837731"/>
    <w:rsid w:val="00837B71"/>
    <w:rsid w:val="00837FCA"/>
    <w:rsid w:val="00840532"/>
    <w:rsid w:val="008407D1"/>
    <w:rsid w:val="008409B4"/>
    <w:rsid w:val="008409E1"/>
    <w:rsid w:val="00840B53"/>
    <w:rsid w:val="008410C6"/>
    <w:rsid w:val="00841533"/>
    <w:rsid w:val="008415F4"/>
    <w:rsid w:val="00841636"/>
    <w:rsid w:val="0084169F"/>
    <w:rsid w:val="00842534"/>
    <w:rsid w:val="00842DAC"/>
    <w:rsid w:val="00842DD0"/>
    <w:rsid w:val="00843043"/>
    <w:rsid w:val="008433BF"/>
    <w:rsid w:val="00843BA4"/>
    <w:rsid w:val="00843D73"/>
    <w:rsid w:val="0084412D"/>
    <w:rsid w:val="00844579"/>
    <w:rsid w:val="00844611"/>
    <w:rsid w:val="0084473D"/>
    <w:rsid w:val="008449C8"/>
    <w:rsid w:val="008456F6"/>
    <w:rsid w:val="00845F06"/>
    <w:rsid w:val="00845FF6"/>
    <w:rsid w:val="00846243"/>
    <w:rsid w:val="00846506"/>
    <w:rsid w:val="008465CE"/>
    <w:rsid w:val="00846609"/>
    <w:rsid w:val="0084700C"/>
    <w:rsid w:val="00847170"/>
    <w:rsid w:val="00847836"/>
    <w:rsid w:val="0084786C"/>
    <w:rsid w:val="00847EA7"/>
    <w:rsid w:val="008501C9"/>
    <w:rsid w:val="00850982"/>
    <w:rsid w:val="00850D3B"/>
    <w:rsid w:val="00851069"/>
    <w:rsid w:val="008511AB"/>
    <w:rsid w:val="0085144F"/>
    <w:rsid w:val="00851481"/>
    <w:rsid w:val="008514F1"/>
    <w:rsid w:val="00851861"/>
    <w:rsid w:val="00851AAD"/>
    <w:rsid w:val="00851C71"/>
    <w:rsid w:val="00851CF0"/>
    <w:rsid w:val="00851D33"/>
    <w:rsid w:val="00851F95"/>
    <w:rsid w:val="00851FF7"/>
    <w:rsid w:val="008520C6"/>
    <w:rsid w:val="008521AC"/>
    <w:rsid w:val="008524F0"/>
    <w:rsid w:val="00852A8C"/>
    <w:rsid w:val="0085380B"/>
    <w:rsid w:val="00853B2A"/>
    <w:rsid w:val="00853B9B"/>
    <w:rsid w:val="00853D16"/>
    <w:rsid w:val="00853E06"/>
    <w:rsid w:val="0085409E"/>
    <w:rsid w:val="00854175"/>
    <w:rsid w:val="008543F9"/>
    <w:rsid w:val="008544D2"/>
    <w:rsid w:val="00854535"/>
    <w:rsid w:val="008547C2"/>
    <w:rsid w:val="00854AD5"/>
    <w:rsid w:val="00854C42"/>
    <w:rsid w:val="00854E03"/>
    <w:rsid w:val="0085504B"/>
    <w:rsid w:val="008559AE"/>
    <w:rsid w:val="0085643B"/>
    <w:rsid w:val="0085663D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6050C"/>
    <w:rsid w:val="0086083D"/>
    <w:rsid w:val="00860B0A"/>
    <w:rsid w:val="00860C4D"/>
    <w:rsid w:val="00860CAD"/>
    <w:rsid w:val="00860DF7"/>
    <w:rsid w:val="00861103"/>
    <w:rsid w:val="00861A00"/>
    <w:rsid w:val="00861A6E"/>
    <w:rsid w:val="008620A9"/>
    <w:rsid w:val="008621D0"/>
    <w:rsid w:val="0086274B"/>
    <w:rsid w:val="00862A8A"/>
    <w:rsid w:val="00862C5F"/>
    <w:rsid w:val="008638CE"/>
    <w:rsid w:val="00863B98"/>
    <w:rsid w:val="00863C19"/>
    <w:rsid w:val="0086418B"/>
    <w:rsid w:val="0086481B"/>
    <w:rsid w:val="00864BE6"/>
    <w:rsid w:val="00864E4E"/>
    <w:rsid w:val="0086554F"/>
    <w:rsid w:val="008659BC"/>
    <w:rsid w:val="00865B66"/>
    <w:rsid w:val="00866595"/>
    <w:rsid w:val="00866E8E"/>
    <w:rsid w:val="00866F52"/>
    <w:rsid w:val="00867653"/>
    <w:rsid w:val="00867E6F"/>
    <w:rsid w:val="0087099E"/>
    <w:rsid w:val="00870DA6"/>
    <w:rsid w:val="0087113A"/>
    <w:rsid w:val="00871184"/>
    <w:rsid w:val="008714D3"/>
    <w:rsid w:val="008719F2"/>
    <w:rsid w:val="00871F4D"/>
    <w:rsid w:val="0087241D"/>
    <w:rsid w:val="00872944"/>
    <w:rsid w:val="00872BE2"/>
    <w:rsid w:val="008732D9"/>
    <w:rsid w:val="00873370"/>
    <w:rsid w:val="00874729"/>
    <w:rsid w:val="00874CB4"/>
    <w:rsid w:val="008753BF"/>
    <w:rsid w:val="00875A12"/>
    <w:rsid w:val="00875A85"/>
    <w:rsid w:val="0087613F"/>
    <w:rsid w:val="008762E1"/>
    <w:rsid w:val="0087672C"/>
    <w:rsid w:val="00876F09"/>
    <w:rsid w:val="00877140"/>
    <w:rsid w:val="00877572"/>
    <w:rsid w:val="0087765E"/>
    <w:rsid w:val="00877833"/>
    <w:rsid w:val="00877AE7"/>
    <w:rsid w:val="008800B4"/>
    <w:rsid w:val="008809BC"/>
    <w:rsid w:val="00881AAB"/>
    <w:rsid w:val="00881B03"/>
    <w:rsid w:val="00881C08"/>
    <w:rsid w:val="00881DE5"/>
    <w:rsid w:val="0088207D"/>
    <w:rsid w:val="008822F9"/>
    <w:rsid w:val="0088230B"/>
    <w:rsid w:val="00882472"/>
    <w:rsid w:val="00882488"/>
    <w:rsid w:val="008832E2"/>
    <w:rsid w:val="008832ED"/>
    <w:rsid w:val="008834BE"/>
    <w:rsid w:val="0088396D"/>
    <w:rsid w:val="00883B59"/>
    <w:rsid w:val="00884721"/>
    <w:rsid w:val="00884731"/>
    <w:rsid w:val="00884BC6"/>
    <w:rsid w:val="008852FA"/>
    <w:rsid w:val="00885452"/>
    <w:rsid w:val="00885673"/>
    <w:rsid w:val="008858E7"/>
    <w:rsid w:val="00885975"/>
    <w:rsid w:val="008859A5"/>
    <w:rsid w:val="00885B85"/>
    <w:rsid w:val="00885C2B"/>
    <w:rsid w:val="00885DA8"/>
    <w:rsid w:val="00886076"/>
    <w:rsid w:val="008862AE"/>
    <w:rsid w:val="00886691"/>
    <w:rsid w:val="00886F5C"/>
    <w:rsid w:val="00887468"/>
    <w:rsid w:val="00887A9B"/>
    <w:rsid w:val="00887B46"/>
    <w:rsid w:val="00887E44"/>
    <w:rsid w:val="008902C8"/>
    <w:rsid w:val="00890BAB"/>
    <w:rsid w:val="008911DD"/>
    <w:rsid w:val="008913DC"/>
    <w:rsid w:val="00891694"/>
    <w:rsid w:val="008917DC"/>
    <w:rsid w:val="00892596"/>
    <w:rsid w:val="008925E3"/>
    <w:rsid w:val="00892D9A"/>
    <w:rsid w:val="00893085"/>
    <w:rsid w:val="008930F4"/>
    <w:rsid w:val="008934F6"/>
    <w:rsid w:val="00893537"/>
    <w:rsid w:val="00893D9D"/>
    <w:rsid w:val="0089402B"/>
    <w:rsid w:val="008942F2"/>
    <w:rsid w:val="0089449A"/>
    <w:rsid w:val="008948C4"/>
    <w:rsid w:val="00894EEE"/>
    <w:rsid w:val="00894FA7"/>
    <w:rsid w:val="008952C7"/>
    <w:rsid w:val="00895419"/>
    <w:rsid w:val="00895713"/>
    <w:rsid w:val="0089621A"/>
    <w:rsid w:val="00896465"/>
    <w:rsid w:val="00896AF4"/>
    <w:rsid w:val="00896E11"/>
    <w:rsid w:val="00896E2C"/>
    <w:rsid w:val="00897262"/>
    <w:rsid w:val="00897795"/>
    <w:rsid w:val="008977DC"/>
    <w:rsid w:val="008978FB"/>
    <w:rsid w:val="00897F43"/>
    <w:rsid w:val="008A085A"/>
    <w:rsid w:val="008A0A0A"/>
    <w:rsid w:val="008A0B38"/>
    <w:rsid w:val="008A0B91"/>
    <w:rsid w:val="008A1065"/>
    <w:rsid w:val="008A129D"/>
    <w:rsid w:val="008A14D8"/>
    <w:rsid w:val="008A159E"/>
    <w:rsid w:val="008A178B"/>
    <w:rsid w:val="008A1E08"/>
    <w:rsid w:val="008A207C"/>
    <w:rsid w:val="008A242D"/>
    <w:rsid w:val="008A29FD"/>
    <w:rsid w:val="008A2BC7"/>
    <w:rsid w:val="008A2CB2"/>
    <w:rsid w:val="008A2D53"/>
    <w:rsid w:val="008A3189"/>
    <w:rsid w:val="008A352D"/>
    <w:rsid w:val="008A3BFB"/>
    <w:rsid w:val="008A3F84"/>
    <w:rsid w:val="008A438E"/>
    <w:rsid w:val="008A4604"/>
    <w:rsid w:val="008A5D48"/>
    <w:rsid w:val="008A6214"/>
    <w:rsid w:val="008A6608"/>
    <w:rsid w:val="008A663B"/>
    <w:rsid w:val="008A7D7A"/>
    <w:rsid w:val="008B0059"/>
    <w:rsid w:val="008B0324"/>
    <w:rsid w:val="008B0430"/>
    <w:rsid w:val="008B04FB"/>
    <w:rsid w:val="008B09A3"/>
    <w:rsid w:val="008B0D29"/>
    <w:rsid w:val="008B10F1"/>
    <w:rsid w:val="008B169A"/>
    <w:rsid w:val="008B1BBE"/>
    <w:rsid w:val="008B1C3A"/>
    <w:rsid w:val="008B1DF8"/>
    <w:rsid w:val="008B22E8"/>
    <w:rsid w:val="008B24BC"/>
    <w:rsid w:val="008B2535"/>
    <w:rsid w:val="008B2636"/>
    <w:rsid w:val="008B2905"/>
    <w:rsid w:val="008B2EE3"/>
    <w:rsid w:val="008B3969"/>
    <w:rsid w:val="008B3A33"/>
    <w:rsid w:val="008B3C3B"/>
    <w:rsid w:val="008B403D"/>
    <w:rsid w:val="008B46BC"/>
    <w:rsid w:val="008B4981"/>
    <w:rsid w:val="008B5468"/>
    <w:rsid w:val="008B5885"/>
    <w:rsid w:val="008B6D30"/>
    <w:rsid w:val="008B6D6D"/>
    <w:rsid w:val="008B6DD8"/>
    <w:rsid w:val="008C0652"/>
    <w:rsid w:val="008C0857"/>
    <w:rsid w:val="008C0AB1"/>
    <w:rsid w:val="008C0EF0"/>
    <w:rsid w:val="008C1A65"/>
    <w:rsid w:val="008C1AE2"/>
    <w:rsid w:val="008C1D9F"/>
    <w:rsid w:val="008C2C97"/>
    <w:rsid w:val="008C3634"/>
    <w:rsid w:val="008C364C"/>
    <w:rsid w:val="008C49A6"/>
    <w:rsid w:val="008C4A02"/>
    <w:rsid w:val="008C4BD5"/>
    <w:rsid w:val="008C4BD6"/>
    <w:rsid w:val="008C4BEF"/>
    <w:rsid w:val="008C4CAE"/>
    <w:rsid w:val="008C50D1"/>
    <w:rsid w:val="008C5930"/>
    <w:rsid w:val="008C5E39"/>
    <w:rsid w:val="008C63B6"/>
    <w:rsid w:val="008C6491"/>
    <w:rsid w:val="008C6874"/>
    <w:rsid w:val="008C6AB4"/>
    <w:rsid w:val="008C6B48"/>
    <w:rsid w:val="008C6E8D"/>
    <w:rsid w:val="008C77A3"/>
    <w:rsid w:val="008C7D2E"/>
    <w:rsid w:val="008C7F47"/>
    <w:rsid w:val="008D004C"/>
    <w:rsid w:val="008D047C"/>
    <w:rsid w:val="008D0565"/>
    <w:rsid w:val="008D06F6"/>
    <w:rsid w:val="008D0CCA"/>
    <w:rsid w:val="008D10DE"/>
    <w:rsid w:val="008D19C7"/>
    <w:rsid w:val="008D1B47"/>
    <w:rsid w:val="008D1D9D"/>
    <w:rsid w:val="008D24D5"/>
    <w:rsid w:val="008D2582"/>
    <w:rsid w:val="008D26EF"/>
    <w:rsid w:val="008D29B8"/>
    <w:rsid w:val="008D29E7"/>
    <w:rsid w:val="008D2A21"/>
    <w:rsid w:val="008D2C15"/>
    <w:rsid w:val="008D3706"/>
    <w:rsid w:val="008D3D3C"/>
    <w:rsid w:val="008D41DA"/>
    <w:rsid w:val="008D42DF"/>
    <w:rsid w:val="008D4409"/>
    <w:rsid w:val="008D4E0F"/>
    <w:rsid w:val="008D5B84"/>
    <w:rsid w:val="008D5EAC"/>
    <w:rsid w:val="008D611E"/>
    <w:rsid w:val="008D6387"/>
    <w:rsid w:val="008D679C"/>
    <w:rsid w:val="008D6DF4"/>
    <w:rsid w:val="008D7989"/>
    <w:rsid w:val="008D7FD8"/>
    <w:rsid w:val="008E027F"/>
    <w:rsid w:val="008E0440"/>
    <w:rsid w:val="008E0514"/>
    <w:rsid w:val="008E05A7"/>
    <w:rsid w:val="008E0BF4"/>
    <w:rsid w:val="008E0D4B"/>
    <w:rsid w:val="008E0F73"/>
    <w:rsid w:val="008E1511"/>
    <w:rsid w:val="008E16A6"/>
    <w:rsid w:val="008E1E2D"/>
    <w:rsid w:val="008E2151"/>
    <w:rsid w:val="008E2A44"/>
    <w:rsid w:val="008E320D"/>
    <w:rsid w:val="008E3B21"/>
    <w:rsid w:val="008E3C1A"/>
    <w:rsid w:val="008E411C"/>
    <w:rsid w:val="008E43F9"/>
    <w:rsid w:val="008E443A"/>
    <w:rsid w:val="008E4A62"/>
    <w:rsid w:val="008E4EF3"/>
    <w:rsid w:val="008E4EF7"/>
    <w:rsid w:val="008E5A95"/>
    <w:rsid w:val="008E5EF5"/>
    <w:rsid w:val="008E6196"/>
    <w:rsid w:val="008E629F"/>
    <w:rsid w:val="008E6372"/>
    <w:rsid w:val="008E64ED"/>
    <w:rsid w:val="008E66C5"/>
    <w:rsid w:val="008E69B4"/>
    <w:rsid w:val="008E6E0F"/>
    <w:rsid w:val="008E716F"/>
    <w:rsid w:val="008E72D2"/>
    <w:rsid w:val="008E76D1"/>
    <w:rsid w:val="008E795E"/>
    <w:rsid w:val="008E7F7A"/>
    <w:rsid w:val="008F0B59"/>
    <w:rsid w:val="008F0C0B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7D2"/>
    <w:rsid w:val="008F3F48"/>
    <w:rsid w:val="008F47D1"/>
    <w:rsid w:val="008F4ABC"/>
    <w:rsid w:val="008F511B"/>
    <w:rsid w:val="008F56A5"/>
    <w:rsid w:val="008F5DB1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9002B4"/>
    <w:rsid w:val="00900357"/>
    <w:rsid w:val="009003EB"/>
    <w:rsid w:val="009005EB"/>
    <w:rsid w:val="009009EF"/>
    <w:rsid w:val="009010EC"/>
    <w:rsid w:val="00902538"/>
    <w:rsid w:val="00902541"/>
    <w:rsid w:val="009025FD"/>
    <w:rsid w:val="009027DB"/>
    <w:rsid w:val="009029FE"/>
    <w:rsid w:val="00902B42"/>
    <w:rsid w:val="00902D07"/>
    <w:rsid w:val="00903001"/>
    <w:rsid w:val="00903518"/>
    <w:rsid w:val="00903EC7"/>
    <w:rsid w:val="009041B6"/>
    <w:rsid w:val="009045F2"/>
    <w:rsid w:val="009047C1"/>
    <w:rsid w:val="0090498F"/>
    <w:rsid w:val="00904BF9"/>
    <w:rsid w:val="00904D07"/>
    <w:rsid w:val="00904E27"/>
    <w:rsid w:val="00905A6B"/>
    <w:rsid w:val="00905D55"/>
    <w:rsid w:val="00905F9B"/>
    <w:rsid w:val="00906245"/>
    <w:rsid w:val="00906405"/>
    <w:rsid w:val="009067CE"/>
    <w:rsid w:val="0090680E"/>
    <w:rsid w:val="00906A07"/>
    <w:rsid w:val="00906B63"/>
    <w:rsid w:val="00906D67"/>
    <w:rsid w:val="00906D79"/>
    <w:rsid w:val="0090701E"/>
    <w:rsid w:val="00907884"/>
    <w:rsid w:val="0090789C"/>
    <w:rsid w:val="009078F5"/>
    <w:rsid w:val="009079D8"/>
    <w:rsid w:val="009079E5"/>
    <w:rsid w:val="00907E44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6CD"/>
    <w:rsid w:val="00912CD5"/>
    <w:rsid w:val="00912EEE"/>
    <w:rsid w:val="00912FA8"/>
    <w:rsid w:val="00913498"/>
    <w:rsid w:val="00914BF2"/>
    <w:rsid w:val="00914F63"/>
    <w:rsid w:val="00915350"/>
    <w:rsid w:val="00915626"/>
    <w:rsid w:val="009158AB"/>
    <w:rsid w:val="00916274"/>
    <w:rsid w:val="009163BA"/>
    <w:rsid w:val="00916B48"/>
    <w:rsid w:val="00916C6E"/>
    <w:rsid w:val="00916E8F"/>
    <w:rsid w:val="00916F3D"/>
    <w:rsid w:val="00917300"/>
    <w:rsid w:val="00917866"/>
    <w:rsid w:val="00917C5F"/>
    <w:rsid w:val="00920555"/>
    <w:rsid w:val="0092073A"/>
    <w:rsid w:val="009209B4"/>
    <w:rsid w:val="00921065"/>
    <w:rsid w:val="0092178F"/>
    <w:rsid w:val="009217CE"/>
    <w:rsid w:val="00921858"/>
    <w:rsid w:val="00921C74"/>
    <w:rsid w:val="00921D7D"/>
    <w:rsid w:val="009225F7"/>
    <w:rsid w:val="00922728"/>
    <w:rsid w:val="009229B2"/>
    <w:rsid w:val="009229CD"/>
    <w:rsid w:val="009230E7"/>
    <w:rsid w:val="0092325B"/>
    <w:rsid w:val="00924343"/>
    <w:rsid w:val="00924365"/>
    <w:rsid w:val="00924C1B"/>
    <w:rsid w:val="00924EBB"/>
    <w:rsid w:val="00924F5B"/>
    <w:rsid w:val="00924FFD"/>
    <w:rsid w:val="0092526C"/>
    <w:rsid w:val="00925623"/>
    <w:rsid w:val="009256B4"/>
    <w:rsid w:val="00925AFE"/>
    <w:rsid w:val="00925F58"/>
    <w:rsid w:val="0092608C"/>
    <w:rsid w:val="009261A6"/>
    <w:rsid w:val="00926266"/>
    <w:rsid w:val="00926615"/>
    <w:rsid w:val="00926AFC"/>
    <w:rsid w:val="00926E50"/>
    <w:rsid w:val="00926FFB"/>
    <w:rsid w:val="0092719E"/>
    <w:rsid w:val="00927635"/>
    <w:rsid w:val="009278C3"/>
    <w:rsid w:val="00927C50"/>
    <w:rsid w:val="00927CB9"/>
    <w:rsid w:val="00927F84"/>
    <w:rsid w:val="009301E8"/>
    <w:rsid w:val="00930459"/>
    <w:rsid w:val="00930746"/>
    <w:rsid w:val="00930EB7"/>
    <w:rsid w:val="00930FA1"/>
    <w:rsid w:val="00931016"/>
    <w:rsid w:val="009315CB"/>
    <w:rsid w:val="00931777"/>
    <w:rsid w:val="00931ABE"/>
    <w:rsid w:val="00932050"/>
    <w:rsid w:val="0093210F"/>
    <w:rsid w:val="00932438"/>
    <w:rsid w:val="00932F6B"/>
    <w:rsid w:val="009334D2"/>
    <w:rsid w:val="009337FE"/>
    <w:rsid w:val="00933D72"/>
    <w:rsid w:val="00934127"/>
    <w:rsid w:val="0093442A"/>
    <w:rsid w:val="009347B1"/>
    <w:rsid w:val="009347E1"/>
    <w:rsid w:val="00934DC3"/>
    <w:rsid w:val="009350C9"/>
    <w:rsid w:val="009353C3"/>
    <w:rsid w:val="00935D1B"/>
    <w:rsid w:val="00935FF1"/>
    <w:rsid w:val="009363B6"/>
    <w:rsid w:val="00936992"/>
    <w:rsid w:val="00936ADF"/>
    <w:rsid w:val="00936C89"/>
    <w:rsid w:val="00936E66"/>
    <w:rsid w:val="0093798B"/>
    <w:rsid w:val="00937C2B"/>
    <w:rsid w:val="00937C5D"/>
    <w:rsid w:val="00937CCD"/>
    <w:rsid w:val="00937DBF"/>
    <w:rsid w:val="00937E40"/>
    <w:rsid w:val="00937F80"/>
    <w:rsid w:val="00940032"/>
    <w:rsid w:val="0094036A"/>
    <w:rsid w:val="009404E1"/>
    <w:rsid w:val="009405A4"/>
    <w:rsid w:val="00940617"/>
    <w:rsid w:val="009408F1"/>
    <w:rsid w:val="0094165C"/>
    <w:rsid w:val="00941E9B"/>
    <w:rsid w:val="009424DD"/>
    <w:rsid w:val="0094265E"/>
    <w:rsid w:val="00942716"/>
    <w:rsid w:val="00942904"/>
    <w:rsid w:val="00942DF3"/>
    <w:rsid w:val="00943257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6E6"/>
    <w:rsid w:val="00945B83"/>
    <w:rsid w:val="00945DE1"/>
    <w:rsid w:val="00945E72"/>
    <w:rsid w:val="0094608E"/>
    <w:rsid w:val="009460FB"/>
    <w:rsid w:val="00946C77"/>
    <w:rsid w:val="00946C8D"/>
    <w:rsid w:val="00946F34"/>
    <w:rsid w:val="00947437"/>
    <w:rsid w:val="009479CA"/>
    <w:rsid w:val="00947C9E"/>
    <w:rsid w:val="00947E39"/>
    <w:rsid w:val="00950015"/>
    <w:rsid w:val="009501F4"/>
    <w:rsid w:val="00950215"/>
    <w:rsid w:val="00950227"/>
    <w:rsid w:val="009502C4"/>
    <w:rsid w:val="009503A3"/>
    <w:rsid w:val="00951236"/>
    <w:rsid w:val="009522FD"/>
    <w:rsid w:val="00952372"/>
    <w:rsid w:val="009527FE"/>
    <w:rsid w:val="0095302A"/>
    <w:rsid w:val="0095336A"/>
    <w:rsid w:val="009533D1"/>
    <w:rsid w:val="009533EA"/>
    <w:rsid w:val="00953613"/>
    <w:rsid w:val="00953716"/>
    <w:rsid w:val="00953A9A"/>
    <w:rsid w:val="00953B4C"/>
    <w:rsid w:val="00953F4F"/>
    <w:rsid w:val="009543AF"/>
    <w:rsid w:val="00954970"/>
    <w:rsid w:val="00954A37"/>
    <w:rsid w:val="00954C49"/>
    <w:rsid w:val="00955125"/>
    <w:rsid w:val="009553B2"/>
    <w:rsid w:val="009554A1"/>
    <w:rsid w:val="00955617"/>
    <w:rsid w:val="00955BA1"/>
    <w:rsid w:val="00955BC6"/>
    <w:rsid w:val="00956384"/>
    <w:rsid w:val="00957082"/>
    <w:rsid w:val="00957775"/>
    <w:rsid w:val="00957B02"/>
    <w:rsid w:val="00957F1E"/>
    <w:rsid w:val="00957F81"/>
    <w:rsid w:val="00960645"/>
    <w:rsid w:val="0096103E"/>
    <w:rsid w:val="00961853"/>
    <w:rsid w:val="0096189C"/>
    <w:rsid w:val="00961E6C"/>
    <w:rsid w:val="0096265C"/>
    <w:rsid w:val="00962AA5"/>
    <w:rsid w:val="00962B86"/>
    <w:rsid w:val="0096318F"/>
    <w:rsid w:val="0096329C"/>
    <w:rsid w:val="00963423"/>
    <w:rsid w:val="0096347C"/>
    <w:rsid w:val="00963523"/>
    <w:rsid w:val="00963808"/>
    <w:rsid w:val="00964E12"/>
    <w:rsid w:val="00965493"/>
    <w:rsid w:val="009654B8"/>
    <w:rsid w:val="0096584C"/>
    <w:rsid w:val="009659D7"/>
    <w:rsid w:val="00965CB5"/>
    <w:rsid w:val="00965EE7"/>
    <w:rsid w:val="0096604D"/>
    <w:rsid w:val="0096673C"/>
    <w:rsid w:val="00966BE1"/>
    <w:rsid w:val="00967476"/>
    <w:rsid w:val="00967700"/>
    <w:rsid w:val="00967AA0"/>
    <w:rsid w:val="00967B27"/>
    <w:rsid w:val="009704F5"/>
    <w:rsid w:val="0097092F"/>
    <w:rsid w:val="009709AD"/>
    <w:rsid w:val="00970BB9"/>
    <w:rsid w:val="00971A94"/>
    <w:rsid w:val="00971F7E"/>
    <w:rsid w:val="009723BE"/>
    <w:rsid w:val="009723D3"/>
    <w:rsid w:val="0097260E"/>
    <w:rsid w:val="009726A6"/>
    <w:rsid w:val="00972967"/>
    <w:rsid w:val="00972B5A"/>
    <w:rsid w:val="00972CC9"/>
    <w:rsid w:val="0097305F"/>
    <w:rsid w:val="00973A74"/>
    <w:rsid w:val="00973C1A"/>
    <w:rsid w:val="00974514"/>
    <w:rsid w:val="00974AB7"/>
    <w:rsid w:val="00974B5C"/>
    <w:rsid w:val="00974D05"/>
    <w:rsid w:val="0097506E"/>
    <w:rsid w:val="009756C4"/>
    <w:rsid w:val="00975769"/>
    <w:rsid w:val="00976ED2"/>
    <w:rsid w:val="00977749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51A"/>
    <w:rsid w:val="0098192E"/>
    <w:rsid w:val="00981B9E"/>
    <w:rsid w:val="00981D05"/>
    <w:rsid w:val="00982262"/>
    <w:rsid w:val="00982385"/>
    <w:rsid w:val="009828FC"/>
    <w:rsid w:val="0098319B"/>
    <w:rsid w:val="00983693"/>
    <w:rsid w:val="00983AA5"/>
    <w:rsid w:val="009840FC"/>
    <w:rsid w:val="00984426"/>
    <w:rsid w:val="009846BF"/>
    <w:rsid w:val="00984BFA"/>
    <w:rsid w:val="00985EC8"/>
    <w:rsid w:val="00985FAB"/>
    <w:rsid w:val="00986140"/>
    <w:rsid w:val="00986632"/>
    <w:rsid w:val="009869D7"/>
    <w:rsid w:val="00986F20"/>
    <w:rsid w:val="009870DC"/>
    <w:rsid w:val="00987174"/>
    <w:rsid w:val="00987DE5"/>
    <w:rsid w:val="009902C3"/>
    <w:rsid w:val="00990BBF"/>
    <w:rsid w:val="00990DC0"/>
    <w:rsid w:val="00990DD0"/>
    <w:rsid w:val="00990F85"/>
    <w:rsid w:val="00990F9C"/>
    <w:rsid w:val="009910CE"/>
    <w:rsid w:val="00991336"/>
    <w:rsid w:val="00991581"/>
    <w:rsid w:val="009918B9"/>
    <w:rsid w:val="00991E7B"/>
    <w:rsid w:val="00992BEF"/>
    <w:rsid w:val="00992C2A"/>
    <w:rsid w:val="00992E9A"/>
    <w:rsid w:val="0099306C"/>
    <w:rsid w:val="0099330D"/>
    <w:rsid w:val="009936F4"/>
    <w:rsid w:val="009938E5"/>
    <w:rsid w:val="00993CCF"/>
    <w:rsid w:val="009949BE"/>
    <w:rsid w:val="00994D83"/>
    <w:rsid w:val="00994F06"/>
    <w:rsid w:val="009954FF"/>
    <w:rsid w:val="009955E8"/>
    <w:rsid w:val="00995C97"/>
    <w:rsid w:val="0099618B"/>
    <w:rsid w:val="00996307"/>
    <w:rsid w:val="00996A0B"/>
    <w:rsid w:val="00996BAC"/>
    <w:rsid w:val="0099711C"/>
    <w:rsid w:val="009971A7"/>
    <w:rsid w:val="009973CE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95C"/>
    <w:rsid w:val="009A29F8"/>
    <w:rsid w:val="009A2F00"/>
    <w:rsid w:val="009A3295"/>
    <w:rsid w:val="009A3330"/>
    <w:rsid w:val="009A3353"/>
    <w:rsid w:val="009A3B8B"/>
    <w:rsid w:val="009A4328"/>
    <w:rsid w:val="009A4CD3"/>
    <w:rsid w:val="009A569D"/>
    <w:rsid w:val="009A57B8"/>
    <w:rsid w:val="009A5B16"/>
    <w:rsid w:val="009A6189"/>
    <w:rsid w:val="009A645D"/>
    <w:rsid w:val="009A661F"/>
    <w:rsid w:val="009A6F36"/>
    <w:rsid w:val="009A6F76"/>
    <w:rsid w:val="009A70D3"/>
    <w:rsid w:val="009A70DB"/>
    <w:rsid w:val="009A78C9"/>
    <w:rsid w:val="009A7A53"/>
    <w:rsid w:val="009A7EF8"/>
    <w:rsid w:val="009A7F8B"/>
    <w:rsid w:val="009B02B9"/>
    <w:rsid w:val="009B0351"/>
    <w:rsid w:val="009B0643"/>
    <w:rsid w:val="009B0E72"/>
    <w:rsid w:val="009B15DB"/>
    <w:rsid w:val="009B1809"/>
    <w:rsid w:val="009B196F"/>
    <w:rsid w:val="009B1F57"/>
    <w:rsid w:val="009B1FCD"/>
    <w:rsid w:val="009B2474"/>
    <w:rsid w:val="009B2A89"/>
    <w:rsid w:val="009B2B80"/>
    <w:rsid w:val="009B2CF8"/>
    <w:rsid w:val="009B2D73"/>
    <w:rsid w:val="009B34D6"/>
    <w:rsid w:val="009B34DB"/>
    <w:rsid w:val="009B3DEB"/>
    <w:rsid w:val="009B4212"/>
    <w:rsid w:val="009B4213"/>
    <w:rsid w:val="009B42D6"/>
    <w:rsid w:val="009B4509"/>
    <w:rsid w:val="009B491F"/>
    <w:rsid w:val="009B4B10"/>
    <w:rsid w:val="009B4B3D"/>
    <w:rsid w:val="009B4E0B"/>
    <w:rsid w:val="009B50AA"/>
    <w:rsid w:val="009B56FF"/>
    <w:rsid w:val="009B5ACA"/>
    <w:rsid w:val="009B5D72"/>
    <w:rsid w:val="009B5FF6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C036C"/>
    <w:rsid w:val="009C03EE"/>
    <w:rsid w:val="009C0CFD"/>
    <w:rsid w:val="009C0E8F"/>
    <w:rsid w:val="009C14CC"/>
    <w:rsid w:val="009C170F"/>
    <w:rsid w:val="009C1C22"/>
    <w:rsid w:val="009C1FCE"/>
    <w:rsid w:val="009C30EC"/>
    <w:rsid w:val="009C3287"/>
    <w:rsid w:val="009C35D7"/>
    <w:rsid w:val="009C384C"/>
    <w:rsid w:val="009C3859"/>
    <w:rsid w:val="009C451A"/>
    <w:rsid w:val="009C49AB"/>
    <w:rsid w:val="009C4BAD"/>
    <w:rsid w:val="009C526E"/>
    <w:rsid w:val="009C59AA"/>
    <w:rsid w:val="009C5D1D"/>
    <w:rsid w:val="009C6099"/>
    <w:rsid w:val="009C6540"/>
    <w:rsid w:val="009C665B"/>
    <w:rsid w:val="009C6680"/>
    <w:rsid w:val="009C69EB"/>
    <w:rsid w:val="009C6A49"/>
    <w:rsid w:val="009C6DF7"/>
    <w:rsid w:val="009C7504"/>
    <w:rsid w:val="009C79C0"/>
    <w:rsid w:val="009C7A60"/>
    <w:rsid w:val="009D01B6"/>
    <w:rsid w:val="009D04F1"/>
    <w:rsid w:val="009D06C2"/>
    <w:rsid w:val="009D06E0"/>
    <w:rsid w:val="009D07E1"/>
    <w:rsid w:val="009D07F1"/>
    <w:rsid w:val="009D07F9"/>
    <w:rsid w:val="009D0A82"/>
    <w:rsid w:val="009D0FB6"/>
    <w:rsid w:val="009D13BF"/>
    <w:rsid w:val="009D16A3"/>
    <w:rsid w:val="009D170B"/>
    <w:rsid w:val="009D182E"/>
    <w:rsid w:val="009D1C63"/>
    <w:rsid w:val="009D1C9E"/>
    <w:rsid w:val="009D1D83"/>
    <w:rsid w:val="009D1EC8"/>
    <w:rsid w:val="009D2055"/>
    <w:rsid w:val="009D2335"/>
    <w:rsid w:val="009D2A49"/>
    <w:rsid w:val="009D2AC5"/>
    <w:rsid w:val="009D2B53"/>
    <w:rsid w:val="009D2C68"/>
    <w:rsid w:val="009D2E49"/>
    <w:rsid w:val="009D317A"/>
    <w:rsid w:val="009D31CD"/>
    <w:rsid w:val="009D3602"/>
    <w:rsid w:val="009D51BE"/>
    <w:rsid w:val="009D5E07"/>
    <w:rsid w:val="009D6071"/>
    <w:rsid w:val="009D60E5"/>
    <w:rsid w:val="009D64B4"/>
    <w:rsid w:val="009D68C8"/>
    <w:rsid w:val="009D68D2"/>
    <w:rsid w:val="009D6B17"/>
    <w:rsid w:val="009D7190"/>
    <w:rsid w:val="009D72D0"/>
    <w:rsid w:val="009D733E"/>
    <w:rsid w:val="009D7A5C"/>
    <w:rsid w:val="009D7E85"/>
    <w:rsid w:val="009E0BB7"/>
    <w:rsid w:val="009E0CB6"/>
    <w:rsid w:val="009E0E04"/>
    <w:rsid w:val="009E1249"/>
    <w:rsid w:val="009E17EB"/>
    <w:rsid w:val="009E198B"/>
    <w:rsid w:val="009E1A8B"/>
    <w:rsid w:val="009E1F45"/>
    <w:rsid w:val="009E2010"/>
    <w:rsid w:val="009E278D"/>
    <w:rsid w:val="009E28DE"/>
    <w:rsid w:val="009E2BCC"/>
    <w:rsid w:val="009E2CC1"/>
    <w:rsid w:val="009E3146"/>
    <w:rsid w:val="009E3225"/>
    <w:rsid w:val="009E34E4"/>
    <w:rsid w:val="009E3D85"/>
    <w:rsid w:val="009E3D8E"/>
    <w:rsid w:val="009E3FAB"/>
    <w:rsid w:val="009E404B"/>
    <w:rsid w:val="009E43A6"/>
    <w:rsid w:val="009E4444"/>
    <w:rsid w:val="009E45AB"/>
    <w:rsid w:val="009E491C"/>
    <w:rsid w:val="009E4F0F"/>
    <w:rsid w:val="009E5E64"/>
    <w:rsid w:val="009E60BF"/>
    <w:rsid w:val="009E6117"/>
    <w:rsid w:val="009E640E"/>
    <w:rsid w:val="009E6D31"/>
    <w:rsid w:val="009E70F5"/>
    <w:rsid w:val="009E719C"/>
    <w:rsid w:val="009E7762"/>
    <w:rsid w:val="009E79FB"/>
    <w:rsid w:val="009E7A12"/>
    <w:rsid w:val="009E7BD5"/>
    <w:rsid w:val="009E7E2E"/>
    <w:rsid w:val="009E7EE5"/>
    <w:rsid w:val="009F0516"/>
    <w:rsid w:val="009F0986"/>
    <w:rsid w:val="009F0DBB"/>
    <w:rsid w:val="009F12BE"/>
    <w:rsid w:val="009F1763"/>
    <w:rsid w:val="009F184D"/>
    <w:rsid w:val="009F1971"/>
    <w:rsid w:val="009F1AA2"/>
    <w:rsid w:val="009F1AFC"/>
    <w:rsid w:val="009F1DB5"/>
    <w:rsid w:val="009F22DD"/>
    <w:rsid w:val="009F2421"/>
    <w:rsid w:val="009F2503"/>
    <w:rsid w:val="009F2743"/>
    <w:rsid w:val="009F2A43"/>
    <w:rsid w:val="009F3426"/>
    <w:rsid w:val="009F3829"/>
    <w:rsid w:val="009F39A8"/>
    <w:rsid w:val="009F3A05"/>
    <w:rsid w:val="009F3A06"/>
    <w:rsid w:val="009F43D7"/>
    <w:rsid w:val="009F4446"/>
    <w:rsid w:val="009F4969"/>
    <w:rsid w:val="009F4AA2"/>
    <w:rsid w:val="009F4B99"/>
    <w:rsid w:val="009F503C"/>
    <w:rsid w:val="009F51D5"/>
    <w:rsid w:val="009F51E8"/>
    <w:rsid w:val="009F53B2"/>
    <w:rsid w:val="009F56FE"/>
    <w:rsid w:val="009F639B"/>
    <w:rsid w:val="009F6763"/>
    <w:rsid w:val="009F6835"/>
    <w:rsid w:val="009F69D3"/>
    <w:rsid w:val="009F6A28"/>
    <w:rsid w:val="009F6AC3"/>
    <w:rsid w:val="009F7043"/>
    <w:rsid w:val="009F721D"/>
    <w:rsid w:val="009F7801"/>
    <w:rsid w:val="009F79DB"/>
    <w:rsid w:val="009F7B63"/>
    <w:rsid w:val="00A00278"/>
    <w:rsid w:val="00A0087B"/>
    <w:rsid w:val="00A00B77"/>
    <w:rsid w:val="00A00F21"/>
    <w:rsid w:val="00A00FB2"/>
    <w:rsid w:val="00A011C1"/>
    <w:rsid w:val="00A0126B"/>
    <w:rsid w:val="00A01665"/>
    <w:rsid w:val="00A0175A"/>
    <w:rsid w:val="00A018D9"/>
    <w:rsid w:val="00A01A84"/>
    <w:rsid w:val="00A02398"/>
    <w:rsid w:val="00A0242A"/>
    <w:rsid w:val="00A02548"/>
    <w:rsid w:val="00A02CF7"/>
    <w:rsid w:val="00A031E2"/>
    <w:rsid w:val="00A03C84"/>
    <w:rsid w:val="00A0420F"/>
    <w:rsid w:val="00A04954"/>
    <w:rsid w:val="00A04BAD"/>
    <w:rsid w:val="00A05905"/>
    <w:rsid w:val="00A059B7"/>
    <w:rsid w:val="00A05A08"/>
    <w:rsid w:val="00A064CD"/>
    <w:rsid w:val="00A06B1D"/>
    <w:rsid w:val="00A06BE3"/>
    <w:rsid w:val="00A0707C"/>
    <w:rsid w:val="00A07099"/>
    <w:rsid w:val="00A07138"/>
    <w:rsid w:val="00A0753A"/>
    <w:rsid w:val="00A07804"/>
    <w:rsid w:val="00A07AC3"/>
    <w:rsid w:val="00A07AE2"/>
    <w:rsid w:val="00A07CAB"/>
    <w:rsid w:val="00A10388"/>
    <w:rsid w:val="00A108A2"/>
    <w:rsid w:val="00A109DD"/>
    <w:rsid w:val="00A110A0"/>
    <w:rsid w:val="00A1139E"/>
    <w:rsid w:val="00A115E6"/>
    <w:rsid w:val="00A119E2"/>
    <w:rsid w:val="00A11A6D"/>
    <w:rsid w:val="00A11D22"/>
    <w:rsid w:val="00A120BA"/>
    <w:rsid w:val="00A121B9"/>
    <w:rsid w:val="00A123FC"/>
    <w:rsid w:val="00A1249D"/>
    <w:rsid w:val="00A12B28"/>
    <w:rsid w:val="00A12B5B"/>
    <w:rsid w:val="00A13262"/>
    <w:rsid w:val="00A134E5"/>
    <w:rsid w:val="00A1355A"/>
    <w:rsid w:val="00A13D5D"/>
    <w:rsid w:val="00A140E3"/>
    <w:rsid w:val="00A148E5"/>
    <w:rsid w:val="00A152FB"/>
    <w:rsid w:val="00A1544E"/>
    <w:rsid w:val="00A15691"/>
    <w:rsid w:val="00A15A80"/>
    <w:rsid w:val="00A15CAB"/>
    <w:rsid w:val="00A15CF9"/>
    <w:rsid w:val="00A15D78"/>
    <w:rsid w:val="00A1657E"/>
    <w:rsid w:val="00A16777"/>
    <w:rsid w:val="00A168C3"/>
    <w:rsid w:val="00A16AE4"/>
    <w:rsid w:val="00A16CDD"/>
    <w:rsid w:val="00A16DEA"/>
    <w:rsid w:val="00A17ED2"/>
    <w:rsid w:val="00A200F9"/>
    <w:rsid w:val="00A203B3"/>
    <w:rsid w:val="00A20413"/>
    <w:rsid w:val="00A20844"/>
    <w:rsid w:val="00A20A0A"/>
    <w:rsid w:val="00A21004"/>
    <w:rsid w:val="00A21078"/>
    <w:rsid w:val="00A21B2C"/>
    <w:rsid w:val="00A21CF7"/>
    <w:rsid w:val="00A21D4E"/>
    <w:rsid w:val="00A21EFF"/>
    <w:rsid w:val="00A220A5"/>
    <w:rsid w:val="00A220F3"/>
    <w:rsid w:val="00A22430"/>
    <w:rsid w:val="00A2268E"/>
    <w:rsid w:val="00A22EE9"/>
    <w:rsid w:val="00A23218"/>
    <w:rsid w:val="00A234F3"/>
    <w:rsid w:val="00A23EFD"/>
    <w:rsid w:val="00A24897"/>
    <w:rsid w:val="00A24C4E"/>
    <w:rsid w:val="00A24E99"/>
    <w:rsid w:val="00A256BB"/>
    <w:rsid w:val="00A2584E"/>
    <w:rsid w:val="00A25911"/>
    <w:rsid w:val="00A25F26"/>
    <w:rsid w:val="00A27240"/>
    <w:rsid w:val="00A279B1"/>
    <w:rsid w:val="00A27A9E"/>
    <w:rsid w:val="00A27AC2"/>
    <w:rsid w:val="00A30160"/>
    <w:rsid w:val="00A301AA"/>
    <w:rsid w:val="00A30308"/>
    <w:rsid w:val="00A3084A"/>
    <w:rsid w:val="00A308B0"/>
    <w:rsid w:val="00A3108F"/>
    <w:rsid w:val="00A31842"/>
    <w:rsid w:val="00A319F3"/>
    <w:rsid w:val="00A31D15"/>
    <w:rsid w:val="00A31D8A"/>
    <w:rsid w:val="00A3209A"/>
    <w:rsid w:val="00A324A1"/>
    <w:rsid w:val="00A326B0"/>
    <w:rsid w:val="00A32AFD"/>
    <w:rsid w:val="00A32C3C"/>
    <w:rsid w:val="00A32D3B"/>
    <w:rsid w:val="00A3375C"/>
    <w:rsid w:val="00A337DA"/>
    <w:rsid w:val="00A33E19"/>
    <w:rsid w:val="00A34498"/>
    <w:rsid w:val="00A34CE9"/>
    <w:rsid w:val="00A34D66"/>
    <w:rsid w:val="00A35E16"/>
    <w:rsid w:val="00A36055"/>
    <w:rsid w:val="00A3608C"/>
    <w:rsid w:val="00A36381"/>
    <w:rsid w:val="00A36386"/>
    <w:rsid w:val="00A36DD0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7A5"/>
    <w:rsid w:val="00A408D6"/>
    <w:rsid w:val="00A40DC6"/>
    <w:rsid w:val="00A41074"/>
    <w:rsid w:val="00A41E61"/>
    <w:rsid w:val="00A42034"/>
    <w:rsid w:val="00A4230F"/>
    <w:rsid w:val="00A4250C"/>
    <w:rsid w:val="00A4271E"/>
    <w:rsid w:val="00A43ADA"/>
    <w:rsid w:val="00A43E68"/>
    <w:rsid w:val="00A43F7E"/>
    <w:rsid w:val="00A44536"/>
    <w:rsid w:val="00A44AA2"/>
    <w:rsid w:val="00A44EEE"/>
    <w:rsid w:val="00A452F3"/>
    <w:rsid w:val="00A45425"/>
    <w:rsid w:val="00A45582"/>
    <w:rsid w:val="00A4585F"/>
    <w:rsid w:val="00A45AC5"/>
    <w:rsid w:val="00A461F7"/>
    <w:rsid w:val="00A46235"/>
    <w:rsid w:val="00A463C1"/>
    <w:rsid w:val="00A4649A"/>
    <w:rsid w:val="00A46657"/>
    <w:rsid w:val="00A46A81"/>
    <w:rsid w:val="00A46E07"/>
    <w:rsid w:val="00A471F1"/>
    <w:rsid w:val="00A47D86"/>
    <w:rsid w:val="00A50766"/>
    <w:rsid w:val="00A517F2"/>
    <w:rsid w:val="00A51B3B"/>
    <w:rsid w:val="00A51B78"/>
    <w:rsid w:val="00A51D87"/>
    <w:rsid w:val="00A520E3"/>
    <w:rsid w:val="00A52184"/>
    <w:rsid w:val="00A521E0"/>
    <w:rsid w:val="00A528C8"/>
    <w:rsid w:val="00A52AB3"/>
    <w:rsid w:val="00A52B64"/>
    <w:rsid w:val="00A52FF9"/>
    <w:rsid w:val="00A53306"/>
    <w:rsid w:val="00A537CA"/>
    <w:rsid w:val="00A5411E"/>
    <w:rsid w:val="00A545FC"/>
    <w:rsid w:val="00A546F3"/>
    <w:rsid w:val="00A54914"/>
    <w:rsid w:val="00A5492B"/>
    <w:rsid w:val="00A5536E"/>
    <w:rsid w:val="00A557C1"/>
    <w:rsid w:val="00A56306"/>
    <w:rsid w:val="00A56C78"/>
    <w:rsid w:val="00A56FB0"/>
    <w:rsid w:val="00A57118"/>
    <w:rsid w:val="00A57189"/>
    <w:rsid w:val="00A575B9"/>
    <w:rsid w:val="00A576AE"/>
    <w:rsid w:val="00A57F45"/>
    <w:rsid w:val="00A6058B"/>
    <w:rsid w:val="00A6095F"/>
    <w:rsid w:val="00A60C56"/>
    <w:rsid w:val="00A61497"/>
    <w:rsid w:val="00A6152D"/>
    <w:rsid w:val="00A616C6"/>
    <w:rsid w:val="00A61DEF"/>
    <w:rsid w:val="00A61EBC"/>
    <w:rsid w:val="00A62017"/>
    <w:rsid w:val="00A63007"/>
    <w:rsid w:val="00A638B9"/>
    <w:rsid w:val="00A63E4E"/>
    <w:rsid w:val="00A6404A"/>
    <w:rsid w:val="00A64271"/>
    <w:rsid w:val="00A64670"/>
    <w:rsid w:val="00A64D20"/>
    <w:rsid w:val="00A651DB"/>
    <w:rsid w:val="00A6567A"/>
    <w:rsid w:val="00A65A25"/>
    <w:rsid w:val="00A65ADB"/>
    <w:rsid w:val="00A65B15"/>
    <w:rsid w:val="00A65D2C"/>
    <w:rsid w:val="00A65E27"/>
    <w:rsid w:val="00A66268"/>
    <w:rsid w:val="00A6734F"/>
    <w:rsid w:val="00A674C3"/>
    <w:rsid w:val="00A67833"/>
    <w:rsid w:val="00A679D0"/>
    <w:rsid w:val="00A67A0F"/>
    <w:rsid w:val="00A67D97"/>
    <w:rsid w:val="00A67E3F"/>
    <w:rsid w:val="00A67F40"/>
    <w:rsid w:val="00A700FB"/>
    <w:rsid w:val="00A7013A"/>
    <w:rsid w:val="00A70295"/>
    <w:rsid w:val="00A705CB"/>
    <w:rsid w:val="00A70A73"/>
    <w:rsid w:val="00A71AC3"/>
    <w:rsid w:val="00A71B5D"/>
    <w:rsid w:val="00A71E89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4F6"/>
    <w:rsid w:val="00A73DA4"/>
    <w:rsid w:val="00A73EF5"/>
    <w:rsid w:val="00A7445B"/>
    <w:rsid w:val="00A74461"/>
    <w:rsid w:val="00A74F17"/>
    <w:rsid w:val="00A756CC"/>
    <w:rsid w:val="00A7579D"/>
    <w:rsid w:val="00A75847"/>
    <w:rsid w:val="00A75B6B"/>
    <w:rsid w:val="00A75CB4"/>
    <w:rsid w:val="00A75D87"/>
    <w:rsid w:val="00A764D0"/>
    <w:rsid w:val="00A76663"/>
    <w:rsid w:val="00A77B4C"/>
    <w:rsid w:val="00A77B4E"/>
    <w:rsid w:val="00A77B4F"/>
    <w:rsid w:val="00A77C15"/>
    <w:rsid w:val="00A77E88"/>
    <w:rsid w:val="00A8071B"/>
    <w:rsid w:val="00A80A1E"/>
    <w:rsid w:val="00A80D71"/>
    <w:rsid w:val="00A80DEB"/>
    <w:rsid w:val="00A8129C"/>
    <w:rsid w:val="00A813DD"/>
    <w:rsid w:val="00A81559"/>
    <w:rsid w:val="00A81883"/>
    <w:rsid w:val="00A81995"/>
    <w:rsid w:val="00A819DD"/>
    <w:rsid w:val="00A81C89"/>
    <w:rsid w:val="00A82A8E"/>
    <w:rsid w:val="00A82EE5"/>
    <w:rsid w:val="00A8300B"/>
    <w:rsid w:val="00A836C8"/>
    <w:rsid w:val="00A8374B"/>
    <w:rsid w:val="00A83A6D"/>
    <w:rsid w:val="00A83ABC"/>
    <w:rsid w:val="00A8429A"/>
    <w:rsid w:val="00A8472B"/>
    <w:rsid w:val="00A8494E"/>
    <w:rsid w:val="00A84E67"/>
    <w:rsid w:val="00A85D30"/>
    <w:rsid w:val="00A86270"/>
    <w:rsid w:val="00A86B46"/>
    <w:rsid w:val="00A86C1B"/>
    <w:rsid w:val="00A86D37"/>
    <w:rsid w:val="00A86E27"/>
    <w:rsid w:val="00A8747F"/>
    <w:rsid w:val="00A87B8C"/>
    <w:rsid w:val="00A87E3C"/>
    <w:rsid w:val="00A9042C"/>
    <w:rsid w:val="00A90552"/>
    <w:rsid w:val="00A90B6E"/>
    <w:rsid w:val="00A90FA3"/>
    <w:rsid w:val="00A9119D"/>
    <w:rsid w:val="00A913A4"/>
    <w:rsid w:val="00A916A5"/>
    <w:rsid w:val="00A916DC"/>
    <w:rsid w:val="00A917B8"/>
    <w:rsid w:val="00A9190D"/>
    <w:rsid w:val="00A9199A"/>
    <w:rsid w:val="00A91B66"/>
    <w:rsid w:val="00A91B95"/>
    <w:rsid w:val="00A92228"/>
    <w:rsid w:val="00A92769"/>
    <w:rsid w:val="00A92EA7"/>
    <w:rsid w:val="00A931ED"/>
    <w:rsid w:val="00A9348F"/>
    <w:rsid w:val="00A93504"/>
    <w:rsid w:val="00A935F0"/>
    <w:rsid w:val="00A93858"/>
    <w:rsid w:val="00A93B63"/>
    <w:rsid w:val="00A93E97"/>
    <w:rsid w:val="00A94329"/>
    <w:rsid w:val="00A948B4"/>
    <w:rsid w:val="00A94B5B"/>
    <w:rsid w:val="00A950DC"/>
    <w:rsid w:val="00A95376"/>
    <w:rsid w:val="00A954BA"/>
    <w:rsid w:val="00A95DE7"/>
    <w:rsid w:val="00A95EDA"/>
    <w:rsid w:val="00A960EF"/>
    <w:rsid w:val="00A966EB"/>
    <w:rsid w:val="00A96859"/>
    <w:rsid w:val="00A96F78"/>
    <w:rsid w:val="00A97083"/>
    <w:rsid w:val="00A97485"/>
    <w:rsid w:val="00A978AC"/>
    <w:rsid w:val="00A979FE"/>
    <w:rsid w:val="00A97CAC"/>
    <w:rsid w:val="00A97D87"/>
    <w:rsid w:val="00A97FD3"/>
    <w:rsid w:val="00AA00F2"/>
    <w:rsid w:val="00AA076E"/>
    <w:rsid w:val="00AA0DF7"/>
    <w:rsid w:val="00AA14A3"/>
    <w:rsid w:val="00AA1A60"/>
    <w:rsid w:val="00AA1C99"/>
    <w:rsid w:val="00AA1D8A"/>
    <w:rsid w:val="00AA284E"/>
    <w:rsid w:val="00AA2ABA"/>
    <w:rsid w:val="00AA31A1"/>
    <w:rsid w:val="00AA3477"/>
    <w:rsid w:val="00AA363C"/>
    <w:rsid w:val="00AA3C9F"/>
    <w:rsid w:val="00AA3F9D"/>
    <w:rsid w:val="00AA43EE"/>
    <w:rsid w:val="00AA4FE4"/>
    <w:rsid w:val="00AA5263"/>
    <w:rsid w:val="00AA61A9"/>
    <w:rsid w:val="00AA639E"/>
    <w:rsid w:val="00AA6B6C"/>
    <w:rsid w:val="00AA6B7A"/>
    <w:rsid w:val="00AA6EDF"/>
    <w:rsid w:val="00AA706A"/>
    <w:rsid w:val="00AA7325"/>
    <w:rsid w:val="00AA7590"/>
    <w:rsid w:val="00AA76D5"/>
    <w:rsid w:val="00AA791F"/>
    <w:rsid w:val="00AB0319"/>
    <w:rsid w:val="00AB070D"/>
    <w:rsid w:val="00AB08D7"/>
    <w:rsid w:val="00AB0925"/>
    <w:rsid w:val="00AB0F32"/>
    <w:rsid w:val="00AB0F6C"/>
    <w:rsid w:val="00AB0F92"/>
    <w:rsid w:val="00AB1713"/>
    <w:rsid w:val="00AB19F4"/>
    <w:rsid w:val="00AB2408"/>
    <w:rsid w:val="00AB30AE"/>
    <w:rsid w:val="00AB336D"/>
    <w:rsid w:val="00AB3C9D"/>
    <w:rsid w:val="00AB3ED2"/>
    <w:rsid w:val="00AB3FD1"/>
    <w:rsid w:val="00AB4004"/>
    <w:rsid w:val="00AB4269"/>
    <w:rsid w:val="00AB4279"/>
    <w:rsid w:val="00AB4C55"/>
    <w:rsid w:val="00AB4F0F"/>
    <w:rsid w:val="00AB5300"/>
    <w:rsid w:val="00AB5365"/>
    <w:rsid w:val="00AB543B"/>
    <w:rsid w:val="00AB5A85"/>
    <w:rsid w:val="00AB5C4A"/>
    <w:rsid w:val="00AB6510"/>
    <w:rsid w:val="00AB6552"/>
    <w:rsid w:val="00AB6824"/>
    <w:rsid w:val="00AB76C0"/>
    <w:rsid w:val="00AB7AC3"/>
    <w:rsid w:val="00AB7EDA"/>
    <w:rsid w:val="00AC0296"/>
    <w:rsid w:val="00AC04A3"/>
    <w:rsid w:val="00AC08A7"/>
    <w:rsid w:val="00AC09E6"/>
    <w:rsid w:val="00AC1077"/>
    <w:rsid w:val="00AC125E"/>
    <w:rsid w:val="00AC16D0"/>
    <w:rsid w:val="00AC1A80"/>
    <w:rsid w:val="00AC1D4D"/>
    <w:rsid w:val="00AC1E4D"/>
    <w:rsid w:val="00AC1F39"/>
    <w:rsid w:val="00AC2050"/>
    <w:rsid w:val="00AC2CBF"/>
    <w:rsid w:val="00AC2E2E"/>
    <w:rsid w:val="00AC31F8"/>
    <w:rsid w:val="00AC375F"/>
    <w:rsid w:val="00AC389B"/>
    <w:rsid w:val="00AC3C4A"/>
    <w:rsid w:val="00AC3F12"/>
    <w:rsid w:val="00AC3FAC"/>
    <w:rsid w:val="00AC3FC1"/>
    <w:rsid w:val="00AC408A"/>
    <w:rsid w:val="00AC4402"/>
    <w:rsid w:val="00AC5038"/>
    <w:rsid w:val="00AC54F3"/>
    <w:rsid w:val="00AC5673"/>
    <w:rsid w:val="00AC5AEE"/>
    <w:rsid w:val="00AC5F44"/>
    <w:rsid w:val="00AC6218"/>
    <w:rsid w:val="00AC64B4"/>
    <w:rsid w:val="00AC6D94"/>
    <w:rsid w:val="00AD01D3"/>
    <w:rsid w:val="00AD0844"/>
    <w:rsid w:val="00AD09BA"/>
    <w:rsid w:val="00AD0C61"/>
    <w:rsid w:val="00AD0D93"/>
    <w:rsid w:val="00AD1002"/>
    <w:rsid w:val="00AD1546"/>
    <w:rsid w:val="00AD1A1A"/>
    <w:rsid w:val="00AD1B19"/>
    <w:rsid w:val="00AD1C5B"/>
    <w:rsid w:val="00AD1D39"/>
    <w:rsid w:val="00AD1EA7"/>
    <w:rsid w:val="00AD22E0"/>
    <w:rsid w:val="00AD23DC"/>
    <w:rsid w:val="00AD27DC"/>
    <w:rsid w:val="00AD2A42"/>
    <w:rsid w:val="00AD2CF6"/>
    <w:rsid w:val="00AD3001"/>
    <w:rsid w:val="00AD31F9"/>
    <w:rsid w:val="00AD32D9"/>
    <w:rsid w:val="00AD38CB"/>
    <w:rsid w:val="00AD3F5B"/>
    <w:rsid w:val="00AD4383"/>
    <w:rsid w:val="00AD47A7"/>
    <w:rsid w:val="00AD4B69"/>
    <w:rsid w:val="00AD4D7E"/>
    <w:rsid w:val="00AD4D8E"/>
    <w:rsid w:val="00AD5401"/>
    <w:rsid w:val="00AD573E"/>
    <w:rsid w:val="00AD594D"/>
    <w:rsid w:val="00AD5972"/>
    <w:rsid w:val="00AD59F9"/>
    <w:rsid w:val="00AD5F7D"/>
    <w:rsid w:val="00AD6136"/>
    <w:rsid w:val="00AD6380"/>
    <w:rsid w:val="00AD6797"/>
    <w:rsid w:val="00AD6C4F"/>
    <w:rsid w:val="00AD6F74"/>
    <w:rsid w:val="00AD713D"/>
    <w:rsid w:val="00AD729C"/>
    <w:rsid w:val="00AD7766"/>
    <w:rsid w:val="00AD77F0"/>
    <w:rsid w:val="00AE0129"/>
    <w:rsid w:val="00AE0428"/>
    <w:rsid w:val="00AE0553"/>
    <w:rsid w:val="00AE099B"/>
    <w:rsid w:val="00AE180A"/>
    <w:rsid w:val="00AE22AE"/>
    <w:rsid w:val="00AE23E2"/>
    <w:rsid w:val="00AE260B"/>
    <w:rsid w:val="00AE2842"/>
    <w:rsid w:val="00AE2AFF"/>
    <w:rsid w:val="00AE2B3E"/>
    <w:rsid w:val="00AE2B8F"/>
    <w:rsid w:val="00AE39D1"/>
    <w:rsid w:val="00AE3A62"/>
    <w:rsid w:val="00AE3FD0"/>
    <w:rsid w:val="00AE4504"/>
    <w:rsid w:val="00AE4658"/>
    <w:rsid w:val="00AE467F"/>
    <w:rsid w:val="00AE4BFC"/>
    <w:rsid w:val="00AE4F6D"/>
    <w:rsid w:val="00AE4FFB"/>
    <w:rsid w:val="00AE54F9"/>
    <w:rsid w:val="00AE58AA"/>
    <w:rsid w:val="00AE5C21"/>
    <w:rsid w:val="00AE5D55"/>
    <w:rsid w:val="00AE64E0"/>
    <w:rsid w:val="00AE653E"/>
    <w:rsid w:val="00AE66E0"/>
    <w:rsid w:val="00AE6A8E"/>
    <w:rsid w:val="00AE6D92"/>
    <w:rsid w:val="00AE6ECD"/>
    <w:rsid w:val="00AE6F02"/>
    <w:rsid w:val="00AE6FFF"/>
    <w:rsid w:val="00AE701B"/>
    <w:rsid w:val="00AE729F"/>
    <w:rsid w:val="00AE72EA"/>
    <w:rsid w:val="00AE7842"/>
    <w:rsid w:val="00AE7900"/>
    <w:rsid w:val="00AE7A80"/>
    <w:rsid w:val="00AE7DA4"/>
    <w:rsid w:val="00AF0112"/>
    <w:rsid w:val="00AF0140"/>
    <w:rsid w:val="00AF0260"/>
    <w:rsid w:val="00AF0647"/>
    <w:rsid w:val="00AF06AE"/>
    <w:rsid w:val="00AF076A"/>
    <w:rsid w:val="00AF0800"/>
    <w:rsid w:val="00AF0BB4"/>
    <w:rsid w:val="00AF0DE4"/>
    <w:rsid w:val="00AF0FAA"/>
    <w:rsid w:val="00AF1852"/>
    <w:rsid w:val="00AF18FF"/>
    <w:rsid w:val="00AF1A30"/>
    <w:rsid w:val="00AF1C5A"/>
    <w:rsid w:val="00AF1CAC"/>
    <w:rsid w:val="00AF1F64"/>
    <w:rsid w:val="00AF21F7"/>
    <w:rsid w:val="00AF22F1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3F89"/>
    <w:rsid w:val="00AF42A4"/>
    <w:rsid w:val="00AF4489"/>
    <w:rsid w:val="00AF44E6"/>
    <w:rsid w:val="00AF4875"/>
    <w:rsid w:val="00AF4E28"/>
    <w:rsid w:val="00AF505C"/>
    <w:rsid w:val="00AF5089"/>
    <w:rsid w:val="00AF5268"/>
    <w:rsid w:val="00AF590A"/>
    <w:rsid w:val="00AF6384"/>
    <w:rsid w:val="00AF682C"/>
    <w:rsid w:val="00AF7056"/>
    <w:rsid w:val="00AF725F"/>
    <w:rsid w:val="00AF766F"/>
    <w:rsid w:val="00AF77C9"/>
    <w:rsid w:val="00AF79E0"/>
    <w:rsid w:val="00AF7D14"/>
    <w:rsid w:val="00B001DF"/>
    <w:rsid w:val="00B004BE"/>
    <w:rsid w:val="00B005BB"/>
    <w:rsid w:val="00B00667"/>
    <w:rsid w:val="00B00A3E"/>
    <w:rsid w:val="00B00C33"/>
    <w:rsid w:val="00B00E8F"/>
    <w:rsid w:val="00B00FC4"/>
    <w:rsid w:val="00B0101B"/>
    <w:rsid w:val="00B013FB"/>
    <w:rsid w:val="00B016FF"/>
    <w:rsid w:val="00B01D71"/>
    <w:rsid w:val="00B02323"/>
    <w:rsid w:val="00B02437"/>
    <w:rsid w:val="00B02705"/>
    <w:rsid w:val="00B02C22"/>
    <w:rsid w:val="00B032B1"/>
    <w:rsid w:val="00B03BF5"/>
    <w:rsid w:val="00B03D0F"/>
    <w:rsid w:val="00B03FC9"/>
    <w:rsid w:val="00B04523"/>
    <w:rsid w:val="00B04686"/>
    <w:rsid w:val="00B048DB"/>
    <w:rsid w:val="00B04C43"/>
    <w:rsid w:val="00B04DC2"/>
    <w:rsid w:val="00B0511F"/>
    <w:rsid w:val="00B05316"/>
    <w:rsid w:val="00B05467"/>
    <w:rsid w:val="00B057FA"/>
    <w:rsid w:val="00B05FC9"/>
    <w:rsid w:val="00B06319"/>
    <w:rsid w:val="00B06733"/>
    <w:rsid w:val="00B06DB4"/>
    <w:rsid w:val="00B071DB"/>
    <w:rsid w:val="00B07FCE"/>
    <w:rsid w:val="00B102FA"/>
    <w:rsid w:val="00B10327"/>
    <w:rsid w:val="00B1071D"/>
    <w:rsid w:val="00B108ED"/>
    <w:rsid w:val="00B10F4D"/>
    <w:rsid w:val="00B112AC"/>
    <w:rsid w:val="00B114E7"/>
    <w:rsid w:val="00B1168F"/>
    <w:rsid w:val="00B1199B"/>
    <w:rsid w:val="00B11AB0"/>
    <w:rsid w:val="00B122B2"/>
    <w:rsid w:val="00B12319"/>
    <w:rsid w:val="00B1260C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24A"/>
    <w:rsid w:val="00B144BD"/>
    <w:rsid w:val="00B1486A"/>
    <w:rsid w:val="00B14FD9"/>
    <w:rsid w:val="00B15053"/>
    <w:rsid w:val="00B1576D"/>
    <w:rsid w:val="00B15845"/>
    <w:rsid w:val="00B1591A"/>
    <w:rsid w:val="00B15E3B"/>
    <w:rsid w:val="00B15EA0"/>
    <w:rsid w:val="00B15F66"/>
    <w:rsid w:val="00B1628B"/>
    <w:rsid w:val="00B166E7"/>
    <w:rsid w:val="00B16700"/>
    <w:rsid w:val="00B16898"/>
    <w:rsid w:val="00B16A7C"/>
    <w:rsid w:val="00B16D1C"/>
    <w:rsid w:val="00B16E03"/>
    <w:rsid w:val="00B17120"/>
    <w:rsid w:val="00B171EF"/>
    <w:rsid w:val="00B17677"/>
    <w:rsid w:val="00B179F9"/>
    <w:rsid w:val="00B17D53"/>
    <w:rsid w:val="00B20424"/>
    <w:rsid w:val="00B20D54"/>
    <w:rsid w:val="00B20DB3"/>
    <w:rsid w:val="00B213E6"/>
    <w:rsid w:val="00B214CA"/>
    <w:rsid w:val="00B21D3F"/>
    <w:rsid w:val="00B2249B"/>
    <w:rsid w:val="00B22555"/>
    <w:rsid w:val="00B234ED"/>
    <w:rsid w:val="00B244F9"/>
    <w:rsid w:val="00B246A7"/>
    <w:rsid w:val="00B247E0"/>
    <w:rsid w:val="00B24975"/>
    <w:rsid w:val="00B24D16"/>
    <w:rsid w:val="00B25118"/>
    <w:rsid w:val="00B25491"/>
    <w:rsid w:val="00B2562E"/>
    <w:rsid w:val="00B259A4"/>
    <w:rsid w:val="00B264F7"/>
    <w:rsid w:val="00B26B3F"/>
    <w:rsid w:val="00B26F6C"/>
    <w:rsid w:val="00B2766C"/>
    <w:rsid w:val="00B27934"/>
    <w:rsid w:val="00B27E47"/>
    <w:rsid w:val="00B27F53"/>
    <w:rsid w:val="00B27FA1"/>
    <w:rsid w:val="00B306C5"/>
    <w:rsid w:val="00B3089B"/>
    <w:rsid w:val="00B30AD6"/>
    <w:rsid w:val="00B30DE6"/>
    <w:rsid w:val="00B30EED"/>
    <w:rsid w:val="00B31343"/>
    <w:rsid w:val="00B31358"/>
    <w:rsid w:val="00B3149C"/>
    <w:rsid w:val="00B31697"/>
    <w:rsid w:val="00B317D8"/>
    <w:rsid w:val="00B32B83"/>
    <w:rsid w:val="00B32C1A"/>
    <w:rsid w:val="00B33129"/>
    <w:rsid w:val="00B33BB0"/>
    <w:rsid w:val="00B34B59"/>
    <w:rsid w:val="00B35052"/>
    <w:rsid w:val="00B3570F"/>
    <w:rsid w:val="00B35ACC"/>
    <w:rsid w:val="00B36135"/>
    <w:rsid w:val="00B36387"/>
    <w:rsid w:val="00B36414"/>
    <w:rsid w:val="00B36A5C"/>
    <w:rsid w:val="00B36AD2"/>
    <w:rsid w:val="00B36C29"/>
    <w:rsid w:val="00B36FCA"/>
    <w:rsid w:val="00B378B8"/>
    <w:rsid w:val="00B4004D"/>
    <w:rsid w:val="00B400D5"/>
    <w:rsid w:val="00B40D66"/>
    <w:rsid w:val="00B41379"/>
    <w:rsid w:val="00B41646"/>
    <w:rsid w:val="00B41660"/>
    <w:rsid w:val="00B417D9"/>
    <w:rsid w:val="00B41C2A"/>
    <w:rsid w:val="00B42252"/>
    <w:rsid w:val="00B422F9"/>
    <w:rsid w:val="00B42315"/>
    <w:rsid w:val="00B42383"/>
    <w:rsid w:val="00B424FC"/>
    <w:rsid w:val="00B428C2"/>
    <w:rsid w:val="00B42BB9"/>
    <w:rsid w:val="00B42C99"/>
    <w:rsid w:val="00B431B6"/>
    <w:rsid w:val="00B4399A"/>
    <w:rsid w:val="00B43E90"/>
    <w:rsid w:val="00B4468C"/>
    <w:rsid w:val="00B44793"/>
    <w:rsid w:val="00B448B1"/>
    <w:rsid w:val="00B44F54"/>
    <w:rsid w:val="00B44F7B"/>
    <w:rsid w:val="00B44FBF"/>
    <w:rsid w:val="00B44FFC"/>
    <w:rsid w:val="00B450E4"/>
    <w:rsid w:val="00B45295"/>
    <w:rsid w:val="00B45830"/>
    <w:rsid w:val="00B45D7B"/>
    <w:rsid w:val="00B45D84"/>
    <w:rsid w:val="00B46898"/>
    <w:rsid w:val="00B472E2"/>
    <w:rsid w:val="00B4737A"/>
    <w:rsid w:val="00B474D3"/>
    <w:rsid w:val="00B478CB"/>
    <w:rsid w:val="00B47A77"/>
    <w:rsid w:val="00B47A87"/>
    <w:rsid w:val="00B50225"/>
    <w:rsid w:val="00B505C1"/>
    <w:rsid w:val="00B506B2"/>
    <w:rsid w:val="00B50D2D"/>
    <w:rsid w:val="00B51567"/>
    <w:rsid w:val="00B515CB"/>
    <w:rsid w:val="00B51701"/>
    <w:rsid w:val="00B5223B"/>
    <w:rsid w:val="00B52605"/>
    <w:rsid w:val="00B528DF"/>
    <w:rsid w:val="00B52E7D"/>
    <w:rsid w:val="00B53043"/>
    <w:rsid w:val="00B530B4"/>
    <w:rsid w:val="00B53240"/>
    <w:rsid w:val="00B53311"/>
    <w:rsid w:val="00B536CF"/>
    <w:rsid w:val="00B5382C"/>
    <w:rsid w:val="00B538AC"/>
    <w:rsid w:val="00B53DE5"/>
    <w:rsid w:val="00B541A7"/>
    <w:rsid w:val="00B5470F"/>
    <w:rsid w:val="00B54B3C"/>
    <w:rsid w:val="00B551F6"/>
    <w:rsid w:val="00B55284"/>
    <w:rsid w:val="00B552A6"/>
    <w:rsid w:val="00B552AB"/>
    <w:rsid w:val="00B5556B"/>
    <w:rsid w:val="00B5565C"/>
    <w:rsid w:val="00B55936"/>
    <w:rsid w:val="00B55B6E"/>
    <w:rsid w:val="00B566CF"/>
    <w:rsid w:val="00B56C2A"/>
    <w:rsid w:val="00B56C55"/>
    <w:rsid w:val="00B56D68"/>
    <w:rsid w:val="00B570E7"/>
    <w:rsid w:val="00B5738E"/>
    <w:rsid w:val="00B574CE"/>
    <w:rsid w:val="00B5751F"/>
    <w:rsid w:val="00B579FC"/>
    <w:rsid w:val="00B57E44"/>
    <w:rsid w:val="00B6022A"/>
    <w:rsid w:val="00B60598"/>
    <w:rsid w:val="00B6126D"/>
    <w:rsid w:val="00B6187C"/>
    <w:rsid w:val="00B61CAD"/>
    <w:rsid w:val="00B62027"/>
    <w:rsid w:val="00B620BA"/>
    <w:rsid w:val="00B63054"/>
    <w:rsid w:val="00B63073"/>
    <w:rsid w:val="00B6332F"/>
    <w:rsid w:val="00B634AD"/>
    <w:rsid w:val="00B635D5"/>
    <w:rsid w:val="00B63C74"/>
    <w:rsid w:val="00B63D04"/>
    <w:rsid w:val="00B644AA"/>
    <w:rsid w:val="00B645A7"/>
    <w:rsid w:val="00B64ABC"/>
    <w:rsid w:val="00B64C6B"/>
    <w:rsid w:val="00B65B2E"/>
    <w:rsid w:val="00B65C55"/>
    <w:rsid w:val="00B662A4"/>
    <w:rsid w:val="00B66DDB"/>
    <w:rsid w:val="00B67668"/>
    <w:rsid w:val="00B677DA"/>
    <w:rsid w:val="00B67BC4"/>
    <w:rsid w:val="00B67D8D"/>
    <w:rsid w:val="00B7017C"/>
    <w:rsid w:val="00B70329"/>
    <w:rsid w:val="00B70621"/>
    <w:rsid w:val="00B7083A"/>
    <w:rsid w:val="00B70988"/>
    <w:rsid w:val="00B7099E"/>
    <w:rsid w:val="00B709C4"/>
    <w:rsid w:val="00B71CC9"/>
    <w:rsid w:val="00B71E2A"/>
    <w:rsid w:val="00B721EC"/>
    <w:rsid w:val="00B72364"/>
    <w:rsid w:val="00B7236E"/>
    <w:rsid w:val="00B7287C"/>
    <w:rsid w:val="00B72953"/>
    <w:rsid w:val="00B72D8F"/>
    <w:rsid w:val="00B72DEE"/>
    <w:rsid w:val="00B72E54"/>
    <w:rsid w:val="00B72F32"/>
    <w:rsid w:val="00B731EE"/>
    <w:rsid w:val="00B732BF"/>
    <w:rsid w:val="00B733AB"/>
    <w:rsid w:val="00B73787"/>
    <w:rsid w:val="00B73908"/>
    <w:rsid w:val="00B73BB4"/>
    <w:rsid w:val="00B73BDA"/>
    <w:rsid w:val="00B73FF6"/>
    <w:rsid w:val="00B74385"/>
    <w:rsid w:val="00B745B6"/>
    <w:rsid w:val="00B751E6"/>
    <w:rsid w:val="00B759C8"/>
    <w:rsid w:val="00B767DF"/>
    <w:rsid w:val="00B768C4"/>
    <w:rsid w:val="00B76C05"/>
    <w:rsid w:val="00B76C91"/>
    <w:rsid w:val="00B76CD9"/>
    <w:rsid w:val="00B77174"/>
    <w:rsid w:val="00B77901"/>
    <w:rsid w:val="00B80053"/>
    <w:rsid w:val="00B8058C"/>
    <w:rsid w:val="00B8071F"/>
    <w:rsid w:val="00B80AB1"/>
    <w:rsid w:val="00B815E5"/>
    <w:rsid w:val="00B81625"/>
    <w:rsid w:val="00B81C5A"/>
    <w:rsid w:val="00B81E81"/>
    <w:rsid w:val="00B82206"/>
    <w:rsid w:val="00B8226D"/>
    <w:rsid w:val="00B8241E"/>
    <w:rsid w:val="00B826BC"/>
    <w:rsid w:val="00B829D9"/>
    <w:rsid w:val="00B82A2C"/>
    <w:rsid w:val="00B837CA"/>
    <w:rsid w:val="00B840CC"/>
    <w:rsid w:val="00B845E6"/>
    <w:rsid w:val="00B84898"/>
    <w:rsid w:val="00B84D43"/>
    <w:rsid w:val="00B851C3"/>
    <w:rsid w:val="00B85757"/>
    <w:rsid w:val="00B85792"/>
    <w:rsid w:val="00B8597C"/>
    <w:rsid w:val="00B85991"/>
    <w:rsid w:val="00B85A41"/>
    <w:rsid w:val="00B861A7"/>
    <w:rsid w:val="00B8655C"/>
    <w:rsid w:val="00B86860"/>
    <w:rsid w:val="00B86B90"/>
    <w:rsid w:val="00B86E04"/>
    <w:rsid w:val="00B86E2B"/>
    <w:rsid w:val="00B872C3"/>
    <w:rsid w:val="00B87645"/>
    <w:rsid w:val="00B87E2B"/>
    <w:rsid w:val="00B903CF"/>
    <w:rsid w:val="00B90FB2"/>
    <w:rsid w:val="00B918FF"/>
    <w:rsid w:val="00B91A7E"/>
    <w:rsid w:val="00B92500"/>
    <w:rsid w:val="00B92C0C"/>
    <w:rsid w:val="00B92C4A"/>
    <w:rsid w:val="00B92D86"/>
    <w:rsid w:val="00B92E48"/>
    <w:rsid w:val="00B92FD4"/>
    <w:rsid w:val="00B9320A"/>
    <w:rsid w:val="00B933F6"/>
    <w:rsid w:val="00B93B4F"/>
    <w:rsid w:val="00B93E09"/>
    <w:rsid w:val="00B943F5"/>
    <w:rsid w:val="00B94D84"/>
    <w:rsid w:val="00B94D9C"/>
    <w:rsid w:val="00B95295"/>
    <w:rsid w:val="00B95854"/>
    <w:rsid w:val="00B95D4B"/>
    <w:rsid w:val="00B95F51"/>
    <w:rsid w:val="00B960D1"/>
    <w:rsid w:val="00B96366"/>
    <w:rsid w:val="00B96525"/>
    <w:rsid w:val="00B96A52"/>
    <w:rsid w:val="00B96E6D"/>
    <w:rsid w:val="00B9736E"/>
    <w:rsid w:val="00B97568"/>
    <w:rsid w:val="00B975DD"/>
    <w:rsid w:val="00B97B34"/>
    <w:rsid w:val="00B97C6D"/>
    <w:rsid w:val="00BA00DC"/>
    <w:rsid w:val="00BA0210"/>
    <w:rsid w:val="00BA082A"/>
    <w:rsid w:val="00BA0DFB"/>
    <w:rsid w:val="00BA11D5"/>
    <w:rsid w:val="00BA1341"/>
    <w:rsid w:val="00BA15E2"/>
    <w:rsid w:val="00BA1E52"/>
    <w:rsid w:val="00BA212B"/>
    <w:rsid w:val="00BA2298"/>
    <w:rsid w:val="00BA2364"/>
    <w:rsid w:val="00BA23B3"/>
    <w:rsid w:val="00BA26CF"/>
    <w:rsid w:val="00BA3BBE"/>
    <w:rsid w:val="00BA404C"/>
    <w:rsid w:val="00BA40BD"/>
    <w:rsid w:val="00BA45C7"/>
    <w:rsid w:val="00BA4871"/>
    <w:rsid w:val="00BA4A81"/>
    <w:rsid w:val="00BA5195"/>
    <w:rsid w:val="00BA51A4"/>
    <w:rsid w:val="00BA535C"/>
    <w:rsid w:val="00BA5406"/>
    <w:rsid w:val="00BA54A3"/>
    <w:rsid w:val="00BA568F"/>
    <w:rsid w:val="00BA5701"/>
    <w:rsid w:val="00BA5F81"/>
    <w:rsid w:val="00BA6276"/>
    <w:rsid w:val="00BA630A"/>
    <w:rsid w:val="00BA647E"/>
    <w:rsid w:val="00BA6505"/>
    <w:rsid w:val="00BA6577"/>
    <w:rsid w:val="00BA6593"/>
    <w:rsid w:val="00BA699B"/>
    <w:rsid w:val="00BA69EC"/>
    <w:rsid w:val="00BA6D33"/>
    <w:rsid w:val="00BA7114"/>
    <w:rsid w:val="00BA7663"/>
    <w:rsid w:val="00BB0362"/>
    <w:rsid w:val="00BB03D7"/>
    <w:rsid w:val="00BB049E"/>
    <w:rsid w:val="00BB04F0"/>
    <w:rsid w:val="00BB0AEE"/>
    <w:rsid w:val="00BB10F6"/>
    <w:rsid w:val="00BB293C"/>
    <w:rsid w:val="00BB2CAA"/>
    <w:rsid w:val="00BB310A"/>
    <w:rsid w:val="00BB32E1"/>
    <w:rsid w:val="00BB3CA0"/>
    <w:rsid w:val="00BB4024"/>
    <w:rsid w:val="00BB4070"/>
    <w:rsid w:val="00BB40F1"/>
    <w:rsid w:val="00BB420D"/>
    <w:rsid w:val="00BB450A"/>
    <w:rsid w:val="00BB4588"/>
    <w:rsid w:val="00BB5B8C"/>
    <w:rsid w:val="00BB61EB"/>
    <w:rsid w:val="00BB66B1"/>
    <w:rsid w:val="00BB6C78"/>
    <w:rsid w:val="00BB7048"/>
    <w:rsid w:val="00BB71EF"/>
    <w:rsid w:val="00BB734A"/>
    <w:rsid w:val="00BB76E8"/>
    <w:rsid w:val="00BB772C"/>
    <w:rsid w:val="00BB7B03"/>
    <w:rsid w:val="00BB7BF9"/>
    <w:rsid w:val="00BB7F2B"/>
    <w:rsid w:val="00BC00D3"/>
    <w:rsid w:val="00BC041E"/>
    <w:rsid w:val="00BC07DE"/>
    <w:rsid w:val="00BC0AD9"/>
    <w:rsid w:val="00BC0B84"/>
    <w:rsid w:val="00BC1453"/>
    <w:rsid w:val="00BC199A"/>
    <w:rsid w:val="00BC1C19"/>
    <w:rsid w:val="00BC1C1F"/>
    <w:rsid w:val="00BC1F81"/>
    <w:rsid w:val="00BC2665"/>
    <w:rsid w:val="00BC2E1F"/>
    <w:rsid w:val="00BC3061"/>
    <w:rsid w:val="00BC38BB"/>
    <w:rsid w:val="00BC3B4B"/>
    <w:rsid w:val="00BC3D41"/>
    <w:rsid w:val="00BC409F"/>
    <w:rsid w:val="00BC41F4"/>
    <w:rsid w:val="00BC456D"/>
    <w:rsid w:val="00BC48AB"/>
    <w:rsid w:val="00BC57D4"/>
    <w:rsid w:val="00BC5964"/>
    <w:rsid w:val="00BC5A35"/>
    <w:rsid w:val="00BC5F4D"/>
    <w:rsid w:val="00BC63F7"/>
    <w:rsid w:val="00BC690C"/>
    <w:rsid w:val="00BC6E23"/>
    <w:rsid w:val="00BC6F42"/>
    <w:rsid w:val="00BC7089"/>
    <w:rsid w:val="00BC7A3F"/>
    <w:rsid w:val="00BD0ACA"/>
    <w:rsid w:val="00BD15E9"/>
    <w:rsid w:val="00BD16C9"/>
    <w:rsid w:val="00BD2011"/>
    <w:rsid w:val="00BD3166"/>
    <w:rsid w:val="00BD3376"/>
    <w:rsid w:val="00BD361B"/>
    <w:rsid w:val="00BD3741"/>
    <w:rsid w:val="00BD3A3E"/>
    <w:rsid w:val="00BD3E0A"/>
    <w:rsid w:val="00BD3E9F"/>
    <w:rsid w:val="00BD43E0"/>
    <w:rsid w:val="00BD454A"/>
    <w:rsid w:val="00BD4A82"/>
    <w:rsid w:val="00BD4C06"/>
    <w:rsid w:val="00BD50FC"/>
    <w:rsid w:val="00BD55B6"/>
    <w:rsid w:val="00BD5B37"/>
    <w:rsid w:val="00BD5B4D"/>
    <w:rsid w:val="00BD5D64"/>
    <w:rsid w:val="00BD5E12"/>
    <w:rsid w:val="00BD5EFA"/>
    <w:rsid w:val="00BD6AB0"/>
    <w:rsid w:val="00BD6B70"/>
    <w:rsid w:val="00BD6D37"/>
    <w:rsid w:val="00BD6DED"/>
    <w:rsid w:val="00BD6EB7"/>
    <w:rsid w:val="00BD700C"/>
    <w:rsid w:val="00BD73E4"/>
    <w:rsid w:val="00BE0379"/>
    <w:rsid w:val="00BE06C8"/>
    <w:rsid w:val="00BE08DD"/>
    <w:rsid w:val="00BE1FC9"/>
    <w:rsid w:val="00BE24D6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F63"/>
    <w:rsid w:val="00BE554B"/>
    <w:rsid w:val="00BE5C37"/>
    <w:rsid w:val="00BE5E65"/>
    <w:rsid w:val="00BE6136"/>
    <w:rsid w:val="00BE619C"/>
    <w:rsid w:val="00BE6328"/>
    <w:rsid w:val="00BE6677"/>
    <w:rsid w:val="00BE667B"/>
    <w:rsid w:val="00BE6E9C"/>
    <w:rsid w:val="00BE7AA7"/>
    <w:rsid w:val="00BE7D6D"/>
    <w:rsid w:val="00BF014C"/>
    <w:rsid w:val="00BF086E"/>
    <w:rsid w:val="00BF0927"/>
    <w:rsid w:val="00BF0B34"/>
    <w:rsid w:val="00BF0BF9"/>
    <w:rsid w:val="00BF0E06"/>
    <w:rsid w:val="00BF0FC0"/>
    <w:rsid w:val="00BF11AD"/>
    <w:rsid w:val="00BF1753"/>
    <w:rsid w:val="00BF183D"/>
    <w:rsid w:val="00BF192B"/>
    <w:rsid w:val="00BF1A39"/>
    <w:rsid w:val="00BF2148"/>
    <w:rsid w:val="00BF23EA"/>
    <w:rsid w:val="00BF2517"/>
    <w:rsid w:val="00BF2727"/>
    <w:rsid w:val="00BF2847"/>
    <w:rsid w:val="00BF294B"/>
    <w:rsid w:val="00BF2E5D"/>
    <w:rsid w:val="00BF3331"/>
    <w:rsid w:val="00BF35BC"/>
    <w:rsid w:val="00BF3621"/>
    <w:rsid w:val="00BF36D7"/>
    <w:rsid w:val="00BF36EC"/>
    <w:rsid w:val="00BF505F"/>
    <w:rsid w:val="00BF5111"/>
    <w:rsid w:val="00BF5366"/>
    <w:rsid w:val="00BF548B"/>
    <w:rsid w:val="00BF5A0E"/>
    <w:rsid w:val="00BF5F4A"/>
    <w:rsid w:val="00BF608F"/>
    <w:rsid w:val="00BF6680"/>
    <w:rsid w:val="00BF69EF"/>
    <w:rsid w:val="00BF6AB5"/>
    <w:rsid w:val="00BF7137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4390"/>
    <w:rsid w:val="00C043AB"/>
    <w:rsid w:val="00C046DB"/>
    <w:rsid w:val="00C04B11"/>
    <w:rsid w:val="00C04DC9"/>
    <w:rsid w:val="00C04DE0"/>
    <w:rsid w:val="00C04DE9"/>
    <w:rsid w:val="00C04DEE"/>
    <w:rsid w:val="00C05553"/>
    <w:rsid w:val="00C0555D"/>
    <w:rsid w:val="00C06397"/>
    <w:rsid w:val="00C067D0"/>
    <w:rsid w:val="00C06A8B"/>
    <w:rsid w:val="00C06FD9"/>
    <w:rsid w:val="00C0736D"/>
    <w:rsid w:val="00C07594"/>
    <w:rsid w:val="00C07696"/>
    <w:rsid w:val="00C076C3"/>
    <w:rsid w:val="00C07831"/>
    <w:rsid w:val="00C07B49"/>
    <w:rsid w:val="00C07F3A"/>
    <w:rsid w:val="00C07F5B"/>
    <w:rsid w:val="00C10092"/>
    <w:rsid w:val="00C10519"/>
    <w:rsid w:val="00C10F87"/>
    <w:rsid w:val="00C11167"/>
    <w:rsid w:val="00C111A9"/>
    <w:rsid w:val="00C11933"/>
    <w:rsid w:val="00C11A43"/>
    <w:rsid w:val="00C11E56"/>
    <w:rsid w:val="00C1219E"/>
    <w:rsid w:val="00C126F8"/>
    <w:rsid w:val="00C12810"/>
    <w:rsid w:val="00C12EDD"/>
    <w:rsid w:val="00C130F0"/>
    <w:rsid w:val="00C134DA"/>
    <w:rsid w:val="00C13A18"/>
    <w:rsid w:val="00C13DA2"/>
    <w:rsid w:val="00C13DC7"/>
    <w:rsid w:val="00C13F48"/>
    <w:rsid w:val="00C142AE"/>
    <w:rsid w:val="00C1453F"/>
    <w:rsid w:val="00C14783"/>
    <w:rsid w:val="00C14BA7"/>
    <w:rsid w:val="00C14C2B"/>
    <w:rsid w:val="00C14D12"/>
    <w:rsid w:val="00C1533F"/>
    <w:rsid w:val="00C153E3"/>
    <w:rsid w:val="00C15AF7"/>
    <w:rsid w:val="00C16279"/>
    <w:rsid w:val="00C1674D"/>
    <w:rsid w:val="00C16844"/>
    <w:rsid w:val="00C16A54"/>
    <w:rsid w:val="00C16B4D"/>
    <w:rsid w:val="00C170A5"/>
    <w:rsid w:val="00C1751B"/>
    <w:rsid w:val="00C176A5"/>
    <w:rsid w:val="00C17FDF"/>
    <w:rsid w:val="00C201E4"/>
    <w:rsid w:val="00C2030C"/>
    <w:rsid w:val="00C20477"/>
    <w:rsid w:val="00C204C2"/>
    <w:rsid w:val="00C20C54"/>
    <w:rsid w:val="00C21314"/>
    <w:rsid w:val="00C21416"/>
    <w:rsid w:val="00C21752"/>
    <w:rsid w:val="00C21DE6"/>
    <w:rsid w:val="00C22657"/>
    <w:rsid w:val="00C22B57"/>
    <w:rsid w:val="00C23145"/>
    <w:rsid w:val="00C237B9"/>
    <w:rsid w:val="00C23A18"/>
    <w:rsid w:val="00C23AD4"/>
    <w:rsid w:val="00C23BAB"/>
    <w:rsid w:val="00C23C09"/>
    <w:rsid w:val="00C242B7"/>
    <w:rsid w:val="00C24346"/>
    <w:rsid w:val="00C24491"/>
    <w:rsid w:val="00C2457E"/>
    <w:rsid w:val="00C2482F"/>
    <w:rsid w:val="00C24DE8"/>
    <w:rsid w:val="00C24ED8"/>
    <w:rsid w:val="00C26470"/>
    <w:rsid w:val="00C265BF"/>
    <w:rsid w:val="00C26744"/>
    <w:rsid w:val="00C267CB"/>
    <w:rsid w:val="00C27235"/>
    <w:rsid w:val="00C27B16"/>
    <w:rsid w:val="00C27BEC"/>
    <w:rsid w:val="00C302B1"/>
    <w:rsid w:val="00C30916"/>
    <w:rsid w:val="00C31326"/>
    <w:rsid w:val="00C319B0"/>
    <w:rsid w:val="00C31B67"/>
    <w:rsid w:val="00C31BAD"/>
    <w:rsid w:val="00C3275F"/>
    <w:rsid w:val="00C327C4"/>
    <w:rsid w:val="00C32AAE"/>
    <w:rsid w:val="00C334A7"/>
    <w:rsid w:val="00C33799"/>
    <w:rsid w:val="00C33891"/>
    <w:rsid w:val="00C33CD4"/>
    <w:rsid w:val="00C3402B"/>
    <w:rsid w:val="00C34496"/>
    <w:rsid w:val="00C34525"/>
    <w:rsid w:val="00C346A2"/>
    <w:rsid w:val="00C34844"/>
    <w:rsid w:val="00C348E7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67E"/>
    <w:rsid w:val="00C36E50"/>
    <w:rsid w:val="00C372D5"/>
    <w:rsid w:val="00C375A4"/>
    <w:rsid w:val="00C377C9"/>
    <w:rsid w:val="00C37F8D"/>
    <w:rsid w:val="00C40165"/>
    <w:rsid w:val="00C40485"/>
    <w:rsid w:val="00C409F4"/>
    <w:rsid w:val="00C40A61"/>
    <w:rsid w:val="00C40F9B"/>
    <w:rsid w:val="00C41427"/>
    <w:rsid w:val="00C41456"/>
    <w:rsid w:val="00C41825"/>
    <w:rsid w:val="00C41FBF"/>
    <w:rsid w:val="00C42B91"/>
    <w:rsid w:val="00C42E9C"/>
    <w:rsid w:val="00C42F2B"/>
    <w:rsid w:val="00C431DC"/>
    <w:rsid w:val="00C432E7"/>
    <w:rsid w:val="00C4391F"/>
    <w:rsid w:val="00C44140"/>
    <w:rsid w:val="00C444D8"/>
    <w:rsid w:val="00C44542"/>
    <w:rsid w:val="00C44622"/>
    <w:rsid w:val="00C44AA3"/>
    <w:rsid w:val="00C45545"/>
    <w:rsid w:val="00C4580D"/>
    <w:rsid w:val="00C45D3A"/>
    <w:rsid w:val="00C45D61"/>
    <w:rsid w:val="00C45DFC"/>
    <w:rsid w:val="00C46AD7"/>
    <w:rsid w:val="00C471B8"/>
    <w:rsid w:val="00C471BF"/>
    <w:rsid w:val="00C4726B"/>
    <w:rsid w:val="00C47A7A"/>
    <w:rsid w:val="00C50304"/>
    <w:rsid w:val="00C508E8"/>
    <w:rsid w:val="00C50B98"/>
    <w:rsid w:val="00C50E23"/>
    <w:rsid w:val="00C50E2B"/>
    <w:rsid w:val="00C50F23"/>
    <w:rsid w:val="00C50F40"/>
    <w:rsid w:val="00C51395"/>
    <w:rsid w:val="00C51B2F"/>
    <w:rsid w:val="00C51B5B"/>
    <w:rsid w:val="00C52363"/>
    <w:rsid w:val="00C5284C"/>
    <w:rsid w:val="00C52DD0"/>
    <w:rsid w:val="00C53051"/>
    <w:rsid w:val="00C53091"/>
    <w:rsid w:val="00C53206"/>
    <w:rsid w:val="00C53429"/>
    <w:rsid w:val="00C53C75"/>
    <w:rsid w:val="00C544F6"/>
    <w:rsid w:val="00C54580"/>
    <w:rsid w:val="00C54591"/>
    <w:rsid w:val="00C550F5"/>
    <w:rsid w:val="00C551C8"/>
    <w:rsid w:val="00C5584C"/>
    <w:rsid w:val="00C5592E"/>
    <w:rsid w:val="00C563F8"/>
    <w:rsid w:val="00C56F54"/>
    <w:rsid w:val="00C5712A"/>
    <w:rsid w:val="00C571B5"/>
    <w:rsid w:val="00C573ED"/>
    <w:rsid w:val="00C576CF"/>
    <w:rsid w:val="00C57F3F"/>
    <w:rsid w:val="00C57F62"/>
    <w:rsid w:val="00C6028F"/>
    <w:rsid w:val="00C61282"/>
    <w:rsid w:val="00C615A4"/>
    <w:rsid w:val="00C61603"/>
    <w:rsid w:val="00C61646"/>
    <w:rsid w:val="00C61D1D"/>
    <w:rsid w:val="00C61DFE"/>
    <w:rsid w:val="00C62280"/>
    <w:rsid w:val="00C622E6"/>
    <w:rsid w:val="00C625A4"/>
    <w:rsid w:val="00C62BB8"/>
    <w:rsid w:val="00C63146"/>
    <w:rsid w:val="00C638DD"/>
    <w:rsid w:val="00C63A1E"/>
    <w:rsid w:val="00C63E54"/>
    <w:rsid w:val="00C642B6"/>
    <w:rsid w:val="00C64487"/>
    <w:rsid w:val="00C646A3"/>
    <w:rsid w:val="00C64F45"/>
    <w:rsid w:val="00C650C1"/>
    <w:rsid w:val="00C654C1"/>
    <w:rsid w:val="00C65610"/>
    <w:rsid w:val="00C656F1"/>
    <w:rsid w:val="00C66002"/>
    <w:rsid w:val="00C6616C"/>
    <w:rsid w:val="00C6618B"/>
    <w:rsid w:val="00C661DC"/>
    <w:rsid w:val="00C66499"/>
    <w:rsid w:val="00C66922"/>
    <w:rsid w:val="00C66C65"/>
    <w:rsid w:val="00C6763C"/>
    <w:rsid w:val="00C67D57"/>
    <w:rsid w:val="00C67E52"/>
    <w:rsid w:val="00C67FE9"/>
    <w:rsid w:val="00C700C1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2DCA"/>
    <w:rsid w:val="00C734BD"/>
    <w:rsid w:val="00C73704"/>
    <w:rsid w:val="00C73784"/>
    <w:rsid w:val="00C737B0"/>
    <w:rsid w:val="00C74AEA"/>
    <w:rsid w:val="00C752DA"/>
    <w:rsid w:val="00C757CA"/>
    <w:rsid w:val="00C758B4"/>
    <w:rsid w:val="00C75AD1"/>
    <w:rsid w:val="00C75B95"/>
    <w:rsid w:val="00C75D7A"/>
    <w:rsid w:val="00C764E7"/>
    <w:rsid w:val="00C770C9"/>
    <w:rsid w:val="00C77218"/>
    <w:rsid w:val="00C77236"/>
    <w:rsid w:val="00C7748B"/>
    <w:rsid w:val="00C774EB"/>
    <w:rsid w:val="00C77D6C"/>
    <w:rsid w:val="00C77ED7"/>
    <w:rsid w:val="00C802E4"/>
    <w:rsid w:val="00C804DD"/>
    <w:rsid w:val="00C80570"/>
    <w:rsid w:val="00C809DC"/>
    <w:rsid w:val="00C809F5"/>
    <w:rsid w:val="00C80AC8"/>
    <w:rsid w:val="00C80B91"/>
    <w:rsid w:val="00C813DB"/>
    <w:rsid w:val="00C815AB"/>
    <w:rsid w:val="00C81E76"/>
    <w:rsid w:val="00C827F6"/>
    <w:rsid w:val="00C83195"/>
    <w:rsid w:val="00C83438"/>
    <w:rsid w:val="00C837DD"/>
    <w:rsid w:val="00C83F3E"/>
    <w:rsid w:val="00C83F82"/>
    <w:rsid w:val="00C8498B"/>
    <w:rsid w:val="00C85029"/>
    <w:rsid w:val="00C850EE"/>
    <w:rsid w:val="00C85403"/>
    <w:rsid w:val="00C85A09"/>
    <w:rsid w:val="00C86579"/>
    <w:rsid w:val="00C866D1"/>
    <w:rsid w:val="00C8678A"/>
    <w:rsid w:val="00C869AE"/>
    <w:rsid w:val="00C8707E"/>
    <w:rsid w:val="00C870DB"/>
    <w:rsid w:val="00C8716A"/>
    <w:rsid w:val="00C87217"/>
    <w:rsid w:val="00C8740C"/>
    <w:rsid w:val="00C87861"/>
    <w:rsid w:val="00C879AA"/>
    <w:rsid w:val="00C87F19"/>
    <w:rsid w:val="00C87F86"/>
    <w:rsid w:val="00C90551"/>
    <w:rsid w:val="00C90AD2"/>
    <w:rsid w:val="00C90D36"/>
    <w:rsid w:val="00C910C5"/>
    <w:rsid w:val="00C9159E"/>
    <w:rsid w:val="00C91A08"/>
    <w:rsid w:val="00C92A0F"/>
    <w:rsid w:val="00C92B2E"/>
    <w:rsid w:val="00C92EB1"/>
    <w:rsid w:val="00C932AB"/>
    <w:rsid w:val="00C934D5"/>
    <w:rsid w:val="00C936C8"/>
    <w:rsid w:val="00C937BB"/>
    <w:rsid w:val="00C9390B"/>
    <w:rsid w:val="00C93980"/>
    <w:rsid w:val="00C93BB1"/>
    <w:rsid w:val="00C94889"/>
    <w:rsid w:val="00C94C56"/>
    <w:rsid w:val="00C953E8"/>
    <w:rsid w:val="00C954C7"/>
    <w:rsid w:val="00C96320"/>
    <w:rsid w:val="00C9680C"/>
    <w:rsid w:val="00C97A64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E5B"/>
    <w:rsid w:val="00CA1E6E"/>
    <w:rsid w:val="00CA1FDB"/>
    <w:rsid w:val="00CA28AB"/>
    <w:rsid w:val="00CA326C"/>
    <w:rsid w:val="00CA34CF"/>
    <w:rsid w:val="00CA37BF"/>
    <w:rsid w:val="00CA3D09"/>
    <w:rsid w:val="00CA46CA"/>
    <w:rsid w:val="00CA4721"/>
    <w:rsid w:val="00CA4974"/>
    <w:rsid w:val="00CA59E8"/>
    <w:rsid w:val="00CA602F"/>
    <w:rsid w:val="00CA671A"/>
    <w:rsid w:val="00CA69D3"/>
    <w:rsid w:val="00CA71F0"/>
    <w:rsid w:val="00CA75A0"/>
    <w:rsid w:val="00CA75E7"/>
    <w:rsid w:val="00CA781F"/>
    <w:rsid w:val="00CA79BB"/>
    <w:rsid w:val="00CA7A5A"/>
    <w:rsid w:val="00CB006A"/>
    <w:rsid w:val="00CB0395"/>
    <w:rsid w:val="00CB06A7"/>
    <w:rsid w:val="00CB0F41"/>
    <w:rsid w:val="00CB15C7"/>
    <w:rsid w:val="00CB167E"/>
    <w:rsid w:val="00CB17C6"/>
    <w:rsid w:val="00CB19C0"/>
    <w:rsid w:val="00CB2B7B"/>
    <w:rsid w:val="00CB2E53"/>
    <w:rsid w:val="00CB2FEE"/>
    <w:rsid w:val="00CB36E3"/>
    <w:rsid w:val="00CB4BA9"/>
    <w:rsid w:val="00CB504E"/>
    <w:rsid w:val="00CB547A"/>
    <w:rsid w:val="00CB55EC"/>
    <w:rsid w:val="00CB579E"/>
    <w:rsid w:val="00CB5BB6"/>
    <w:rsid w:val="00CB5C8A"/>
    <w:rsid w:val="00CB5D65"/>
    <w:rsid w:val="00CB61D9"/>
    <w:rsid w:val="00CB61EA"/>
    <w:rsid w:val="00CB6394"/>
    <w:rsid w:val="00CB680B"/>
    <w:rsid w:val="00CB70CC"/>
    <w:rsid w:val="00CB71C8"/>
    <w:rsid w:val="00CB771E"/>
    <w:rsid w:val="00CB7C17"/>
    <w:rsid w:val="00CB7C71"/>
    <w:rsid w:val="00CC025E"/>
    <w:rsid w:val="00CC0598"/>
    <w:rsid w:val="00CC07B8"/>
    <w:rsid w:val="00CC09FF"/>
    <w:rsid w:val="00CC0DD7"/>
    <w:rsid w:val="00CC1372"/>
    <w:rsid w:val="00CC1407"/>
    <w:rsid w:val="00CC1895"/>
    <w:rsid w:val="00CC197A"/>
    <w:rsid w:val="00CC1CC1"/>
    <w:rsid w:val="00CC1E88"/>
    <w:rsid w:val="00CC24E2"/>
    <w:rsid w:val="00CC250C"/>
    <w:rsid w:val="00CC26D4"/>
    <w:rsid w:val="00CC277C"/>
    <w:rsid w:val="00CC3BED"/>
    <w:rsid w:val="00CC49E4"/>
    <w:rsid w:val="00CC5029"/>
    <w:rsid w:val="00CC52CF"/>
    <w:rsid w:val="00CC54AD"/>
    <w:rsid w:val="00CC5602"/>
    <w:rsid w:val="00CC58A1"/>
    <w:rsid w:val="00CC5921"/>
    <w:rsid w:val="00CC5CFA"/>
    <w:rsid w:val="00CC5D98"/>
    <w:rsid w:val="00CC5E8A"/>
    <w:rsid w:val="00CC5FFE"/>
    <w:rsid w:val="00CC6D0B"/>
    <w:rsid w:val="00CC72EE"/>
    <w:rsid w:val="00CC7F1E"/>
    <w:rsid w:val="00CD0602"/>
    <w:rsid w:val="00CD0B4E"/>
    <w:rsid w:val="00CD0CDF"/>
    <w:rsid w:val="00CD0EA8"/>
    <w:rsid w:val="00CD0FDE"/>
    <w:rsid w:val="00CD129C"/>
    <w:rsid w:val="00CD14F0"/>
    <w:rsid w:val="00CD15AF"/>
    <w:rsid w:val="00CD1935"/>
    <w:rsid w:val="00CD1E43"/>
    <w:rsid w:val="00CD240C"/>
    <w:rsid w:val="00CD244A"/>
    <w:rsid w:val="00CD2A23"/>
    <w:rsid w:val="00CD2FBA"/>
    <w:rsid w:val="00CD322E"/>
    <w:rsid w:val="00CD3237"/>
    <w:rsid w:val="00CD3406"/>
    <w:rsid w:val="00CD36F3"/>
    <w:rsid w:val="00CD3ABE"/>
    <w:rsid w:val="00CD3DD7"/>
    <w:rsid w:val="00CD3F51"/>
    <w:rsid w:val="00CD43AB"/>
    <w:rsid w:val="00CD4D01"/>
    <w:rsid w:val="00CD4FFC"/>
    <w:rsid w:val="00CD5087"/>
    <w:rsid w:val="00CD526B"/>
    <w:rsid w:val="00CD54F6"/>
    <w:rsid w:val="00CD57C4"/>
    <w:rsid w:val="00CD6001"/>
    <w:rsid w:val="00CD6854"/>
    <w:rsid w:val="00CD6EAF"/>
    <w:rsid w:val="00CD774C"/>
    <w:rsid w:val="00CD78BD"/>
    <w:rsid w:val="00CE0B27"/>
    <w:rsid w:val="00CE0E04"/>
    <w:rsid w:val="00CE10CD"/>
    <w:rsid w:val="00CE1345"/>
    <w:rsid w:val="00CE1400"/>
    <w:rsid w:val="00CE1910"/>
    <w:rsid w:val="00CE1CF9"/>
    <w:rsid w:val="00CE23D6"/>
    <w:rsid w:val="00CE2483"/>
    <w:rsid w:val="00CE260B"/>
    <w:rsid w:val="00CE2FC5"/>
    <w:rsid w:val="00CE30F3"/>
    <w:rsid w:val="00CE4108"/>
    <w:rsid w:val="00CE4414"/>
    <w:rsid w:val="00CE4666"/>
    <w:rsid w:val="00CE4CD3"/>
    <w:rsid w:val="00CE51BC"/>
    <w:rsid w:val="00CE551F"/>
    <w:rsid w:val="00CE57E8"/>
    <w:rsid w:val="00CE59A2"/>
    <w:rsid w:val="00CE5C77"/>
    <w:rsid w:val="00CE620B"/>
    <w:rsid w:val="00CE67E0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62F"/>
    <w:rsid w:val="00CF0847"/>
    <w:rsid w:val="00CF09D9"/>
    <w:rsid w:val="00CF12A7"/>
    <w:rsid w:val="00CF1494"/>
    <w:rsid w:val="00CF15D4"/>
    <w:rsid w:val="00CF1AB3"/>
    <w:rsid w:val="00CF1D02"/>
    <w:rsid w:val="00CF22C1"/>
    <w:rsid w:val="00CF23F3"/>
    <w:rsid w:val="00CF25EC"/>
    <w:rsid w:val="00CF28E8"/>
    <w:rsid w:val="00CF3230"/>
    <w:rsid w:val="00CF34C0"/>
    <w:rsid w:val="00CF451F"/>
    <w:rsid w:val="00CF4AF3"/>
    <w:rsid w:val="00CF539F"/>
    <w:rsid w:val="00CF55A1"/>
    <w:rsid w:val="00CF55DC"/>
    <w:rsid w:val="00CF5805"/>
    <w:rsid w:val="00CF58D8"/>
    <w:rsid w:val="00CF5E81"/>
    <w:rsid w:val="00CF6157"/>
    <w:rsid w:val="00CF6370"/>
    <w:rsid w:val="00CF6A53"/>
    <w:rsid w:val="00CF6DEC"/>
    <w:rsid w:val="00CF7037"/>
    <w:rsid w:val="00CF77B7"/>
    <w:rsid w:val="00CF77EC"/>
    <w:rsid w:val="00D00B0B"/>
    <w:rsid w:val="00D00C9D"/>
    <w:rsid w:val="00D0100F"/>
    <w:rsid w:val="00D0125F"/>
    <w:rsid w:val="00D01312"/>
    <w:rsid w:val="00D01367"/>
    <w:rsid w:val="00D014CB"/>
    <w:rsid w:val="00D01665"/>
    <w:rsid w:val="00D0172F"/>
    <w:rsid w:val="00D026E6"/>
    <w:rsid w:val="00D02873"/>
    <w:rsid w:val="00D03126"/>
    <w:rsid w:val="00D032D9"/>
    <w:rsid w:val="00D03FAE"/>
    <w:rsid w:val="00D0404E"/>
    <w:rsid w:val="00D0406D"/>
    <w:rsid w:val="00D0438F"/>
    <w:rsid w:val="00D04464"/>
    <w:rsid w:val="00D04F83"/>
    <w:rsid w:val="00D05163"/>
    <w:rsid w:val="00D0518D"/>
    <w:rsid w:val="00D059D3"/>
    <w:rsid w:val="00D05B41"/>
    <w:rsid w:val="00D0622D"/>
    <w:rsid w:val="00D069E3"/>
    <w:rsid w:val="00D06AF5"/>
    <w:rsid w:val="00D07705"/>
    <w:rsid w:val="00D0770B"/>
    <w:rsid w:val="00D078F6"/>
    <w:rsid w:val="00D07975"/>
    <w:rsid w:val="00D07D5D"/>
    <w:rsid w:val="00D07E34"/>
    <w:rsid w:val="00D104D0"/>
    <w:rsid w:val="00D1089A"/>
    <w:rsid w:val="00D10B87"/>
    <w:rsid w:val="00D10C4A"/>
    <w:rsid w:val="00D112E0"/>
    <w:rsid w:val="00D11329"/>
    <w:rsid w:val="00D115C5"/>
    <w:rsid w:val="00D11D78"/>
    <w:rsid w:val="00D1204B"/>
    <w:rsid w:val="00D127F4"/>
    <w:rsid w:val="00D136E9"/>
    <w:rsid w:val="00D13D29"/>
    <w:rsid w:val="00D1400F"/>
    <w:rsid w:val="00D145FE"/>
    <w:rsid w:val="00D147B5"/>
    <w:rsid w:val="00D14AE9"/>
    <w:rsid w:val="00D14B37"/>
    <w:rsid w:val="00D14C6A"/>
    <w:rsid w:val="00D15094"/>
    <w:rsid w:val="00D152F2"/>
    <w:rsid w:val="00D1532A"/>
    <w:rsid w:val="00D1564E"/>
    <w:rsid w:val="00D15BA8"/>
    <w:rsid w:val="00D15C9E"/>
    <w:rsid w:val="00D16ADA"/>
    <w:rsid w:val="00D17348"/>
    <w:rsid w:val="00D174CA"/>
    <w:rsid w:val="00D177C5"/>
    <w:rsid w:val="00D1788F"/>
    <w:rsid w:val="00D179F0"/>
    <w:rsid w:val="00D17D93"/>
    <w:rsid w:val="00D2000B"/>
    <w:rsid w:val="00D20098"/>
    <w:rsid w:val="00D200B5"/>
    <w:rsid w:val="00D202E0"/>
    <w:rsid w:val="00D20375"/>
    <w:rsid w:val="00D20611"/>
    <w:rsid w:val="00D20B12"/>
    <w:rsid w:val="00D20EE7"/>
    <w:rsid w:val="00D2144C"/>
    <w:rsid w:val="00D215AC"/>
    <w:rsid w:val="00D218A4"/>
    <w:rsid w:val="00D218C1"/>
    <w:rsid w:val="00D2195E"/>
    <w:rsid w:val="00D21DDA"/>
    <w:rsid w:val="00D221FD"/>
    <w:rsid w:val="00D22C44"/>
    <w:rsid w:val="00D22E09"/>
    <w:rsid w:val="00D2310C"/>
    <w:rsid w:val="00D23873"/>
    <w:rsid w:val="00D23E67"/>
    <w:rsid w:val="00D241EB"/>
    <w:rsid w:val="00D24270"/>
    <w:rsid w:val="00D244EC"/>
    <w:rsid w:val="00D2454A"/>
    <w:rsid w:val="00D245F3"/>
    <w:rsid w:val="00D24F10"/>
    <w:rsid w:val="00D25073"/>
    <w:rsid w:val="00D254E9"/>
    <w:rsid w:val="00D25572"/>
    <w:rsid w:val="00D258D8"/>
    <w:rsid w:val="00D25F4E"/>
    <w:rsid w:val="00D2605C"/>
    <w:rsid w:val="00D262A5"/>
    <w:rsid w:val="00D26D8C"/>
    <w:rsid w:val="00D27009"/>
    <w:rsid w:val="00D272E6"/>
    <w:rsid w:val="00D275D6"/>
    <w:rsid w:val="00D27799"/>
    <w:rsid w:val="00D278B6"/>
    <w:rsid w:val="00D27C5F"/>
    <w:rsid w:val="00D27D6A"/>
    <w:rsid w:val="00D27E29"/>
    <w:rsid w:val="00D30050"/>
    <w:rsid w:val="00D3053D"/>
    <w:rsid w:val="00D30C4F"/>
    <w:rsid w:val="00D31085"/>
    <w:rsid w:val="00D31152"/>
    <w:rsid w:val="00D31286"/>
    <w:rsid w:val="00D315F9"/>
    <w:rsid w:val="00D31877"/>
    <w:rsid w:val="00D31C69"/>
    <w:rsid w:val="00D31D94"/>
    <w:rsid w:val="00D32171"/>
    <w:rsid w:val="00D323C3"/>
    <w:rsid w:val="00D33068"/>
    <w:rsid w:val="00D33127"/>
    <w:rsid w:val="00D331CA"/>
    <w:rsid w:val="00D335AA"/>
    <w:rsid w:val="00D33632"/>
    <w:rsid w:val="00D33741"/>
    <w:rsid w:val="00D3388B"/>
    <w:rsid w:val="00D33CE5"/>
    <w:rsid w:val="00D33E5F"/>
    <w:rsid w:val="00D33EB8"/>
    <w:rsid w:val="00D341CC"/>
    <w:rsid w:val="00D341D4"/>
    <w:rsid w:val="00D343EB"/>
    <w:rsid w:val="00D3456C"/>
    <w:rsid w:val="00D346EF"/>
    <w:rsid w:val="00D34EF7"/>
    <w:rsid w:val="00D35A0C"/>
    <w:rsid w:val="00D3628B"/>
    <w:rsid w:val="00D362CF"/>
    <w:rsid w:val="00D36750"/>
    <w:rsid w:val="00D36F70"/>
    <w:rsid w:val="00D37463"/>
    <w:rsid w:val="00D37A72"/>
    <w:rsid w:val="00D401A4"/>
    <w:rsid w:val="00D40344"/>
    <w:rsid w:val="00D40381"/>
    <w:rsid w:val="00D414C0"/>
    <w:rsid w:val="00D41E75"/>
    <w:rsid w:val="00D42AAF"/>
    <w:rsid w:val="00D4318E"/>
    <w:rsid w:val="00D43654"/>
    <w:rsid w:val="00D4436B"/>
    <w:rsid w:val="00D445A4"/>
    <w:rsid w:val="00D44603"/>
    <w:rsid w:val="00D454CC"/>
    <w:rsid w:val="00D45577"/>
    <w:rsid w:val="00D456A0"/>
    <w:rsid w:val="00D45819"/>
    <w:rsid w:val="00D45B20"/>
    <w:rsid w:val="00D45C47"/>
    <w:rsid w:val="00D46367"/>
    <w:rsid w:val="00D463C8"/>
    <w:rsid w:val="00D464B9"/>
    <w:rsid w:val="00D46551"/>
    <w:rsid w:val="00D468B7"/>
    <w:rsid w:val="00D46C92"/>
    <w:rsid w:val="00D46E5D"/>
    <w:rsid w:val="00D47AF6"/>
    <w:rsid w:val="00D47C45"/>
    <w:rsid w:val="00D50139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9CD"/>
    <w:rsid w:val="00D51BB7"/>
    <w:rsid w:val="00D51E4F"/>
    <w:rsid w:val="00D51FFA"/>
    <w:rsid w:val="00D520EE"/>
    <w:rsid w:val="00D5281D"/>
    <w:rsid w:val="00D52F7C"/>
    <w:rsid w:val="00D532DA"/>
    <w:rsid w:val="00D536A6"/>
    <w:rsid w:val="00D53E09"/>
    <w:rsid w:val="00D53FD0"/>
    <w:rsid w:val="00D54006"/>
    <w:rsid w:val="00D54938"/>
    <w:rsid w:val="00D54AEB"/>
    <w:rsid w:val="00D54B18"/>
    <w:rsid w:val="00D54F5F"/>
    <w:rsid w:val="00D552EE"/>
    <w:rsid w:val="00D55338"/>
    <w:rsid w:val="00D55443"/>
    <w:rsid w:val="00D55469"/>
    <w:rsid w:val="00D55910"/>
    <w:rsid w:val="00D55ABA"/>
    <w:rsid w:val="00D562E3"/>
    <w:rsid w:val="00D564CA"/>
    <w:rsid w:val="00D565B7"/>
    <w:rsid w:val="00D568F6"/>
    <w:rsid w:val="00D56AFC"/>
    <w:rsid w:val="00D5732C"/>
    <w:rsid w:val="00D57427"/>
    <w:rsid w:val="00D57EF1"/>
    <w:rsid w:val="00D60153"/>
    <w:rsid w:val="00D60231"/>
    <w:rsid w:val="00D6025F"/>
    <w:rsid w:val="00D604D3"/>
    <w:rsid w:val="00D60664"/>
    <w:rsid w:val="00D60B62"/>
    <w:rsid w:val="00D60F4E"/>
    <w:rsid w:val="00D610E0"/>
    <w:rsid w:val="00D6110C"/>
    <w:rsid w:val="00D61418"/>
    <w:rsid w:val="00D61C09"/>
    <w:rsid w:val="00D61CFE"/>
    <w:rsid w:val="00D62180"/>
    <w:rsid w:val="00D624D4"/>
    <w:rsid w:val="00D628FE"/>
    <w:rsid w:val="00D62FC7"/>
    <w:rsid w:val="00D63524"/>
    <w:rsid w:val="00D63A0E"/>
    <w:rsid w:val="00D63A62"/>
    <w:rsid w:val="00D6432F"/>
    <w:rsid w:val="00D647D3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CC7"/>
    <w:rsid w:val="00D67082"/>
    <w:rsid w:val="00D67307"/>
    <w:rsid w:val="00D679BD"/>
    <w:rsid w:val="00D67EA4"/>
    <w:rsid w:val="00D7002A"/>
    <w:rsid w:val="00D7013E"/>
    <w:rsid w:val="00D70494"/>
    <w:rsid w:val="00D70A3C"/>
    <w:rsid w:val="00D71139"/>
    <w:rsid w:val="00D71471"/>
    <w:rsid w:val="00D72129"/>
    <w:rsid w:val="00D722BF"/>
    <w:rsid w:val="00D72585"/>
    <w:rsid w:val="00D72FDB"/>
    <w:rsid w:val="00D7300F"/>
    <w:rsid w:val="00D736B1"/>
    <w:rsid w:val="00D73C91"/>
    <w:rsid w:val="00D741FE"/>
    <w:rsid w:val="00D744A5"/>
    <w:rsid w:val="00D745C5"/>
    <w:rsid w:val="00D74D93"/>
    <w:rsid w:val="00D754C9"/>
    <w:rsid w:val="00D758FE"/>
    <w:rsid w:val="00D75CE8"/>
    <w:rsid w:val="00D75D6E"/>
    <w:rsid w:val="00D763CC"/>
    <w:rsid w:val="00D76863"/>
    <w:rsid w:val="00D7694B"/>
    <w:rsid w:val="00D76D50"/>
    <w:rsid w:val="00D7755E"/>
    <w:rsid w:val="00D77772"/>
    <w:rsid w:val="00D7799A"/>
    <w:rsid w:val="00D77A7B"/>
    <w:rsid w:val="00D77BB0"/>
    <w:rsid w:val="00D77D8D"/>
    <w:rsid w:val="00D77EF8"/>
    <w:rsid w:val="00D77F12"/>
    <w:rsid w:val="00D805C8"/>
    <w:rsid w:val="00D80619"/>
    <w:rsid w:val="00D8099E"/>
    <w:rsid w:val="00D809A7"/>
    <w:rsid w:val="00D80AD4"/>
    <w:rsid w:val="00D80C31"/>
    <w:rsid w:val="00D81CEE"/>
    <w:rsid w:val="00D822C9"/>
    <w:rsid w:val="00D82F80"/>
    <w:rsid w:val="00D830BF"/>
    <w:rsid w:val="00D835B0"/>
    <w:rsid w:val="00D8369B"/>
    <w:rsid w:val="00D83768"/>
    <w:rsid w:val="00D8394C"/>
    <w:rsid w:val="00D84287"/>
    <w:rsid w:val="00D84A5F"/>
    <w:rsid w:val="00D85060"/>
    <w:rsid w:val="00D852D1"/>
    <w:rsid w:val="00D85C12"/>
    <w:rsid w:val="00D85C82"/>
    <w:rsid w:val="00D85DD5"/>
    <w:rsid w:val="00D865B8"/>
    <w:rsid w:val="00D86AAC"/>
    <w:rsid w:val="00D86AF3"/>
    <w:rsid w:val="00D871C9"/>
    <w:rsid w:val="00D871D9"/>
    <w:rsid w:val="00D87C67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96E"/>
    <w:rsid w:val="00D91CA9"/>
    <w:rsid w:val="00D91E32"/>
    <w:rsid w:val="00D92F01"/>
    <w:rsid w:val="00D93228"/>
    <w:rsid w:val="00D935A7"/>
    <w:rsid w:val="00D937EB"/>
    <w:rsid w:val="00D9388C"/>
    <w:rsid w:val="00D93D3A"/>
    <w:rsid w:val="00D9424A"/>
    <w:rsid w:val="00D94263"/>
    <w:rsid w:val="00D946AF"/>
    <w:rsid w:val="00D94C7A"/>
    <w:rsid w:val="00D955B0"/>
    <w:rsid w:val="00D96302"/>
    <w:rsid w:val="00D9635D"/>
    <w:rsid w:val="00D96A50"/>
    <w:rsid w:val="00D96FE8"/>
    <w:rsid w:val="00D9710E"/>
    <w:rsid w:val="00D97790"/>
    <w:rsid w:val="00D977D4"/>
    <w:rsid w:val="00D97B45"/>
    <w:rsid w:val="00D97D5F"/>
    <w:rsid w:val="00D97ED2"/>
    <w:rsid w:val="00DA0119"/>
    <w:rsid w:val="00DA01BE"/>
    <w:rsid w:val="00DA056F"/>
    <w:rsid w:val="00DA0841"/>
    <w:rsid w:val="00DA0CC5"/>
    <w:rsid w:val="00DA0F2D"/>
    <w:rsid w:val="00DA10F5"/>
    <w:rsid w:val="00DA1122"/>
    <w:rsid w:val="00DA1355"/>
    <w:rsid w:val="00DA20D7"/>
    <w:rsid w:val="00DA2167"/>
    <w:rsid w:val="00DA2251"/>
    <w:rsid w:val="00DA2A8C"/>
    <w:rsid w:val="00DA32EE"/>
    <w:rsid w:val="00DA369F"/>
    <w:rsid w:val="00DA3708"/>
    <w:rsid w:val="00DA37F2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FC7"/>
    <w:rsid w:val="00DA7647"/>
    <w:rsid w:val="00DA7895"/>
    <w:rsid w:val="00DA7CF9"/>
    <w:rsid w:val="00DA7D3D"/>
    <w:rsid w:val="00DA7EDD"/>
    <w:rsid w:val="00DB008F"/>
    <w:rsid w:val="00DB0120"/>
    <w:rsid w:val="00DB02D5"/>
    <w:rsid w:val="00DB0BF1"/>
    <w:rsid w:val="00DB1294"/>
    <w:rsid w:val="00DB215F"/>
    <w:rsid w:val="00DB2227"/>
    <w:rsid w:val="00DB242C"/>
    <w:rsid w:val="00DB287B"/>
    <w:rsid w:val="00DB2BFB"/>
    <w:rsid w:val="00DB2E88"/>
    <w:rsid w:val="00DB2EA9"/>
    <w:rsid w:val="00DB3FD7"/>
    <w:rsid w:val="00DB422D"/>
    <w:rsid w:val="00DB49B6"/>
    <w:rsid w:val="00DB4A0E"/>
    <w:rsid w:val="00DB500D"/>
    <w:rsid w:val="00DB5165"/>
    <w:rsid w:val="00DB5621"/>
    <w:rsid w:val="00DB591A"/>
    <w:rsid w:val="00DB592F"/>
    <w:rsid w:val="00DB59AF"/>
    <w:rsid w:val="00DB5B49"/>
    <w:rsid w:val="00DB6234"/>
    <w:rsid w:val="00DB678D"/>
    <w:rsid w:val="00DB6B97"/>
    <w:rsid w:val="00DB727B"/>
    <w:rsid w:val="00DB783D"/>
    <w:rsid w:val="00DB7D30"/>
    <w:rsid w:val="00DC020F"/>
    <w:rsid w:val="00DC05DE"/>
    <w:rsid w:val="00DC09FD"/>
    <w:rsid w:val="00DC0AB4"/>
    <w:rsid w:val="00DC0CE6"/>
    <w:rsid w:val="00DC0E85"/>
    <w:rsid w:val="00DC0F44"/>
    <w:rsid w:val="00DC0FBE"/>
    <w:rsid w:val="00DC2351"/>
    <w:rsid w:val="00DC2893"/>
    <w:rsid w:val="00DC29AD"/>
    <w:rsid w:val="00DC303D"/>
    <w:rsid w:val="00DC3455"/>
    <w:rsid w:val="00DC37E6"/>
    <w:rsid w:val="00DC3A02"/>
    <w:rsid w:val="00DC4063"/>
    <w:rsid w:val="00DC4083"/>
    <w:rsid w:val="00DC4089"/>
    <w:rsid w:val="00DC4866"/>
    <w:rsid w:val="00DC522D"/>
    <w:rsid w:val="00DC539D"/>
    <w:rsid w:val="00DC547F"/>
    <w:rsid w:val="00DC5508"/>
    <w:rsid w:val="00DC5556"/>
    <w:rsid w:val="00DC5651"/>
    <w:rsid w:val="00DC5A75"/>
    <w:rsid w:val="00DC5DB4"/>
    <w:rsid w:val="00DC6645"/>
    <w:rsid w:val="00DC682B"/>
    <w:rsid w:val="00DC685D"/>
    <w:rsid w:val="00DC691B"/>
    <w:rsid w:val="00DC6BFC"/>
    <w:rsid w:val="00DC6C8C"/>
    <w:rsid w:val="00DC6ECF"/>
    <w:rsid w:val="00DC70F1"/>
    <w:rsid w:val="00DC72B1"/>
    <w:rsid w:val="00DD0572"/>
    <w:rsid w:val="00DD05E5"/>
    <w:rsid w:val="00DD08D1"/>
    <w:rsid w:val="00DD0B98"/>
    <w:rsid w:val="00DD0C8C"/>
    <w:rsid w:val="00DD1123"/>
    <w:rsid w:val="00DD12B9"/>
    <w:rsid w:val="00DD1439"/>
    <w:rsid w:val="00DD18AA"/>
    <w:rsid w:val="00DD1FC5"/>
    <w:rsid w:val="00DD21F0"/>
    <w:rsid w:val="00DD22F9"/>
    <w:rsid w:val="00DD2969"/>
    <w:rsid w:val="00DD2993"/>
    <w:rsid w:val="00DD2C06"/>
    <w:rsid w:val="00DD34A6"/>
    <w:rsid w:val="00DD3D22"/>
    <w:rsid w:val="00DD3F76"/>
    <w:rsid w:val="00DD47DE"/>
    <w:rsid w:val="00DD49E7"/>
    <w:rsid w:val="00DD4A11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ECF"/>
    <w:rsid w:val="00DD73C0"/>
    <w:rsid w:val="00DD7670"/>
    <w:rsid w:val="00DD76B3"/>
    <w:rsid w:val="00DD7702"/>
    <w:rsid w:val="00DD776C"/>
    <w:rsid w:val="00DD7AA9"/>
    <w:rsid w:val="00DD7B21"/>
    <w:rsid w:val="00DD7C97"/>
    <w:rsid w:val="00DD7EE0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4C7"/>
    <w:rsid w:val="00DE1740"/>
    <w:rsid w:val="00DE1975"/>
    <w:rsid w:val="00DE1995"/>
    <w:rsid w:val="00DE2402"/>
    <w:rsid w:val="00DE2C5A"/>
    <w:rsid w:val="00DE2F47"/>
    <w:rsid w:val="00DE3298"/>
    <w:rsid w:val="00DE3723"/>
    <w:rsid w:val="00DE376B"/>
    <w:rsid w:val="00DE39E4"/>
    <w:rsid w:val="00DE3B8A"/>
    <w:rsid w:val="00DE3CF4"/>
    <w:rsid w:val="00DE4814"/>
    <w:rsid w:val="00DE4D22"/>
    <w:rsid w:val="00DE545D"/>
    <w:rsid w:val="00DE5971"/>
    <w:rsid w:val="00DE61FC"/>
    <w:rsid w:val="00DE65D6"/>
    <w:rsid w:val="00DE664F"/>
    <w:rsid w:val="00DE6686"/>
    <w:rsid w:val="00DE69A2"/>
    <w:rsid w:val="00DE6D8B"/>
    <w:rsid w:val="00DE6F9F"/>
    <w:rsid w:val="00DE74BA"/>
    <w:rsid w:val="00DE7690"/>
    <w:rsid w:val="00DE7CC9"/>
    <w:rsid w:val="00DF014A"/>
    <w:rsid w:val="00DF0A6A"/>
    <w:rsid w:val="00DF0D4B"/>
    <w:rsid w:val="00DF1350"/>
    <w:rsid w:val="00DF138A"/>
    <w:rsid w:val="00DF153A"/>
    <w:rsid w:val="00DF173B"/>
    <w:rsid w:val="00DF176F"/>
    <w:rsid w:val="00DF1AF1"/>
    <w:rsid w:val="00DF2160"/>
    <w:rsid w:val="00DF21BC"/>
    <w:rsid w:val="00DF2207"/>
    <w:rsid w:val="00DF2775"/>
    <w:rsid w:val="00DF2D22"/>
    <w:rsid w:val="00DF3658"/>
    <w:rsid w:val="00DF38EA"/>
    <w:rsid w:val="00DF4038"/>
    <w:rsid w:val="00DF4362"/>
    <w:rsid w:val="00DF4382"/>
    <w:rsid w:val="00DF47AE"/>
    <w:rsid w:val="00DF49FC"/>
    <w:rsid w:val="00DF4AE6"/>
    <w:rsid w:val="00DF50A7"/>
    <w:rsid w:val="00DF51A2"/>
    <w:rsid w:val="00DF59CB"/>
    <w:rsid w:val="00DF5B46"/>
    <w:rsid w:val="00DF5DA2"/>
    <w:rsid w:val="00DF6002"/>
    <w:rsid w:val="00DF6549"/>
    <w:rsid w:val="00DF671E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FE6"/>
    <w:rsid w:val="00E00075"/>
    <w:rsid w:val="00E00F89"/>
    <w:rsid w:val="00E010BE"/>
    <w:rsid w:val="00E01CA1"/>
    <w:rsid w:val="00E01E6D"/>
    <w:rsid w:val="00E0210E"/>
    <w:rsid w:val="00E0231A"/>
    <w:rsid w:val="00E023A1"/>
    <w:rsid w:val="00E02432"/>
    <w:rsid w:val="00E02748"/>
    <w:rsid w:val="00E02A81"/>
    <w:rsid w:val="00E0315A"/>
    <w:rsid w:val="00E03995"/>
    <w:rsid w:val="00E03C76"/>
    <w:rsid w:val="00E03DE5"/>
    <w:rsid w:val="00E0406F"/>
    <w:rsid w:val="00E040DA"/>
    <w:rsid w:val="00E0429F"/>
    <w:rsid w:val="00E04896"/>
    <w:rsid w:val="00E05068"/>
    <w:rsid w:val="00E0541D"/>
    <w:rsid w:val="00E057B9"/>
    <w:rsid w:val="00E059E6"/>
    <w:rsid w:val="00E05CCB"/>
    <w:rsid w:val="00E05DA5"/>
    <w:rsid w:val="00E05DFD"/>
    <w:rsid w:val="00E05F7D"/>
    <w:rsid w:val="00E0691C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5D"/>
    <w:rsid w:val="00E112DB"/>
    <w:rsid w:val="00E11527"/>
    <w:rsid w:val="00E119E1"/>
    <w:rsid w:val="00E11AED"/>
    <w:rsid w:val="00E11E31"/>
    <w:rsid w:val="00E12266"/>
    <w:rsid w:val="00E12586"/>
    <w:rsid w:val="00E127CE"/>
    <w:rsid w:val="00E128D7"/>
    <w:rsid w:val="00E13122"/>
    <w:rsid w:val="00E137D6"/>
    <w:rsid w:val="00E138FD"/>
    <w:rsid w:val="00E13B63"/>
    <w:rsid w:val="00E13D71"/>
    <w:rsid w:val="00E13FBE"/>
    <w:rsid w:val="00E1497D"/>
    <w:rsid w:val="00E14C63"/>
    <w:rsid w:val="00E150B6"/>
    <w:rsid w:val="00E15E31"/>
    <w:rsid w:val="00E16164"/>
    <w:rsid w:val="00E163C5"/>
    <w:rsid w:val="00E168EC"/>
    <w:rsid w:val="00E16966"/>
    <w:rsid w:val="00E1697B"/>
    <w:rsid w:val="00E16C20"/>
    <w:rsid w:val="00E17F6E"/>
    <w:rsid w:val="00E2001C"/>
    <w:rsid w:val="00E2078C"/>
    <w:rsid w:val="00E207C9"/>
    <w:rsid w:val="00E2086C"/>
    <w:rsid w:val="00E20931"/>
    <w:rsid w:val="00E2093A"/>
    <w:rsid w:val="00E214D9"/>
    <w:rsid w:val="00E216CC"/>
    <w:rsid w:val="00E21A08"/>
    <w:rsid w:val="00E21AB0"/>
    <w:rsid w:val="00E21C4F"/>
    <w:rsid w:val="00E2235D"/>
    <w:rsid w:val="00E228DE"/>
    <w:rsid w:val="00E22904"/>
    <w:rsid w:val="00E22ABD"/>
    <w:rsid w:val="00E23431"/>
    <w:rsid w:val="00E2378C"/>
    <w:rsid w:val="00E23970"/>
    <w:rsid w:val="00E23C59"/>
    <w:rsid w:val="00E23DE1"/>
    <w:rsid w:val="00E245EE"/>
    <w:rsid w:val="00E24DBB"/>
    <w:rsid w:val="00E250F0"/>
    <w:rsid w:val="00E258C6"/>
    <w:rsid w:val="00E25A27"/>
    <w:rsid w:val="00E25A73"/>
    <w:rsid w:val="00E25B7E"/>
    <w:rsid w:val="00E25E93"/>
    <w:rsid w:val="00E265CB"/>
    <w:rsid w:val="00E26F98"/>
    <w:rsid w:val="00E26FE7"/>
    <w:rsid w:val="00E27029"/>
    <w:rsid w:val="00E27693"/>
    <w:rsid w:val="00E2770A"/>
    <w:rsid w:val="00E304B2"/>
    <w:rsid w:val="00E304F1"/>
    <w:rsid w:val="00E3055E"/>
    <w:rsid w:val="00E30DF2"/>
    <w:rsid w:val="00E30EE3"/>
    <w:rsid w:val="00E3191E"/>
    <w:rsid w:val="00E31C33"/>
    <w:rsid w:val="00E32164"/>
    <w:rsid w:val="00E32396"/>
    <w:rsid w:val="00E331E7"/>
    <w:rsid w:val="00E33580"/>
    <w:rsid w:val="00E33634"/>
    <w:rsid w:val="00E3376E"/>
    <w:rsid w:val="00E342E5"/>
    <w:rsid w:val="00E34800"/>
    <w:rsid w:val="00E349E7"/>
    <w:rsid w:val="00E34BA2"/>
    <w:rsid w:val="00E34D3D"/>
    <w:rsid w:val="00E34FB1"/>
    <w:rsid w:val="00E35029"/>
    <w:rsid w:val="00E35070"/>
    <w:rsid w:val="00E35648"/>
    <w:rsid w:val="00E356CF"/>
    <w:rsid w:val="00E36ABE"/>
    <w:rsid w:val="00E37457"/>
    <w:rsid w:val="00E37E05"/>
    <w:rsid w:val="00E37E08"/>
    <w:rsid w:val="00E40541"/>
    <w:rsid w:val="00E4072D"/>
    <w:rsid w:val="00E4079E"/>
    <w:rsid w:val="00E409C0"/>
    <w:rsid w:val="00E409E1"/>
    <w:rsid w:val="00E40F2B"/>
    <w:rsid w:val="00E418AE"/>
    <w:rsid w:val="00E41BE3"/>
    <w:rsid w:val="00E41E92"/>
    <w:rsid w:val="00E42114"/>
    <w:rsid w:val="00E42165"/>
    <w:rsid w:val="00E426FF"/>
    <w:rsid w:val="00E42C27"/>
    <w:rsid w:val="00E42E6F"/>
    <w:rsid w:val="00E4390A"/>
    <w:rsid w:val="00E43A28"/>
    <w:rsid w:val="00E43B9E"/>
    <w:rsid w:val="00E43E90"/>
    <w:rsid w:val="00E4437A"/>
    <w:rsid w:val="00E4459F"/>
    <w:rsid w:val="00E4467A"/>
    <w:rsid w:val="00E44F72"/>
    <w:rsid w:val="00E45038"/>
    <w:rsid w:val="00E4515F"/>
    <w:rsid w:val="00E45796"/>
    <w:rsid w:val="00E45BD5"/>
    <w:rsid w:val="00E45FAE"/>
    <w:rsid w:val="00E46A17"/>
    <w:rsid w:val="00E46DB2"/>
    <w:rsid w:val="00E46F77"/>
    <w:rsid w:val="00E4750C"/>
    <w:rsid w:val="00E505A1"/>
    <w:rsid w:val="00E50BB9"/>
    <w:rsid w:val="00E51458"/>
    <w:rsid w:val="00E5145D"/>
    <w:rsid w:val="00E515B3"/>
    <w:rsid w:val="00E51660"/>
    <w:rsid w:val="00E5184E"/>
    <w:rsid w:val="00E51C30"/>
    <w:rsid w:val="00E51E2A"/>
    <w:rsid w:val="00E527E5"/>
    <w:rsid w:val="00E52889"/>
    <w:rsid w:val="00E52ECC"/>
    <w:rsid w:val="00E53693"/>
    <w:rsid w:val="00E53986"/>
    <w:rsid w:val="00E53FA0"/>
    <w:rsid w:val="00E5409F"/>
    <w:rsid w:val="00E5461B"/>
    <w:rsid w:val="00E546F1"/>
    <w:rsid w:val="00E5499C"/>
    <w:rsid w:val="00E54AE0"/>
    <w:rsid w:val="00E54CCD"/>
    <w:rsid w:val="00E54E52"/>
    <w:rsid w:val="00E55867"/>
    <w:rsid w:val="00E55AD8"/>
    <w:rsid w:val="00E56173"/>
    <w:rsid w:val="00E564EC"/>
    <w:rsid w:val="00E57402"/>
    <w:rsid w:val="00E574B7"/>
    <w:rsid w:val="00E5760B"/>
    <w:rsid w:val="00E5771A"/>
    <w:rsid w:val="00E60065"/>
    <w:rsid w:val="00E601B2"/>
    <w:rsid w:val="00E60248"/>
    <w:rsid w:val="00E604DE"/>
    <w:rsid w:val="00E6063C"/>
    <w:rsid w:val="00E60AC1"/>
    <w:rsid w:val="00E60CC6"/>
    <w:rsid w:val="00E60D30"/>
    <w:rsid w:val="00E61202"/>
    <w:rsid w:val="00E61211"/>
    <w:rsid w:val="00E61DD8"/>
    <w:rsid w:val="00E62163"/>
    <w:rsid w:val="00E6236C"/>
    <w:rsid w:val="00E626A1"/>
    <w:rsid w:val="00E62899"/>
    <w:rsid w:val="00E6293F"/>
    <w:rsid w:val="00E65654"/>
    <w:rsid w:val="00E65BFC"/>
    <w:rsid w:val="00E65C96"/>
    <w:rsid w:val="00E664C8"/>
    <w:rsid w:val="00E6651F"/>
    <w:rsid w:val="00E66550"/>
    <w:rsid w:val="00E66827"/>
    <w:rsid w:val="00E66CEF"/>
    <w:rsid w:val="00E67276"/>
    <w:rsid w:val="00E67DED"/>
    <w:rsid w:val="00E67E37"/>
    <w:rsid w:val="00E67F13"/>
    <w:rsid w:val="00E7058F"/>
    <w:rsid w:val="00E70870"/>
    <w:rsid w:val="00E7092A"/>
    <w:rsid w:val="00E70AA9"/>
    <w:rsid w:val="00E70F45"/>
    <w:rsid w:val="00E70F7A"/>
    <w:rsid w:val="00E71806"/>
    <w:rsid w:val="00E71851"/>
    <w:rsid w:val="00E71B31"/>
    <w:rsid w:val="00E71ED5"/>
    <w:rsid w:val="00E72901"/>
    <w:rsid w:val="00E72BD2"/>
    <w:rsid w:val="00E72DC7"/>
    <w:rsid w:val="00E736D8"/>
    <w:rsid w:val="00E74163"/>
    <w:rsid w:val="00E74179"/>
    <w:rsid w:val="00E74C92"/>
    <w:rsid w:val="00E74D7F"/>
    <w:rsid w:val="00E75176"/>
    <w:rsid w:val="00E751E5"/>
    <w:rsid w:val="00E75637"/>
    <w:rsid w:val="00E7569F"/>
    <w:rsid w:val="00E762D0"/>
    <w:rsid w:val="00E764A8"/>
    <w:rsid w:val="00E768A6"/>
    <w:rsid w:val="00E76AA1"/>
    <w:rsid w:val="00E76EC8"/>
    <w:rsid w:val="00E77372"/>
    <w:rsid w:val="00E77C21"/>
    <w:rsid w:val="00E77C96"/>
    <w:rsid w:val="00E80229"/>
    <w:rsid w:val="00E8039D"/>
    <w:rsid w:val="00E804D5"/>
    <w:rsid w:val="00E80608"/>
    <w:rsid w:val="00E80835"/>
    <w:rsid w:val="00E80B4A"/>
    <w:rsid w:val="00E80C3B"/>
    <w:rsid w:val="00E80FD1"/>
    <w:rsid w:val="00E81353"/>
    <w:rsid w:val="00E81381"/>
    <w:rsid w:val="00E819CC"/>
    <w:rsid w:val="00E819D0"/>
    <w:rsid w:val="00E81DF1"/>
    <w:rsid w:val="00E82227"/>
    <w:rsid w:val="00E829EB"/>
    <w:rsid w:val="00E836E3"/>
    <w:rsid w:val="00E838F4"/>
    <w:rsid w:val="00E83929"/>
    <w:rsid w:val="00E83BF2"/>
    <w:rsid w:val="00E83C0D"/>
    <w:rsid w:val="00E83C53"/>
    <w:rsid w:val="00E83CAF"/>
    <w:rsid w:val="00E8415C"/>
    <w:rsid w:val="00E84461"/>
    <w:rsid w:val="00E84473"/>
    <w:rsid w:val="00E847B7"/>
    <w:rsid w:val="00E84910"/>
    <w:rsid w:val="00E84989"/>
    <w:rsid w:val="00E84B5C"/>
    <w:rsid w:val="00E84E18"/>
    <w:rsid w:val="00E853B3"/>
    <w:rsid w:val="00E853D3"/>
    <w:rsid w:val="00E8555C"/>
    <w:rsid w:val="00E859CE"/>
    <w:rsid w:val="00E85D79"/>
    <w:rsid w:val="00E85F3E"/>
    <w:rsid w:val="00E86B5E"/>
    <w:rsid w:val="00E86E3E"/>
    <w:rsid w:val="00E87117"/>
    <w:rsid w:val="00E8738A"/>
    <w:rsid w:val="00E87797"/>
    <w:rsid w:val="00E90C44"/>
    <w:rsid w:val="00E911DD"/>
    <w:rsid w:val="00E916AC"/>
    <w:rsid w:val="00E919AB"/>
    <w:rsid w:val="00E92368"/>
    <w:rsid w:val="00E92448"/>
    <w:rsid w:val="00E92A27"/>
    <w:rsid w:val="00E930DC"/>
    <w:rsid w:val="00E936CE"/>
    <w:rsid w:val="00E93714"/>
    <w:rsid w:val="00E93B00"/>
    <w:rsid w:val="00E9491D"/>
    <w:rsid w:val="00E949BE"/>
    <w:rsid w:val="00E949EC"/>
    <w:rsid w:val="00E94DC0"/>
    <w:rsid w:val="00E94DEB"/>
    <w:rsid w:val="00E94DF7"/>
    <w:rsid w:val="00E954E7"/>
    <w:rsid w:val="00E9602C"/>
    <w:rsid w:val="00E960D2"/>
    <w:rsid w:val="00E969F7"/>
    <w:rsid w:val="00E96C94"/>
    <w:rsid w:val="00E96DA3"/>
    <w:rsid w:val="00E9717B"/>
    <w:rsid w:val="00E972C6"/>
    <w:rsid w:val="00E97467"/>
    <w:rsid w:val="00E97E47"/>
    <w:rsid w:val="00EA0C4C"/>
    <w:rsid w:val="00EA1112"/>
    <w:rsid w:val="00EA142C"/>
    <w:rsid w:val="00EA1E18"/>
    <w:rsid w:val="00EA22B5"/>
    <w:rsid w:val="00EA297B"/>
    <w:rsid w:val="00EA2C26"/>
    <w:rsid w:val="00EA32BD"/>
    <w:rsid w:val="00EA34F8"/>
    <w:rsid w:val="00EA3510"/>
    <w:rsid w:val="00EA42F2"/>
    <w:rsid w:val="00EA4A90"/>
    <w:rsid w:val="00EA4B48"/>
    <w:rsid w:val="00EA4BB7"/>
    <w:rsid w:val="00EA5072"/>
    <w:rsid w:val="00EA557B"/>
    <w:rsid w:val="00EA5745"/>
    <w:rsid w:val="00EA58D8"/>
    <w:rsid w:val="00EA5A06"/>
    <w:rsid w:val="00EA5B3B"/>
    <w:rsid w:val="00EA6783"/>
    <w:rsid w:val="00EA6E4C"/>
    <w:rsid w:val="00EA744A"/>
    <w:rsid w:val="00EA7705"/>
    <w:rsid w:val="00EA77B6"/>
    <w:rsid w:val="00EA7D20"/>
    <w:rsid w:val="00EA7F5F"/>
    <w:rsid w:val="00EB01C2"/>
    <w:rsid w:val="00EB05F5"/>
    <w:rsid w:val="00EB09D0"/>
    <w:rsid w:val="00EB0CAD"/>
    <w:rsid w:val="00EB0FC7"/>
    <w:rsid w:val="00EB1518"/>
    <w:rsid w:val="00EB160B"/>
    <w:rsid w:val="00EB2AB1"/>
    <w:rsid w:val="00EB2D2A"/>
    <w:rsid w:val="00EB30F6"/>
    <w:rsid w:val="00EB3159"/>
    <w:rsid w:val="00EB349E"/>
    <w:rsid w:val="00EB36B6"/>
    <w:rsid w:val="00EB36C7"/>
    <w:rsid w:val="00EB3CB2"/>
    <w:rsid w:val="00EB411D"/>
    <w:rsid w:val="00EB49E6"/>
    <w:rsid w:val="00EB4B34"/>
    <w:rsid w:val="00EB4C68"/>
    <w:rsid w:val="00EB54D3"/>
    <w:rsid w:val="00EB55DF"/>
    <w:rsid w:val="00EB59EC"/>
    <w:rsid w:val="00EB5A9D"/>
    <w:rsid w:val="00EB63D2"/>
    <w:rsid w:val="00EB6568"/>
    <w:rsid w:val="00EB6DFB"/>
    <w:rsid w:val="00EB7213"/>
    <w:rsid w:val="00EB7372"/>
    <w:rsid w:val="00EC0303"/>
    <w:rsid w:val="00EC0FA4"/>
    <w:rsid w:val="00EC12FB"/>
    <w:rsid w:val="00EC153B"/>
    <w:rsid w:val="00EC1D37"/>
    <w:rsid w:val="00EC226F"/>
    <w:rsid w:val="00EC2501"/>
    <w:rsid w:val="00EC29CA"/>
    <w:rsid w:val="00EC2A04"/>
    <w:rsid w:val="00EC2B58"/>
    <w:rsid w:val="00EC2B6C"/>
    <w:rsid w:val="00EC2C96"/>
    <w:rsid w:val="00EC3235"/>
    <w:rsid w:val="00EC344A"/>
    <w:rsid w:val="00EC38AA"/>
    <w:rsid w:val="00EC3FBE"/>
    <w:rsid w:val="00EC412E"/>
    <w:rsid w:val="00EC4281"/>
    <w:rsid w:val="00EC492E"/>
    <w:rsid w:val="00EC4A77"/>
    <w:rsid w:val="00EC4CDC"/>
    <w:rsid w:val="00EC5856"/>
    <w:rsid w:val="00EC5DA4"/>
    <w:rsid w:val="00EC5EEB"/>
    <w:rsid w:val="00EC6032"/>
    <w:rsid w:val="00EC62F8"/>
    <w:rsid w:val="00EC6BB3"/>
    <w:rsid w:val="00EC6E90"/>
    <w:rsid w:val="00EC733D"/>
    <w:rsid w:val="00EC746B"/>
    <w:rsid w:val="00EC765C"/>
    <w:rsid w:val="00EC7847"/>
    <w:rsid w:val="00EC7E73"/>
    <w:rsid w:val="00EC7FFC"/>
    <w:rsid w:val="00ED0012"/>
    <w:rsid w:val="00ED0094"/>
    <w:rsid w:val="00ED057F"/>
    <w:rsid w:val="00ED06F9"/>
    <w:rsid w:val="00ED07DC"/>
    <w:rsid w:val="00ED0D6E"/>
    <w:rsid w:val="00ED1182"/>
    <w:rsid w:val="00ED1F01"/>
    <w:rsid w:val="00ED2275"/>
    <w:rsid w:val="00ED25AA"/>
    <w:rsid w:val="00ED26F4"/>
    <w:rsid w:val="00ED2AEE"/>
    <w:rsid w:val="00ED3594"/>
    <w:rsid w:val="00ED3647"/>
    <w:rsid w:val="00ED39C8"/>
    <w:rsid w:val="00ED3ACC"/>
    <w:rsid w:val="00ED3BC2"/>
    <w:rsid w:val="00ED3C1D"/>
    <w:rsid w:val="00ED3C77"/>
    <w:rsid w:val="00ED3DF4"/>
    <w:rsid w:val="00ED4B11"/>
    <w:rsid w:val="00ED4D04"/>
    <w:rsid w:val="00ED4EC8"/>
    <w:rsid w:val="00ED54C5"/>
    <w:rsid w:val="00ED5695"/>
    <w:rsid w:val="00ED57BD"/>
    <w:rsid w:val="00ED5A5C"/>
    <w:rsid w:val="00ED6146"/>
    <w:rsid w:val="00ED675E"/>
    <w:rsid w:val="00ED6EB2"/>
    <w:rsid w:val="00ED6ED6"/>
    <w:rsid w:val="00ED7409"/>
    <w:rsid w:val="00ED7479"/>
    <w:rsid w:val="00ED797A"/>
    <w:rsid w:val="00EE010E"/>
    <w:rsid w:val="00EE024D"/>
    <w:rsid w:val="00EE03BB"/>
    <w:rsid w:val="00EE0902"/>
    <w:rsid w:val="00EE1864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C92"/>
    <w:rsid w:val="00EE3537"/>
    <w:rsid w:val="00EE3703"/>
    <w:rsid w:val="00EE3C43"/>
    <w:rsid w:val="00EE3EC9"/>
    <w:rsid w:val="00EE4429"/>
    <w:rsid w:val="00EE47CE"/>
    <w:rsid w:val="00EE4C20"/>
    <w:rsid w:val="00EE553D"/>
    <w:rsid w:val="00EE652E"/>
    <w:rsid w:val="00EE69C7"/>
    <w:rsid w:val="00EE6F3E"/>
    <w:rsid w:val="00EE742B"/>
    <w:rsid w:val="00EE7510"/>
    <w:rsid w:val="00EE7524"/>
    <w:rsid w:val="00EE75D3"/>
    <w:rsid w:val="00EF01A2"/>
    <w:rsid w:val="00EF07EA"/>
    <w:rsid w:val="00EF1B04"/>
    <w:rsid w:val="00EF1F78"/>
    <w:rsid w:val="00EF2714"/>
    <w:rsid w:val="00EF2EFF"/>
    <w:rsid w:val="00EF3109"/>
    <w:rsid w:val="00EF318A"/>
    <w:rsid w:val="00EF322D"/>
    <w:rsid w:val="00EF36F9"/>
    <w:rsid w:val="00EF3792"/>
    <w:rsid w:val="00EF3875"/>
    <w:rsid w:val="00EF39E9"/>
    <w:rsid w:val="00EF40B1"/>
    <w:rsid w:val="00EF416F"/>
    <w:rsid w:val="00EF44A9"/>
    <w:rsid w:val="00EF45EC"/>
    <w:rsid w:val="00EF48CF"/>
    <w:rsid w:val="00EF4A69"/>
    <w:rsid w:val="00EF4E7C"/>
    <w:rsid w:val="00EF4E88"/>
    <w:rsid w:val="00EF50A3"/>
    <w:rsid w:val="00EF53F2"/>
    <w:rsid w:val="00EF5885"/>
    <w:rsid w:val="00EF58AA"/>
    <w:rsid w:val="00EF5B06"/>
    <w:rsid w:val="00EF5E71"/>
    <w:rsid w:val="00EF625B"/>
    <w:rsid w:val="00EF6283"/>
    <w:rsid w:val="00EF6861"/>
    <w:rsid w:val="00EF6938"/>
    <w:rsid w:val="00EF69B5"/>
    <w:rsid w:val="00EF6E35"/>
    <w:rsid w:val="00EF6F42"/>
    <w:rsid w:val="00EF735C"/>
    <w:rsid w:val="00EF74CB"/>
    <w:rsid w:val="00EF7504"/>
    <w:rsid w:val="00EF75B7"/>
    <w:rsid w:val="00EF77CE"/>
    <w:rsid w:val="00EF7841"/>
    <w:rsid w:val="00EF7D16"/>
    <w:rsid w:val="00EF7D63"/>
    <w:rsid w:val="00EF7E34"/>
    <w:rsid w:val="00F00087"/>
    <w:rsid w:val="00F00236"/>
    <w:rsid w:val="00F003CA"/>
    <w:rsid w:val="00F0073C"/>
    <w:rsid w:val="00F00BC0"/>
    <w:rsid w:val="00F0125E"/>
    <w:rsid w:val="00F01574"/>
    <w:rsid w:val="00F01F6B"/>
    <w:rsid w:val="00F0233B"/>
    <w:rsid w:val="00F0245D"/>
    <w:rsid w:val="00F02C5A"/>
    <w:rsid w:val="00F03063"/>
    <w:rsid w:val="00F03162"/>
    <w:rsid w:val="00F0422E"/>
    <w:rsid w:val="00F042A9"/>
    <w:rsid w:val="00F04DE7"/>
    <w:rsid w:val="00F04FAC"/>
    <w:rsid w:val="00F05A35"/>
    <w:rsid w:val="00F05A81"/>
    <w:rsid w:val="00F05E5D"/>
    <w:rsid w:val="00F067C7"/>
    <w:rsid w:val="00F06A90"/>
    <w:rsid w:val="00F06B27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C80"/>
    <w:rsid w:val="00F10E89"/>
    <w:rsid w:val="00F116C1"/>
    <w:rsid w:val="00F11BA9"/>
    <w:rsid w:val="00F11BF4"/>
    <w:rsid w:val="00F11CC1"/>
    <w:rsid w:val="00F11F65"/>
    <w:rsid w:val="00F1201E"/>
    <w:rsid w:val="00F121F6"/>
    <w:rsid w:val="00F12D81"/>
    <w:rsid w:val="00F12E4E"/>
    <w:rsid w:val="00F12E94"/>
    <w:rsid w:val="00F12FA5"/>
    <w:rsid w:val="00F139A5"/>
    <w:rsid w:val="00F13D6E"/>
    <w:rsid w:val="00F13E03"/>
    <w:rsid w:val="00F13E85"/>
    <w:rsid w:val="00F14563"/>
    <w:rsid w:val="00F14F74"/>
    <w:rsid w:val="00F15275"/>
    <w:rsid w:val="00F15451"/>
    <w:rsid w:val="00F155DF"/>
    <w:rsid w:val="00F15757"/>
    <w:rsid w:val="00F15B09"/>
    <w:rsid w:val="00F15D49"/>
    <w:rsid w:val="00F15F24"/>
    <w:rsid w:val="00F15F6F"/>
    <w:rsid w:val="00F16969"/>
    <w:rsid w:val="00F16D44"/>
    <w:rsid w:val="00F16E11"/>
    <w:rsid w:val="00F16EA1"/>
    <w:rsid w:val="00F17873"/>
    <w:rsid w:val="00F2000C"/>
    <w:rsid w:val="00F206F9"/>
    <w:rsid w:val="00F207D4"/>
    <w:rsid w:val="00F20B0B"/>
    <w:rsid w:val="00F20F46"/>
    <w:rsid w:val="00F20FDF"/>
    <w:rsid w:val="00F21054"/>
    <w:rsid w:val="00F2179A"/>
    <w:rsid w:val="00F2197A"/>
    <w:rsid w:val="00F21E89"/>
    <w:rsid w:val="00F2318F"/>
    <w:rsid w:val="00F231D3"/>
    <w:rsid w:val="00F2327A"/>
    <w:rsid w:val="00F23325"/>
    <w:rsid w:val="00F239CD"/>
    <w:rsid w:val="00F23C2D"/>
    <w:rsid w:val="00F24239"/>
    <w:rsid w:val="00F24D3E"/>
    <w:rsid w:val="00F24EAF"/>
    <w:rsid w:val="00F24F6F"/>
    <w:rsid w:val="00F25085"/>
    <w:rsid w:val="00F256FF"/>
    <w:rsid w:val="00F25A81"/>
    <w:rsid w:val="00F2662B"/>
    <w:rsid w:val="00F26A48"/>
    <w:rsid w:val="00F27072"/>
    <w:rsid w:val="00F273CA"/>
    <w:rsid w:val="00F276FB"/>
    <w:rsid w:val="00F2798C"/>
    <w:rsid w:val="00F312C8"/>
    <w:rsid w:val="00F312CE"/>
    <w:rsid w:val="00F32038"/>
    <w:rsid w:val="00F32170"/>
    <w:rsid w:val="00F3229E"/>
    <w:rsid w:val="00F325C1"/>
    <w:rsid w:val="00F32632"/>
    <w:rsid w:val="00F32868"/>
    <w:rsid w:val="00F32E47"/>
    <w:rsid w:val="00F32ED8"/>
    <w:rsid w:val="00F32F98"/>
    <w:rsid w:val="00F33421"/>
    <w:rsid w:val="00F3362F"/>
    <w:rsid w:val="00F33915"/>
    <w:rsid w:val="00F33C12"/>
    <w:rsid w:val="00F33DBB"/>
    <w:rsid w:val="00F34DDE"/>
    <w:rsid w:val="00F352A6"/>
    <w:rsid w:val="00F355FD"/>
    <w:rsid w:val="00F358FC"/>
    <w:rsid w:val="00F35F6C"/>
    <w:rsid w:val="00F35FEF"/>
    <w:rsid w:val="00F36513"/>
    <w:rsid w:val="00F36842"/>
    <w:rsid w:val="00F36872"/>
    <w:rsid w:val="00F36926"/>
    <w:rsid w:val="00F36A96"/>
    <w:rsid w:val="00F370DE"/>
    <w:rsid w:val="00F378CA"/>
    <w:rsid w:val="00F37904"/>
    <w:rsid w:val="00F37D61"/>
    <w:rsid w:val="00F40211"/>
    <w:rsid w:val="00F404A1"/>
    <w:rsid w:val="00F40DE4"/>
    <w:rsid w:val="00F4206D"/>
    <w:rsid w:val="00F42D26"/>
    <w:rsid w:val="00F430EB"/>
    <w:rsid w:val="00F4323B"/>
    <w:rsid w:val="00F43669"/>
    <w:rsid w:val="00F43714"/>
    <w:rsid w:val="00F43EB3"/>
    <w:rsid w:val="00F44077"/>
    <w:rsid w:val="00F440D9"/>
    <w:rsid w:val="00F449C6"/>
    <w:rsid w:val="00F45013"/>
    <w:rsid w:val="00F450D2"/>
    <w:rsid w:val="00F454CD"/>
    <w:rsid w:val="00F454EF"/>
    <w:rsid w:val="00F456C3"/>
    <w:rsid w:val="00F45859"/>
    <w:rsid w:val="00F45B53"/>
    <w:rsid w:val="00F45D11"/>
    <w:rsid w:val="00F45E3D"/>
    <w:rsid w:val="00F460E3"/>
    <w:rsid w:val="00F4647B"/>
    <w:rsid w:val="00F465B5"/>
    <w:rsid w:val="00F46896"/>
    <w:rsid w:val="00F468A9"/>
    <w:rsid w:val="00F46C5B"/>
    <w:rsid w:val="00F46E04"/>
    <w:rsid w:val="00F472E7"/>
    <w:rsid w:val="00F478B9"/>
    <w:rsid w:val="00F47A01"/>
    <w:rsid w:val="00F47C39"/>
    <w:rsid w:val="00F47D7D"/>
    <w:rsid w:val="00F50407"/>
    <w:rsid w:val="00F50729"/>
    <w:rsid w:val="00F507BE"/>
    <w:rsid w:val="00F50B62"/>
    <w:rsid w:val="00F512FD"/>
    <w:rsid w:val="00F5178C"/>
    <w:rsid w:val="00F51868"/>
    <w:rsid w:val="00F51A50"/>
    <w:rsid w:val="00F51AD7"/>
    <w:rsid w:val="00F52464"/>
    <w:rsid w:val="00F52806"/>
    <w:rsid w:val="00F5292B"/>
    <w:rsid w:val="00F52BC4"/>
    <w:rsid w:val="00F52E6C"/>
    <w:rsid w:val="00F5316C"/>
    <w:rsid w:val="00F53230"/>
    <w:rsid w:val="00F5376B"/>
    <w:rsid w:val="00F5399A"/>
    <w:rsid w:val="00F53AA7"/>
    <w:rsid w:val="00F53BF3"/>
    <w:rsid w:val="00F53C4B"/>
    <w:rsid w:val="00F53C83"/>
    <w:rsid w:val="00F54B85"/>
    <w:rsid w:val="00F55A0C"/>
    <w:rsid w:val="00F55F1F"/>
    <w:rsid w:val="00F56869"/>
    <w:rsid w:val="00F56914"/>
    <w:rsid w:val="00F569CA"/>
    <w:rsid w:val="00F56AC9"/>
    <w:rsid w:val="00F56D71"/>
    <w:rsid w:val="00F56DDA"/>
    <w:rsid w:val="00F57405"/>
    <w:rsid w:val="00F57487"/>
    <w:rsid w:val="00F57627"/>
    <w:rsid w:val="00F600C6"/>
    <w:rsid w:val="00F6061F"/>
    <w:rsid w:val="00F60634"/>
    <w:rsid w:val="00F609DA"/>
    <w:rsid w:val="00F60A51"/>
    <w:rsid w:val="00F610BD"/>
    <w:rsid w:val="00F6160F"/>
    <w:rsid w:val="00F61BE5"/>
    <w:rsid w:val="00F62181"/>
    <w:rsid w:val="00F6228B"/>
    <w:rsid w:val="00F623BE"/>
    <w:rsid w:val="00F6242C"/>
    <w:rsid w:val="00F625FD"/>
    <w:rsid w:val="00F63E2A"/>
    <w:rsid w:val="00F6475A"/>
    <w:rsid w:val="00F64CD9"/>
    <w:rsid w:val="00F656A2"/>
    <w:rsid w:val="00F65DC4"/>
    <w:rsid w:val="00F65F91"/>
    <w:rsid w:val="00F6606A"/>
    <w:rsid w:val="00F667F0"/>
    <w:rsid w:val="00F66C8B"/>
    <w:rsid w:val="00F66F5D"/>
    <w:rsid w:val="00F670CD"/>
    <w:rsid w:val="00F67133"/>
    <w:rsid w:val="00F679D8"/>
    <w:rsid w:val="00F67B73"/>
    <w:rsid w:val="00F702DB"/>
    <w:rsid w:val="00F70A75"/>
    <w:rsid w:val="00F70C98"/>
    <w:rsid w:val="00F70CCA"/>
    <w:rsid w:val="00F713A1"/>
    <w:rsid w:val="00F71596"/>
    <w:rsid w:val="00F7167A"/>
    <w:rsid w:val="00F72A59"/>
    <w:rsid w:val="00F72C96"/>
    <w:rsid w:val="00F73509"/>
    <w:rsid w:val="00F73825"/>
    <w:rsid w:val="00F73B99"/>
    <w:rsid w:val="00F73E7F"/>
    <w:rsid w:val="00F742EF"/>
    <w:rsid w:val="00F7487B"/>
    <w:rsid w:val="00F7490A"/>
    <w:rsid w:val="00F7493A"/>
    <w:rsid w:val="00F753DC"/>
    <w:rsid w:val="00F755BC"/>
    <w:rsid w:val="00F75695"/>
    <w:rsid w:val="00F756C1"/>
    <w:rsid w:val="00F7583A"/>
    <w:rsid w:val="00F75C38"/>
    <w:rsid w:val="00F75CD1"/>
    <w:rsid w:val="00F763EE"/>
    <w:rsid w:val="00F766A9"/>
    <w:rsid w:val="00F76B2A"/>
    <w:rsid w:val="00F76DB2"/>
    <w:rsid w:val="00F76E90"/>
    <w:rsid w:val="00F7751F"/>
    <w:rsid w:val="00F7777E"/>
    <w:rsid w:val="00F777F7"/>
    <w:rsid w:val="00F77D5D"/>
    <w:rsid w:val="00F77DD5"/>
    <w:rsid w:val="00F77E89"/>
    <w:rsid w:val="00F80170"/>
    <w:rsid w:val="00F8045D"/>
    <w:rsid w:val="00F807D8"/>
    <w:rsid w:val="00F80C37"/>
    <w:rsid w:val="00F81225"/>
    <w:rsid w:val="00F8145B"/>
    <w:rsid w:val="00F8220D"/>
    <w:rsid w:val="00F82359"/>
    <w:rsid w:val="00F823D3"/>
    <w:rsid w:val="00F8250B"/>
    <w:rsid w:val="00F8282A"/>
    <w:rsid w:val="00F82846"/>
    <w:rsid w:val="00F82A3D"/>
    <w:rsid w:val="00F83278"/>
    <w:rsid w:val="00F833FA"/>
    <w:rsid w:val="00F83C71"/>
    <w:rsid w:val="00F83EB4"/>
    <w:rsid w:val="00F8471D"/>
    <w:rsid w:val="00F847DD"/>
    <w:rsid w:val="00F84885"/>
    <w:rsid w:val="00F84937"/>
    <w:rsid w:val="00F849B9"/>
    <w:rsid w:val="00F849EC"/>
    <w:rsid w:val="00F84A36"/>
    <w:rsid w:val="00F853AE"/>
    <w:rsid w:val="00F85A0C"/>
    <w:rsid w:val="00F85AA2"/>
    <w:rsid w:val="00F85B8D"/>
    <w:rsid w:val="00F85E16"/>
    <w:rsid w:val="00F86186"/>
    <w:rsid w:val="00F866DB"/>
    <w:rsid w:val="00F86F84"/>
    <w:rsid w:val="00F872C2"/>
    <w:rsid w:val="00F873D2"/>
    <w:rsid w:val="00F874A8"/>
    <w:rsid w:val="00F876C2"/>
    <w:rsid w:val="00F878AE"/>
    <w:rsid w:val="00F8792E"/>
    <w:rsid w:val="00F90520"/>
    <w:rsid w:val="00F90A66"/>
    <w:rsid w:val="00F90A9D"/>
    <w:rsid w:val="00F9147A"/>
    <w:rsid w:val="00F91527"/>
    <w:rsid w:val="00F91694"/>
    <w:rsid w:val="00F91836"/>
    <w:rsid w:val="00F9187C"/>
    <w:rsid w:val="00F91C27"/>
    <w:rsid w:val="00F91D41"/>
    <w:rsid w:val="00F92092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5116"/>
    <w:rsid w:val="00F957D4"/>
    <w:rsid w:val="00F957DE"/>
    <w:rsid w:val="00F9598F"/>
    <w:rsid w:val="00F959FE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D74"/>
    <w:rsid w:val="00FA0EBD"/>
    <w:rsid w:val="00FA1552"/>
    <w:rsid w:val="00FA1AC9"/>
    <w:rsid w:val="00FA210F"/>
    <w:rsid w:val="00FA217F"/>
    <w:rsid w:val="00FA2377"/>
    <w:rsid w:val="00FA25A3"/>
    <w:rsid w:val="00FA2B1D"/>
    <w:rsid w:val="00FA2E54"/>
    <w:rsid w:val="00FA2F16"/>
    <w:rsid w:val="00FA3011"/>
    <w:rsid w:val="00FA3451"/>
    <w:rsid w:val="00FA35C3"/>
    <w:rsid w:val="00FA387B"/>
    <w:rsid w:val="00FA416A"/>
    <w:rsid w:val="00FA4439"/>
    <w:rsid w:val="00FA46C8"/>
    <w:rsid w:val="00FA47D8"/>
    <w:rsid w:val="00FA487B"/>
    <w:rsid w:val="00FA4C63"/>
    <w:rsid w:val="00FA4E25"/>
    <w:rsid w:val="00FA50F6"/>
    <w:rsid w:val="00FA51F3"/>
    <w:rsid w:val="00FA543D"/>
    <w:rsid w:val="00FA5981"/>
    <w:rsid w:val="00FA5B4B"/>
    <w:rsid w:val="00FA5D75"/>
    <w:rsid w:val="00FA5DC1"/>
    <w:rsid w:val="00FA6FB9"/>
    <w:rsid w:val="00FA76DA"/>
    <w:rsid w:val="00FA7747"/>
    <w:rsid w:val="00FA785E"/>
    <w:rsid w:val="00FA7B7C"/>
    <w:rsid w:val="00FA7CAE"/>
    <w:rsid w:val="00FB0160"/>
    <w:rsid w:val="00FB029E"/>
    <w:rsid w:val="00FB0309"/>
    <w:rsid w:val="00FB0322"/>
    <w:rsid w:val="00FB04BA"/>
    <w:rsid w:val="00FB0512"/>
    <w:rsid w:val="00FB06F6"/>
    <w:rsid w:val="00FB0AE2"/>
    <w:rsid w:val="00FB174D"/>
    <w:rsid w:val="00FB1860"/>
    <w:rsid w:val="00FB1FC8"/>
    <w:rsid w:val="00FB26DC"/>
    <w:rsid w:val="00FB2944"/>
    <w:rsid w:val="00FB2A04"/>
    <w:rsid w:val="00FB2EAE"/>
    <w:rsid w:val="00FB3238"/>
    <w:rsid w:val="00FB3AE3"/>
    <w:rsid w:val="00FB3D33"/>
    <w:rsid w:val="00FB416A"/>
    <w:rsid w:val="00FB42B7"/>
    <w:rsid w:val="00FB4B11"/>
    <w:rsid w:val="00FB5020"/>
    <w:rsid w:val="00FB5252"/>
    <w:rsid w:val="00FB59A8"/>
    <w:rsid w:val="00FB5A28"/>
    <w:rsid w:val="00FB5BE9"/>
    <w:rsid w:val="00FB5D89"/>
    <w:rsid w:val="00FB5F83"/>
    <w:rsid w:val="00FB699B"/>
    <w:rsid w:val="00FB6F33"/>
    <w:rsid w:val="00FB7013"/>
    <w:rsid w:val="00FB7BBF"/>
    <w:rsid w:val="00FB7D1A"/>
    <w:rsid w:val="00FB7DB0"/>
    <w:rsid w:val="00FB7E67"/>
    <w:rsid w:val="00FB7EC1"/>
    <w:rsid w:val="00FC0078"/>
    <w:rsid w:val="00FC02E3"/>
    <w:rsid w:val="00FC02F3"/>
    <w:rsid w:val="00FC02FE"/>
    <w:rsid w:val="00FC0741"/>
    <w:rsid w:val="00FC0917"/>
    <w:rsid w:val="00FC0A05"/>
    <w:rsid w:val="00FC1131"/>
    <w:rsid w:val="00FC1775"/>
    <w:rsid w:val="00FC1B89"/>
    <w:rsid w:val="00FC1C44"/>
    <w:rsid w:val="00FC256D"/>
    <w:rsid w:val="00FC2B76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5182"/>
    <w:rsid w:val="00FC598E"/>
    <w:rsid w:val="00FC5A83"/>
    <w:rsid w:val="00FC5C9E"/>
    <w:rsid w:val="00FC5F1E"/>
    <w:rsid w:val="00FC626E"/>
    <w:rsid w:val="00FC6661"/>
    <w:rsid w:val="00FC694B"/>
    <w:rsid w:val="00FC6DD9"/>
    <w:rsid w:val="00FC731F"/>
    <w:rsid w:val="00FC74E0"/>
    <w:rsid w:val="00FC7507"/>
    <w:rsid w:val="00FC771A"/>
    <w:rsid w:val="00FC7A9E"/>
    <w:rsid w:val="00FC7B24"/>
    <w:rsid w:val="00FC7BEC"/>
    <w:rsid w:val="00FD02C9"/>
    <w:rsid w:val="00FD0300"/>
    <w:rsid w:val="00FD086A"/>
    <w:rsid w:val="00FD09EB"/>
    <w:rsid w:val="00FD0DDD"/>
    <w:rsid w:val="00FD0FC6"/>
    <w:rsid w:val="00FD128F"/>
    <w:rsid w:val="00FD131D"/>
    <w:rsid w:val="00FD1DF4"/>
    <w:rsid w:val="00FD2344"/>
    <w:rsid w:val="00FD250E"/>
    <w:rsid w:val="00FD2543"/>
    <w:rsid w:val="00FD29EE"/>
    <w:rsid w:val="00FD2CD0"/>
    <w:rsid w:val="00FD2D13"/>
    <w:rsid w:val="00FD3450"/>
    <w:rsid w:val="00FD39D6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7248"/>
    <w:rsid w:val="00FD74EB"/>
    <w:rsid w:val="00FD7C61"/>
    <w:rsid w:val="00FD7EE3"/>
    <w:rsid w:val="00FD7FE3"/>
    <w:rsid w:val="00FE051F"/>
    <w:rsid w:val="00FE0D0F"/>
    <w:rsid w:val="00FE0EB5"/>
    <w:rsid w:val="00FE10DB"/>
    <w:rsid w:val="00FE1240"/>
    <w:rsid w:val="00FE18E1"/>
    <w:rsid w:val="00FE19FF"/>
    <w:rsid w:val="00FE2495"/>
    <w:rsid w:val="00FE282D"/>
    <w:rsid w:val="00FE28EF"/>
    <w:rsid w:val="00FE311D"/>
    <w:rsid w:val="00FE3397"/>
    <w:rsid w:val="00FE34C3"/>
    <w:rsid w:val="00FE3512"/>
    <w:rsid w:val="00FE3958"/>
    <w:rsid w:val="00FE3991"/>
    <w:rsid w:val="00FE3AAC"/>
    <w:rsid w:val="00FE4A89"/>
    <w:rsid w:val="00FE4EF9"/>
    <w:rsid w:val="00FE4F74"/>
    <w:rsid w:val="00FE52EA"/>
    <w:rsid w:val="00FE631C"/>
    <w:rsid w:val="00FE63EF"/>
    <w:rsid w:val="00FE68A9"/>
    <w:rsid w:val="00FE6AF3"/>
    <w:rsid w:val="00FE7009"/>
    <w:rsid w:val="00FE740E"/>
    <w:rsid w:val="00FE7B3F"/>
    <w:rsid w:val="00FE7C71"/>
    <w:rsid w:val="00FF0257"/>
    <w:rsid w:val="00FF032D"/>
    <w:rsid w:val="00FF07AF"/>
    <w:rsid w:val="00FF09E9"/>
    <w:rsid w:val="00FF0EEC"/>
    <w:rsid w:val="00FF1A6E"/>
    <w:rsid w:val="00FF1CBF"/>
    <w:rsid w:val="00FF21CB"/>
    <w:rsid w:val="00FF26A5"/>
    <w:rsid w:val="00FF275F"/>
    <w:rsid w:val="00FF27DB"/>
    <w:rsid w:val="00FF2A0B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3DD"/>
    <w:rsid w:val="00FF445B"/>
    <w:rsid w:val="00FF4972"/>
    <w:rsid w:val="00FF4C9B"/>
    <w:rsid w:val="00FF53AD"/>
    <w:rsid w:val="00FF54F3"/>
    <w:rsid w:val="00FF599F"/>
    <w:rsid w:val="00FF5C2C"/>
    <w:rsid w:val="00FF5E72"/>
    <w:rsid w:val="00FF6411"/>
    <w:rsid w:val="00FF6560"/>
    <w:rsid w:val="00FF6BAD"/>
    <w:rsid w:val="00FF6BD9"/>
    <w:rsid w:val="00FF6D94"/>
    <w:rsid w:val="00FF6DA8"/>
    <w:rsid w:val="00FF73D4"/>
    <w:rsid w:val="00FF77DC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BDBADE4"/>
  <w15:docId w15:val="{7A07B07C-7D32-42FE-AD5B-62E797089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D39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FF27DB"/>
    <w:rPr>
      <w:rFonts w:ascii="Arial" w:eastAsia="Times New Roman" w:hAnsi="Arial" w:cs="Times New Roman"/>
      <w:sz w:val="18"/>
      <w:szCs w:val="18"/>
    </w:rPr>
  </w:style>
  <w:style w:type="paragraph" w:customStyle="1" w:styleId="Pa66">
    <w:name w:val="Pa66"/>
    <w:basedOn w:val="Normal"/>
    <w:next w:val="Normal"/>
    <w:uiPriority w:val="99"/>
    <w:rsid w:val="00632A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1Char1">
    <w:name w:val="Heading 1 Char1"/>
    <w:basedOn w:val="DefaultParagraphFont"/>
    <w:rsid w:val="005054D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uiPriority w:val="9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5054D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5054D6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5054D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054D6"/>
  </w:style>
  <w:style w:type="character" w:customStyle="1" w:styleId="st1">
    <w:name w:val="st1"/>
    <w:basedOn w:val="DefaultParagraphFont"/>
    <w:rsid w:val="005054D6"/>
  </w:style>
  <w:style w:type="character" w:customStyle="1" w:styleId="alt-edited1">
    <w:name w:val="alt-edited1"/>
    <w:basedOn w:val="DefaultParagraphFont"/>
    <w:rsid w:val="005054D6"/>
    <w:rPr>
      <w:color w:val="4D90F0"/>
    </w:rPr>
  </w:style>
  <w:style w:type="paragraph" w:customStyle="1" w:styleId="Pa17">
    <w:name w:val="Pa17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18">
    <w:name w:val="Pa18"/>
    <w:basedOn w:val="Default"/>
    <w:next w:val="Default"/>
    <w:uiPriority w:val="99"/>
    <w:rsid w:val="005054D6"/>
    <w:pPr>
      <w:spacing w:line="191" w:lineRule="atLeast"/>
    </w:pPr>
    <w:rPr>
      <w:rFonts w:ascii="Univers LT Std 45 Light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5054D6"/>
    <w:pPr>
      <w:spacing w:line="161" w:lineRule="atLeast"/>
    </w:pPr>
    <w:rPr>
      <w:rFonts w:ascii="Univers LT Std 45 Light" w:hAnsi="Univers LT Std 45 Light" w:cs="Angsana New"/>
      <w:color w:val="auto"/>
    </w:rPr>
  </w:style>
  <w:style w:type="paragraph" w:customStyle="1" w:styleId="RNormal">
    <w:name w:val="R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54D6"/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2"/>
      <w:szCs w:val="28"/>
    </w:rPr>
  </w:style>
  <w:style w:type="character" w:customStyle="1" w:styleId="HTMLPreformattedChar1">
    <w:name w:val="HTML Preformatted Char1"/>
    <w:basedOn w:val="DefaultParagraphFont"/>
    <w:uiPriority w:val="99"/>
    <w:semiHidden/>
    <w:rsid w:val="005054D6"/>
    <w:rPr>
      <w:rFonts w:ascii="Consolas" w:hAnsi="Consolas" w:cs="Angsana New"/>
      <w:sz w:val="20"/>
      <w:szCs w:val="25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054D6"/>
    <w:rPr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5054D6"/>
    <w:rPr>
      <w:rFonts w:ascii="Arial" w:hAnsi="Arial" w:cs="Angsana New"/>
      <w:sz w:val="16"/>
      <w:szCs w:val="20"/>
    </w:rPr>
  </w:style>
  <w:style w:type="paragraph" w:customStyle="1" w:styleId="msonormal0">
    <w:name w:val="mso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626C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61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46D49"/>
    <w:rPr>
      <w:szCs w:val="20"/>
      <w:lang w:val="en-GB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363B6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C2550-F3E9-4DF1-A118-F5468A65C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458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Saisamorn, Chimyoo</cp:lastModifiedBy>
  <cp:revision>3</cp:revision>
  <cp:lastPrinted>2020-05-14T10:58:00Z</cp:lastPrinted>
  <dcterms:created xsi:type="dcterms:W3CDTF">2020-05-14T12:41:00Z</dcterms:created>
  <dcterms:modified xsi:type="dcterms:W3CDTF">2020-05-14T12:42:00Z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